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346178">
      <w:r w:rsidRPr="007F2609">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7F2609" w:rsidRDefault="00975C97" w:rsidP="00346178">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54BAE939"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346178">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346178">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346178">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346178">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346178">
            <w:pPr>
              <w:pStyle w:val="TAH"/>
            </w:pPr>
            <w:r w:rsidRPr="007F2609">
              <w:t>SCS</w:t>
            </w:r>
          </w:p>
        </w:tc>
        <w:tc>
          <w:tcPr>
            <w:tcW w:w="2977" w:type="dxa"/>
            <w:shd w:val="clear" w:color="auto" w:fill="auto"/>
          </w:tcPr>
          <w:p w14:paraId="3EEA1EA0" w14:textId="77777777" w:rsidR="00975C97" w:rsidRPr="007F2609" w:rsidRDefault="00975C97" w:rsidP="00346178">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346178">
            <w:pPr>
              <w:pStyle w:val="TAC"/>
            </w:pPr>
            <w:r w:rsidRPr="007F2609">
              <w:t>15 kHz</w:t>
            </w:r>
          </w:p>
        </w:tc>
        <w:tc>
          <w:tcPr>
            <w:tcW w:w="2977" w:type="dxa"/>
            <w:shd w:val="clear" w:color="auto" w:fill="auto"/>
          </w:tcPr>
          <w:p w14:paraId="4FE1FB17" w14:textId="77777777" w:rsidR="00975C97" w:rsidRPr="007F2609" w:rsidRDefault="00975C97" w:rsidP="00346178">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346178">
            <w:pPr>
              <w:pStyle w:val="TAC"/>
            </w:pPr>
            <w:r w:rsidRPr="007F2609">
              <w:t>30 kHz</w:t>
            </w:r>
          </w:p>
        </w:tc>
        <w:tc>
          <w:tcPr>
            <w:tcW w:w="2977" w:type="dxa"/>
            <w:shd w:val="clear" w:color="auto" w:fill="auto"/>
          </w:tcPr>
          <w:p w14:paraId="63D1657D" w14:textId="77777777" w:rsidR="00975C97" w:rsidRPr="007F2609" w:rsidRDefault="00975C97" w:rsidP="00346178">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346178">
            <w:pPr>
              <w:pStyle w:val="TAC"/>
            </w:pPr>
            <w:r w:rsidRPr="007F2609">
              <w:t>60 kHz</w:t>
            </w:r>
          </w:p>
        </w:tc>
        <w:tc>
          <w:tcPr>
            <w:tcW w:w="2977" w:type="dxa"/>
            <w:shd w:val="clear" w:color="auto" w:fill="auto"/>
          </w:tcPr>
          <w:p w14:paraId="6D62A60A" w14:textId="77777777" w:rsidR="00975C97" w:rsidRPr="007F2609" w:rsidRDefault="00975C97" w:rsidP="00346178">
            <w:pPr>
              <w:pStyle w:val="TAC"/>
            </w:pPr>
            <w:r w:rsidRPr="007F2609">
              <w:t>16, 17, 18, 19, 36, 37, 38, 39</w:t>
            </w:r>
          </w:p>
        </w:tc>
      </w:tr>
    </w:tbl>
    <w:p w14:paraId="01981241" w14:textId="0EC7736B" w:rsidR="00B729B2" w:rsidRDefault="00B729B2" w:rsidP="00346178"/>
    <w:p w14:paraId="04DF9AAD" w14:textId="77777777" w:rsidR="00D257EA" w:rsidRDefault="00D257EA" w:rsidP="00346178">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346178">
            <w:pPr>
              <w:pStyle w:val="TAH"/>
            </w:pPr>
            <w:r>
              <w:rPr>
                <w:rFonts w:hint="eastAsia"/>
              </w:rPr>
              <w:t>SCS</w:t>
            </w:r>
          </w:p>
        </w:tc>
        <w:tc>
          <w:tcPr>
            <w:tcW w:w="2977" w:type="dxa"/>
            <w:shd w:val="clear" w:color="auto" w:fill="auto"/>
          </w:tcPr>
          <w:p w14:paraId="015FD49F" w14:textId="77777777" w:rsidR="00D257EA" w:rsidRDefault="00D257EA" w:rsidP="00346178">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346178">
            <w:pPr>
              <w:pStyle w:val="TAC"/>
            </w:pPr>
            <w:r>
              <w:rPr>
                <w:rFonts w:hint="eastAsia"/>
              </w:rPr>
              <w:t>15 kHz</w:t>
            </w:r>
          </w:p>
        </w:tc>
        <w:tc>
          <w:tcPr>
            <w:tcW w:w="2977" w:type="dxa"/>
            <w:shd w:val="clear" w:color="auto" w:fill="auto"/>
          </w:tcPr>
          <w:p w14:paraId="729EFFD4" w14:textId="77777777" w:rsidR="00D257EA" w:rsidRDefault="00D257EA" w:rsidP="00346178">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346178">
            <w:pPr>
              <w:pStyle w:val="TAC"/>
            </w:pPr>
            <w:r>
              <w:rPr>
                <w:rFonts w:hint="eastAsia"/>
              </w:rPr>
              <w:t>30 kHz</w:t>
            </w:r>
          </w:p>
        </w:tc>
        <w:tc>
          <w:tcPr>
            <w:tcW w:w="2977" w:type="dxa"/>
            <w:shd w:val="clear" w:color="auto" w:fill="auto"/>
          </w:tcPr>
          <w:p w14:paraId="4119AB56" w14:textId="77777777" w:rsidR="00D257EA" w:rsidRDefault="00D257EA" w:rsidP="00346178">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346178">
            <w:pPr>
              <w:pStyle w:val="TAC"/>
            </w:pPr>
            <w:r>
              <w:rPr>
                <w:rFonts w:hint="eastAsia"/>
              </w:rPr>
              <w:t>60 kHz</w:t>
            </w:r>
          </w:p>
        </w:tc>
        <w:tc>
          <w:tcPr>
            <w:tcW w:w="2977" w:type="dxa"/>
            <w:shd w:val="clear" w:color="auto" w:fill="auto"/>
          </w:tcPr>
          <w:p w14:paraId="43752277" w14:textId="77777777" w:rsidR="00D257EA" w:rsidRDefault="00D257EA" w:rsidP="00346178">
            <w:pPr>
              <w:pStyle w:val="TAC"/>
            </w:pPr>
            <w:r>
              <w:rPr>
                <w:rFonts w:hint="eastAsia"/>
              </w:rPr>
              <w:t>16, 17, 18, 19</w:t>
            </w:r>
          </w:p>
        </w:tc>
      </w:tr>
    </w:tbl>
    <w:p w14:paraId="14A39B8D" w14:textId="77777777" w:rsidR="00D257EA" w:rsidRPr="007F2609" w:rsidRDefault="00D257EA" w:rsidP="00346178"/>
    <w:p w14:paraId="4E2389C7" w14:textId="77777777" w:rsidR="00677DBB" w:rsidRPr="007F2609" w:rsidRDefault="00677DBB" w:rsidP="00346178">
      <w:pPr>
        <w:sectPr w:rsidR="00677DBB" w:rsidRPr="007F2609" w:rsidSect="00240149">
          <w:headerReference w:type="even" r:id="rId7"/>
          <w:headerReference w:type="default" r:id="rId8"/>
          <w:footerReference w:type="even" r:id="rId9"/>
          <w:footerReference w:type="default" r:id="rId10"/>
          <w:headerReference w:type="first" r:id="rId11"/>
          <w:footerReference w:type="first" r:id="rId12"/>
          <w:pgSz w:w="11906" w:h="16838"/>
          <w:pgMar w:top="1418" w:right="1134" w:bottom="1134" w:left="1134" w:header="851" w:footer="340" w:gutter="0"/>
          <w:pgNumType w:start="1706"/>
          <w:cols w:space="708"/>
          <w:docGrid w:linePitch="360"/>
        </w:sectPr>
      </w:pPr>
    </w:p>
    <w:p w14:paraId="1FF8B4C0" w14:textId="3090DE3D" w:rsidR="00975C97" w:rsidRPr="007F2609" w:rsidRDefault="00975C97" w:rsidP="00975C97">
      <w:pPr>
        <w:pStyle w:val="Heading2"/>
      </w:pPr>
      <w:bookmarkStart w:id="10" w:name="_Toc27478674"/>
      <w:bookmarkStart w:id="11" w:name="_Toc36227388"/>
      <w:r w:rsidRPr="007F2609">
        <w:lastRenderedPageBreak/>
        <w:t>A.2.2</w:t>
      </w:r>
      <w:r w:rsidRPr="007F2609">
        <w:tab/>
        <w:t>Reference measurement channels for FDD</w:t>
      </w:r>
      <w:bookmarkEnd w:id="10"/>
      <w:bookmarkEnd w:id="11"/>
    </w:p>
    <w:p w14:paraId="233AEDC9" w14:textId="77777777" w:rsidR="00975C97" w:rsidRPr="007F2609" w:rsidRDefault="00975C97" w:rsidP="00975C97">
      <w:pPr>
        <w:pStyle w:val="Heading3"/>
        <w:rPr>
          <w:lang w:eastAsia="zh-CN"/>
        </w:rPr>
      </w:pPr>
      <w:bookmarkStart w:id="12" w:name="_Toc27478675"/>
      <w:bookmarkStart w:id="13" w:name="_Toc36227389"/>
      <w:r w:rsidRPr="007F2609">
        <w:t>A.2.2.1</w:t>
      </w:r>
      <w:r w:rsidRPr="007F2609">
        <w:tab/>
        <w:t>DFT-s-OFDM Pi/2-BPSK</w:t>
      </w:r>
      <w:bookmarkEnd w:id="12"/>
      <w:bookmarkEnd w:id="13"/>
    </w:p>
    <w:p w14:paraId="38A23599" w14:textId="41EF087F" w:rsidR="00F77B26" w:rsidRPr="007F2609" w:rsidRDefault="00975C97" w:rsidP="00346178">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346178">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346178">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346178">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346178">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346178">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346178">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346178">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346178">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346178">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346178">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346178">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346178">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346178">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346178">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346178">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346178">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346178">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346178">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346178">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346178">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346178">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346178">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346178">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346178">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346178">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346178">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346178">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346178">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346178">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346178">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346178">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346178">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346178">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346178">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346178">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346178">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346178">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346178">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346178">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346178">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346178">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346178">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346178">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346178">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346178">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346178">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346178">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346178">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346178">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346178">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346178">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346178">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346178">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346178">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346178">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346178">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346178">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346178">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346178"/>
    <w:p w14:paraId="4E4CF19F" w14:textId="158EB299" w:rsidR="00975C97" w:rsidRPr="007F2609" w:rsidRDefault="00975C97" w:rsidP="00346178">
      <w:pPr>
        <w:pStyle w:val="TH"/>
      </w:pPr>
      <w:r w:rsidRPr="007F2609">
        <w:t>Table A.2.2.1-2: Void</w:t>
      </w:r>
    </w:p>
    <w:p w14:paraId="78DE40E4" w14:textId="0A25C8C8" w:rsidR="00975C97" w:rsidRPr="007F2609" w:rsidRDefault="00975C97" w:rsidP="00346178">
      <w:pPr>
        <w:pStyle w:val="TH"/>
      </w:pPr>
      <w:r w:rsidRPr="007F2609">
        <w:t>Table A.2.2.1-3: Void</w:t>
      </w:r>
    </w:p>
    <w:p w14:paraId="66944F8F" w14:textId="77777777" w:rsidR="00F77B26" w:rsidRPr="007F2609" w:rsidRDefault="00F77B26" w:rsidP="00346178"/>
    <w:p w14:paraId="016C6CC2" w14:textId="142E1205" w:rsidR="00975C97" w:rsidRPr="007F2609" w:rsidRDefault="00975C97" w:rsidP="00F77B26">
      <w:pPr>
        <w:pStyle w:val="Heading3"/>
      </w:pPr>
      <w:bookmarkStart w:id="14" w:name="_Toc27478676"/>
      <w:bookmarkStart w:id="15" w:name="_Toc36227390"/>
      <w:r w:rsidRPr="007F2609">
        <w:t>A.2.2.2</w:t>
      </w:r>
      <w:r w:rsidRPr="007F2609">
        <w:tab/>
        <w:t>DFT-s-OFDM QPSK</w:t>
      </w:r>
      <w:bookmarkEnd w:id="14"/>
      <w:bookmarkEnd w:id="15"/>
    </w:p>
    <w:p w14:paraId="379500C1" w14:textId="77777777" w:rsidR="00975C97" w:rsidRPr="007F2609" w:rsidRDefault="00975C97" w:rsidP="00346178">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346178">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346178">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346178">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346178">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346178">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346178">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346178">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346178">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346178">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346178">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346178">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346178">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346178">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346178">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346178">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346178">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346178">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346178">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346178">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346178">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346178">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346178">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346178">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346178">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346178">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346178">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346178">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346178">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346178">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346178">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346178">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346178">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346178">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346178">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346178">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346178">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346178">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346178">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346178">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346178">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346178">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346178">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346178">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346178">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346178">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346178">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346178">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346178">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346178">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346178"/>
    <w:p w14:paraId="39C495C9" w14:textId="77777777" w:rsidR="00975C97" w:rsidRPr="007F2609" w:rsidRDefault="00975C97" w:rsidP="00346178">
      <w:pPr>
        <w:pStyle w:val="TH"/>
      </w:pPr>
      <w:r w:rsidRPr="007F2609">
        <w:t>Table A.2.2.2-2: Void</w:t>
      </w:r>
    </w:p>
    <w:p w14:paraId="45B3131D" w14:textId="77777777" w:rsidR="00975C97" w:rsidRPr="007F2609" w:rsidRDefault="00975C97" w:rsidP="00346178">
      <w:pPr>
        <w:pStyle w:val="TH"/>
      </w:pPr>
      <w:r w:rsidRPr="007F2609">
        <w:t>Table A.2.2.2-3: Void</w:t>
      </w:r>
    </w:p>
    <w:p w14:paraId="01F12A3D" w14:textId="77777777" w:rsidR="00975C97" w:rsidRPr="007F2609" w:rsidRDefault="00975C97" w:rsidP="00346178"/>
    <w:p w14:paraId="1BEE0C73" w14:textId="46E5C38A" w:rsidR="00975C97" w:rsidRPr="007F2609" w:rsidRDefault="00975C97" w:rsidP="00975C97">
      <w:pPr>
        <w:pStyle w:val="Heading3"/>
      </w:pPr>
      <w:bookmarkStart w:id="16" w:name="_Toc27478677"/>
      <w:bookmarkStart w:id="17" w:name="_Toc36227391"/>
      <w:r w:rsidRPr="007F2609">
        <w:t>A.2.2.3</w:t>
      </w:r>
      <w:r w:rsidRPr="007F2609">
        <w:tab/>
        <w:t>DFT-s-OFDM 16QAM</w:t>
      </w:r>
      <w:bookmarkEnd w:id="16"/>
      <w:bookmarkEnd w:id="17"/>
    </w:p>
    <w:p w14:paraId="16606AA7" w14:textId="77777777" w:rsidR="00975C97" w:rsidRPr="007F2609" w:rsidRDefault="00975C97" w:rsidP="00346178">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346178">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346178">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346178">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346178">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346178">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346178">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346178">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346178">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346178">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346178">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346178">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346178">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346178">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346178">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346178">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346178">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346178">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346178">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346178">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346178">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346178">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346178">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346178">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346178">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346178">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346178">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346178">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346178">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346178">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346178">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346178">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346178">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346178">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346178">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346178">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346178">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346178">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346178">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346178">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346178">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346178">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346178">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346178">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346178">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346178">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346178">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346178">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346178">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346178">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346178">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346178">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346178">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346178">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346178">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346178">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346178">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346178">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346178">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346178">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346178">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346178"/>
    <w:p w14:paraId="7A7EA98A" w14:textId="77777777" w:rsidR="00975C97" w:rsidRPr="007F2609" w:rsidRDefault="00975C97" w:rsidP="00346178">
      <w:pPr>
        <w:pStyle w:val="TH"/>
      </w:pPr>
      <w:r w:rsidRPr="007F2609">
        <w:t>Table A.2.2.3-2: Void</w:t>
      </w:r>
    </w:p>
    <w:p w14:paraId="683B120F" w14:textId="77777777" w:rsidR="00975C97" w:rsidRPr="007F2609" w:rsidRDefault="00975C97" w:rsidP="00346178">
      <w:pPr>
        <w:pStyle w:val="TH"/>
      </w:pPr>
      <w:r w:rsidRPr="007F2609">
        <w:t>Table A.2.2.3-3: Void</w:t>
      </w:r>
    </w:p>
    <w:p w14:paraId="3D30BE43" w14:textId="77777777" w:rsidR="00975C97" w:rsidRPr="007F2609" w:rsidRDefault="00975C97" w:rsidP="00346178"/>
    <w:p w14:paraId="11FFF100" w14:textId="0EA5743A" w:rsidR="00975C97" w:rsidRPr="007F2609" w:rsidRDefault="00975C97" w:rsidP="00975C97">
      <w:pPr>
        <w:pStyle w:val="Heading3"/>
      </w:pPr>
      <w:bookmarkStart w:id="18" w:name="_Toc27478678"/>
      <w:bookmarkStart w:id="19" w:name="_Toc36227392"/>
      <w:r w:rsidRPr="007F2609">
        <w:t>A.2.2.4</w:t>
      </w:r>
      <w:r w:rsidRPr="007F2609">
        <w:tab/>
        <w:t>DFT-s-OFDM 64QAM</w:t>
      </w:r>
      <w:bookmarkEnd w:id="18"/>
      <w:bookmarkEnd w:id="19"/>
    </w:p>
    <w:p w14:paraId="22CD4C9E" w14:textId="77777777" w:rsidR="00975C97" w:rsidRPr="007F2609" w:rsidRDefault="00975C97" w:rsidP="00346178">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346178">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346178">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346178">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346178">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346178">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346178">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346178">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346178">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346178">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346178">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346178">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346178">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346178">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346178">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346178">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346178">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346178">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346178">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346178">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346178">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346178">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346178">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346178">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346178">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346178">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346178">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346178">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346178">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346178">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346178">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346178">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346178">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346178">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346178">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346178">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346178">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346178">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346178">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346178">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346178">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346178">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346178">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346178">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346178">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346178">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346178">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346178">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346178">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346178">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346178">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346178">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346178">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346178">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346178">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346178">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346178">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346178">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346178"/>
    <w:p w14:paraId="56BD9C6F" w14:textId="77777777" w:rsidR="00975C97" w:rsidRPr="007F2609" w:rsidRDefault="00975C97" w:rsidP="00346178">
      <w:pPr>
        <w:pStyle w:val="TH"/>
      </w:pPr>
      <w:r w:rsidRPr="007F2609">
        <w:t>Table A.2.2.4-2: Void</w:t>
      </w:r>
    </w:p>
    <w:p w14:paraId="43273EA4" w14:textId="77777777" w:rsidR="00975C97" w:rsidRPr="007F2609" w:rsidRDefault="00975C97" w:rsidP="00346178">
      <w:pPr>
        <w:pStyle w:val="TH"/>
      </w:pPr>
      <w:r w:rsidRPr="007F2609">
        <w:t>Table A.2.2.4-3: Void</w:t>
      </w:r>
    </w:p>
    <w:p w14:paraId="539AFE22" w14:textId="77777777" w:rsidR="00975C97" w:rsidRPr="007F2609" w:rsidRDefault="00975C97" w:rsidP="00346178"/>
    <w:p w14:paraId="7C142F0C" w14:textId="1427D68B" w:rsidR="00975C97" w:rsidRPr="007F2609" w:rsidRDefault="00975C97" w:rsidP="00975C97">
      <w:pPr>
        <w:pStyle w:val="Heading3"/>
      </w:pPr>
      <w:bookmarkStart w:id="20" w:name="_Toc27478679"/>
      <w:bookmarkStart w:id="21" w:name="_Toc36227393"/>
      <w:r w:rsidRPr="007F2609">
        <w:t>A.2.2.5</w:t>
      </w:r>
      <w:r w:rsidRPr="007F2609">
        <w:tab/>
        <w:t>DFT-s-OFDM 256QAM</w:t>
      </w:r>
      <w:bookmarkEnd w:id="20"/>
      <w:bookmarkEnd w:id="21"/>
    </w:p>
    <w:p w14:paraId="2D5DD140" w14:textId="77777777" w:rsidR="00975C97" w:rsidRPr="007F2609" w:rsidRDefault="00975C97" w:rsidP="00346178">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346178">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346178">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346178">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346178">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346178">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346178">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346178">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346178">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346178">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346178">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346178">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346178">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346178">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346178">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346178">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346178">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346178">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346178">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346178">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346178">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346178">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346178">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346178">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346178">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346178">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346178">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346178">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346178">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346178">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346178">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346178">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346178">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346178">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346178">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346178">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346178">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346178">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346178">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346178">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346178">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346178">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346178">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346178">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346178">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346178">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346178">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346178">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346178">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346178">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346178"/>
    <w:p w14:paraId="0B507A15" w14:textId="77777777" w:rsidR="00975C97" w:rsidRPr="007F2609" w:rsidRDefault="00975C97" w:rsidP="00346178">
      <w:pPr>
        <w:pStyle w:val="TH"/>
      </w:pPr>
      <w:r w:rsidRPr="007F2609">
        <w:t>Table A.2.2.5-2: Void</w:t>
      </w:r>
    </w:p>
    <w:p w14:paraId="29683140" w14:textId="77777777" w:rsidR="00975C97" w:rsidRPr="007F2609" w:rsidRDefault="00975C97" w:rsidP="00346178">
      <w:pPr>
        <w:pStyle w:val="TH"/>
      </w:pPr>
      <w:r w:rsidRPr="007F2609">
        <w:t>Table A.2.2.5-3: Void</w:t>
      </w:r>
    </w:p>
    <w:p w14:paraId="1D3631E1" w14:textId="77777777" w:rsidR="00975C97" w:rsidRPr="007F2609" w:rsidRDefault="00975C97" w:rsidP="00346178"/>
    <w:p w14:paraId="43243F1C" w14:textId="739FF831" w:rsidR="00975C97" w:rsidRPr="007F2609" w:rsidRDefault="00975C97" w:rsidP="00975C97">
      <w:pPr>
        <w:pStyle w:val="Heading3"/>
      </w:pPr>
      <w:bookmarkStart w:id="22" w:name="_Toc27478680"/>
      <w:bookmarkStart w:id="23" w:name="_Toc36227394"/>
      <w:r w:rsidRPr="007F2609">
        <w:t>A.2.2.6</w:t>
      </w:r>
      <w:r w:rsidRPr="007F2609">
        <w:tab/>
        <w:t>CP-OFDM QPSK</w:t>
      </w:r>
      <w:bookmarkEnd w:id="22"/>
      <w:bookmarkEnd w:id="23"/>
    </w:p>
    <w:p w14:paraId="6095DBC1" w14:textId="77777777" w:rsidR="00975C97" w:rsidRPr="007F2609" w:rsidRDefault="00975C97" w:rsidP="00346178">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346178">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346178">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346178">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346178">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346178">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346178">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346178">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346178">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346178">
            <w:pPr>
              <w:pStyle w:val="TAC"/>
            </w:pPr>
            <w:r w:rsidRPr="007F2609">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346178">
            <w:pPr>
              <w:pStyle w:val="TAC"/>
            </w:pPr>
            <w:r w:rsidRPr="007F2609">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346178">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346178">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346178">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346178">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346178">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346178">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346178">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346178">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346178">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346178">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346178">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346178">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346178">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346178">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346178">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346178">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346178">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346178">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346178">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346178">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346178">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346178">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346178">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346178">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346178">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346178">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346178">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346178">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346178">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346178">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346178">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346178">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346178">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346178">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346178">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346178">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346178">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346178">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346178">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346178">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346178">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346178">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346178">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346178">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346178">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346178">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346178">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346178">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346178">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346178">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346178">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346178">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346178">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346178">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346178">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346178">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346178">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346178">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346178">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346178">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346178">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346178">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346178">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346178">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346178">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346178">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346178">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346178">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346178">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346178">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346178">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346178">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346178">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346178">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346178">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346178">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346178">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346178">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346178">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346178">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346178">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346178">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346178">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346178">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346178">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346178">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346178">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346178">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346178">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346178">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346178">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346178">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346178">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346178">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346178">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346178">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346178"/>
    <w:p w14:paraId="754BFC70" w14:textId="77777777" w:rsidR="00975C97" w:rsidRPr="007F2609" w:rsidRDefault="00975C97" w:rsidP="00346178">
      <w:pPr>
        <w:pStyle w:val="TH"/>
      </w:pPr>
      <w:r w:rsidRPr="007F2609">
        <w:t>Table A.2.2.6-2: Void</w:t>
      </w:r>
    </w:p>
    <w:p w14:paraId="7F2050FD" w14:textId="77777777" w:rsidR="00975C97" w:rsidRPr="007F2609" w:rsidRDefault="00975C97" w:rsidP="00346178">
      <w:pPr>
        <w:pStyle w:val="TH"/>
      </w:pPr>
      <w:r w:rsidRPr="007F2609">
        <w:t>Table A.2.2.6-3: Void</w:t>
      </w:r>
    </w:p>
    <w:p w14:paraId="15D0074E" w14:textId="77777777" w:rsidR="00975C97" w:rsidRPr="007F2609" w:rsidRDefault="00975C97" w:rsidP="00346178"/>
    <w:p w14:paraId="68B4E585" w14:textId="7D98F20D" w:rsidR="00975C97" w:rsidRPr="007F2609" w:rsidRDefault="00975C97" w:rsidP="00975C97">
      <w:pPr>
        <w:pStyle w:val="Heading3"/>
      </w:pPr>
      <w:bookmarkStart w:id="24" w:name="_Toc27478681"/>
      <w:bookmarkStart w:id="25" w:name="_Toc36227395"/>
      <w:r w:rsidRPr="007F2609">
        <w:t>A.2.2.7</w:t>
      </w:r>
      <w:r w:rsidRPr="007F2609">
        <w:tab/>
        <w:t>CP-OFDM 16QAM</w:t>
      </w:r>
      <w:bookmarkEnd w:id="24"/>
      <w:bookmarkEnd w:id="25"/>
    </w:p>
    <w:p w14:paraId="7ED60344" w14:textId="77777777" w:rsidR="00975C97" w:rsidRPr="007F2609" w:rsidRDefault="00975C97" w:rsidP="00346178">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346178">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346178">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346178">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346178">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346178">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346178">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346178">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346178">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346178">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346178">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346178">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346178">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346178">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346178">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346178">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346178">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346178">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346178">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346178">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346178">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346178">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346178">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346178">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346178">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346178">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346178">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346178">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346178">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346178">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346178">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346178">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346178">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346178">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346178">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346178">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346178">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346178">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346178">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346178">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346178">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346178">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346178">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346178">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346178">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346178">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346178">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346178">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346178">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346178">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346178">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346178">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346178">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346178">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346178">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346178">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346178">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346178">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346178">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346178">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346178">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346178">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346178">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346178">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346178">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346178">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346178">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346178">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346178">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346178">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346178">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346178">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346178">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346178">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346178">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346178">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346178">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346178">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346178">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346178">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346178">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346178">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346178">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346178">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346178">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346178">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346178">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346178">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346178">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346178">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346178">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346178">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346178">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346178">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346178">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346178">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346178">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346178">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346178">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346178">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346178">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346178">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346178">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346178">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346178">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346178">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346178">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346178">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346178"/>
    <w:p w14:paraId="5AA8F02B" w14:textId="77777777" w:rsidR="00975C97" w:rsidRPr="007F2609" w:rsidRDefault="00975C97" w:rsidP="00346178">
      <w:pPr>
        <w:pStyle w:val="TH"/>
      </w:pPr>
      <w:r w:rsidRPr="007F2609">
        <w:t>Table A.2.2.7-2: Void</w:t>
      </w:r>
    </w:p>
    <w:p w14:paraId="1E129A68" w14:textId="77777777" w:rsidR="00975C97" w:rsidRPr="007F2609" w:rsidRDefault="00975C97" w:rsidP="00346178">
      <w:pPr>
        <w:pStyle w:val="TH"/>
      </w:pPr>
      <w:r w:rsidRPr="007F2609">
        <w:t>Table A.2.2.7-3: Void</w:t>
      </w:r>
    </w:p>
    <w:p w14:paraId="4ABA5A21" w14:textId="77777777" w:rsidR="00975C97" w:rsidRPr="007F2609" w:rsidRDefault="00975C97" w:rsidP="00346178"/>
    <w:p w14:paraId="6A206F5D" w14:textId="2F009985" w:rsidR="00975C97" w:rsidRPr="007F2609" w:rsidRDefault="00975C97" w:rsidP="00975C97">
      <w:pPr>
        <w:pStyle w:val="Heading3"/>
      </w:pPr>
      <w:bookmarkStart w:id="26" w:name="_Toc27478682"/>
      <w:bookmarkStart w:id="27" w:name="_Toc36227396"/>
      <w:r w:rsidRPr="007F2609">
        <w:t>A.2.2.8</w:t>
      </w:r>
      <w:r w:rsidRPr="007F2609">
        <w:tab/>
        <w:t>CP-OFDM 64QAM</w:t>
      </w:r>
      <w:bookmarkEnd w:id="26"/>
      <w:bookmarkEnd w:id="27"/>
    </w:p>
    <w:p w14:paraId="795D38A5" w14:textId="77777777" w:rsidR="00975C97" w:rsidRPr="007F2609" w:rsidRDefault="00975C97" w:rsidP="00346178">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346178">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346178">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346178">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346178">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346178">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346178">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346178">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346178">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346178">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346178">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346178">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346178">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346178">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346178">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346178">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346178">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346178">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346178">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346178">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346178">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346178">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346178">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346178">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346178">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346178">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346178">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346178">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346178">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346178">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346178">
            <w:pPr>
              <w:pStyle w:val="TAC"/>
            </w:pPr>
            <w:r w:rsidRPr="007F2609">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346178">
            <w:pPr>
              <w:pStyle w:val="TAC"/>
              <w:rPr>
                <w:rFonts w:cs="Arial"/>
                <w:szCs w:val="18"/>
              </w:rPr>
            </w:pPr>
            <w:r w:rsidRPr="007F2609">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346178">
            <w:pPr>
              <w:pStyle w:val="TAC"/>
              <w:rPr>
                <w:rFonts w:cs="Arial"/>
                <w:szCs w:val="18"/>
              </w:rPr>
            </w:pPr>
            <w:r w:rsidRPr="007F2609">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346178">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346178">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346178">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346178">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346178">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346178">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346178">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346178">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346178">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346178">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346178">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346178">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346178">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346178">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346178">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346178">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346178">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346178">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346178">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346178">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346178">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346178">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346178">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346178">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346178">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346178">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346178">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346178">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346178">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346178">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346178">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346178">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346178">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346178">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346178">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346178">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346178">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346178">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346178">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346178">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346178">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346178">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346178">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346178">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346178">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346178">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346178">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346178">
            <w:pPr>
              <w:pStyle w:val="TAC"/>
              <w:rPr>
                <w:rFonts w:cs="Arial"/>
                <w:szCs w:val="18"/>
              </w:rPr>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346178">
            <w:pPr>
              <w:pStyle w:val="TAC"/>
              <w:rPr>
                <w:rFonts w:cs="Arial"/>
                <w:szCs w:val="18"/>
              </w:rPr>
            </w:pPr>
            <w:r w:rsidRPr="007F2609">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346178">
            <w:pPr>
              <w:pStyle w:val="TAC"/>
            </w:pPr>
            <w:r w:rsidRPr="007F2609">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346178">
            <w:pPr>
              <w:pStyle w:val="TAC"/>
              <w:rPr>
                <w:rFonts w:cs="Arial"/>
                <w:szCs w:val="18"/>
              </w:rPr>
            </w:pPr>
            <w:r w:rsidRPr="007F2609">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346178">
            <w:pPr>
              <w:pStyle w:val="TAC"/>
              <w:rPr>
                <w:rFonts w:cs="Arial"/>
                <w:szCs w:val="18"/>
              </w:rPr>
            </w:pPr>
            <w:r w:rsidRPr="007F2609">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346178">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346178">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346178">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346178">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346178">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346178">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346178">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346178">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346178">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346178">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346178">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346178">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346178">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346178">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346178">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346178">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346178">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346178">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346178">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346178">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346178">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346178">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346178">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346178"/>
    <w:p w14:paraId="4F9D57DE" w14:textId="77777777" w:rsidR="00975C97" w:rsidRPr="007F2609" w:rsidRDefault="00975C97" w:rsidP="00346178">
      <w:pPr>
        <w:pStyle w:val="TH"/>
      </w:pPr>
      <w:r w:rsidRPr="007F2609">
        <w:t>Table A.2.2.8-2: Void</w:t>
      </w:r>
    </w:p>
    <w:p w14:paraId="6240AEB2" w14:textId="77777777" w:rsidR="00975C97" w:rsidRPr="007F2609" w:rsidRDefault="00975C97" w:rsidP="00346178">
      <w:pPr>
        <w:pStyle w:val="TH"/>
      </w:pPr>
      <w:r w:rsidRPr="007F2609">
        <w:t>Table A.2.2.8-3: Void</w:t>
      </w:r>
    </w:p>
    <w:p w14:paraId="667AD4B4" w14:textId="77777777" w:rsidR="00975C97" w:rsidRPr="007F2609" w:rsidRDefault="00975C97" w:rsidP="00346178"/>
    <w:p w14:paraId="113EE8C4" w14:textId="16829745" w:rsidR="00975C97" w:rsidRPr="007F2609" w:rsidRDefault="00975C97" w:rsidP="00975C97">
      <w:pPr>
        <w:pStyle w:val="Heading3"/>
      </w:pPr>
      <w:bookmarkStart w:id="28" w:name="_Toc27478683"/>
      <w:bookmarkStart w:id="29" w:name="_Toc36227397"/>
      <w:r w:rsidRPr="007F2609">
        <w:t>A.2.2.9</w:t>
      </w:r>
      <w:r w:rsidRPr="007F2609">
        <w:tab/>
        <w:t>CP-OFDM 256QAM</w:t>
      </w:r>
      <w:bookmarkEnd w:id="28"/>
      <w:bookmarkEnd w:id="29"/>
    </w:p>
    <w:p w14:paraId="357465D8" w14:textId="77777777" w:rsidR="00975C97" w:rsidRPr="007F2609" w:rsidRDefault="00975C97" w:rsidP="00346178">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346178">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346178">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346178">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346178">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346178">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346178">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346178">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346178">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346178">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346178">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346178">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346178">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346178">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346178">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346178">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346178">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346178">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346178">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346178">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346178">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346178">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346178">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346178">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346178">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346178">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346178">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346178">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346178">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346178">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346178">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346178">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346178">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346178">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346178">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346178">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346178">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346178">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346178">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346178">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346178">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346178">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346178">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346178">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346178">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346178">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346178">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346178">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346178">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346178">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346178">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346178">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346178">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346178">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346178">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346178">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346178">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346178">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346178">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346178">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346178">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346178">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346178">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346178">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346178">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346178">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346178">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346178">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346178">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346178">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346178">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346178">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346178">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346178">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346178">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346178">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346178">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346178">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346178">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346178">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346178">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346178">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346178">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346178">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346178">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346178">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346178">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346178">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346178">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346178">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346178">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346178">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346178">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346178">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346178">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346178">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346178">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346178">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346178">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346178">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346178">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346178">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346178">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346178">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346178"/>
    <w:p w14:paraId="5D82515A" w14:textId="77777777" w:rsidR="00975C97" w:rsidRPr="007F2609" w:rsidRDefault="00975C97" w:rsidP="00346178">
      <w:pPr>
        <w:pStyle w:val="TH"/>
      </w:pPr>
      <w:r w:rsidRPr="007F2609">
        <w:t>Table A.2.2.9-2: Void</w:t>
      </w:r>
    </w:p>
    <w:p w14:paraId="6B77D9F0" w14:textId="77777777" w:rsidR="00975C97" w:rsidRPr="007F2609" w:rsidRDefault="00975C97" w:rsidP="00346178">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346178"/>
    <w:p w14:paraId="0F50847A" w14:textId="77777777" w:rsidR="00677DBB" w:rsidRPr="007F2609" w:rsidRDefault="00677DBB" w:rsidP="00346178">
      <w:pPr>
        <w:sectPr w:rsidR="00677DBB" w:rsidRPr="007F2609" w:rsidSect="00975C97">
          <w:pgSz w:w="16838" w:h="11906" w:orient="landscape"/>
          <w:pgMar w:top="1134" w:right="1418" w:bottom="1134" w:left="1134" w:header="851" w:footer="340" w:gutter="0"/>
          <w:cols w:space="708"/>
          <w:docGrid w:linePitch="360"/>
        </w:sectPr>
      </w:pPr>
    </w:p>
    <w:p w14:paraId="443B533F" w14:textId="19F93583" w:rsidR="00975C97" w:rsidRPr="007F2609" w:rsidRDefault="00975C97" w:rsidP="00975C97">
      <w:pPr>
        <w:pStyle w:val="Heading2"/>
      </w:pPr>
      <w:bookmarkStart w:id="30" w:name="_Toc27478684"/>
      <w:bookmarkStart w:id="31" w:name="_Toc36227398"/>
      <w:r w:rsidRPr="007F2609">
        <w:lastRenderedPageBreak/>
        <w:t>A.2.3</w:t>
      </w:r>
      <w:r w:rsidRPr="007F2609">
        <w:tab/>
        <w:t>Reference measurement channels for TDD</w:t>
      </w:r>
      <w:bookmarkEnd w:id="30"/>
      <w:bookmarkEnd w:id="31"/>
    </w:p>
    <w:p w14:paraId="32F57686" w14:textId="77777777" w:rsidR="00975C97" w:rsidRPr="007F2609" w:rsidRDefault="00975C97" w:rsidP="00346178">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2D2F198C" w:rsidR="00975C97" w:rsidRPr="007F2609" w:rsidRDefault="00975C97" w:rsidP="00975C97">
      <w:pPr>
        <w:pStyle w:val="Heading3"/>
      </w:pPr>
      <w:bookmarkStart w:id="32" w:name="_Toc27478685"/>
      <w:bookmarkStart w:id="33" w:name="_Toc36227399"/>
      <w:r w:rsidRPr="007F2609">
        <w:t>A.2.3.1</w:t>
      </w:r>
      <w:r w:rsidRPr="007F2609">
        <w:tab/>
        <w:t>DFT-s-OFDM Pi/2-BPSK</w:t>
      </w:r>
      <w:bookmarkEnd w:id="32"/>
      <w:bookmarkEnd w:id="33"/>
    </w:p>
    <w:p w14:paraId="1AE1A2EB" w14:textId="77777777" w:rsidR="00975C97" w:rsidRPr="007F2609" w:rsidRDefault="00975C97" w:rsidP="00346178">
      <w:r w:rsidRPr="007F2609">
        <w:t>Void</w:t>
      </w:r>
    </w:p>
    <w:p w14:paraId="5D33D135" w14:textId="65569EDF" w:rsidR="00975C97" w:rsidRPr="007F2609" w:rsidRDefault="00975C97" w:rsidP="00975C97">
      <w:pPr>
        <w:pStyle w:val="Heading3"/>
      </w:pPr>
      <w:bookmarkStart w:id="34" w:name="_Toc27478686"/>
      <w:bookmarkStart w:id="35" w:name="_Toc36227400"/>
      <w:r w:rsidRPr="007F2609">
        <w:t>A.2.3.2</w:t>
      </w:r>
      <w:r w:rsidRPr="007F2609">
        <w:tab/>
        <w:t>DFT-s-OFDM QPSK</w:t>
      </w:r>
      <w:bookmarkEnd w:id="34"/>
      <w:bookmarkEnd w:id="35"/>
    </w:p>
    <w:p w14:paraId="27EDD52B" w14:textId="77777777" w:rsidR="00975C97" w:rsidRPr="007F2609" w:rsidRDefault="00975C97" w:rsidP="00346178">
      <w:bookmarkStart w:id="36" w:name="_Toc27478687"/>
      <w:bookmarkStart w:id="37" w:name="_Toc36227401"/>
      <w:r w:rsidRPr="007F2609">
        <w:t>Void</w:t>
      </w:r>
    </w:p>
    <w:p w14:paraId="6A179036" w14:textId="7DCACB2C" w:rsidR="00975C97" w:rsidRPr="007F2609" w:rsidRDefault="00975C97" w:rsidP="00975C97">
      <w:pPr>
        <w:pStyle w:val="Heading3"/>
      </w:pPr>
      <w:r w:rsidRPr="007F2609">
        <w:t>A.2.3.3</w:t>
      </w:r>
      <w:r w:rsidRPr="007F2609">
        <w:tab/>
        <w:t>DFT-s-OFDM 16QAM</w:t>
      </w:r>
      <w:bookmarkEnd w:id="36"/>
      <w:bookmarkEnd w:id="37"/>
    </w:p>
    <w:p w14:paraId="25044D4C" w14:textId="77777777" w:rsidR="00975C97" w:rsidRPr="007F2609" w:rsidRDefault="00975C97" w:rsidP="00346178">
      <w:bookmarkStart w:id="38" w:name="_Toc27478688"/>
      <w:bookmarkStart w:id="39" w:name="_Toc36227402"/>
      <w:r w:rsidRPr="007F2609">
        <w:t>Void</w:t>
      </w:r>
    </w:p>
    <w:p w14:paraId="311622BE" w14:textId="32310EE4" w:rsidR="00975C97" w:rsidRPr="007F2609" w:rsidRDefault="00975C97" w:rsidP="00975C97">
      <w:pPr>
        <w:pStyle w:val="Heading3"/>
      </w:pPr>
      <w:r w:rsidRPr="007F2609">
        <w:t>A.2.3.4</w:t>
      </w:r>
      <w:r w:rsidRPr="007F2609">
        <w:tab/>
        <w:t>DFT-s-OFDM 64QAM</w:t>
      </w:r>
      <w:bookmarkEnd w:id="38"/>
      <w:bookmarkEnd w:id="39"/>
    </w:p>
    <w:p w14:paraId="393FAD76" w14:textId="77777777" w:rsidR="00975C97" w:rsidRPr="007F2609" w:rsidRDefault="00975C97" w:rsidP="00346178">
      <w:bookmarkStart w:id="40" w:name="_Toc27478689"/>
      <w:bookmarkStart w:id="41" w:name="_Toc36227403"/>
      <w:r w:rsidRPr="007F2609">
        <w:t>Void</w:t>
      </w:r>
    </w:p>
    <w:p w14:paraId="5AEE6AEC" w14:textId="06B6B4FE" w:rsidR="00975C97" w:rsidRPr="007F2609" w:rsidRDefault="00975C97" w:rsidP="00975C97">
      <w:pPr>
        <w:pStyle w:val="Heading3"/>
      </w:pPr>
      <w:r w:rsidRPr="007F2609">
        <w:t>A.2.3.5</w:t>
      </w:r>
      <w:r w:rsidRPr="007F2609">
        <w:tab/>
        <w:t>DFT-s-OFDM 256QAM</w:t>
      </w:r>
      <w:bookmarkEnd w:id="40"/>
      <w:bookmarkEnd w:id="41"/>
    </w:p>
    <w:p w14:paraId="0788BE86" w14:textId="77777777" w:rsidR="00975C97" w:rsidRPr="007F2609" w:rsidRDefault="00975C97" w:rsidP="00346178">
      <w:bookmarkStart w:id="42" w:name="_Toc27478690"/>
      <w:bookmarkStart w:id="43" w:name="_Toc36227404"/>
      <w:r w:rsidRPr="007F2609">
        <w:t>Void</w:t>
      </w:r>
    </w:p>
    <w:p w14:paraId="2401C58A" w14:textId="37A0423B" w:rsidR="00975C97" w:rsidRPr="007F2609" w:rsidRDefault="00975C97" w:rsidP="00975C97">
      <w:pPr>
        <w:pStyle w:val="Heading3"/>
      </w:pPr>
      <w:r w:rsidRPr="007F2609">
        <w:t>A.2.3.6</w:t>
      </w:r>
      <w:r w:rsidRPr="007F2609">
        <w:tab/>
        <w:t>CP-OFDM QPSK</w:t>
      </w:r>
      <w:bookmarkEnd w:id="42"/>
      <w:bookmarkEnd w:id="43"/>
    </w:p>
    <w:p w14:paraId="73041513" w14:textId="77777777" w:rsidR="00975C97" w:rsidRPr="007F2609" w:rsidRDefault="00975C97" w:rsidP="00346178">
      <w:bookmarkStart w:id="44" w:name="_Toc27478691"/>
      <w:bookmarkStart w:id="45" w:name="_Toc36227405"/>
      <w:r w:rsidRPr="007F2609">
        <w:t>Void</w:t>
      </w:r>
    </w:p>
    <w:p w14:paraId="7EA960DA" w14:textId="4CCE1A5C" w:rsidR="00975C97" w:rsidRPr="007F2609" w:rsidRDefault="00975C97" w:rsidP="00975C97">
      <w:pPr>
        <w:pStyle w:val="Heading3"/>
      </w:pPr>
      <w:r w:rsidRPr="007F2609">
        <w:t>A.2.3.7</w:t>
      </w:r>
      <w:r w:rsidRPr="007F2609">
        <w:tab/>
        <w:t>CP-OFDM 16QAM</w:t>
      </w:r>
      <w:bookmarkEnd w:id="44"/>
      <w:bookmarkEnd w:id="45"/>
    </w:p>
    <w:p w14:paraId="42F57B37" w14:textId="77777777" w:rsidR="00975C97" w:rsidRPr="007F2609" w:rsidRDefault="00975C97" w:rsidP="00346178">
      <w:bookmarkStart w:id="46" w:name="_Toc27478692"/>
      <w:bookmarkStart w:id="47" w:name="_Toc36227406"/>
      <w:r w:rsidRPr="007F2609">
        <w:t>Void</w:t>
      </w:r>
    </w:p>
    <w:p w14:paraId="5E84B5BC" w14:textId="6B087D1C" w:rsidR="00975C97" w:rsidRPr="007F2609" w:rsidRDefault="00975C97" w:rsidP="00975C97">
      <w:pPr>
        <w:pStyle w:val="Heading3"/>
      </w:pPr>
      <w:r w:rsidRPr="007F2609">
        <w:t>A.2.3.8</w:t>
      </w:r>
      <w:r w:rsidRPr="007F2609">
        <w:tab/>
        <w:t>CP-OFDM 64QAM</w:t>
      </w:r>
      <w:bookmarkEnd w:id="46"/>
      <w:bookmarkEnd w:id="47"/>
    </w:p>
    <w:p w14:paraId="243CD573" w14:textId="77777777" w:rsidR="00975C97" w:rsidRPr="007F2609" w:rsidRDefault="00975C97" w:rsidP="00346178">
      <w:bookmarkStart w:id="48" w:name="_Toc27478693"/>
      <w:bookmarkStart w:id="49" w:name="_Toc36227407"/>
      <w:r w:rsidRPr="007F2609">
        <w:t>Void</w:t>
      </w:r>
    </w:p>
    <w:p w14:paraId="4CD562AF" w14:textId="6FCAC221" w:rsidR="00975C97" w:rsidRPr="007F2609" w:rsidRDefault="00975C97" w:rsidP="00975C97">
      <w:pPr>
        <w:pStyle w:val="Heading3"/>
      </w:pPr>
      <w:r w:rsidRPr="007F2609">
        <w:t>A.2.3.9</w:t>
      </w:r>
      <w:r w:rsidRPr="007F2609">
        <w:tab/>
        <w:t>CP-OFDM 256QAM</w:t>
      </w:r>
      <w:bookmarkEnd w:id="48"/>
      <w:bookmarkEnd w:id="49"/>
    </w:p>
    <w:p w14:paraId="1933C67B" w14:textId="4539482A" w:rsidR="00975C97" w:rsidRPr="007F2609" w:rsidRDefault="00975C97" w:rsidP="00346178">
      <w:r w:rsidRPr="007F2609">
        <w:t>Void</w:t>
      </w:r>
    </w:p>
    <w:p w14:paraId="54D4E1AF" w14:textId="526A14BD" w:rsidR="00975C97" w:rsidRPr="007F2609" w:rsidRDefault="00975C97" w:rsidP="00975C97">
      <w:pPr>
        <w:pStyle w:val="Heading1"/>
      </w:pPr>
      <w:bookmarkStart w:id="50" w:name="_Toc27478694"/>
      <w:bookmarkStart w:id="51" w:name="_Toc36227408"/>
      <w:r w:rsidRPr="007F2609">
        <w:t>A.3</w:t>
      </w:r>
      <w:r w:rsidRPr="007F2609">
        <w:tab/>
        <w:t>DL reference measurement channels</w:t>
      </w:r>
      <w:bookmarkEnd w:id="50"/>
      <w:bookmarkEnd w:id="51"/>
    </w:p>
    <w:p w14:paraId="05E2CDCB" w14:textId="77777777" w:rsidR="00975C97" w:rsidRPr="007F2609" w:rsidRDefault="00975C97" w:rsidP="00975C97">
      <w:pPr>
        <w:pStyle w:val="Heading2"/>
        <w:rPr>
          <w:rFonts w:eastAsia="PMingLiU"/>
          <w:lang w:eastAsia="zh-TW"/>
        </w:rPr>
      </w:pPr>
      <w:bookmarkStart w:id="52" w:name="_Toc27478695"/>
      <w:bookmarkStart w:id="53" w:name="_Toc36227409"/>
      <w:r w:rsidRPr="007F2609">
        <w:t>A.3.1</w:t>
      </w:r>
      <w:r w:rsidRPr="007F2609">
        <w:tab/>
        <w:t>General</w:t>
      </w:r>
      <w:bookmarkEnd w:id="52"/>
      <w:bookmarkEnd w:id="53"/>
      <w:r w:rsidRPr="007F2609">
        <w:rPr>
          <w:rFonts w:eastAsia="PMingLiU"/>
          <w:lang w:eastAsia="zh-TW"/>
        </w:rPr>
        <w:t xml:space="preserve"> </w:t>
      </w:r>
    </w:p>
    <w:p w14:paraId="68FDA8B4" w14:textId="77777777" w:rsidR="00975C97" w:rsidRPr="007F2609" w:rsidRDefault="00975C97" w:rsidP="00346178">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346178">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346178">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293E2728" w14:textId="77777777" w:rsidR="00CC7939" w:rsidRDefault="00975C97" w:rsidP="00346178">
      <w:r w:rsidRPr="007F2609">
        <w:t>Unless otherwise stated, Tables A.3.2.2-1, A.3.2.2-2, A.3.2.2-3, A.3.3.2-1, A.3.3.2-2 and A.3.3.2-3 also apply for the modulated interferer used in Clauses 7.5, 7.6 and 7.8 with test specific bandwidths.</w:t>
      </w:r>
    </w:p>
    <w:p w14:paraId="4C7CEA4F" w14:textId="31365D98" w:rsidR="00346178" w:rsidRPr="007F2609" w:rsidRDefault="00CC7939" w:rsidP="00346178">
      <w:r>
        <w:t>In case of carrier aggregation scenarios, the k1 values and number of HARQ processes of the Reference Measurement Channels specified in Annex A.3 shall be adapted as specified in table A.3.1-2 and A.3.</w:t>
      </w:r>
      <w:r w:rsidR="00D04543">
        <w:t>1</w:t>
      </w:r>
      <w:r>
        <w:t>-3</w:t>
      </w:r>
      <w:r w:rsidR="00D04543">
        <w:t>.</w:t>
      </w:r>
    </w:p>
    <w:p w14:paraId="0D75996A" w14:textId="77777777" w:rsidR="00975C97" w:rsidRPr="007F2609" w:rsidRDefault="00975C97" w:rsidP="00346178">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C7939">
        <w:tc>
          <w:tcPr>
            <w:tcW w:w="4676" w:type="dxa"/>
            <w:gridSpan w:val="2"/>
            <w:shd w:val="clear" w:color="auto" w:fill="auto"/>
          </w:tcPr>
          <w:p w14:paraId="738B3D43" w14:textId="77777777" w:rsidR="00975C97" w:rsidRPr="007F2609" w:rsidRDefault="00975C97" w:rsidP="00346178">
            <w:pPr>
              <w:pStyle w:val="TAH"/>
            </w:pPr>
            <w:bookmarkStart w:id="54" w:name="_Toc27478696"/>
            <w:bookmarkStart w:id="55" w:name="_Toc36227410"/>
            <w:r w:rsidRPr="007F2609">
              <w:t>Parameter</w:t>
            </w:r>
          </w:p>
        </w:tc>
        <w:tc>
          <w:tcPr>
            <w:tcW w:w="806" w:type="dxa"/>
            <w:shd w:val="clear" w:color="auto" w:fill="auto"/>
          </w:tcPr>
          <w:p w14:paraId="3FBA37AA" w14:textId="77777777" w:rsidR="00975C97" w:rsidRPr="007F2609" w:rsidRDefault="00975C97" w:rsidP="00346178">
            <w:pPr>
              <w:pStyle w:val="TAH"/>
            </w:pPr>
            <w:r w:rsidRPr="007F2609">
              <w:t>Unit</w:t>
            </w:r>
          </w:p>
        </w:tc>
        <w:tc>
          <w:tcPr>
            <w:tcW w:w="4146" w:type="dxa"/>
            <w:shd w:val="clear" w:color="auto" w:fill="auto"/>
          </w:tcPr>
          <w:p w14:paraId="65F64634" w14:textId="77777777" w:rsidR="00975C97" w:rsidRPr="007F2609" w:rsidRDefault="00975C97" w:rsidP="00346178">
            <w:pPr>
              <w:pStyle w:val="TAH"/>
            </w:pPr>
            <w:r w:rsidRPr="007F2609">
              <w:t>Value</w:t>
            </w:r>
          </w:p>
        </w:tc>
      </w:tr>
      <w:tr w:rsidR="00975C97" w:rsidRPr="007F2609" w14:paraId="3C5BCF21" w14:textId="77777777" w:rsidTr="00CC7939">
        <w:tc>
          <w:tcPr>
            <w:tcW w:w="4676" w:type="dxa"/>
            <w:gridSpan w:val="2"/>
            <w:shd w:val="clear" w:color="auto" w:fill="auto"/>
          </w:tcPr>
          <w:p w14:paraId="1E97E440" w14:textId="77777777" w:rsidR="00975C97" w:rsidRPr="007F2609" w:rsidRDefault="00975C97" w:rsidP="00346178">
            <w:pPr>
              <w:pStyle w:val="TAL"/>
            </w:pPr>
            <w:r w:rsidRPr="007F2609">
              <w:t>CORESET frequency domain allocation</w:t>
            </w:r>
          </w:p>
        </w:tc>
        <w:tc>
          <w:tcPr>
            <w:tcW w:w="806" w:type="dxa"/>
            <w:shd w:val="clear" w:color="auto" w:fill="auto"/>
          </w:tcPr>
          <w:p w14:paraId="441C35E1" w14:textId="77777777" w:rsidR="00975C97" w:rsidRPr="007F2609" w:rsidRDefault="00975C97" w:rsidP="00346178">
            <w:pPr>
              <w:pStyle w:val="TAL"/>
            </w:pPr>
          </w:p>
        </w:tc>
        <w:tc>
          <w:tcPr>
            <w:tcW w:w="4146" w:type="dxa"/>
            <w:shd w:val="clear" w:color="auto" w:fill="auto"/>
            <w:vAlign w:val="center"/>
          </w:tcPr>
          <w:p w14:paraId="094BCF49" w14:textId="77777777" w:rsidR="00975C97" w:rsidRPr="007F2609" w:rsidRDefault="00975C97" w:rsidP="00346178">
            <w:pPr>
              <w:pStyle w:val="TAL"/>
            </w:pPr>
            <w:r w:rsidRPr="007F2609">
              <w:t>Full BW</w:t>
            </w:r>
          </w:p>
        </w:tc>
      </w:tr>
      <w:tr w:rsidR="00975C97" w:rsidRPr="007F2609" w14:paraId="6A371822" w14:textId="77777777" w:rsidTr="00CC7939">
        <w:tc>
          <w:tcPr>
            <w:tcW w:w="4676" w:type="dxa"/>
            <w:gridSpan w:val="2"/>
            <w:shd w:val="clear" w:color="auto" w:fill="auto"/>
          </w:tcPr>
          <w:p w14:paraId="2925F3E4" w14:textId="77777777" w:rsidR="00975C97" w:rsidRPr="007F2609" w:rsidRDefault="00975C97" w:rsidP="00346178">
            <w:pPr>
              <w:pStyle w:val="TAL"/>
            </w:pPr>
            <w:r w:rsidRPr="007F2609">
              <w:t>CORESET time domain allocation</w:t>
            </w:r>
          </w:p>
        </w:tc>
        <w:tc>
          <w:tcPr>
            <w:tcW w:w="806" w:type="dxa"/>
            <w:shd w:val="clear" w:color="auto" w:fill="auto"/>
          </w:tcPr>
          <w:p w14:paraId="300A2F92" w14:textId="77777777" w:rsidR="00975C97" w:rsidRPr="007F2609" w:rsidRDefault="00975C97" w:rsidP="00346178">
            <w:pPr>
              <w:pStyle w:val="TAL"/>
            </w:pPr>
          </w:p>
        </w:tc>
        <w:tc>
          <w:tcPr>
            <w:tcW w:w="4146" w:type="dxa"/>
            <w:shd w:val="clear" w:color="auto" w:fill="auto"/>
            <w:vAlign w:val="center"/>
          </w:tcPr>
          <w:p w14:paraId="11CFC14B" w14:textId="77777777" w:rsidR="00975C97" w:rsidRPr="007F2609" w:rsidRDefault="00975C97" w:rsidP="00346178">
            <w:pPr>
              <w:pStyle w:val="TAL"/>
            </w:pPr>
            <w:r w:rsidRPr="007F2609">
              <w:t>2 OFDM symbols at the begin of each slot</w:t>
            </w:r>
          </w:p>
        </w:tc>
      </w:tr>
      <w:tr w:rsidR="00975C97" w:rsidRPr="007F2609" w14:paraId="02C0E207" w14:textId="77777777" w:rsidTr="00CC7939">
        <w:tc>
          <w:tcPr>
            <w:tcW w:w="4676" w:type="dxa"/>
            <w:gridSpan w:val="2"/>
            <w:shd w:val="clear" w:color="auto" w:fill="auto"/>
          </w:tcPr>
          <w:p w14:paraId="5EA5D1E7" w14:textId="77777777" w:rsidR="00975C97" w:rsidRPr="007F2609" w:rsidRDefault="00975C97" w:rsidP="00346178">
            <w:pPr>
              <w:pStyle w:val="TAL"/>
            </w:pPr>
            <w:r w:rsidRPr="007F2609">
              <w:t>PDSCH mapping type</w:t>
            </w:r>
          </w:p>
        </w:tc>
        <w:tc>
          <w:tcPr>
            <w:tcW w:w="806" w:type="dxa"/>
            <w:shd w:val="clear" w:color="auto" w:fill="auto"/>
          </w:tcPr>
          <w:p w14:paraId="1A7266EF" w14:textId="77777777" w:rsidR="00975C97" w:rsidRPr="007F2609" w:rsidRDefault="00975C97" w:rsidP="00346178">
            <w:pPr>
              <w:pStyle w:val="TAL"/>
            </w:pPr>
          </w:p>
        </w:tc>
        <w:tc>
          <w:tcPr>
            <w:tcW w:w="4146" w:type="dxa"/>
            <w:shd w:val="clear" w:color="auto" w:fill="auto"/>
            <w:vAlign w:val="center"/>
          </w:tcPr>
          <w:p w14:paraId="31E39466" w14:textId="77777777" w:rsidR="00975C97" w:rsidRPr="007F2609" w:rsidRDefault="00975C97" w:rsidP="00346178">
            <w:pPr>
              <w:pStyle w:val="TAL"/>
            </w:pPr>
            <w:r w:rsidRPr="007F2609">
              <w:t>Type A</w:t>
            </w:r>
          </w:p>
        </w:tc>
      </w:tr>
      <w:tr w:rsidR="00975C97" w:rsidRPr="007F2609" w14:paraId="1872BBF8" w14:textId="77777777" w:rsidTr="00CC7939">
        <w:tc>
          <w:tcPr>
            <w:tcW w:w="4676" w:type="dxa"/>
            <w:gridSpan w:val="2"/>
            <w:shd w:val="clear" w:color="auto" w:fill="auto"/>
          </w:tcPr>
          <w:p w14:paraId="3CABD945" w14:textId="77777777" w:rsidR="00975C97" w:rsidRPr="007F2609" w:rsidRDefault="00975C97" w:rsidP="00346178">
            <w:pPr>
              <w:pStyle w:val="TAL"/>
            </w:pPr>
            <w:r w:rsidRPr="007F2609">
              <w:t>PDSCH start symbol index (S)</w:t>
            </w:r>
          </w:p>
        </w:tc>
        <w:tc>
          <w:tcPr>
            <w:tcW w:w="806" w:type="dxa"/>
            <w:shd w:val="clear" w:color="auto" w:fill="auto"/>
          </w:tcPr>
          <w:p w14:paraId="27BB04C9" w14:textId="77777777" w:rsidR="00975C97" w:rsidRPr="007F2609" w:rsidRDefault="00975C97" w:rsidP="00346178">
            <w:pPr>
              <w:pStyle w:val="TAL"/>
            </w:pPr>
          </w:p>
        </w:tc>
        <w:tc>
          <w:tcPr>
            <w:tcW w:w="4146" w:type="dxa"/>
            <w:shd w:val="clear" w:color="auto" w:fill="auto"/>
            <w:vAlign w:val="center"/>
          </w:tcPr>
          <w:p w14:paraId="4CB35FE5" w14:textId="77777777" w:rsidR="00975C97" w:rsidRPr="007F2609" w:rsidRDefault="00975C97" w:rsidP="00346178">
            <w:pPr>
              <w:pStyle w:val="TAL"/>
            </w:pPr>
            <w:r w:rsidRPr="007F2609">
              <w:t>2</w:t>
            </w:r>
          </w:p>
        </w:tc>
      </w:tr>
      <w:tr w:rsidR="00975C97" w:rsidRPr="007F2609" w14:paraId="0FD615DE" w14:textId="77777777" w:rsidTr="00CC7939">
        <w:tc>
          <w:tcPr>
            <w:tcW w:w="4676" w:type="dxa"/>
            <w:gridSpan w:val="2"/>
            <w:shd w:val="clear" w:color="auto" w:fill="auto"/>
          </w:tcPr>
          <w:p w14:paraId="04A1E287" w14:textId="77777777" w:rsidR="00975C97" w:rsidRPr="007F2609" w:rsidRDefault="00975C97" w:rsidP="00346178">
            <w:pPr>
              <w:pStyle w:val="TAL"/>
            </w:pPr>
            <w:r w:rsidRPr="007F2609">
              <w:t>Number of consecutive PDSCH symbols (L)</w:t>
            </w:r>
          </w:p>
        </w:tc>
        <w:tc>
          <w:tcPr>
            <w:tcW w:w="806" w:type="dxa"/>
            <w:shd w:val="clear" w:color="auto" w:fill="auto"/>
          </w:tcPr>
          <w:p w14:paraId="517C08D1" w14:textId="77777777" w:rsidR="00975C97" w:rsidRPr="007F2609" w:rsidRDefault="00975C97" w:rsidP="00346178">
            <w:pPr>
              <w:pStyle w:val="TAL"/>
            </w:pPr>
          </w:p>
        </w:tc>
        <w:tc>
          <w:tcPr>
            <w:tcW w:w="4146" w:type="dxa"/>
            <w:shd w:val="clear" w:color="auto" w:fill="auto"/>
            <w:vAlign w:val="center"/>
          </w:tcPr>
          <w:p w14:paraId="1E6B2779" w14:textId="77777777" w:rsidR="00975C97" w:rsidRPr="007F2609" w:rsidRDefault="00975C97" w:rsidP="00346178">
            <w:pPr>
              <w:pStyle w:val="TAL"/>
            </w:pPr>
            <w:r w:rsidRPr="007F2609">
              <w:t>12</w:t>
            </w:r>
          </w:p>
        </w:tc>
      </w:tr>
      <w:tr w:rsidR="00975C97" w:rsidRPr="007F2609" w14:paraId="3D47EE01" w14:textId="77777777" w:rsidTr="00CC7939">
        <w:tc>
          <w:tcPr>
            <w:tcW w:w="4676" w:type="dxa"/>
            <w:gridSpan w:val="2"/>
            <w:shd w:val="clear" w:color="auto" w:fill="auto"/>
          </w:tcPr>
          <w:p w14:paraId="23118F03" w14:textId="77777777" w:rsidR="00975C97" w:rsidRPr="007F2609" w:rsidRDefault="00975C97" w:rsidP="00346178">
            <w:pPr>
              <w:pStyle w:val="TAL"/>
            </w:pPr>
            <w:r w:rsidRPr="007F2609">
              <w:t>PDSCH PRB bundling</w:t>
            </w:r>
          </w:p>
        </w:tc>
        <w:tc>
          <w:tcPr>
            <w:tcW w:w="806" w:type="dxa"/>
            <w:shd w:val="clear" w:color="auto" w:fill="auto"/>
          </w:tcPr>
          <w:p w14:paraId="73A823C1" w14:textId="77777777" w:rsidR="00975C97" w:rsidRPr="007F2609" w:rsidRDefault="00975C97" w:rsidP="00346178">
            <w:pPr>
              <w:pStyle w:val="TAL"/>
            </w:pPr>
            <w:r w:rsidRPr="007F2609">
              <w:t>PRBs</w:t>
            </w:r>
          </w:p>
        </w:tc>
        <w:tc>
          <w:tcPr>
            <w:tcW w:w="4146" w:type="dxa"/>
            <w:shd w:val="clear" w:color="auto" w:fill="auto"/>
            <w:vAlign w:val="center"/>
          </w:tcPr>
          <w:p w14:paraId="14708FC3" w14:textId="77777777" w:rsidR="00975C97" w:rsidRPr="007F2609" w:rsidRDefault="00975C97" w:rsidP="00346178">
            <w:pPr>
              <w:pStyle w:val="TAL"/>
            </w:pPr>
            <w:r w:rsidRPr="007F2609">
              <w:t>2</w:t>
            </w:r>
          </w:p>
        </w:tc>
      </w:tr>
      <w:tr w:rsidR="00975C97" w:rsidRPr="007F2609" w14:paraId="50A01B26" w14:textId="77777777" w:rsidTr="00CC7939">
        <w:tc>
          <w:tcPr>
            <w:tcW w:w="4676" w:type="dxa"/>
            <w:gridSpan w:val="2"/>
            <w:shd w:val="clear" w:color="auto" w:fill="auto"/>
          </w:tcPr>
          <w:p w14:paraId="0B825EC1" w14:textId="77777777" w:rsidR="00975C97" w:rsidRPr="007F2609" w:rsidRDefault="00975C97" w:rsidP="00346178">
            <w:pPr>
              <w:pStyle w:val="TAL"/>
            </w:pPr>
            <w:r w:rsidRPr="007F2609">
              <w:t>Dynamic PRB bundling</w:t>
            </w:r>
          </w:p>
        </w:tc>
        <w:tc>
          <w:tcPr>
            <w:tcW w:w="806" w:type="dxa"/>
            <w:shd w:val="clear" w:color="auto" w:fill="auto"/>
          </w:tcPr>
          <w:p w14:paraId="2379C30B" w14:textId="77777777" w:rsidR="00975C97" w:rsidRPr="007F2609" w:rsidRDefault="00975C97" w:rsidP="00346178">
            <w:pPr>
              <w:pStyle w:val="TAL"/>
            </w:pPr>
          </w:p>
        </w:tc>
        <w:tc>
          <w:tcPr>
            <w:tcW w:w="4146" w:type="dxa"/>
            <w:shd w:val="clear" w:color="auto" w:fill="auto"/>
            <w:vAlign w:val="center"/>
          </w:tcPr>
          <w:p w14:paraId="113C47ED" w14:textId="77777777" w:rsidR="00975C97" w:rsidRPr="007F2609" w:rsidRDefault="00975C97" w:rsidP="00346178">
            <w:pPr>
              <w:pStyle w:val="TAL"/>
            </w:pPr>
            <w:r w:rsidRPr="007F2609">
              <w:t>false</w:t>
            </w:r>
          </w:p>
        </w:tc>
      </w:tr>
      <w:tr w:rsidR="00975C97" w:rsidRPr="007F2609" w14:paraId="35F37EBE" w14:textId="77777777" w:rsidTr="00CC7939">
        <w:tc>
          <w:tcPr>
            <w:tcW w:w="4676" w:type="dxa"/>
            <w:gridSpan w:val="2"/>
            <w:shd w:val="clear" w:color="auto" w:fill="auto"/>
          </w:tcPr>
          <w:p w14:paraId="293E68A8" w14:textId="77777777" w:rsidR="00975C97" w:rsidRPr="007F2609" w:rsidRDefault="00975C97" w:rsidP="00346178">
            <w:pPr>
              <w:pStyle w:val="TAL"/>
            </w:pPr>
          </w:p>
        </w:tc>
        <w:tc>
          <w:tcPr>
            <w:tcW w:w="806" w:type="dxa"/>
            <w:shd w:val="clear" w:color="auto" w:fill="auto"/>
          </w:tcPr>
          <w:p w14:paraId="5A41C56E" w14:textId="77777777" w:rsidR="00975C97" w:rsidRPr="007F2609" w:rsidRDefault="00975C97" w:rsidP="00346178">
            <w:pPr>
              <w:pStyle w:val="TAL"/>
            </w:pPr>
          </w:p>
        </w:tc>
        <w:tc>
          <w:tcPr>
            <w:tcW w:w="4146" w:type="dxa"/>
            <w:shd w:val="clear" w:color="auto" w:fill="auto"/>
            <w:vAlign w:val="center"/>
          </w:tcPr>
          <w:p w14:paraId="283FE2FB" w14:textId="77777777" w:rsidR="00975C97" w:rsidRPr="007F2609" w:rsidRDefault="00975C97" w:rsidP="00346178">
            <w:pPr>
              <w:pStyle w:val="TAL"/>
            </w:pPr>
          </w:p>
        </w:tc>
      </w:tr>
      <w:tr w:rsidR="00975C97" w:rsidRPr="007F2609" w14:paraId="0DF9D891" w14:textId="77777777" w:rsidTr="00CC7939">
        <w:tc>
          <w:tcPr>
            <w:tcW w:w="4676" w:type="dxa"/>
            <w:gridSpan w:val="2"/>
            <w:shd w:val="clear" w:color="auto" w:fill="auto"/>
          </w:tcPr>
          <w:p w14:paraId="59520468" w14:textId="77777777" w:rsidR="00975C97" w:rsidRPr="007F2609" w:rsidRDefault="00975C97" w:rsidP="00346178">
            <w:pPr>
              <w:pStyle w:val="TAL"/>
            </w:pPr>
            <w:r w:rsidRPr="007F2609">
              <w:t>Overhead value for TBS determination</w:t>
            </w:r>
          </w:p>
        </w:tc>
        <w:tc>
          <w:tcPr>
            <w:tcW w:w="806" w:type="dxa"/>
            <w:shd w:val="clear" w:color="auto" w:fill="auto"/>
          </w:tcPr>
          <w:p w14:paraId="3A7FEB43" w14:textId="77777777" w:rsidR="00975C97" w:rsidRPr="007F2609" w:rsidRDefault="00975C97" w:rsidP="00346178">
            <w:pPr>
              <w:pStyle w:val="TAL"/>
            </w:pPr>
          </w:p>
        </w:tc>
        <w:tc>
          <w:tcPr>
            <w:tcW w:w="4146" w:type="dxa"/>
            <w:shd w:val="clear" w:color="auto" w:fill="auto"/>
            <w:vAlign w:val="center"/>
          </w:tcPr>
          <w:p w14:paraId="58714F3E" w14:textId="77777777" w:rsidR="00975C97" w:rsidRPr="007F2609" w:rsidRDefault="00975C97" w:rsidP="00346178">
            <w:pPr>
              <w:pStyle w:val="TAL"/>
            </w:pPr>
            <w:r w:rsidRPr="007F2609">
              <w:t>0</w:t>
            </w:r>
          </w:p>
        </w:tc>
      </w:tr>
      <w:tr w:rsidR="00975C97" w:rsidRPr="007F2609" w14:paraId="4B210287" w14:textId="77777777" w:rsidTr="00CC7939">
        <w:tc>
          <w:tcPr>
            <w:tcW w:w="4676" w:type="dxa"/>
            <w:gridSpan w:val="2"/>
            <w:shd w:val="clear" w:color="auto" w:fill="auto"/>
          </w:tcPr>
          <w:p w14:paraId="44F5DA63" w14:textId="77777777" w:rsidR="00975C97" w:rsidRPr="007F2609" w:rsidRDefault="00975C97" w:rsidP="00346178">
            <w:pPr>
              <w:pStyle w:val="TAL"/>
            </w:pPr>
            <w:r w:rsidRPr="007F2609">
              <w:t>First DMRS position for Type A PDSCH mapping</w:t>
            </w:r>
          </w:p>
        </w:tc>
        <w:tc>
          <w:tcPr>
            <w:tcW w:w="806" w:type="dxa"/>
            <w:shd w:val="clear" w:color="auto" w:fill="auto"/>
          </w:tcPr>
          <w:p w14:paraId="26C7EC25" w14:textId="77777777" w:rsidR="00975C97" w:rsidRPr="007F2609" w:rsidRDefault="00975C97" w:rsidP="00346178">
            <w:pPr>
              <w:pStyle w:val="TAL"/>
            </w:pPr>
          </w:p>
        </w:tc>
        <w:tc>
          <w:tcPr>
            <w:tcW w:w="4146" w:type="dxa"/>
            <w:shd w:val="clear" w:color="auto" w:fill="auto"/>
            <w:vAlign w:val="center"/>
          </w:tcPr>
          <w:p w14:paraId="5EBB1BA9" w14:textId="77777777" w:rsidR="00975C97" w:rsidRPr="007F2609" w:rsidRDefault="00975C97" w:rsidP="00346178">
            <w:pPr>
              <w:pStyle w:val="TAL"/>
            </w:pPr>
            <w:r w:rsidRPr="007F2609">
              <w:t>2</w:t>
            </w:r>
          </w:p>
        </w:tc>
      </w:tr>
      <w:tr w:rsidR="00975C97" w:rsidRPr="007F2609" w14:paraId="2E050AAE" w14:textId="77777777" w:rsidTr="00CC7939">
        <w:tc>
          <w:tcPr>
            <w:tcW w:w="4676" w:type="dxa"/>
            <w:gridSpan w:val="2"/>
            <w:shd w:val="clear" w:color="auto" w:fill="auto"/>
          </w:tcPr>
          <w:p w14:paraId="4C6AD09B" w14:textId="77777777" w:rsidR="00975C97" w:rsidRPr="007F2609" w:rsidRDefault="00975C97" w:rsidP="00346178">
            <w:pPr>
              <w:pStyle w:val="TAL"/>
            </w:pPr>
            <w:r w:rsidRPr="007F2609">
              <w:t>DMRS type</w:t>
            </w:r>
          </w:p>
        </w:tc>
        <w:tc>
          <w:tcPr>
            <w:tcW w:w="806" w:type="dxa"/>
            <w:shd w:val="clear" w:color="auto" w:fill="auto"/>
          </w:tcPr>
          <w:p w14:paraId="38D1A2CD" w14:textId="77777777" w:rsidR="00975C97" w:rsidRPr="007F2609" w:rsidRDefault="00975C97" w:rsidP="00346178">
            <w:pPr>
              <w:pStyle w:val="TAL"/>
            </w:pPr>
          </w:p>
        </w:tc>
        <w:tc>
          <w:tcPr>
            <w:tcW w:w="4146" w:type="dxa"/>
            <w:shd w:val="clear" w:color="auto" w:fill="auto"/>
            <w:vAlign w:val="center"/>
          </w:tcPr>
          <w:p w14:paraId="5D5F59CE" w14:textId="77777777" w:rsidR="00975C97" w:rsidRPr="007F2609" w:rsidRDefault="00975C97" w:rsidP="00346178">
            <w:pPr>
              <w:pStyle w:val="TAL"/>
            </w:pPr>
            <w:r w:rsidRPr="007F2609">
              <w:t>Type 1</w:t>
            </w:r>
          </w:p>
        </w:tc>
      </w:tr>
      <w:tr w:rsidR="00975C97" w:rsidRPr="007F2609" w14:paraId="75F36D2C" w14:textId="77777777" w:rsidTr="00CC7939">
        <w:tc>
          <w:tcPr>
            <w:tcW w:w="4676" w:type="dxa"/>
            <w:gridSpan w:val="2"/>
            <w:shd w:val="clear" w:color="auto" w:fill="auto"/>
          </w:tcPr>
          <w:p w14:paraId="12777CB2" w14:textId="77777777" w:rsidR="00975C97" w:rsidRPr="007F2609" w:rsidRDefault="00975C97" w:rsidP="00346178">
            <w:pPr>
              <w:pStyle w:val="TAL"/>
            </w:pPr>
            <w:r w:rsidRPr="007F2609">
              <w:t>Number of additional DMRS</w:t>
            </w:r>
          </w:p>
        </w:tc>
        <w:tc>
          <w:tcPr>
            <w:tcW w:w="806" w:type="dxa"/>
            <w:shd w:val="clear" w:color="auto" w:fill="auto"/>
          </w:tcPr>
          <w:p w14:paraId="0CF77715" w14:textId="77777777" w:rsidR="00975C97" w:rsidRPr="007F2609" w:rsidRDefault="00975C97" w:rsidP="00346178">
            <w:pPr>
              <w:pStyle w:val="TAL"/>
            </w:pPr>
          </w:p>
        </w:tc>
        <w:tc>
          <w:tcPr>
            <w:tcW w:w="4146" w:type="dxa"/>
            <w:shd w:val="clear" w:color="auto" w:fill="auto"/>
            <w:vAlign w:val="center"/>
          </w:tcPr>
          <w:p w14:paraId="0CA01FDF" w14:textId="77777777" w:rsidR="00975C97" w:rsidRPr="007F2609" w:rsidRDefault="00975C97" w:rsidP="00346178">
            <w:pPr>
              <w:pStyle w:val="TAL"/>
            </w:pPr>
            <w:r w:rsidRPr="007F2609">
              <w:t>2</w:t>
            </w:r>
          </w:p>
        </w:tc>
      </w:tr>
      <w:tr w:rsidR="00975C97" w:rsidRPr="007F2609" w14:paraId="64F04218" w14:textId="77777777" w:rsidTr="00CC7939">
        <w:tc>
          <w:tcPr>
            <w:tcW w:w="4676" w:type="dxa"/>
            <w:gridSpan w:val="2"/>
            <w:shd w:val="clear" w:color="auto" w:fill="auto"/>
          </w:tcPr>
          <w:p w14:paraId="16B035E9" w14:textId="77777777" w:rsidR="00975C97" w:rsidRPr="007F2609" w:rsidRDefault="00975C97" w:rsidP="00346178">
            <w:pPr>
              <w:pStyle w:val="TAL"/>
            </w:pPr>
            <w:r w:rsidRPr="007F2609">
              <w:t>FDM between DMRS and PDSCH</w:t>
            </w:r>
          </w:p>
        </w:tc>
        <w:tc>
          <w:tcPr>
            <w:tcW w:w="806" w:type="dxa"/>
            <w:shd w:val="clear" w:color="auto" w:fill="auto"/>
          </w:tcPr>
          <w:p w14:paraId="0110E81E" w14:textId="77777777" w:rsidR="00975C97" w:rsidRPr="007F2609" w:rsidRDefault="00975C97" w:rsidP="00346178">
            <w:pPr>
              <w:pStyle w:val="TAL"/>
            </w:pPr>
          </w:p>
        </w:tc>
        <w:tc>
          <w:tcPr>
            <w:tcW w:w="4146" w:type="dxa"/>
            <w:shd w:val="clear" w:color="auto" w:fill="auto"/>
            <w:vAlign w:val="center"/>
          </w:tcPr>
          <w:p w14:paraId="00A56A6B" w14:textId="77777777" w:rsidR="00975C97" w:rsidRPr="007F2609" w:rsidRDefault="00975C97" w:rsidP="00346178">
            <w:pPr>
              <w:pStyle w:val="TAL"/>
            </w:pPr>
            <w:r w:rsidRPr="007F2609">
              <w:t>Disable</w:t>
            </w:r>
          </w:p>
        </w:tc>
      </w:tr>
      <w:tr w:rsidR="00975C97" w:rsidRPr="007F2609" w14:paraId="219937B7" w14:textId="77777777" w:rsidTr="00CC7939">
        <w:tc>
          <w:tcPr>
            <w:tcW w:w="2338" w:type="dxa"/>
            <w:vMerge w:val="restart"/>
            <w:shd w:val="clear" w:color="auto" w:fill="auto"/>
          </w:tcPr>
          <w:p w14:paraId="70247309" w14:textId="77777777" w:rsidR="00975C97" w:rsidRPr="007F2609" w:rsidRDefault="00975C97" w:rsidP="00346178">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346178">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346178">
            <w:pPr>
              <w:pStyle w:val="TAL"/>
            </w:pPr>
          </w:p>
        </w:tc>
        <w:tc>
          <w:tcPr>
            <w:tcW w:w="4146" w:type="dxa"/>
            <w:shd w:val="clear" w:color="auto" w:fill="auto"/>
            <w:vAlign w:val="center"/>
          </w:tcPr>
          <w:p w14:paraId="7F8B6471" w14:textId="77777777" w:rsidR="00975C97" w:rsidRPr="007F2609" w:rsidRDefault="00975C97" w:rsidP="00346178">
            <w:pPr>
              <w:pStyle w:val="TAL"/>
            </w:pPr>
            <w:r w:rsidRPr="007F2609">
              <w:t>0 for CSI-RS resource 1,2,3,4</w:t>
            </w:r>
          </w:p>
        </w:tc>
      </w:tr>
      <w:tr w:rsidR="00975C97" w:rsidRPr="007F2609" w14:paraId="63657E9A" w14:textId="77777777" w:rsidTr="00CC7939">
        <w:tc>
          <w:tcPr>
            <w:tcW w:w="2338" w:type="dxa"/>
            <w:vMerge/>
            <w:shd w:val="clear" w:color="auto" w:fill="auto"/>
          </w:tcPr>
          <w:p w14:paraId="0DFB3A48" w14:textId="77777777" w:rsidR="00975C97" w:rsidRPr="007F2609" w:rsidRDefault="00975C97" w:rsidP="00346178">
            <w:pPr>
              <w:pStyle w:val="TAL"/>
            </w:pPr>
          </w:p>
        </w:tc>
        <w:tc>
          <w:tcPr>
            <w:tcW w:w="2338" w:type="dxa"/>
            <w:shd w:val="clear" w:color="auto" w:fill="auto"/>
          </w:tcPr>
          <w:p w14:paraId="79F7849D" w14:textId="77777777" w:rsidR="00975C97" w:rsidRPr="007F2609" w:rsidRDefault="00975C97" w:rsidP="00346178">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346178">
            <w:pPr>
              <w:pStyle w:val="TAL"/>
            </w:pPr>
          </w:p>
        </w:tc>
        <w:tc>
          <w:tcPr>
            <w:tcW w:w="4146" w:type="dxa"/>
            <w:shd w:val="clear" w:color="auto" w:fill="auto"/>
            <w:vAlign w:val="center"/>
          </w:tcPr>
          <w:p w14:paraId="5FAE1F37" w14:textId="77777777" w:rsidR="00975C97" w:rsidRPr="007F2609" w:rsidRDefault="00975C97" w:rsidP="00346178">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346178">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C7939">
        <w:tc>
          <w:tcPr>
            <w:tcW w:w="2338" w:type="dxa"/>
            <w:vMerge/>
            <w:shd w:val="clear" w:color="auto" w:fill="auto"/>
          </w:tcPr>
          <w:p w14:paraId="47B6CAF0" w14:textId="77777777" w:rsidR="00975C97" w:rsidRPr="007F2609" w:rsidRDefault="00975C97" w:rsidP="00346178">
            <w:pPr>
              <w:pStyle w:val="TAL"/>
            </w:pPr>
          </w:p>
        </w:tc>
        <w:tc>
          <w:tcPr>
            <w:tcW w:w="2338" w:type="dxa"/>
            <w:shd w:val="clear" w:color="auto" w:fill="auto"/>
          </w:tcPr>
          <w:p w14:paraId="4A942FBB" w14:textId="77777777" w:rsidR="00975C97" w:rsidRPr="007F2609" w:rsidRDefault="00975C97" w:rsidP="00346178">
            <w:pPr>
              <w:pStyle w:val="TAL"/>
            </w:pPr>
            <w:r w:rsidRPr="007F2609">
              <w:t>Number of CSI-RS ports</w:t>
            </w:r>
          </w:p>
        </w:tc>
        <w:tc>
          <w:tcPr>
            <w:tcW w:w="806" w:type="dxa"/>
            <w:shd w:val="clear" w:color="auto" w:fill="auto"/>
          </w:tcPr>
          <w:p w14:paraId="31F7EAE8" w14:textId="77777777" w:rsidR="00975C97" w:rsidRPr="007F2609" w:rsidRDefault="00975C97" w:rsidP="00346178">
            <w:pPr>
              <w:pStyle w:val="TAL"/>
            </w:pPr>
          </w:p>
        </w:tc>
        <w:tc>
          <w:tcPr>
            <w:tcW w:w="4146" w:type="dxa"/>
            <w:shd w:val="clear" w:color="auto" w:fill="auto"/>
            <w:vAlign w:val="center"/>
          </w:tcPr>
          <w:p w14:paraId="0EFB952F" w14:textId="77777777" w:rsidR="00975C97" w:rsidRPr="007F2609" w:rsidRDefault="00975C97" w:rsidP="00346178">
            <w:pPr>
              <w:pStyle w:val="TAL"/>
            </w:pPr>
            <w:r w:rsidRPr="007F2609">
              <w:t>1 for CSI-RS resource 1,2,3,4</w:t>
            </w:r>
          </w:p>
        </w:tc>
      </w:tr>
      <w:tr w:rsidR="00975C97" w:rsidRPr="007F2609" w14:paraId="46C444B9" w14:textId="77777777" w:rsidTr="00CC7939">
        <w:tc>
          <w:tcPr>
            <w:tcW w:w="2338" w:type="dxa"/>
            <w:vMerge/>
            <w:shd w:val="clear" w:color="auto" w:fill="auto"/>
          </w:tcPr>
          <w:p w14:paraId="0C94C42E" w14:textId="77777777" w:rsidR="00975C97" w:rsidRPr="007F2609" w:rsidRDefault="00975C97" w:rsidP="00346178">
            <w:pPr>
              <w:pStyle w:val="TAL"/>
            </w:pPr>
          </w:p>
        </w:tc>
        <w:tc>
          <w:tcPr>
            <w:tcW w:w="2338" w:type="dxa"/>
            <w:shd w:val="clear" w:color="auto" w:fill="auto"/>
          </w:tcPr>
          <w:p w14:paraId="4236D69A" w14:textId="77777777" w:rsidR="00975C97" w:rsidRPr="007F2609" w:rsidRDefault="00975C97" w:rsidP="00346178">
            <w:pPr>
              <w:pStyle w:val="TAL"/>
            </w:pPr>
            <w:r w:rsidRPr="007F2609">
              <w:t>CDM Type</w:t>
            </w:r>
          </w:p>
        </w:tc>
        <w:tc>
          <w:tcPr>
            <w:tcW w:w="806" w:type="dxa"/>
            <w:shd w:val="clear" w:color="auto" w:fill="auto"/>
          </w:tcPr>
          <w:p w14:paraId="4CD3AD22" w14:textId="77777777" w:rsidR="00975C97" w:rsidRPr="007F2609" w:rsidRDefault="00975C97" w:rsidP="00346178">
            <w:pPr>
              <w:pStyle w:val="TAL"/>
            </w:pPr>
          </w:p>
        </w:tc>
        <w:tc>
          <w:tcPr>
            <w:tcW w:w="4146" w:type="dxa"/>
            <w:shd w:val="clear" w:color="auto" w:fill="auto"/>
            <w:vAlign w:val="center"/>
          </w:tcPr>
          <w:p w14:paraId="6FA5CD5C" w14:textId="77777777" w:rsidR="00975C97" w:rsidRPr="007F2609" w:rsidRDefault="00975C97" w:rsidP="00346178">
            <w:pPr>
              <w:pStyle w:val="TAL"/>
            </w:pPr>
            <w:r w:rsidRPr="007F2609">
              <w:t>'No CDM' for CSI-RS resource 1,2,3,4</w:t>
            </w:r>
          </w:p>
        </w:tc>
      </w:tr>
      <w:tr w:rsidR="00975C97" w:rsidRPr="007F2609" w14:paraId="39181FA9" w14:textId="77777777" w:rsidTr="00CC7939">
        <w:tc>
          <w:tcPr>
            <w:tcW w:w="2338" w:type="dxa"/>
            <w:vMerge/>
            <w:shd w:val="clear" w:color="auto" w:fill="auto"/>
          </w:tcPr>
          <w:p w14:paraId="728D423F" w14:textId="77777777" w:rsidR="00975C97" w:rsidRPr="007F2609" w:rsidRDefault="00975C97" w:rsidP="00346178">
            <w:pPr>
              <w:pStyle w:val="TAL"/>
            </w:pPr>
          </w:p>
        </w:tc>
        <w:tc>
          <w:tcPr>
            <w:tcW w:w="2338" w:type="dxa"/>
            <w:shd w:val="clear" w:color="auto" w:fill="auto"/>
          </w:tcPr>
          <w:p w14:paraId="3033714F" w14:textId="77777777" w:rsidR="00975C97" w:rsidRPr="007F2609" w:rsidRDefault="00975C97" w:rsidP="00346178">
            <w:pPr>
              <w:pStyle w:val="TAL"/>
            </w:pPr>
            <w:r w:rsidRPr="007F2609">
              <w:t>Density (ρ)</w:t>
            </w:r>
          </w:p>
        </w:tc>
        <w:tc>
          <w:tcPr>
            <w:tcW w:w="806" w:type="dxa"/>
            <w:shd w:val="clear" w:color="auto" w:fill="auto"/>
          </w:tcPr>
          <w:p w14:paraId="408EB872" w14:textId="77777777" w:rsidR="00975C97" w:rsidRPr="007F2609" w:rsidRDefault="00975C97" w:rsidP="00346178">
            <w:pPr>
              <w:pStyle w:val="TAL"/>
            </w:pPr>
          </w:p>
        </w:tc>
        <w:tc>
          <w:tcPr>
            <w:tcW w:w="4146" w:type="dxa"/>
            <w:shd w:val="clear" w:color="auto" w:fill="auto"/>
            <w:vAlign w:val="center"/>
          </w:tcPr>
          <w:p w14:paraId="3E46B199" w14:textId="77777777" w:rsidR="00975C97" w:rsidRPr="007F2609" w:rsidRDefault="00975C97" w:rsidP="00346178">
            <w:pPr>
              <w:pStyle w:val="TAL"/>
            </w:pPr>
            <w:r w:rsidRPr="007F2609">
              <w:t>3 for CSI-RS resource 1,2,3,4</w:t>
            </w:r>
          </w:p>
        </w:tc>
      </w:tr>
      <w:tr w:rsidR="00975C97" w:rsidRPr="007F2609" w14:paraId="7B075819" w14:textId="77777777" w:rsidTr="00CC7939">
        <w:tc>
          <w:tcPr>
            <w:tcW w:w="2338" w:type="dxa"/>
            <w:vMerge/>
            <w:shd w:val="clear" w:color="auto" w:fill="auto"/>
          </w:tcPr>
          <w:p w14:paraId="6D837181" w14:textId="77777777" w:rsidR="00975C97" w:rsidRPr="007F2609" w:rsidRDefault="00975C97" w:rsidP="00346178">
            <w:pPr>
              <w:pStyle w:val="TAL"/>
            </w:pPr>
          </w:p>
        </w:tc>
        <w:tc>
          <w:tcPr>
            <w:tcW w:w="2338" w:type="dxa"/>
            <w:shd w:val="clear" w:color="auto" w:fill="auto"/>
          </w:tcPr>
          <w:p w14:paraId="66A65D45" w14:textId="77777777" w:rsidR="00975C97" w:rsidRPr="007F2609" w:rsidRDefault="00975C97" w:rsidP="00346178">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346178">
            <w:pPr>
              <w:pStyle w:val="TAL"/>
            </w:pPr>
            <w:r w:rsidRPr="007F2609">
              <w:t>Slots</w:t>
            </w:r>
          </w:p>
        </w:tc>
        <w:tc>
          <w:tcPr>
            <w:tcW w:w="4146" w:type="dxa"/>
            <w:shd w:val="clear" w:color="auto" w:fill="auto"/>
            <w:vAlign w:val="center"/>
          </w:tcPr>
          <w:p w14:paraId="32F58017" w14:textId="77777777" w:rsidR="00975C97" w:rsidRPr="007F2609" w:rsidRDefault="00975C97" w:rsidP="00346178">
            <w:pPr>
              <w:pStyle w:val="TAL"/>
            </w:pPr>
            <w:r w:rsidRPr="007F2609">
              <w:t>15 kHz SCS: 20 for CSI-RS resource 1,2,3,4</w:t>
            </w:r>
          </w:p>
          <w:p w14:paraId="0F3FCAD9" w14:textId="77777777" w:rsidR="00975C97" w:rsidRPr="007F2609" w:rsidRDefault="00975C97" w:rsidP="00346178">
            <w:pPr>
              <w:pStyle w:val="TAL"/>
            </w:pPr>
            <w:r w:rsidRPr="007F2609">
              <w:t>30 kHz SCS: 40 for CSI-RS resource 1,2,3,4</w:t>
            </w:r>
          </w:p>
          <w:p w14:paraId="1D55AE2B" w14:textId="77777777" w:rsidR="00975C97" w:rsidRPr="007F2609" w:rsidRDefault="00975C97" w:rsidP="00346178">
            <w:pPr>
              <w:pStyle w:val="TAL"/>
            </w:pPr>
            <w:r w:rsidRPr="007F2609">
              <w:t>60 kHz SCS: 80 for CSI-RS resource 1,2,3,4</w:t>
            </w:r>
          </w:p>
        </w:tc>
      </w:tr>
      <w:tr w:rsidR="00975C97" w:rsidRPr="007F2609" w14:paraId="4017BE21" w14:textId="77777777" w:rsidTr="00CC7939">
        <w:tc>
          <w:tcPr>
            <w:tcW w:w="2338" w:type="dxa"/>
            <w:vMerge/>
            <w:shd w:val="clear" w:color="auto" w:fill="auto"/>
          </w:tcPr>
          <w:p w14:paraId="63CBA4ED" w14:textId="77777777" w:rsidR="00975C97" w:rsidRPr="007F2609" w:rsidRDefault="00975C97" w:rsidP="00346178">
            <w:pPr>
              <w:pStyle w:val="TAL"/>
            </w:pPr>
          </w:p>
        </w:tc>
        <w:tc>
          <w:tcPr>
            <w:tcW w:w="2338" w:type="dxa"/>
            <w:shd w:val="clear" w:color="auto" w:fill="auto"/>
          </w:tcPr>
          <w:p w14:paraId="1682FD07" w14:textId="77777777" w:rsidR="00975C97" w:rsidRPr="007F2609" w:rsidRDefault="00975C97" w:rsidP="00346178">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346178">
            <w:pPr>
              <w:pStyle w:val="TAL"/>
            </w:pPr>
            <w:r w:rsidRPr="007F2609">
              <w:t>Slots</w:t>
            </w:r>
          </w:p>
        </w:tc>
        <w:tc>
          <w:tcPr>
            <w:tcW w:w="4146" w:type="dxa"/>
            <w:shd w:val="clear" w:color="auto" w:fill="auto"/>
            <w:vAlign w:val="center"/>
          </w:tcPr>
          <w:p w14:paraId="2207EA22" w14:textId="77777777" w:rsidR="00975C97" w:rsidRPr="007F2609" w:rsidRDefault="00975C97" w:rsidP="00346178">
            <w:pPr>
              <w:pStyle w:val="TAL"/>
            </w:pPr>
            <w:r w:rsidRPr="007F2609">
              <w:t>15 kHz SCS:</w:t>
            </w:r>
          </w:p>
          <w:p w14:paraId="24ADD34D" w14:textId="77777777" w:rsidR="00975C97" w:rsidRPr="007F2609" w:rsidRDefault="00975C97" w:rsidP="00346178">
            <w:pPr>
              <w:pStyle w:val="TAL"/>
            </w:pPr>
            <w:r w:rsidRPr="007F2609">
              <w:t>0 for CSI-RS resource 1 and 2</w:t>
            </w:r>
          </w:p>
          <w:p w14:paraId="3B8FE63F" w14:textId="77777777" w:rsidR="00975C97" w:rsidRPr="007F2609" w:rsidRDefault="00975C97" w:rsidP="00346178">
            <w:pPr>
              <w:pStyle w:val="TAL"/>
            </w:pPr>
            <w:r w:rsidRPr="007F2609">
              <w:t>1 for CSI-RS resource 3 and 4</w:t>
            </w:r>
          </w:p>
          <w:p w14:paraId="1A80DE59" w14:textId="77777777" w:rsidR="00975C97" w:rsidRPr="007F2609" w:rsidRDefault="00975C97" w:rsidP="00346178">
            <w:pPr>
              <w:pStyle w:val="TAL"/>
            </w:pPr>
          </w:p>
          <w:p w14:paraId="5CDEBF8B" w14:textId="77777777" w:rsidR="00975C97" w:rsidRPr="007F2609" w:rsidRDefault="00975C97" w:rsidP="00346178">
            <w:pPr>
              <w:pStyle w:val="TAL"/>
            </w:pPr>
            <w:r w:rsidRPr="007F2609">
              <w:t>30 kHz SCS:</w:t>
            </w:r>
          </w:p>
          <w:p w14:paraId="68670EB6" w14:textId="77777777" w:rsidR="00975C97" w:rsidRPr="007F2609" w:rsidRDefault="00975C97" w:rsidP="00346178">
            <w:pPr>
              <w:pStyle w:val="TAL"/>
            </w:pPr>
            <w:r w:rsidRPr="007F2609">
              <w:t>1 for CSI-RS resource 1 and 2</w:t>
            </w:r>
          </w:p>
          <w:p w14:paraId="54AC4671" w14:textId="77777777" w:rsidR="00975C97" w:rsidRPr="007F2609" w:rsidRDefault="00975C97" w:rsidP="00346178">
            <w:pPr>
              <w:pStyle w:val="TAL"/>
            </w:pPr>
            <w:r w:rsidRPr="007F2609">
              <w:t>2 for CSI-RS resource 3 and 4</w:t>
            </w:r>
          </w:p>
          <w:p w14:paraId="70172D39" w14:textId="77777777" w:rsidR="00975C97" w:rsidRPr="007F2609" w:rsidRDefault="00975C97" w:rsidP="00346178">
            <w:pPr>
              <w:pStyle w:val="TAL"/>
            </w:pPr>
          </w:p>
          <w:p w14:paraId="442ECB2F" w14:textId="77777777" w:rsidR="00975C97" w:rsidRPr="007F2609" w:rsidRDefault="00975C97" w:rsidP="00346178">
            <w:pPr>
              <w:pStyle w:val="TAL"/>
            </w:pPr>
            <w:r w:rsidRPr="007F2609">
              <w:t>60 kHz SCS:</w:t>
            </w:r>
          </w:p>
          <w:p w14:paraId="52359E11" w14:textId="77777777" w:rsidR="00975C97" w:rsidRPr="007F2609" w:rsidRDefault="00975C97" w:rsidP="00346178">
            <w:pPr>
              <w:pStyle w:val="TAL"/>
            </w:pPr>
            <w:r w:rsidRPr="007F2609">
              <w:t>2 for CSI-RS resource 1 and 2</w:t>
            </w:r>
          </w:p>
          <w:p w14:paraId="6DFDE3C4" w14:textId="77777777" w:rsidR="00975C97" w:rsidRPr="007F2609" w:rsidRDefault="00975C97" w:rsidP="00346178">
            <w:pPr>
              <w:pStyle w:val="TAL"/>
            </w:pPr>
            <w:r w:rsidRPr="007F2609">
              <w:t>3 for CSI-RS resource 3 and 4</w:t>
            </w:r>
          </w:p>
        </w:tc>
      </w:tr>
      <w:tr w:rsidR="00975C97" w:rsidRPr="007F2609" w14:paraId="12868958" w14:textId="77777777" w:rsidTr="00CC7939">
        <w:tc>
          <w:tcPr>
            <w:tcW w:w="2338" w:type="dxa"/>
            <w:vMerge/>
            <w:shd w:val="clear" w:color="auto" w:fill="auto"/>
          </w:tcPr>
          <w:p w14:paraId="69E5CF6D" w14:textId="77777777" w:rsidR="00975C97" w:rsidRPr="007F2609" w:rsidRDefault="00975C97" w:rsidP="00346178">
            <w:pPr>
              <w:pStyle w:val="TAL"/>
            </w:pPr>
          </w:p>
        </w:tc>
        <w:tc>
          <w:tcPr>
            <w:tcW w:w="2338" w:type="dxa"/>
            <w:shd w:val="clear" w:color="auto" w:fill="auto"/>
          </w:tcPr>
          <w:p w14:paraId="305387D4" w14:textId="77777777" w:rsidR="00975C97" w:rsidRPr="007F2609" w:rsidRDefault="00975C97" w:rsidP="00346178">
            <w:pPr>
              <w:pStyle w:val="TAL"/>
            </w:pPr>
            <w:r w:rsidRPr="007F2609">
              <w:t>Frequency Occupation</w:t>
            </w:r>
          </w:p>
        </w:tc>
        <w:tc>
          <w:tcPr>
            <w:tcW w:w="806" w:type="dxa"/>
            <w:shd w:val="clear" w:color="auto" w:fill="auto"/>
          </w:tcPr>
          <w:p w14:paraId="0F8E93D4" w14:textId="77777777" w:rsidR="00975C97" w:rsidRPr="007F2609" w:rsidRDefault="00975C97" w:rsidP="00346178">
            <w:pPr>
              <w:pStyle w:val="TAL"/>
            </w:pPr>
          </w:p>
        </w:tc>
        <w:tc>
          <w:tcPr>
            <w:tcW w:w="4146" w:type="dxa"/>
            <w:shd w:val="clear" w:color="auto" w:fill="auto"/>
            <w:vAlign w:val="center"/>
          </w:tcPr>
          <w:p w14:paraId="6BC9EE40" w14:textId="77777777" w:rsidR="00975C97" w:rsidRPr="007F2609" w:rsidRDefault="00975C97" w:rsidP="00346178">
            <w:pPr>
              <w:pStyle w:val="TAL"/>
            </w:pPr>
            <w:r w:rsidRPr="007F2609">
              <w:t>Start PRB 0</w:t>
            </w:r>
          </w:p>
          <w:p w14:paraId="3CC5FCF8" w14:textId="77777777" w:rsidR="00975C97" w:rsidRPr="007F2609" w:rsidRDefault="00975C97" w:rsidP="00346178">
            <w:pPr>
              <w:pStyle w:val="TAL"/>
            </w:pPr>
            <w:r w:rsidRPr="007F2609">
              <w:t>Number of PRB = BWP size</w:t>
            </w:r>
          </w:p>
        </w:tc>
      </w:tr>
      <w:tr w:rsidR="00975C97" w:rsidRPr="007F2609" w14:paraId="75EDB97F" w14:textId="77777777" w:rsidTr="00CC7939">
        <w:tc>
          <w:tcPr>
            <w:tcW w:w="2338" w:type="dxa"/>
            <w:vMerge/>
            <w:shd w:val="clear" w:color="auto" w:fill="auto"/>
          </w:tcPr>
          <w:p w14:paraId="4E4FA0E0" w14:textId="77777777" w:rsidR="00975C97" w:rsidRPr="007F2609" w:rsidRDefault="00975C97" w:rsidP="00346178">
            <w:pPr>
              <w:pStyle w:val="TAL"/>
            </w:pPr>
          </w:p>
        </w:tc>
        <w:tc>
          <w:tcPr>
            <w:tcW w:w="2338" w:type="dxa"/>
            <w:shd w:val="clear" w:color="auto" w:fill="auto"/>
          </w:tcPr>
          <w:p w14:paraId="5FDB9C25" w14:textId="77777777" w:rsidR="00975C97" w:rsidRPr="007F2609" w:rsidRDefault="00975C97" w:rsidP="00346178">
            <w:pPr>
              <w:pStyle w:val="TAL"/>
            </w:pPr>
            <w:r w:rsidRPr="007F2609">
              <w:t>QCL info</w:t>
            </w:r>
          </w:p>
        </w:tc>
        <w:tc>
          <w:tcPr>
            <w:tcW w:w="806" w:type="dxa"/>
            <w:shd w:val="clear" w:color="auto" w:fill="auto"/>
          </w:tcPr>
          <w:p w14:paraId="0702316E" w14:textId="77777777" w:rsidR="00975C97" w:rsidRPr="007F2609" w:rsidRDefault="00975C97" w:rsidP="00346178">
            <w:pPr>
              <w:pStyle w:val="TAL"/>
            </w:pPr>
          </w:p>
        </w:tc>
        <w:tc>
          <w:tcPr>
            <w:tcW w:w="4146" w:type="dxa"/>
            <w:shd w:val="clear" w:color="auto" w:fill="auto"/>
            <w:vAlign w:val="center"/>
          </w:tcPr>
          <w:p w14:paraId="7A2EF158" w14:textId="77777777" w:rsidR="00975C97" w:rsidRPr="007F2609" w:rsidRDefault="00975C97" w:rsidP="00346178">
            <w:pPr>
              <w:pStyle w:val="TAL"/>
            </w:pPr>
            <w:r w:rsidRPr="007F2609">
              <w:t>TCI state #0</w:t>
            </w:r>
          </w:p>
        </w:tc>
      </w:tr>
      <w:tr w:rsidR="00975C97" w:rsidRPr="007F2609" w14:paraId="1A1E44D6" w14:textId="77777777" w:rsidTr="00CC7939">
        <w:tc>
          <w:tcPr>
            <w:tcW w:w="4676" w:type="dxa"/>
            <w:gridSpan w:val="2"/>
            <w:shd w:val="clear" w:color="auto" w:fill="auto"/>
          </w:tcPr>
          <w:p w14:paraId="3BF23925" w14:textId="77777777" w:rsidR="00975C97" w:rsidRPr="007F2609" w:rsidRDefault="00975C97" w:rsidP="00346178">
            <w:pPr>
              <w:pStyle w:val="TAL"/>
            </w:pPr>
            <w:r w:rsidRPr="007F2609">
              <w:t>PTRS configuration</w:t>
            </w:r>
          </w:p>
        </w:tc>
        <w:tc>
          <w:tcPr>
            <w:tcW w:w="806" w:type="dxa"/>
            <w:shd w:val="clear" w:color="auto" w:fill="auto"/>
          </w:tcPr>
          <w:p w14:paraId="56870B98" w14:textId="77777777" w:rsidR="00975C97" w:rsidRPr="007F2609" w:rsidRDefault="00975C97" w:rsidP="00346178">
            <w:pPr>
              <w:pStyle w:val="TAL"/>
            </w:pPr>
          </w:p>
        </w:tc>
        <w:tc>
          <w:tcPr>
            <w:tcW w:w="4146" w:type="dxa"/>
            <w:shd w:val="clear" w:color="auto" w:fill="auto"/>
            <w:vAlign w:val="center"/>
          </w:tcPr>
          <w:p w14:paraId="15D4A72E" w14:textId="77777777" w:rsidR="00975C97" w:rsidRPr="007F2609" w:rsidRDefault="00975C97" w:rsidP="00346178">
            <w:pPr>
              <w:pStyle w:val="TAL"/>
            </w:pPr>
            <w:r w:rsidRPr="007F2609">
              <w:t>PTRS is not configured</w:t>
            </w:r>
          </w:p>
        </w:tc>
      </w:tr>
    </w:tbl>
    <w:p w14:paraId="3AADA450" w14:textId="77777777" w:rsidR="00CC7939" w:rsidRDefault="00CC7939" w:rsidP="00346178"/>
    <w:p w14:paraId="328575D8" w14:textId="43520325" w:rsidR="00CC7939" w:rsidRPr="00835F44" w:rsidRDefault="00CC7939" w:rsidP="00346178">
      <w:pPr>
        <w:pStyle w:val="TH"/>
      </w:pPr>
      <w:r w:rsidRPr="00835F44">
        <w:lastRenderedPageBreak/>
        <w:t>Table A.3.1-</w:t>
      </w:r>
      <w:r>
        <w:t>2:</w:t>
      </w:r>
      <w:r w:rsidRPr="00835F44">
        <w:t xml:space="preserve"> </w:t>
      </w:r>
      <w:r>
        <w:t>Carrier aggregation t</w:t>
      </w:r>
      <w:r w:rsidRPr="007F5628">
        <w:t>est parameters for K1 values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D5E5A29"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5069EB5" w14:textId="77777777" w:rsidR="00CC7939" w:rsidRPr="007F5628" w:rsidRDefault="00CC7939" w:rsidP="00346178">
            <w:pPr>
              <w:pStyle w:val="TAH"/>
              <w:rPr>
                <w:lang w:val="en-US" w:eastAsia="de-DE"/>
              </w:rPr>
            </w:pPr>
            <w:r w:rsidRPr="007F5628">
              <w:rPr>
                <w:lang w:val="en-US" w:eastAsia="de-DE"/>
              </w:rPr>
              <w:t>The number of slots between PDSCH and corresponding HARQ-ACK information</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2A036B49" w14:textId="77777777" w:rsidR="00CC7939" w:rsidRPr="007F5628" w:rsidRDefault="00CC7939" w:rsidP="00346178">
            <w:pPr>
              <w:pStyle w:val="TAH"/>
              <w:rPr>
                <w:lang w:val="en-US" w:eastAsia="de-DE"/>
              </w:rPr>
            </w:pPr>
            <w:r w:rsidRPr="007F5628">
              <w:rPr>
                <w:lang w:val="en-US" w:eastAsia="de-DE"/>
              </w:rPr>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03787B7" w14:textId="77777777" w:rsidR="00CC7939" w:rsidRPr="007F5628" w:rsidRDefault="00CC7939" w:rsidP="00346178">
            <w:pPr>
              <w:pStyle w:val="TAH"/>
              <w:rPr>
                <w:lang w:val="en-US" w:eastAsia="de-DE"/>
              </w:rPr>
            </w:pPr>
            <w:r w:rsidRPr="007F5628">
              <w:rPr>
                <w:lang w:val="en-US" w:eastAsia="de-DE"/>
              </w:rPr>
              <w:t>CCs with different duplex mode and/or SCS with Pcell</w:t>
            </w:r>
          </w:p>
        </w:tc>
      </w:tr>
      <w:tr w:rsidR="00CC7939" w:rsidRPr="007F5628" w14:paraId="38444CF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7B5B934" w14:textId="77777777" w:rsidR="00CC7939" w:rsidRPr="007F5628" w:rsidRDefault="00CC7939" w:rsidP="00346178">
            <w:pPr>
              <w:pStyle w:val="TAC"/>
              <w:rPr>
                <w:lang w:val="de-DE" w:eastAsia="de-DE"/>
              </w:rPr>
            </w:pPr>
            <w:r w:rsidRPr="007F5628">
              <w:rPr>
                <w:lang w:val="de-DE" w:eastAsia="de-DE"/>
              </w:rPr>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18EBF5B"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C4FDA20"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E6FF62F" w14:textId="77777777" w:rsidR="00CC7939" w:rsidRPr="007F5628" w:rsidRDefault="00CC7939" w:rsidP="00346178">
            <w:pPr>
              <w:pStyle w:val="TAC"/>
              <w:rPr>
                <w:lang w:val="de-DE" w:eastAsia="de-DE"/>
              </w:rPr>
            </w:pPr>
            <w:r w:rsidRPr="007F5628">
              <w:rPr>
                <w:lang w:val="de-DE" w:eastAsia="de-DE"/>
              </w:rPr>
              <w:t>N/A</w:t>
            </w:r>
          </w:p>
        </w:tc>
      </w:tr>
      <w:tr w:rsidR="00CC7939" w:rsidRPr="007F5628" w14:paraId="6044C51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F490B5A" w14:textId="77777777" w:rsidR="00CC7939" w:rsidRPr="007F5628" w:rsidRDefault="00CC7939" w:rsidP="00346178">
            <w:pPr>
              <w:pStyle w:val="TAC"/>
              <w:rPr>
                <w:lang w:val="de-DE" w:eastAsia="de-DE"/>
              </w:rPr>
            </w:pPr>
            <w:r w:rsidRPr="007F5628">
              <w:rPr>
                <w:lang w:val="de-DE" w:eastAsia="de-DE"/>
              </w:rPr>
              <w:t>FDD 15 kHz CA</w:t>
            </w:r>
          </w:p>
        </w:tc>
        <w:tc>
          <w:tcPr>
            <w:tcW w:w="1200" w:type="dxa"/>
            <w:vMerge/>
            <w:tcBorders>
              <w:top w:val="nil"/>
              <w:left w:val="single" w:sz="8" w:space="0" w:color="auto"/>
              <w:bottom w:val="single" w:sz="8" w:space="0" w:color="000000"/>
              <w:right w:val="single" w:sz="8" w:space="0" w:color="auto"/>
            </w:tcBorders>
            <w:vAlign w:val="center"/>
            <w:hideMark/>
          </w:tcPr>
          <w:p w14:paraId="204545F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C995558"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416BD12F" w14:textId="77777777" w:rsidR="00CC7939" w:rsidRPr="007F5628" w:rsidRDefault="00CC7939" w:rsidP="00346178">
            <w:pPr>
              <w:pStyle w:val="TAC"/>
              <w:rPr>
                <w:lang w:val="de-DE" w:eastAsia="de-DE"/>
              </w:rPr>
            </w:pPr>
          </w:p>
        </w:tc>
      </w:tr>
      <w:tr w:rsidR="00CC7939" w:rsidRPr="007F5628" w14:paraId="41F771A3"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94A45C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4164644C"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4368927F"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DC8F8A4" w14:textId="77777777" w:rsidR="00CC7939" w:rsidRPr="007F5628" w:rsidRDefault="00CC7939" w:rsidP="00346178">
            <w:pPr>
              <w:pStyle w:val="TAC"/>
              <w:rPr>
                <w:lang w:val="de-DE" w:eastAsia="de-DE"/>
              </w:rPr>
            </w:pPr>
            <w:r w:rsidRPr="003B5C5B">
              <w:rPr>
                <w:lang w:val="de-DE" w:eastAsia="de-DE"/>
              </w:rPr>
              <w:t>{3}</w:t>
            </w:r>
          </w:p>
        </w:tc>
      </w:tr>
      <w:tr w:rsidR="00CC7939" w:rsidRPr="007F5628" w14:paraId="65C20DC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CCF4DAF" w14:textId="77777777" w:rsidR="00CC7939" w:rsidRPr="007F5628" w:rsidRDefault="00CC7939" w:rsidP="00346178">
            <w:pPr>
              <w:pStyle w:val="TAC"/>
              <w:rPr>
                <w:lang w:val="de-DE" w:eastAsia="de-DE"/>
              </w:rPr>
            </w:pPr>
            <w:r w:rsidRPr="007F5628">
              <w:rPr>
                <w:lang w:val="de-DE" w:eastAsia="de-DE"/>
              </w:rPr>
              <w:t>FDD 30 kHz CA</w:t>
            </w:r>
          </w:p>
        </w:tc>
        <w:tc>
          <w:tcPr>
            <w:tcW w:w="1200" w:type="dxa"/>
            <w:tcBorders>
              <w:top w:val="nil"/>
              <w:left w:val="nil"/>
              <w:bottom w:val="single" w:sz="8" w:space="0" w:color="auto"/>
              <w:right w:val="single" w:sz="8" w:space="0" w:color="auto"/>
            </w:tcBorders>
            <w:shd w:val="clear" w:color="auto" w:fill="auto"/>
            <w:vAlign w:val="center"/>
            <w:hideMark/>
          </w:tcPr>
          <w:p w14:paraId="47E419C0"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14BCB92A"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27182EA4" w14:textId="77777777" w:rsidR="00CC7939" w:rsidRPr="007F5628" w:rsidRDefault="00CC7939" w:rsidP="00346178">
            <w:pPr>
              <w:pStyle w:val="TAC"/>
              <w:rPr>
                <w:lang w:val="de-DE" w:eastAsia="de-DE"/>
              </w:rPr>
            </w:pPr>
            <w:r w:rsidRPr="007F5628">
              <w:rPr>
                <w:lang w:val="de-DE" w:eastAsia="de-DE"/>
              </w:rPr>
              <w:t>{2}</w:t>
            </w:r>
          </w:p>
        </w:tc>
      </w:tr>
      <w:tr w:rsidR="00CC7939" w:rsidRPr="007F5628" w14:paraId="2661CB4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096D6E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15BFD07D"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7AADFA16"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7F602469" w14:textId="77777777" w:rsidR="00CC7939" w:rsidRPr="007F5628" w:rsidRDefault="00CC7939" w:rsidP="00346178">
            <w:pPr>
              <w:pStyle w:val="TAC"/>
              <w:rPr>
                <w:lang w:val="de-DE" w:eastAsia="de-DE"/>
              </w:rPr>
            </w:pPr>
            <w:r w:rsidRPr="007F5628">
              <w:rPr>
                <w:lang w:val="de-DE" w:eastAsia="de-DE"/>
              </w:rPr>
              <w:t>{2}</w:t>
            </w:r>
          </w:p>
        </w:tc>
      </w:tr>
      <w:tr w:rsidR="00CC7939" w:rsidRPr="007F5628" w14:paraId="3BE04521"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0BF40E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1428971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7437F170"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21365179" w14:textId="77777777" w:rsidR="00CC7939" w:rsidRPr="007F5628" w:rsidRDefault="00CC7939" w:rsidP="00346178">
            <w:pPr>
              <w:pStyle w:val="TAC"/>
              <w:rPr>
                <w:lang w:val="de-DE" w:eastAsia="de-DE"/>
              </w:rPr>
            </w:pPr>
            <w:r w:rsidRPr="007F5628">
              <w:rPr>
                <w:lang w:val="de-DE" w:eastAsia="de-DE"/>
              </w:rPr>
              <w:t>{4,3,2,6,5}</w:t>
            </w:r>
          </w:p>
        </w:tc>
      </w:tr>
      <w:tr w:rsidR="00CC7939" w:rsidRPr="007F5628" w14:paraId="0196626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5C8E958"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27AC8D18"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1AD8712"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9237D9B" w14:textId="0DB15F92" w:rsidR="00CC7939" w:rsidRPr="007F5628" w:rsidRDefault="00CC7939" w:rsidP="00346178">
            <w:pPr>
              <w:pStyle w:val="TAC"/>
              <w:rPr>
                <w:lang w:val="de-DE" w:eastAsia="de-DE"/>
              </w:rPr>
            </w:pPr>
            <w:r w:rsidRPr="007F5628">
              <w:rPr>
                <w:lang w:val="de-DE" w:eastAsia="de-DE"/>
              </w:rPr>
              <w:t>{</w:t>
            </w:r>
            <w:r w:rsidR="00D04543">
              <w:rPr>
                <w:lang w:val="de-DE" w:eastAsia="de-DE"/>
              </w:rPr>
              <w:t>3</w:t>
            </w:r>
            <w:r w:rsidRPr="007F5628">
              <w:rPr>
                <w:lang w:val="de-DE" w:eastAsia="de-DE"/>
              </w:rPr>
              <w:t>}</w:t>
            </w:r>
          </w:p>
        </w:tc>
      </w:tr>
      <w:tr w:rsidR="00CC7939" w:rsidRPr="007F5628" w14:paraId="3494CD7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149BAA6"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048A32C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44C99074" w14:textId="68AC2539"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03B79326" w14:textId="2F1CFCF6" w:rsidR="00CC7939" w:rsidRPr="007F5628" w:rsidRDefault="00D04543" w:rsidP="00346178">
            <w:pPr>
              <w:pStyle w:val="TAC"/>
              <w:rPr>
                <w:lang w:val="de-DE" w:eastAsia="de-DE"/>
              </w:rPr>
            </w:pPr>
            <w:r w:rsidRPr="007F5628">
              <w:rPr>
                <w:lang w:val="de-DE" w:eastAsia="de-DE"/>
              </w:rPr>
              <w:t>{</w:t>
            </w:r>
            <w:r>
              <w:rPr>
                <w:lang w:val="de-DE" w:eastAsia="de-DE"/>
              </w:rPr>
              <w:t>8</w:t>
            </w:r>
            <w:r w:rsidRPr="007F5628">
              <w:rPr>
                <w:lang w:val="de-DE" w:eastAsia="de-DE"/>
              </w:rPr>
              <w:t>,</w:t>
            </w:r>
            <w:r>
              <w:rPr>
                <w:lang w:val="de-DE" w:eastAsia="de-DE"/>
              </w:rPr>
              <w:t>6</w:t>
            </w:r>
            <w:r w:rsidRPr="007F5628">
              <w:rPr>
                <w:lang w:val="de-DE" w:eastAsia="de-DE"/>
              </w:rPr>
              <w:t>,4,</w:t>
            </w:r>
            <w:r>
              <w:rPr>
                <w:lang w:val="de-DE" w:eastAsia="de-DE"/>
              </w:rPr>
              <w:t>2</w:t>
            </w:r>
            <w:r w:rsidRPr="007F5628">
              <w:rPr>
                <w:lang w:val="de-DE" w:eastAsia="de-DE"/>
              </w:rPr>
              <w:t>,</w:t>
            </w:r>
            <w:r>
              <w:rPr>
                <w:lang w:val="de-DE" w:eastAsia="de-DE"/>
              </w:rPr>
              <w:t>10</w:t>
            </w:r>
            <w:r w:rsidRPr="007F5628">
              <w:rPr>
                <w:lang w:val="de-DE" w:eastAsia="de-DE"/>
              </w:rPr>
              <w:t>}</w:t>
            </w:r>
          </w:p>
        </w:tc>
      </w:tr>
      <w:tr w:rsidR="00CC7939" w:rsidRPr="007F5628" w14:paraId="78762229"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4B9BB5C2" w14:textId="77777777" w:rsidR="00CC7939" w:rsidRPr="007F5628" w:rsidRDefault="00CC7939" w:rsidP="00346178">
            <w:pPr>
              <w:pStyle w:val="TAC"/>
              <w:rPr>
                <w:lang w:val="de-DE" w:eastAsia="de-DE"/>
              </w:rPr>
            </w:pPr>
            <w:r w:rsidRPr="007F5628">
              <w:rPr>
                <w:lang w:val="de-DE" w:eastAsia="de-DE"/>
              </w:rPr>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F98B7A8"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CA7C41" w14:textId="77777777" w:rsidR="00CC7939" w:rsidRPr="007F5628" w:rsidRDefault="00CC7939" w:rsidP="00346178">
            <w:pPr>
              <w:pStyle w:val="TAC"/>
              <w:rPr>
                <w:lang w:val="de-DE" w:eastAsia="de-DE"/>
              </w:rPr>
            </w:pPr>
            <w:r w:rsidRPr="007F5628">
              <w:rPr>
                <w:lang w:val="de-DE" w:eastAsia="de-DE"/>
              </w:rPr>
              <w:t>{4,3,2}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30D8362" w14:textId="77777777" w:rsidR="00CC7939" w:rsidRPr="007F5628" w:rsidRDefault="00CC7939" w:rsidP="00346178">
            <w:pPr>
              <w:pStyle w:val="TAC"/>
              <w:rPr>
                <w:lang w:val="de-DE" w:eastAsia="de-DE"/>
              </w:rPr>
            </w:pPr>
            <w:r w:rsidRPr="007F5628">
              <w:rPr>
                <w:lang w:val="de-DE" w:eastAsia="de-DE"/>
              </w:rPr>
              <w:t>N/A</w:t>
            </w:r>
          </w:p>
        </w:tc>
      </w:tr>
      <w:tr w:rsidR="00CC7939" w:rsidRPr="007F5628" w14:paraId="64D54CA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7097DBF" w14:textId="77777777" w:rsidR="00CC7939" w:rsidRPr="007F5628" w:rsidRDefault="00CC7939" w:rsidP="00346178">
            <w:pPr>
              <w:pStyle w:val="TAC"/>
              <w:rPr>
                <w:lang w:val="de-DE" w:eastAsia="de-DE"/>
              </w:rPr>
            </w:pPr>
            <w:r w:rsidRPr="007F5628">
              <w:rPr>
                <w:lang w:val="de-DE" w:eastAsia="de-DE"/>
              </w:rPr>
              <w:t>TDD 15 kHz CA</w:t>
            </w:r>
          </w:p>
        </w:tc>
        <w:tc>
          <w:tcPr>
            <w:tcW w:w="1200" w:type="dxa"/>
            <w:vMerge/>
            <w:tcBorders>
              <w:top w:val="nil"/>
              <w:left w:val="single" w:sz="8" w:space="0" w:color="auto"/>
              <w:bottom w:val="single" w:sz="8" w:space="0" w:color="000000"/>
              <w:right w:val="single" w:sz="8" w:space="0" w:color="auto"/>
            </w:tcBorders>
            <w:vAlign w:val="center"/>
            <w:hideMark/>
          </w:tcPr>
          <w:p w14:paraId="7229F627"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D53A57"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652C0554" w14:textId="77777777" w:rsidR="00CC7939" w:rsidRPr="007F5628" w:rsidRDefault="00CC7939" w:rsidP="00346178">
            <w:pPr>
              <w:pStyle w:val="TAC"/>
              <w:rPr>
                <w:lang w:val="de-DE" w:eastAsia="de-DE"/>
              </w:rPr>
            </w:pPr>
          </w:p>
        </w:tc>
      </w:tr>
      <w:tr w:rsidR="00CC7939" w:rsidRPr="007F5628" w14:paraId="0DF3C14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5EB1E33" w14:textId="77777777" w:rsidR="00CC7939" w:rsidRPr="007F5628" w:rsidRDefault="00CC7939" w:rsidP="00346178">
            <w:pPr>
              <w:pStyle w:val="TAC"/>
              <w:rPr>
                <w:lang w:val="de-DE" w:eastAsia="de-DE"/>
              </w:rPr>
            </w:pPr>
            <w:r w:rsidRPr="007F5628">
              <w:rPr>
                <w:lang w:val="de-DE" w:eastAsia="de-DE"/>
              </w:rPr>
              <w:t>TDD 15 kHz +</w:t>
            </w:r>
          </w:p>
        </w:tc>
        <w:tc>
          <w:tcPr>
            <w:tcW w:w="1200" w:type="dxa"/>
            <w:tcBorders>
              <w:top w:val="nil"/>
              <w:left w:val="nil"/>
              <w:bottom w:val="single" w:sz="8" w:space="0" w:color="auto"/>
              <w:right w:val="single" w:sz="8" w:space="0" w:color="auto"/>
            </w:tcBorders>
            <w:shd w:val="clear" w:color="auto" w:fill="auto"/>
            <w:vAlign w:val="center"/>
            <w:hideMark/>
          </w:tcPr>
          <w:p w14:paraId="07F281D1"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7D6AE8FE"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9794FB6" w14:textId="77777777" w:rsidR="00CC7939" w:rsidRPr="007F5628" w:rsidRDefault="00CC7939" w:rsidP="00346178">
            <w:pPr>
              <w:pStyle w:val="TAC"/>
              <w:rPr>
                <w:lang w:val="de-DE" w:eastAsia="de-DE"/>
              </w:rPr>
            </w:pPr>
            <w:r w:rsidRPr="007F5628">
              <w:rPr>
                <w:lang w:val="de-DE" w:eastAsia="de-DE"/>
              </w:rPr>
              <w:t>{4,4,3</w:t>
            </w:r>
            <w:r w:rsidRPr="00BC58F6">
              <w:rPr>
                <w:lang w:val="de-DE" w:eastAsia="de-DE"/>
              </w:rPr>
              <w:t>,3,2</w:t>
            </w:r>
            <w:r w:rsidRPr="003B5C5B">
              <w:rPr>
                <w:lang w:val="de-DE" w:eastAsia="de-DE"/>
              </w:rPr>
              <w:t>,7,</w:t>
            </w:r>
            <w:r w:rsidRPr="00BC58F6">
              <w:rPr>
                <w:lang w:val="de-DE" w:eastAsia="de-DE"/>
              </w:rPr>
              <w:t>6}</w:t>
            </w:r>
          </w:p>
        </w:tc>
      </w:tr>
      <w:tr w:rsidR="00CC7939" w:rsidRPr="007F5628" w14:paraId="30427FE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4A713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1E5720A"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6A54D288" w14:textId="77777777"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531D90A2" w14:textId="77777777" w:rsidR="00CC7939" w:rsidRPr="007F5628" w:rsidRDefault="00CC7939" w:rsidP="00346178">
            <w:pPr>
              <w:pStyle w:val="TAC"/>
              <w:rPr>
                <w:lang w:val="de-DE" w:eastAsia="de-DE"/>
              </w:rPr>
            </w:pPr>
            <w:r w:rsidRPr="007F5628">
              <w:rPr>
                <w:lang w:val="de-DE" w:eastAsia="de-DE"/>
              </w:rPr>
              <w:t>{7,5,4}</w:t>
            </w:r>
          </w:p>
        </w:tc>
      </w:tr>
      <w:tr w:rsidR="00CC7939" w:rsidRPr="007F5628" w14:paraId="4B77CB3F"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2318DB9" w14:textId="77777777" w:rsidR="00CC7939" w:rsidRPr="007F5628" w:rsidRDefault="00CC7939" w:rsidP="00346178">
            <w:pPr>
              <w:pStyle w:val="TAC"/>
              <w:rPr>
                <w:lang w:val="de-DE" w:eastAsia="de-DE"/>
              </w:rPr>
            </w:pPr>
            <w:r w:rsidRPr="007F5628">
              <w:rPr>
                <w:lang w:val="de-DE" w:eastAsia="de-DE"/>
              </w:rPr>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4216ACA7"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EA5038"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0A14651D" w14:textId="77777777" w:rsidR="00CC7939" w:rsidRPr="007F5628" w:rsidRDefault="00CC7939" w:rsidP="00346178">
            <w:pPr>
              <w:pStyle w:val="TAC"/>
              <w:rPr>
                <w:lang w:val="de-DE" w:eastAsia="de-DE"/>
              </w:rPr>
            </w:pPr>
            <w:r w:rsidRPr="007F5628">
              <w:rPr>
                <w:lang w:val="de-DE" w:eastAsia="de-DE"/>
              </w:rPr>
              <w:t>N/A</w:t>
            </w:r>
          </w:p>
        </w:tc>
      </w:tr>
      <w:tr w:rsidR="00CC7939" w:rsidRPr="007F5628" w14:paraId="20F3CD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DBD1530" w14:textId="77777777" w:rsidR="00CC7939" w:rsidRPr="007F5628" w:rsidRDefault="00CC7939" w:rsidP="00346178">
            <w:pPr>
              <w:pStyle w:val="TAC"/>
              <w:rPr>
                <w:lang w:val="de-DE" w:eastAsia="de-DE"/>
              </w:rPr>
            </w:pPr>
            <w:r w:rsidRPr="007F5628">
              <w:rPr>
                <w:lang w:val="de-DE" w:eastAsia="de-DE"/>
              </w:rPr>
              <w:t>FDD 30 kHz CA</w:t>
            </w:r>
          </w:p>
        </w:tc>
        <w:tc>
          <w:tcPr>
            <w:tcW w:w="1200" w:type="dxa"/>
            <w:vMerge/>
            <w:tcBorders>
              <w:top w:val="nil"/>
              <w:left w:val="single" w:sz="8" w:space="0" w:color="auto"/>
              <w:bottom w:val="single" w:sz="8" w:space="0" w:color="000000"/>
              <w:right w:val="single" w:sz="8" w:space="0" w:color="auto"/>
            </w:tcBorders>
            <w:vAlign w:val="center"/>
            <w:hideMark/>
          </w:tcPr>
          <w:p w14:paraId="69E2C27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B4ACB2F"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F61AB42" w14:textId="77777777" w:rsidR="00CC7939" w:rsidRPr="007F5628" w:rsidRDefault="00CC7939" w:rsidP="00346178">
            <w:pPr>
              <w:pStyle w:val="TAC"/>
              <w:rPr>
                <w:lang w:val="de-DE" w:eastAsia="de-DE"/>
              </w:rPr>
            </w:pPr>
          </w:p>
        </w:tc>
      </w:tr>
      <w:tr w:rsidR="00CC7939" w:rsidRPr="007F5628" w14:paraId="700DB93B"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40C8AE3"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3038F30B"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13D0B8E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49522978" w14:textId="77777777" w:rsidR="00CC7939" w:rsidRPr="007F5628" w:rsidRDefault="00CC7939" w:rsidP="00346178">
            <w:pPr>
              <w:pStyle w:val="TAC"/>
              <w:rPr>
                <w:lang w:val="de-DE" w:eastAsia="de-DE"/>
              </w:rPr>
            </w:pPr>
            <w:r w:rsidRPr="007F5628">
              <w:rPr>
                <w:lang w:val="de-DE" w:eastAsia="de-DE"/>
              </w:rPr>
              <w:t>{2}</w:t>
            </w:r>
          </w:p>
        </w:tc>
      </w:tr>
      <w:tr w:rsidR="00CC7939" w:rsidRPr="007F5628" w14:paraId="15A183AC"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988081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52AA42ED"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68D65443"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16B8A33" w14:textId="77777777" w:rsidR="00CC7939" w:rsidRPr="007F5628" w:rsidRDefault="00CC7939" w:rsidP="00346178">
            <w:pPr>
              <w:pStyle w:val="TAC"/>
              <w:rPr>
                <w:lang w:val="de-DE" w:eastAsia="de-DE"/>
              </w:rPr>
            </w:pPr>
            <w:r w:rsidRPr="007F5628">
              <w:rPr>
                <w:lang w:val="de-DE" w:eastAsia="de-DE"/>
              </w:rPr>
              <w:t>{4,4,3,3,7,7,6,6,5,5}</w:t>
            </w:r>
          </w:p>
        </w:tc>
      </w:tr>
      <w:tr w:rsidR="00CC7939" w:rsidRPr="007F5628" w14:paraId="140DA6E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7045195A"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25EA7C0F"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FA60BF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025C545" w14:textId="77777777" w:rsidR="00CC7939" w:rsidRPr="007F5628" w:rsidRDefault="00CC7939" w:rsidP="00346178">
            <w:pPr>
              <w:pStyle w:val="TAC"/>
              <w:rPr>
                <w:lang w:val="de-DE" w:eastAsia="de-DE"/>
              </w:rPr>
            </w:pPr>
            <w:r w:rsidRPr="007F5628">
              <w:rPr>
                <w:lang w:val="de-DE" w:eastAsia="de-DE"/>
              </w:rPr>
              <w:t>{2}</w:t>
            </w:r>
          </w:p>
        </w:tc>
      </w:tr>
      <w:tr w:rsidR="00CC7939" w:rsidRPr="007F5628" w14:paraId="5AA72C5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AC9E18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DDD2B64"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08D67C37" w14:textId="06212982"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2767F823" w14:textId="41422649" w:rsidR="00CC7939" w:rsidRPr="007F5628" w:rsidRDefault="00D04543" w:rsidP="00346178">
            <w:pPr>
              <w:pStyle w:val="TAC"/>
              <w:rPr>
                <w:lang w:val="de-DE" w:eastAsia="de-DE"/>
              </w:rPr>
            </w:pPr>
            <w:r w:rsidRPr="007F5628">
              <w:rPr>
                <w:lang w:val="de-DE" w:eastAsia="de-DE"/>
              </w:rPr>
              <w:t>{8,7,6,5,4,3,</w:t>
            </w:r>
            <w:r>
              <w:rPr>
                <w:lang w:val="de-DE" w:eastAsia="de-DE"/>
              </w:rPr>
              <w:t>2</w:t>
            </w:r>
            <w:r w:rsidRPr="007F5628">
              <w:rPr>
                <w:lang w:val="de-DE" w:eastAsia="de-DE"/>
              </w:rPr>
              <w:t>,</w:t>
            </w:r>
            <w:r>
              <w:rPr>
                <w:lang w:val="de-DE" w:eastAsia="de-DE"/>
              </w:rPr>
              <w:t>2</w:t>
            </w:r>
            <w:r w:rsidRPr="007F5628">
              <w:rPr>
                <w:lang w:val="de-DE" w:eastAsia="de-DE"/>
              </w:rPr>
              <w:t>,10,</w:t>
            </w:r>
            <w:r>
              <w:rPr>
                <w:lang w:val="de-DE" w:eastAsia="de-DE"/>
              </w:rPr>
              <w:t>-</w:t>
            </w:r>
            <w:r w:rsidRPr="007F5628">
              <w:rPr>
                <w:lang w:val="de-DE" w:eastAsia="de-DE"/>
              </w:rPr>
              <w:t>}</w:t>
            </w:r>
            <w:r>
              <w:rPr>
                <w:lang w:val="de-DE" w:eastAsia="de-DE"/>
              </w:rPr>
              <w:t xml:space="preserve"> (NOTE 1)</w:t>
            </w:r>
          </w:p>
        </w:tc>
      </w:tr>
      <w:tr w:rsidR="00CC7939" w:rsidRPr="007F5628" w14:paraId="49F18DB4"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5A5D9080" w14:textId="77777777" w:rsidR="00CC7939" w:rsidRPr="007F5628" w:rsidRDefault="00CC7939" w:rsidP="00346178">
            <w:pPr>
              <w:pStyle w:val="TAC"/>
              <w:rPr>
                <w:lang w:val="de-DE" w:eastAsia="de-DE"/>
              </w:rPr>
            </w:pPr>
            <w:r w:rsidRPr="007F5628">
              <w:rPr>
                <w:lang w:val="de-DE" w:eastAsia="de-DE"/>
              </w:rPr>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7D587D"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2DB89305" w14:textId="77777777" w:rsidR="00CC7939" w:rsidRPr="007F5628" w:rsidRDefault="00CC7939" w:rsidP="00346178">
            <w:pPr>
              <w:pStyle w:val="TAC"/>
              <w:rPr>
                <w:lang w:val="de-DE" w:eastAsia="de-DE"/>
              </w:rPr>
            </w:pPr>
            <w:r w:rsidRPr="007F5628">
              <w:rPr>
                <w:lang w:val="de-DE" w:eastAsia="de-DE"/>
              </w:rPr>
              <w:t>{8,7,6,5,4,3,2}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1CECF7F7" w14:textId="77777777" w:rsidR="00CC7939" w:rsidRPr="007F5628" w:rsidRDefault="00CC7939" w:rsidP="00346178">
            <w:pPr>
              <w:pStyle w:val="TAC"/>
              <w:rPr>
                <w:lang w:val="de-DE" w:eastAsia="de-DE"/>
              </w:rPr>
            </w:pPr>
            <w:r w:rsidRPr="007F5628">
              <w:rPr>
                <w:lang w:val="de-DE" w:eastAsia="de-DE"/>
              </w:rPr>
              <w:t>N/A</w:t>
            </w:r>
          </w:p>
        </w:tc>
      </w:tr>
      <w:tr w:rsidR="00CC7939" w:rsidRPr="007F5628" w14:paraId="0164669C" w14:textId="77777777" w:rsidTr="00F752BA">
        <w:trPr>
          <w:trHeight w:val="270"/>
          <w:jc w:val="center"/>
        </w:trPr>
        <w:tc>
          <w:tcPr>
            <w:tcW w:w="2860" w:type="dxa"/>
            <w:tcBorders>
              <w:top w:val="nil"/>
              <w:left w:val="single" w:sz="8" w:space="0" w:color="auto"/>
              <w:bottom w:val="single" w:sz="4" w:space="0" w:color="auto"/>
              <w:right w:val="single" w:sz="8" w:space="0" w:color="auto"/>
            </w:tcBorders>
            <w:shd w:val="clear" w:color="auto" w:fill="auto"/>
            <w:vAlign w:val="center"/>
            <w:hideMark/>
          </w:tcPr>
          <w:p w14:paraId="52D61D76" w14:textId="77777777" w:rsidR="00CC7939" w:rsidRPr="007F5628" w:rsidRDefault="00CC7939" w:rsidP="00F752BA">
            <w:pPr>
              <w:jc w:val="center"/>
              <w:rPr>
                <w:lang w:val="de-DE" w:eastAsia="de-DE"/>
              </w:rPr>
            </w:pPr>
            <w:r w:rsidRPr="007F5628">
              <w:rPr>
                <w:lang w:val="de-DE" w:eastAsia="de-DE"/>
              </w:rPr>
              <w:t>TDD 30 kHz CA</w:t>
            </w:r>
          </w:p>
        </w:tc>
        <w:tc>
          <w:tcPr>
            <w:tcW w:w="1200" w:type="dxa"/>
            <w:vMerge/>
            <w:tcBorders>
              <w:top w:val="nil"/>
              <w:left w:val="single" w:sz="8" w:space="0" w:color="auto"/>
              <w:bottom w:val="single" w:sz="4" w:space="0" w:color="auto"/>
              <w:right w:val="single" w:sz="8" w:space="0" w:color="auto"/>
            </w:tcBorders>
            <w:vAlign w:val="center"/>
            <w:hideMark/>
          </w:tcPr>
          <w:p w14:paraId="7B35275B" w14:textId="77777777" w:rsidR="00CC7939" w:rsidRPr="007F5628" w:rsidRDefault="00CC7939" w:rsidP="00346178">
            <w:pPr>
              <w:rPr>
                <w:lang w:val="de-DE" w:eastAsia="de-DE"/>
              </w:rPr>
            </w:pPr>
          </w:p>
        </w:tc>
        <w:tc>
          <w:tcPr>
            <w:tcW w:w="1600" w:type="dxa"/>
            <w:vMerge/>
            <w:tcBorders>
              <w:top w:val="nil"/>
              <w:left w:val="single" w:sz="8" w:space="0" w:color="auto"/>
              <w:bottom w:val="single" w:sz="4" w:space="0" w:color="auto"/>
              <w:right w:val="single" w:sz="8" w:space="0" w:color="auto"/>
            </w:tcBorders>
            <w:vAlign w:val="center"/>
            <w:hideMark/>
          </w:tcPr>
          <w:p w14:paraId="4133D90D" w14:textId="77777777" w:rsidR="00CC7939" w:rsidRPr="007F5628" w:rsidRDefault="00CC7939" w:rsidP="00346178">
            <w:pPr>
              <w:rPr>
                <w:lang w:val="de-DE" w:eastAsia="de-DE"/>
              </w:rPr>
            </w:pPr>
          </w:p>
        </w:tc>
        <w:tc>
          <w:tcPr>
            <w:tcW w:w="2320" w:type="dxa"/>
            <w:vMerge/>
            <w:tcBorders>
              <w:top w:val="nil"/>
              <w:left w:val="single" w:sz="8" w:space="0" w:color="auto"/>
              <w:bottom w:val="single" w:sz="4" w:space="0" w:color="auto"/>
              <w:right w:val="single" w:sz="8" w:space="0" w:color="auto"/>
            </w:tcBorders>
            <w:vAlign w:val="center"/>
            <w:hideMark/>
          </w:tcPr>
          <w:p w14:paraId="7D1A9F76" w14:textId="77777777" w:rsidR="00CC7939" w:rsidRPr="007F5628" w:rsidRDefault="00CC7939" w:rsidP="00346178">
            <w:pPr>
              <w:rPr>
                <w:lang w:val="de-DE" w:eastAsia="de-DE"/>
              </w:rPr>
            </w:pPr>
          </w:p>
        </w:tc>
      </w:tr>
      <w:tr w:rsidR="00D04543" w:rsidRPr="007F5628" w14:paraId="6E453690" w14:textId="77777777" w:rsidTr="00F752BA">
        <w:trPr>
          <w:trHeight w:val="270"/>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360405" w14:textId="2F1938D2" w:rsidR="00D04543" w:rsidRPr="007F5628" w:rsidRDefault="00D04543" w:rsidP="00F752BA">
            <w:pPr>
              <w:pStyle w:val="TAN"/>
              <w:rPr>
                <w:lang w:val="de-DE" w:eastAsia="de-DE"/>
              </w:rPr>
            </w:pPr>
            <w:r w:rsidRPr="009E20AA">
              <w:t>NOTE 1:</w:t>
            </w:r>
            <w:r w:rsidR="005D69D4">
              <w:tab/>
            </w:r>
            <w:r>
              <w:t>No PDSCH shall be scheduled in slots 9 and 19 to avoid HARQ conflicts and maximize Throughput. Hence no K1 value is applicable for them.</w:t>
            </w:r>
          </w:p>
        </w:tc>
      </w:tr>
    </w:tbl>
    <w:p w14:paraId="03C12227" w14:textId="77777777" w:rsidR="00CC7939" w:rsidRDefault="00CC7939" w:rsidP="00346178"/>
    <w:p w14:paraId="2347DD7B" w14:textId="79123921" w:rsidR="00CC7939" w:rsidRPr="00835F44" w:rsidRDefault="00CC7939" w:rsidP="00346178">
      <w:pPr>
        <w:pStyle w:val="TH"/>
      </w:pPr>
      <w:r w:rsidRPr="00835F44">
        <w:lastRenderedPageBreak/>
        <w:t>Table A.3.1-</w:t>
      </w:r>
      <w:r>
        <w:t>3:</w:t>
      </w:r>
      <w:r w:rsidRPr="00835F44">
        <w:t xml:space="preserve"> </w:t>
      </w:r>
      <w:r>
        <w:t>Carrier Aggregation t</w:t>
      </w:r>
      <w:r w:rsidRPr="00DE58E0">
        <w:t>est parameters for number of HARQ processes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570987B"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87636" w14:textId="77777777" w:rsidR="00CC7939" w:rsidRPr="007F5628" w:rsidRDefault="00CC7939" w:rsidP="00346178">
            <w:pPr>
              <w:pStyle w:val="TAH"/>
              <w:rPr>
                <w:lang w:val="en-US" w:eastAsia="de-DE"/>
              </w:rPr>
            </w:pPr>
            <w:r w:rsidRPr="00E5338A">
              <w:t>HARQ process number</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3AABA47C" w14:textId="77777777" w:rsidR="00CC7939" w:rsidRPr="007F5628" w:rsidRDefault="00CC7939" w:rsidP="00346178">
            <w:pPr>
              <w:pStyle w:val="TAH"/>
              <w:rPr>
                <w:lang w:val="en-US" w:eastAsia="de-DE"/>
              </w:rPr>
            </w:pPr>
            <w:r w:rsidRPr="00A279A2">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5D20758" w14:textId="77777777" w:rsidR="00CC7939" w:rsidRPr="007F5628" w:rsidRDefault="00CC7939" w:rsidP="00346178">
            <w:pPr>
              <w:pStyle w:val="TAH"/>
              <w:rPr>
                <w:lang w:val="en-US" w:eastAsia="de-DE"/>
              </w:rPr>
            </w:pPr>
            <w:r w:rsidRPr="00A279A2">
              <w:t>CCs with different duplex mode and/or SCS with Pcell</w:t>
            </w:r>
          </w:p>
        </w:tc>
      </w:tr>
      <w:tr w:rsidR="00CC7939" w:rsidRPr="007F5628" w14:paraId="0E25FEB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B96748A" w14:textId="77777777" w:rsidR="00CC7939" w:rsidRPr="007F5628" w:rsidRDefault="00CC7939" w:rsidP="00346178">
            <w:pPr>
              <w:pStyle w:val="TAC"/>
              <w:rPr>
                <w:lang w:val="de-DE" w:eastAsia="de-DE"/>
              </w:rPr>
            </w:pPr>
            <w:r w:rsidRPr="00E5338A">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1DA3595" w14:textId="1349FCE8"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3228B0E" w14:textId="3BCC8A58" w:rsidR="00CC7939" w:rsidRPr="007F5628" w:rsidRDefault="00CC7939" w:rsidP="00346178">
            <w:pPr>
              <w:pStyle w:val="TAC"/>
              <w:rPr>
                <w:lang w:val="de-DE" w:eastAsia="de-DE"/>
              </w:rPr>
            </w:pPr>
            <w:r w:rsidRPr="00E5338A">
              <w:t>4</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36985C9F" w14:textId="770C8529" w:rsidR="00CC7939" w:rsidRPr="007F5628" w:rsidRDefault="00CC7939" w:rsidP="00346178">
            <w:pPr>
              <w:pStyle w:val="TAC"/>
              <w:rPr>
                <w:lang w:val="de-DE" w:eastAsia="de-DE"/>
              </w:rPr>
            </w:pPr>
            <w:r w:rsidRPr="00E5338A">
              <w:t>N/A</w:t>
            </w:r>
          </w:p>
        </w:tc>
      </w:tr>
      <w:tr w:rsidR="00CC7939" w:rsidRPr="007F5628" w14:paraId="6AB2ED2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2A9090B" w14:textId="77777777" w:rsidR="00CC7939" w:rsidRPr="007F5628" w:rsidRDefault="00CC7939" w:rsidP="00346178">
            <w:pPr>
              <w:pStyle w:val="TAC"/>
              <w:rPr>
                <w:lang w:val="de-DE" w:eastAsia="de-DE"/>
              </w:rPr>
            </w:pPr>
            <w:r w:rsidRPr="00E5338A">
              <w:t>FDD 15 kHz CA</w:t>
            </w:r>
          </w:p>
        </w:tc>
        <w:tc>
          <w:tcPr>
            <w:tcW w:w="1200" w:type="dxa"/>
            <w:vMerge/>
            <w:tcBorders>
              <w:top w:val="nil"/>
              <w:left w:val="single" w:sz="8" w:space="0" w:color="auto"/>
              <w:bottom w:val="single" w:sz="8" w:space="0" w:color="000000"/>
              <w:right w:val="single" w:sz="8" w:space="0" w:color="auto"/>
            </w:tcBorders>
            <w:vAlign w:val="center"/>
            <w:hideMark/>
          </w:tcPr>
          <w:p w14:paraId="09CCDA0B"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2D592D1"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266E25F5" w14:textId="77777777" w:rsidR="00CC7939" w:rsidRPr="007F5628" w:rsidRDefault="00CC7939" w:rsidP="00346178">
            <w:pPr>
              <w:pStyle w:val="TAC"/>
              <w:rPr>
                <w:lang w:val="de-DE" w:eastAsia="de-DE"/>
              </w:rPr>
            </w:pPr>
          </w:p>
        </w:tc>
      </w:tr>
      <w:tr w:rsidR="00CC7939" w:rsidRPr="007F5628" w14:paraId="1348718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D4130D5"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78FB4DA4"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5BDE8CEE"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03D16626" w14:textId="77777777" w:rsidR="00CC7939" w:rsidRPr="007F5628" w:rsidRDefault="00CC7939" w:rsidP="00346178">
            <w:pPr>
              <w:pStyle w:val="TAC"/>
              <w:rPr>
                <w:lang w:val="de-DE" w:eastAsia="de-DE"/>
              </w:rPr>
            </w:pPr>
            <w:r w:rsidRPr="00E5338A">
              <w:t>8</w:t>
            </w:r>
          </w:p>
        </w:tc>
      </w:tr>
      <w:tr w:rsidR="00CC7939" w:rsidRPr="007F5628" w14:paraId="0DDA6BB0"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D3945CD" w14:textId="77777777" w:rsidR="00CC7939" w:rsidRPr="007F5628" w:rsidRDefault="00CC7939" w:rsidP="00346178">
            <w:pPr>
              <w:pStyle w:val="TAC"/>
              <w:rPr>
                <w:lang w:val="de-DE" w:eastAsia="de-DE"/>
              </w:rPr>
            </w:pPr>
            <w:r w:rsidRPr="00E5338A">
              <w:t>FDD 30 kHz CA</w:t>
            </w:r>
          </w:p>
        </w:tc>
        <w:tc>
          <w:tcPr>
            <w:tcW w:w="1200" w:type="dxa"/>
            <w:tcBorders>
              <w:top w:val="nil"/>
              <w:left w:val="nil"/>
              <w:bottom w:val="single" w:sz="8" w:space="0" w:color="auto"/>
              <w:right w:val="single" w:sz="8" w:space="0" w:color="auto"/>
            </w:tcBorders>
            <w:shd w:val="clear" w:color="auto" w:fill="auto"/>
            <w:vAlign w:val="center"/>
            <w:hideMark/>
          </w:tcPr>
          <w:p w14:paraId="7937B4EB"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692487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39690B11" w14:textId="77777777" w:rsidR="00CC7939" w:rsidRPr="007F5628" w:rsidRDefault="00CC7939" w:rsidP="00346178">
            <w:pPr>
              <w:pStyle w:val="TAC"/>
              <w:rPr>
                <w:lang w:val="de-DE" w:eastAsia="de-DE"/>
              </w:rPr>
            </w:pPr>
            <w:r w:rsidRPr="00E5338A">
              <w:t>8</w:t>
            </w:r>
          </w:p>
        </w:tc>
      </w:tr>
      <w:tr w:rsidR="00CC7939" w:rsidRPr="007F5628" w14:paraId="6AFFAC6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F61F09E"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3B58A149"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23036B9"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1EB042CE" w14:textId="77777777" w:rsidR="00CC7939" w:rsidRPr="007F5628" w:rsidRDefault="00CC7939" w:rsidP="00346178">
            <w:pPr>
              <w:pStyle w:val="TAC"/>
              <w:rPr>
                <w:lang w:val="de-DE" w:eastAsia="de-DE"/>
              </w:rPr>
            </w:pPr>
            <w:r w:rsidRPr="00E5338A">
              <w:t>8</w:t>
            </w:r>
          </w:p>
        </w:tc>
      </w:tr>
      <w:tr w:rsidR="00CC7939" w:rsidRPr="007F5628" w14:paraId="45328178"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D84F361"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2079D10B"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7C554FC2"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FE1D197" w14:textId="77777777" w:rsidR="00CC7939" w:rsidRPr="007F5628" w:rsidRDefault="00CC7939" w:rsidP="00346178">
            <w:pPr>
              <w:pStyle w:val="TAC"/>
              <w:rPr>
                <w:lang w:val="de-DE" w:eastAsia="de-DE"/>
              </w:rPr>
            </w:pPr>
            <w:r w:rsidRPr="00E5338A">
              <w:t>8</w:t>
            </w:r>
          </w:p>
        </w:tc>
      </w:tr>
      <w:tr w:rsidR="00CC7939" w:rsidRPr="007F5628" w14:paraId="6E336BFA"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9DBCEC"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67658BE3"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3DB481B8"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50E14C28" w14:textId="77777777" w:rsidR="00CC7939" w:rsidRPr="007F5628" w:rsidRDefault="00CC7939" w:rsidP="00346178">
            <w:pPr>
              <w:pStyle w:val="TAC"/>
              <w:rPr>
                <w:lang w:val="de-DE" w:eastAsia="de-DE"/>
              </w:rPr>
            </w:pPr>
            <w:r w:rsidRPr="00E5338A">
              <w:t>8</w:t>
            </w:r>
          </w:p>
        </w:tc>
      </w:tr>
      <w:tr w:rsidR="00CC7939" w:rsidRPr="007F5628" w14:paraId="3DE1CFD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5C240AB"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837BADC"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1D08627D" w14:textId="77777777" w:rsidR="00CC7939" w:rsidRPr="007F5628" w:rsidRDefault="00CC7939" w:rsidP="00346178">
            <w:pPr>
              <w:pStyle w:val="TAC"/>
              <w:rPr>
                <w:lang w:val="de-DE" w:eastAsia="de-DE"/>
              </w:rPr>
            </w:pPr>
            <w:r w:rsidRPr="00E5338A">
              <w:t>10</w:t>
            </w:r>
          </w:p>
        </w:tc>
        <w:tc>
          <w:tcPr>
            <w:tcW w:w="2320" w:type="dxa"/>
            <w:tcBorders>
              <w:top w:val="nil"/>
              <w:left w:val="nil"/>
              <w:bottom w:val="single" w:sz="8" w:space="0" w:color="auto"/>
              <w:right w:val="single" w:sz="8" w:space="0" w:color="auto"/>
            </w:tcBorders>
            <w:shd w:val="clear" w:color="auto" w:fill="auto"/>
            <w:vAlign w:val="center"/>
            <w:hideMark/>
          </w:tcPr>
          <w:p w14:paraId="65B723B5" w14:textId="77777777" w:rsidR="00CC7939" w:rsidRPr="007F5628" w:rsidRDefault="00CC7939" w:rsidP="00346178">
            <w:pPr>
              <w:pStyle w:val="TAC"/>
              <w:rPr>
                <w:lang w:val="de-DE" w:eastAsia="de-DE"/>
              </w:rPr>
            </w:pPr>
            <w:r w:rsidRPr="00E5338A">
              <w:t>8</w:t>
            </w:r>
          </w:p>
        </w:tc>
      </w:tr>
      <w:tr w:rsidR="00CC7939" w:rsidRPr="007F5628" w14:paraId="422B2587"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1AEF32F7" w14:textId="77777777" w:rsidR="00CC7939" w:rsidRPr="007F5628" w:rsidRDefault="00CC7939" w:rsidP="00346178">
            <w:pPr>
              <w:pStyle w:val="TAC"/>
              <w:rPr>
                <w:lang w:val="de-DE" w:eastAsia="de-DE"/>
              </w:rPr>
            </w:pPr>
            <w:r w:rsidRPr="00E5338A">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23131F" w14:textId="1C84D191" w:rsidR="00CC7939" w:rsidRPr="007F5628" w:rsidRDefault="00CC7939" w:rsidP="00346178">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2DF0DB5" w14:textId="5213D1B5"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B3EF5" w14:textId="02210189" w:rsidR="00CC7939" w:rsidRPr="007F5628" w:rsidRDefault="00CC7939" w:rsidP="00346178">
            <w:pPr>
              <w:pStyle w:val="TAC"/>
              <w:rPr>
                <w:lang w:val="de-DE" w:eastAsia="de-DE"/>
              </w:rPr>
            </w:pPr>
            <w:r w:rsidRPr="00E5338A">
              <w:t>N/A</w:t>
            </w:r>
          </w:p>
        </w:tc>
      </w:tr>
      <w:tr w:rsidR="00CC7939" w:rsidRPr="007F5628" w14:paraId="17C2CC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C4B94DF" w14:textId="77777777" w:rsidR="00CC7939" w:rsidRPr="007F5628" w:rsidRDefault="00CC7939" w:rsidP="00346178">
            <w:pPr>
              <w:pStyle w:val="TAC"/>
              <w:rPr>
                <w:lang w:val="de-DE" w:eastAsia="de-DE"/>
              </w:rPr>
            </w:pPr>
            <w:r w:rsidRPr="00E5338A">
              <w:t>TDD 15 kHz CA</w:t>
            </w:r>
          </w:p>
        </w:tc>
        <w:tc>
          <w:tcPr>
            <w:tcW w:w="1200" w:type="dxa"/>
            <w:vMerge/>
            <w:tcBorders>
              <w:top w:val="nil"/>
              <w:left w:val="single" w:sz="8" w:space="0" w:color="auto"/>
              <w:bottom w:val="single" w:sz="8" w:space="0" w:color="000000"/>
              <w:right w:val="single" w:sz="8" w:space="0" w:color="auto"/>
            </w:tcBorders>
            <w:vAlign w:val="center"/>
            <w:hideMark/>
          </w:tcPr>
          <w:p w14:paraId="4A9AE6E8"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3993F7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19241192" w14:textId="77777777" w:rsidR="00CC7939" w:rsidRPr="007F5628" w:rsidRDefault="00CC7939" w:rsidP="00346178">
            <w:pPr>
              <w:pStyle w:val="TAC"/>
              <w:rPr>
                <w:lang w:val="de-DE" w:eastAsia="de-DE"/>
              </w:rPr>
            </w:pPr>
          </w:p>
        </w:tc>
      </w:tr>
      <w:tr w:rsidR="00CC7939" w:rsidRPr="007F5628" w14:paraId="066AA330"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7192485" w14:textId="77777777" w:rsidR="00CC7939" w:rsidRPr="007F5628" w:rsidRDefault="00CC7939" w:rsidP="00346178">
            <w:pPr>
              <w:pStyle w:val="TAC"/>
              <w:rPr>
                <w:lang w:val="de-DE" w:eastAsia="de-DE"/>
              </w:rPr>
            </w:pPr>
            <w:r w:rsidRPr="00E5338A">
              <w:t>TDD 15 kHz +</w:t>
            </w:r>
          </w:p>
        </w:tc>
        <w:tc>
          <w:tcPr>
            <w:tcW w:w="1200" w:type="dxa"/>
            <w:tcBorders>
              <w:top w:val="nil"/>
              <w:left w:val="nil"/>
              <w:bottom w:val="single" w:sz="8" w:space="0" w:color="auto"/>
              <w:right w:val="single" w:sz="8" w:space="0" w:color="auto"/>
            </w:tcBorders>
            <w:shd w:val="clear" w:color="auto" w:fill="auto"/>
            <w:vAlign w:val="center"/>
            <w:hideMark/>
          </w:tcPr>
          <w:p w14:paraId="0A9ADA36"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71B1FF90"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4A62F1F" w14:textId="77777777" w:rsidR="00CC7939" w:rsidRPr="007F5628" w:rsidRDefault="00CC7939" w:rsidP="00346178">
            <w:pPr>
              <w:pStyle w:val="TAC"/>
              <w:rPr>
                <w:lang w:val="de-DE" w:eastAsia="de-DE"/>
              </w:rPr>
            </w:pPr>
            <w:r w:rsidRPr="00E5338A">
              <w:t>12</w:t>
            </w:r>
          </w:p>
        </w:tc>
      </w:tr>
      <w:tr w:rsidR="00CC7939" w:rsidRPr="007F5628" w14:paraId="740FE5BE"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40323A2"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77AC45C"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4BCBD4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59DDC0E" w14:textId="77777777" w:rsidR="00CC7939" w:rsidRPr="007F5628" w:rsidRDefault="00CC7939" w:rsidP="00346178">
            <w:pPr>
              <w:pStyle w:val="TAC"/>
              <w:rPr>
                <w:lang w:val="de-DE" w:eastAsia="de-DE"/>
              </w:rPr>
            </w:pPr>
            <w:r w:rsidRPr="00E5338A">
              <w:t>8</w:t>
            </w:r>
          </w:p>
        </w:tc>
      </w:tr>
      <w:tr w:rsidR="00CC7939" w:rsidRPr="007F5628" w14:paraId="279D5F3C"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20ED9001" w14:textId="77777777" w:rsidR="00CC7939" w:rsidRPr="007F5628" w:rsidRDefault="00CC7939" w:rsidP="00346178">
            <w:pPr>
              <w:pStyle w:val="TAC"/>
              <w:rPr>
                <w:lang w:val="de-DE" w:eastAsia="de-DE"/>
              </w:rPr>
            </w:pPr>
            <w:r w:rsidRPr="00E5338A">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0620208E" w14:textId="0373E15F"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97F7B1A" w14:textId="4C031036"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278154C2" w14:textId="1CA19579" w:rsidR="00CC7939" w:rsidRPr="007F5628" w:rsidRDefault="00CC7939" w:rsidP="00346178">
            <w:pPr>
              <w:pStyle w:val="TAC"/>
              <w:rPr>
                <w:lang w:val="de-DE" w:eastAsia="de-DE"/>
              </w:rPr>
            </w:pPr>
            <w:r w:rsidRPr="00E5338A">
              <w:t>N/A</w:t>
            </w:r>
          </w:p>
        </w:tc>
      </w:tr>
      <w:tr w:rsidR="00CC7939" w:rsidRPr="007F5628" w14:paraId="1592D554"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5B4295" w14:textId="77777777" w:rsidR="00CC7939" w:rsidRPr="007F5628" w:rsidRDefault="00CC7939" w:rsidP="00346178">
            <w:pPr>
              <w:pStyle w:val="TAC"/>
              <w:rPr>
                <w:lang w:val="de-DE" w:eastAsia="de-DE"/>
              </w:rPr>
            </w:pPr>
            <w:r w:rsidRPr="00E5338A">
              <w:t>FDD 30 kHz CA</w:t>
            </w:r>
          </w:p>
        </w:tc>
        <w:tc>
          <w:tcPr>
            <w:tcW w:w="1200" w:type="dxa"/>
            <w:vMerge/>
            <w:tcBorders>
              <w:top w:val="nil"/>
              <w:left w:val="single" w:sz="8" w:space="0" w:color="auto"/>
              <w:bottom w:val="single" w:sz="8" w:space="0" w:color="000000"/>
              <w:right w:val="single" w:sz="8" w:space="0" w:color="auto"/>
            </w:tcBorders>
            <w:vAlign w:val="center"/>
            <w:hideMark/>
          </w:tcPr>
          <w:p w14:paraId="57163A66"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0ACB46F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36DC7B2" w14:textId="77777777" w:rsidR="00CC7939" w:rsidRPr="007F5628" w:rsidRDefault="00CC7939" w:rsidP="00346178">
            <w:pPr>
              <w:pStyle w:val="TAC"/>
              <w:rPr>
                <w:lang w:val="de-DE" w:eastAsia="de-DE"/>
              </w:rPr>
            </w:pPr>
          </w:p>
        </w:tc>
      </w:tr>
      <w:tr w:rsidR="00CC7939" w:rsidRPr="007F5628" w14:paraId="3B32D988"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0EACF1"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770D6094"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73F157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2727E9" w14:textId="77777777" w:rsidR="00CC7939" w:rsidRPr="007F5628" w:rsidRDefault="00CC7939" w:rsidP="00346178">
            <w:pPr>
              <w:pStyle w:val="TAC"/>
              <w:rPr>
                <w:lang w:val="de-DE" w:eastAsia="de-DE"/>
              </w:rPr>
            </w:pPr>
            <w:r w:rsidRPr="00E5338A">
              <w:t>8</w:t>
            </w:r>
          </w:p>
        </w:tc>
      </w:tr>
      <w:tr w:rsidR="00CC7939" w:rsidRPr="007F5628" w14:paraId="78A02736"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8CFFF9D"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4E8DEF45"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620FD9D"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AE37D1" w14:textId="21C391FE" w:rsidR="00CC7939" w:rsidRPr="007F5628" w:rsidRDefault="005D69D4" w:rsidP="00346178">
            <w:pPr>
              <w:pStyle w:val="TAC"/>
              <w:rPr>
                <w:lang w:val="de-DE" w:eastAsia="de-DE"/>
              </w:rPr>
            </w:pPr>
            <w:r>
              <w:t>16</w:t>
            </w:r>
          </w:p>
        </w:tc>
      </w:tr>
      <w:tr w:rsidR="00CC7939" w:rsidRPr="007F5628" w14:paraId="75B559E5"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30D3E1A"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1E142C1C"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06ECFEA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4CF1DCED" w14:textId="77777777" w:rsidR="00CC7939" w:rsidRPr="007F5628" w:rsidRDefault="00CC7939" w:rsidP="00346178">
            <w:pPr>
              <w:pStyle w:val="TAC"/>
              <w:rPr>
                <w:lang w:val="de-DE" w:eastAsia="de-DE"/>
              </w:rPr>
            </w:pPr>
            <w:r w:rsidRPr="00E5338A">
              <w:t>8</w:t>
            </w:r>
          </w:p>
        </w:tc>
      </w:tr>
      <w:tr w:rsidR="00CC7939" w:rsidRPr="007F5628" w14:paraId="69FFA37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9469250"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3367E519"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3CCC859"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22ED71F" w14:textId="77777777" w:rsidR="00CC7939" w:rsidRPr="007F5628" w:rsidRDefault="00CC7939" w:rsidP="00346178">
            <w:pPr>
              <w:pStyle w:val="TAC"/>
              <w:rPr>
                <w:lang w:val="de-DE" w:eastAsia="de-DE"/>
              </w:rPr>
            </w:pPr>
            <w:r w:rsidRPr="00E5338A">
              <w:t>16</w:t>
            </w:r>
          </w:p>
        </w:tc>
      </w:tr>
      <w:tr w:rsidR="00CC7939" w:rsidRPr="007F5628" w14:paraId="65C36261"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F2EF8F4" w14:textId="77777777" w:rsidR="00CC7939" w:rsidRPr="007F5628" w:rsidRDefault="00CC7939" w:rsidP="006E2D7A">
            <w:pPr>
              <w:pStyle w:val="TAC"/>
              <w:rPr>
                <w:lang w:val="de-DE" w:eastAsia="de-DE"/>
              </w:rPr>
            </w:pPr>
            <w:r w:rsidRPr="00E5338A">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181171A0" w14:textId="77777777" w:rsidR="00CC7939" w:rsidRPr="007F5628" w:rsidRDefault="00CC7939" w:rsidP="006E2D7A">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040B773" w14:textId="77777777" w:rsidR="00CC7939" w:rsidRPr="007F5628" w:rsidRDefault="00CC7939" w:rsidP="006E2D7A">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DCABD0C" w14:textId="77777777" w:rsidR="00CC7939" w:rsidRPr="007F5628" w:rsidRDefault="00CC7939" w:rsidP="006E2D7A">
            <w:pPr>
              <w:pStyle w:val="TAC"/>
              <w:rPr>
                <w:lang w:val="de-DE" w:eastAsia="de-DE"/>
              </w:rPr>
            </w:pPr>
            <w:r w:rsidRPr="00E5338A">
              <w:t>N/A</w:t>
            </w:r>
          </w:p>
        </w:tc>
      </w:tr>
      <w:tr w:rsidR="00CC7939" w:rsidRPr="007F5628" w14:paraId="35E37AA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3A2082B" w14:textId="77777777" w:rsidR="00CC7939" w:rsidRPr="007F5628" w:rsidRDefault="00CC7939" w:rsidP="006E2D7A">
            <w:pPr>
              <w:pStyle w:val="TAC"/>
              <w:rPr>
                <w:lang w:val="de-DE" w:eastAsia="de-DE"/>
              </w:rPr>
            </w:pPr>
            <w:r w:rsidRPr="007F5628">
              <w:rPr>
                <w:lang w:val="de-DE" w:eastAsia="de-DE"/>
              </w:rPr>
              <w:t>TDD 30 kHz CA</w:t>
            </w:r>
          </w:p>
        </w:tc>
        <w:tc>
          <w:tcPr>
            <w:tcW w:w="1200" w:type="dxa"/>
            <w:vMerge/>
            <w:tcBorders>
              <w:top w:val="nil"/>
              <w:left w:val="single" w:sz="8" w:space="0" w:color="auto"/>
              <w:bottom w:val="single" w:sz="8" w:space="0" w:color="000000"/>
              <w:right w:val="single" w:sz="8" w:space="0" w:color="auto"/>
            </w:tcBorders>
            <w:vAlign w:val="center"/>
            <w:hideMark/>
          </w:tcPr>
          <w:p w14:paraId="4A2026CC" w14:textId="77777777" w:rsidR="00CC7939" w:rsidRPr="007F5628" w:rsidRDefault="00CC7939" w:rsidP="006E2D7A">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7D3D65" w14:textId="77777777" w:rsidR="00CC7939" w:rsidRPr="007F5628" w:rsidRDefault="00CC7939" w:rsidP="006E2D7A">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5A92B00" w14:textId="77777777" w:rsidR="00CC7939" w:rsidRPr="007F5628" w:rsidRDefault="00CC7939" w:rsidP="006E2D7A">
            <w:pPr>
              <w:pStyle w:val="TAC"/>
              <w:rPr>
                <w:lang w:val="de-DE" w:eastAsia="de-DE"/>
              </w:rPr>
            </w:pPr>
          </w:p>
        </w:tc>
      </w:tr>
    </w:tbl>
    <w:p w14:paraId="16439744" w14:textId="3D83F818" w:rsidR="00975C97" w:rsidRPr="007F2609" w:rsidRDefault="00975C97" w:rsidP="00346178"/>
    <w:p w14:paraId="3A0ED728" w14:textId="3442AE73" w:rsidR="00975C97" w:rsidRPr="007F2609" w:rsidRDefault="00975C97" w:rsidP="00975C97">
      <w:pPr>
        <w:pStyle w:val="Heading2"/>
      </w:pPr>
      <w:r w:rsidRPr="007F2609">
        <w:t>A.3.2</w:t>
      </w:r>
      <w:r w:rsidRPr="007F2609">
        <w:tab/>
        <w:t>DL reference measurement channels for FDD</w:t>
      </w:r>
      <w:bookmarkEnd w:id="54"/>
      <w:bookmarkEnd w:id="55"/>
    </w:p>
    <w:p w14:paraId="6660EFFF" w14:textId="77777777" w:rsidR="00975C97" w:rsidRPr="007F2609" w:rsidRDefault="00975C97" w:rsidP="00975C97">
      <w:pPr>
        <w:pStyle w:val="Heading3"/>
      </w:pPr>
      <w:bookmarkStart w:id="56" w:name="_Toc27478697"/>
      <w:bookmarkStart w:id="57" w:name="_Toc36227411"/>
      <w:r w:rsidRPr="007F2609">
        <w:t>A.3.2.1</w:t>
      </w:r>
      <w:r w:rsidRPr="007F2609">
        <w:tab/>
        <w:t>General</w:t>
      </w:r>
      <w:bookmarkEnd w:id="56"/>
      <w:bookmarkEnd w:id="57"/>
    </w:p>
    <w:p w14:paraId="2FE3FB01" w14:textId="77777777" w:rsidR="00975C97" w:rsidRPr="007F2609" w:rsidRDefault="00975C97" w:rsidP="00346178">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346178">
            <w:pPr>
              <w:pStyle w:val="TAH"/>
            </w:pPr>
            <w:r w:rsidRPr="007F2609">
              <w:t>Parameter</w:t>
            </w:r>
          </w:p>
        </w:tc>
        <w:tc>
          <w:tcPr>
            <w:tcW w:w="810" w:type="dxa"/>
            <w:shd w:val="clear" w:color="auto" w:fill="auto"/>
          </w:tcPr>
          <w:p w14:paraId="0B171B56" w14:textId="77777777" w:rsidR="00975C97" w:rsidRPr="007F2609" w:rsidRDefault="00975C97" w:rsidP="00346178">
            <w:pPr>
              <w:pStyle w:val="TAH"/>
            </w:pPr>
            <w:r w:rsidRPr="007F2609">
              <w:t>Unit</w:t>
            </w:r>
          </w:p>
        </w:tc>
        <w:tc>
          <w:tcPr>
            <w:tcW w:w="4249" w:type="dxa"/>
            <w:shd w:val="clear" w:color="auto" w:fill="auto"/>
          </w:tcPr>
          <w:p w14:paraId="10805CA8" w14:textId="77777777" w:rsidR="00975C97" w:rsidRPr="007F2609" w:rsidRDefault="00975C97" w:rsidP="00346178">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346178">
            <w:pPr>
              <w:pStyle w:val="TAN"/>
            </w:pPr>
            <w:r w:rsidRPr="007F2609">
              <w:t>Number of HARQ Processes</w:t>
            </w:r>
          </w:p>
        </w:tc>
        <w:tc>
          <w:tcPr>
            <w:tcW w:w="810" w:type="dxa"/>
            <w:shd w:val="clear" w:color="auto" w:fill="auto"/>
          </w:tcPr>
          <w:p w14:paraId="5FBD0FA8" w14:textId="77777777" w:rsidR="00975C97" w:rsidRPr="007F2609" w:rsidRDefault="00975C97" w:rsidP="00346178">
            <w:pPr>
              <w:pStyle w:val="TAN"/>
            </w:pPr>
          </w:p>
        </w:tc>
        <w:tc>
          <w:tcPr>
            <w:tcW w:w="4249" w:type="dxa"/>
            <w:shd w:val="clear" w:color="auto" w:fill="auto"/>
            <w:vAlign w:val="center"/>
          </w:tcPr>
          <w:p w14:paraId="730E9657" w14:textId="77777777" w:rsidR="00975C97" w:rsidRPr="007F2609" w:rsidRDefault="00975C97" w:rsidP="00346178">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346178">
            <w:pPr>
              <w:pStyle w:val="TAN"/>
            </w:pPr>
            <w:r w:rsidRPr="007F2609">
              <w:t>K1 value</w:t>
            </w:r>
          </w:p>
        </w:tc>
        <w:tc>
          <w:tcPr>
            <w:tcW w:w="810" w:type="dxa"/>
            <w:shd w:val="clear" w:color="auto" w:fill="auto"/>
          </w:tcPr>
          <w:p w14:paraId="30C5A1C0" w14:textId="77777777" w:rsidR="00975C97" w:rsidRPr="007F2609" w:rsidRDefault="00975C97" w:rsidP="00346178">
            <w:pPr>
              <w:pStyle w:val="TAN"/>
            </w:pPr>
          </w:p>
        </w:tc>
        <w:tc>
          <w:tcPr>
            <w:tcW w:w="4249" w:type="dxa"/>
            <w:shd w:val="clear" w:color="auto" w:fill="auto"/>
            <w:vAlign w:val="center"/>
          </w:tcPr>
          <w:p w14:paraId="28DB0AC2" w14:textId="77777777" w:rsidR="00975C97" w:rsidRPr="007F2609" w:rsidRDefault="00975C97" w:rsidP="00346178">
            <w:pPr>
              <w:pStyle w:val="TAN"/>
            </w:pPr>
            <w:r w:rsidRPr="007F2609">
              <w:t>2 for all slots</w:t>
            </w:r>
          </w:p>
        </w:tc>
      </w:tr>
    </w:tbl>
    <w:p w14:paraId="702C0874" w14:textId="77777777" w:rsidR="00975C97" w:rsidRPr="007F2609" w:rsidRDefault="00975C97" w:rsidP="00346178"/>
    <w:p w14:paraId="644D325D" w14:textId="56587D7B" w:rsidR="00975C97" w:rsidRPr="007F2609" w:rsidRDefault="00975C97" w:rsidP="00975C97">
      <w:pPr>
        <w:pStyle w:val="Heading3"/>
      </w:pPr>
      <w:bookmarkStart w:id="58" w:name="_Toc27478698"/>
      <w:bookmarkStart w:id="59" w:name="_Toc36227412"/>
      <w:r w:rsidRPr="007F2609">
        <w:lastRenderedPageBreak/>
        <w:t>A.3.2.2</w:t>
      </w:r>
      <w:r w:rsidRPr="007F2609">
        <w:tab/>
        <w:t>FRC for receiver requirements for QPSK</w:t>
      </w:r>
      <w:bookmarkEnd w:id="58"/>
      <w:bookmarkEnd w:id="59"/>
    </w:p>
    <w:p w14:paraId="00920D1B" w14:textId="77777777" w:rsidR="00975C97" w:rsidRPr="007F2609" w:rsidRDefault="00975C97" w:rsidP="00346178">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346178">
            <w:pPr>
              <w:pStyle w:val="TAH"/>
            </w:pPr>
            <w:r w:rsidRPr="007F2609">
              <w:t>Parameter</w:t>
            </w:r>
          </w:p>
        </w:tc>
        <w:tc>
          <w:tcPr>
            <w:tcW w:w="1093" w:type="dxa"/>
            <w:vAlign w:val="center"/>
          </w:tcPr>
          <w:p w14:paraId="632E9853" w14:textId="77777777" w:rsidR="00975C97" w:rsidRPr="007F2609" w:rsidRDefault="00975C97" w:rsidP="00346178">
            <w:pPr>
              <w:pStyle w:val="TAH"/>
            </w:pPr>
            <w:r w:rsidRPr="007F2609">
              <w:t>Unit</w:t>
            </w:r>
          </w:p>
        </w:tc>
        <w:tc>
          <w:tcPr>
            <w:tcW w:w="5736" w:type="dxa"/>
            <w:gridSpan w:val="8"/>
          </w:tcPr>
          <w:p w14:paraId="0D968E48" w14:textId="77777777" w:rsidR="00975C97" w:rsidRPr="007F2609" w:rsidRDefault="00975C97" w:rsidP="00346178">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346178">
            <w:pPr>
              <w:pStyle w:val="TAL"/>
            </w:pPr>
            <w:r w:rsidRPr="007F2609">
              <w:t>Channel bandwidth</w:t>
            </w:r>
          </w:p>
        </w:tc>
        <w:tc>
          <w:tcPr>
            <w:tcW w:w="1093" w:type="dxa"/>
            <w:vAlign w:val="center"/>
          </w:tcPr>
          <w:p w14:paraId="58E996D0" w14:textId="77777777" w:rsidR="00975C97" w:rsidRPr="007F2609" w:rsidRDefault="00975C97" w:rsidP="00346178">
            <w:pPr>
              <w:pStyle w:val="TAC"/>
            </w:pPr>
            <w:r w:rsidRPr="007F2609">
              <w:t>MHz</w:t>
            </w:r>
          </w:p>
        </w:tc>
        <w:tc>
          <w:tcPr>
            <w:tcW w:w="717" w:type="dxa"/>
            <w:vAlign w:val="center"/>
          </w:tcPr>
          <w:p w14:paraId="144B9995" w14:textId="77777777" w:rsidR="00975C97" w:rsidRPr="007F2609" w:rsidRDefault="00975C97" w:rsidP="00346178">
            <w:pPr>
              <w:pStyle w:val="TAC"/>
            </w:pPr>
            <w:r w:rsidRPr="007F2609">
              <w:t>5</w:t>
            </w:r>
          </w:p>
        </w:tc>
        <w:tc>
          <w:tcPr>
            <w:tcW w:w="717" w:type="dxa"/>
            <w:vAlign w:val="center"/>
          </w:tcPr>
          <w:p w14:paraId="334FB1CF" w14:textId="77777777" w:rsidR="00975C97" w:rsidRPr="007F2609" w:rsidRDefault="00975C97" w:rsidP="00346178">
            <w:pPr>
              <w:pStyle w:val="TAC"/>
            </w:pPr>
            <w:r w:rsidRPr="007F2609">
              <w:t>10</w:t>
            </w:r>
          </w:p>
        </w:tc>
        <w:tc>
          <w:tcPr>
            <w:tcW w:w="717" w:type="dxa"/>
            <w:vAlign w:val="center"/>
          </w:tcPr>
          <w:p w14:paraId="13653362" w14:textId="77777777" w:rsidR="00975C97" w:rsidRPr="007F2609" w:rsidRDefault="00975C97" w:rsidP="00346178">
            <w:pPr>
              <w:pStyle w:val="TAC"/>
            </w:pPr>
            <w:r w:rsidRPr="007F2609">
              <w:t>15</w:t>
            </w:r>
          </w:p>
        </w:tc>
        <w:tc>
          <w:tcPr>
            <w:tcW w:w="717" w:type="dxa"/>
            <w:vAlign w:val="center"/>
          </w:tcPr>
          <w:p w14:paraId="2C7100A2" w14:textId="77777777" w:rsidR="00975C97" w:rsidRPr="007F2609" w:rsidRDefault="00975C97" w:rsidP="00346178">
            <w:pPr>
              <w:pStyle w:val="TAC"/>
            </w:pPr>
            <w:r w:rsidRPr="007F2609">
              <w:t>20</w:t>
            </w:r>
          </w:p>
        </w:tc>
        <w:tc>
          <w:tcPr>
            <w:tcW w:w="717" w:type="dxa"/>
            <w:vAlign w:val="center"/>
          </w:tcPr>
          <w:p w14:paraId="06320C04" w14:textId="77777777" w:rsidR="00975C97" w:rsidRPr="007F2609" w:rsidRDefault="00975C97" w:rsidP="00346178">
            <w:pPr>
              <w:pStyle w:val="TAC"/>
            </w:pPr>
            <w:r w:rsidRPr="007F2609">
              <w:t>25</w:t>
            </w:r>
          </w:p>
        </w:tc>
        <w:tc>
          <w:tcPr>
            <w:tcW w:w="717" w:type="dxa"/>
            <w:vAlign w:val="center"/>
          </w:tcPr>
          <w:p w14:paraId="49039BAB" w14:textId="77777777" w:rsidR="00975C97" w:rsidRPr="007F2609" w:rsidRDefault="00975C97" w:rsidP="00346178">
            <w:pPr>
              <w:pStyle w:val="TAC"/>
            </w:pPr>
            <w:r w:rsidRPr="007F2609">
              <w:t>30</w:t>
            </w:r>
          </w:p>
        </w:tc>
        <w:tc>
          <w:tcPr>
            <w:tcW w:w="717" w:type="dxa"/>
            <w:vAlign w:val="center"/>
          </w:tcPr>
          <w:p w14:paraId="2A77BB06" w14:textId="77777777" w:rsidR="00975C97" w:rsidRPr="007F2609" w:rsidRDefault="00975C97" w:rsidP="00346178">
            <w:pPr>
              <w:pStyle w:val="TAC"/>
            </w:pPr>
            <w:r w:rsidRPr="007F2609">
              <w:t>40</w:t>
            </w:r>
          </w:p>
        </w:tc>
        <w:tc>
          <w:tcPr>
            <w:tcW w:w="717" w:type="dxa"/>
            <w:vAlign w:val="center"/>
          </w:tcPr>
          <w:p w14:paraId="4E4EAF18" w14:textId="77777777" w:rsidR="00975C97" w:rsidRPr="007F2609" w:rsidRDefault="00975C97" w:rsidP="00346178">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346178">
            <w:pPr>
              <w:pStyle w:val="TAL"/>
            </w:pPr>
            <w:r w:rsidRPr="007F2609">
              <w:t>Subcarrier spacing</w:t>
            </w:r>
          </w:p>
        </w:tc>
        <w:tc>
          <w:tcPr>
            <w:tcW w:w="1093" w:type="dxa"/>
            <w:vAlign w:val="center"/>
          </w:tcPr>
          <w:p w14:paraId="56DDDEE6" w14:textId="77777777" w:rsidR="00975C97" w:rsidRPr="007F2609" w:rsidRDefault="00975C97" w:rsidP="00346178">
            <w:pPr>
              <w:pStyle w:val="TAC"/>
            </w:pPr>
            <w:r w:rsidRPr="007F2609">
              <w:t>kHz</w:t>
            </w:r>
          </w:p>
        </w:tc>
        <w:tc>
          <w:tcPr>
            <w:tcW w:w="717" w:type="dxa"/>
            <w:vAlign w:val="center"/>
          </w:tcPr>
          <w:p w14:paraId="18BD0C27" w14:textId="77777777" w:rsidR="00975C97" w:rsidRPr="007F2609" w:rsidRDefault="00975C97" w:rsidP="00346178">
            <w:pPr>
              <w:pStyle w:val="TAC"/>
            </w:pPr>
            <w:r w:rsidRPr="007F2609">
              <w:t>15</w:t>
            </w:r>
          </w:p>
        </w:tc>
        <w:tc>
          <w:tcPr>
            <w:tcW w:w="717" w:type="dxa"/>
            <w:vAlign w:val="center"/>
          </w:tcPr>
          <w:p w14:paraId="2787EB8B" w14:textId="77777777" w:rsidR="00975C97" w:rsidRPr="007F2609" w:rsidRDefault="00975C97" w:rsidP="00346178">
            <w:pPr>
              <w:pStyle w:val="TAC"/>
            </w:pPr>
            <w:r w:rsidRPr="007F2609">
              <w:t>15</w:t>
            </w:r>
          </w:p>
        </w:tc>
        <w:tc>
          <w:tcPr>
            <w:tcW w:w="717" w:type="dxa"/>
            <w:vAlign w:val="center"/>
          </w:tcPr>
          <w:p w14:paraId="2463EFE4" w14:textId="77777777" w:rsidR="00975C97" w:rsidRPr="007F2609" w:rsidRDefault="00975C97" w:rsidP="00346178">
            <w:pPr>
              <w:pStyle w:val="TAC"/>
            </w:pPr>
            <w:r w:rsidRPr="007F2609">
              <w:t>15</w:t>
            </w:r>
          </w:p>
        </w:tc>
        <w:tc>
          <w:tcPr>
            <w:tcW w:w="717" w:type="dxa"/>
            <w:vAlign w:val="center"/>
          </w:tcPr>
          <w:p w14:paraId="28F6C0BE" w14:textId="77777777" w:rsidR="00975C97" w:rsidRPr="007F2609" w:rsidRDefault="00975C97" w:rsidP="00346178">
            <w:pPr>
              <w:pStyle w:val="TAC"/>
            </w:pPr>
            <w:r w:rsidRPr="007F2609">
              <w:t>15</w:t>
            </w:r>
          </w:p>
        </w:tc>
        <w:tc>
          <w:tcPr>
            <w:tcW w:w="717" w:type="dxa"/>
            <w:vAlign w:val="center"/>
          </w:tcPr>
          <w:p w14:paraId="1D4CF45E" w14:textId="77777777" w:rsidR="00975C97" w:rsidRPr="007F2609" w:rsidRDefault="00975C97" w:rsidP="00346178">
            <w:pPr>
              <w:pStyle w:val="TAC"/>
            </w:pPr>
            <w:r w:rsidRPr="007F2609">
              <w:t>15</w:t>
            </w:r>
          </w:p>
        </w:tc>
        <w:tc>
          <w:tcPr>
            <w:tcW w:w="717" w:type="dxa"/>
            <w:vAlign w:val="center"/>
          </w:tcPr>
          <w:p w14:paraId="2C478E98" w14:textId="77777777" w:rsidR="00975C97" w:rsidRPr="007F2609" w:rsidRDefault="00975C97" w:rsidP="00346178">
            <w:pPr>
              <w:pStyle w:val="TAC"/>
            </w:pPr>
            <w:r w:rsidRPr="007F2609">
              <w:t>15</w:t>
            </w:r>
          </w:p>
        </w:tc>
        <w:tc>
          <w:tcPr>
            <w:tcW w:w="717" w:type="dxa"/>
            <w:vAlign w:val="center"/>
          </w:tcPr>
          <w:p w14:paraId="50362BE5" w14:textId="77777777" w:rsidR="00975C97" w:rsidRPr="007F2609" w:rsidRDefault="00975C97" w:rsidP="00346178">
            <w:pPr>
              <w:pStyle w:val="TAC"/>
            </w:pPr>
            <w:r w:rsidRPr="007F2609">
              <w:t>15</w:t>
            </w:r>
          </w:p>
        </w:tc>
        <w:tc>
          <w:tcPr>
            <w:tcW w:w="717" w:type="dxa"/>
            <w:vAlign w:val="center"/>
          </w:tcPr>
          <w:p w14:paraId="493EBF64" w14:textId="77777777" w:rsidR="00975C97" w:rsidRPr="007F2609" w:rsidRDefault="00975C97" w:rsidP="00346178">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346178">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4pt" o:ole="">
                  <v:imagedata r:id="rId13" o:title=""/>
                </v:shape>
                <o:OLEObject Type="Embed" ProgID="Equation.3" ShapeID="_x0000_i1025" DrawAspect="Content" ObjectID="_1758387826" r:id="rId14"/>
              </w:object>
            </w:r>
          </w:p>
        </w:tc>
        <w:tc>
          <w:tcPr>
            <w:tcW w:w="1093" w:type="dxa"/>
            <w:vAlign w:val="center"/>
          </w:tcPr>
          <w:p w14:paraId="6280F0F6" w14:textId="77777777" w:rsidR="00975C97" w:rsidRPr="007F2609" w:rsidRDefault="00975C97" w:rsidP="00346178">
            <w:pPr>
              <w:pStyle w:val="TAC"/>
            </w:pPr>
          </w:p>
        </w:tc>
        <w:tc>
          <w:tcPr>
            <w:tcW w:w="717" w:type="dxa"/>
            <w:vAlign w:val="center"/>
          </w:tcPr>
          <w:p w14:paraId="07A900FC" w14:textId="77777777" w:rsidR="00975C97" w:rsidRPr="007F2609" w:rsidRDefault="00975C97" w:rsidP="00346178">
            <w:pPr>
              <w:pStyle w:val="TAC"/>
            </w:pPr>
            <w:r w:rsidRPr="007F2609">
              <w:t>0</w:t>
            </w:r>
          </w:p>
        </w:tc>
        <w:tc>
          <w:tcPr>
            <w:tcW w:w="717" w:type="dxa"/>
            <w:vAlign w:val="center"/>
          </w:tcPr>
          <w:p w14:paraId="7997816F" w14:textId="77777777" w:rsidR="00975C97" w:rsidRPr="007F2609" w:rsidRDefault="00975C97" w:rsidP="00346178">
            <w:pPr>
              <w:pStyle w:val="TAC"/>
            </w:pPr>
            <w:r w:rsidRPr="007F2609">
              <w:t>0</w:t>
            </w:r>
          </w:p>
        </w:tc>
        <w:tc>
          <w:tcPr>
            <w:tcW w:w="717" w:type="dxa"/>
            <w:vAlign w:val="center"/>
          </w:tcPr>
          <w:p w14:paraId="444D80E0" w14:textId="77777777" w:rsidR="00975C97" w:rsidRPr="007F2609" w:rsidRDefault="00975C97" w:rsidP="00346178">
            <w:pPr>
              <w:pStyle w:val="TAC"/>
            </w:pPr>
            <w:r w:rsidRPr="007F2609">
              <w:t>0</w:t>
            </w:r>
          </w:p>
        </w:tc>
        <w:tc>
          <w:tcPr>
            <w:tcW w:w="717" w:type="dxa"/>
            <w:vAlign w:val="center"/>
          </w:tcPr>
          <w:p w14:paraId="6C55ED76" w14:textId="77777777" w:rsidR="00975C97" w:rsidRPr="007F2609" w:rsidRDefault="00975C97" w:rsidP="00346178">
            <w:pPr>
              <w:pStyle w:val="TAC"/>
            </w:pPr>
            <w:r w:rsidRPr="007F2609">
              <w:t>0</w:t>
            </w:r>
          </w:p>
        </w:tc>
        <w:tc>
          <w:tcPr>
            <w:tcW w:w="717" w:type="dxa"/>
            <w:vAlign w:val="center"/>
          </w:tcPr>
          <w:p w14:paraId="3783AAC6" w14:textId="77777777" w:rsidR="00975C97" w:rsidRPr="007F2609" w:rsidRDefault="00975C97" w:rsidP="00346178">
            <w:pPr>
              <w:pStyle w:val="TAC"/>
            </w:pPr>
            <w:r w:rsidRPr="007F2609">
              <w:t>0</w:t>
            </w:r>
          </w:p>
        </w:tc>
        <w:tc>
          <w:tcPr>
            <w:tcW w:w="717" w:type="dxa"/>
            <w:vAlign w:val="center"/>
          </w:tcPr>
          <w:p w14:paraId="513B3EC7" w14:textId="77777777" w:rsidR="00975C97" w:rsidRPr="007F2609" w:rsidRDefault="00975C97" w:rsidP="00346178">
            <w:pPr>
              <w:pStyle w:val="TAC"/>
            </w:pPr>
            <w:r w:rsidRPr="007F2609">
              <w:t>0</w:t>
            </w:r>
          </w:p>
        </w:tc>
        <w:tc>
          <w:tcPr>
            <w:tcW w:w="717" w:type="dxa"/>
            <w:vAlign w:val="center"/>
          </w:tcPr>
          <w:p w14:paraId="68E431C1" w14:textId="77777777" w:rsidR="00975C97" w:rsidRPr="007F2609" w:rsidRDefault="00975C97" w:rsidP="00346178">
            <w:pPr>
              <w:pStyle w:val="TAC"/>
            </w:pPr>
            <w:r w:rsidRPr="007F2609">
              <w:t>0</w:t>
            </w:r>
          </w:p>
        </w:tc>
        <w:tc>
          <w:tcPr>
            <w:tcW w:w="717" w:type="dxa"/>
            <w:vAlign w:val="center"/>
          </w:tcPr>
          <w:p w14:paraId="1555B4AC" w14:textId="77777777" w:rsidR="00975C97" w:rsidRPr="007F2609" w:rsidRDefault="00975C97" w:rsidP="00346178">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346178">
            <w:pPr>
              <w:pStyle w:val="TAL"/>
            </w:pPr>
            <w:r w:rsidRPr="007F2609">
              <w:t>Allocated resource blocks</w:t>
            </w:r>
          </w:p>
        </w:tc>
        <w:tc>
          <w:tcPr>
            <w:tcW w:w="1093" w:type="dxa"/>
            <w:vAlign w:val="center"/>
          </w:tcPr>
          <w:p w14:paraId="76E8B59C" w14:textId="77777777" w:rsidR="00975C97" w:rsidRPr="007F2609" w:rsidRDefault="00975C97" w:rsidP="00346178">
            <w:pPr>
              <w:pStyle w:val="TAC"/>
            </w:pPr>
          </w:p>
        </w:tc>
        <w:tc>
          <w:tcPr>
            <w:tcW w:w="717" w:type="dxa"/>
            <w:vAlign w:val="center"/>
          </w:tcPr>
          <w:p w14:paraId="588C07F3" w14:textId="77777777" w:rsidR="00975C97" w:rsidRPr="007F2609" w:rsidRDefault="00975C97" w:rsidP="00346178">
            <w:pPr>
              <w:pStyle w:val="TAC"/>
            </w:pPr>
            <w:r w:rsidRPr="007F2609">
              <w:t>25</w:t>
            </w:r>
          </w:p>
        </w:tc>
        <w:tc>
          <w:tcPr>
            <w:tcW w:w="717" w:type="dxa"/>
            <w:vAlign w:val="center"/>
          </w:tcPr>
          <w:p w14:paraId="0F19E3CD" w14:textId="77777777" w:rsidR="00975C97" w:rsidRPr="007F2609" w:rsidRDefault="00975C97" w:rsidP="00346178">
            <w:pPr>
              <w:pStyle w:val="TAC"/>
            </w:pPr>
            <w:r w:rsidRPr="007F2609">
              <w:t>52</w:t>
            </w:r>
          </w:p>
        </w:tc>
        <w:tc>
          <w:tcPr>
            <w:tcW w:w="717" w:type="dxa"/>
            <w:vAlign w:val="center"/>
          </w:tcPr>
          <w:p w14:paraId="6F44DFE0" w14:textId="77777777" w:rsidR="00975C97" w:rsidRPr="007F2609" w:rsidRDefault="00975C97" w:rsidP="00346178">
            <w:pPr>
              <w:pStyle w:val="TAC"/>
            </w:pPr>
            <w:r w:rsidRPr="007F2609">
              <w:t>79</w:t>
            </w:r>
          </w:p>
        </w:tc>
        <w:tc>
          <w:tcPr>
            <w:tcW w:w="717" w:type="dxa"/>
            <w:vAlign w:val="center"/>
          </w:tcPr>
          <w:p w14:paraId="404D7B40" w14:textId="77777777" w:rsidR="00975C97" w:rsidRPr="007F2609" w:rsidRDefault="00975C97" w:rsidP="00346178">
            <w:pPr>
              <w:pStyle w:val="TAC"/>
            </w:pPr>
            <w:r w:rsidRPr="007F2609">
              <w:t>106</w:t>
            </w:r>
          </w:p>
        </w:tc>
        <w:tc>
          <w:tcPr>
            <w:tcW w:w="717" w:type="dxa"/>
            <w:vAlign w:val="center"/>
          </w:tcPr>
          <w:p w14:paraId="777E2F39" w14:textId="77777777" w:rsidR="00975C97" w:rsidRPr="007F2609" w:rsidRDefault="00975C97" w:rsidP="00346178">
            <w:pPr>
              <w:pStyle w:val="TAC"/>
            </w:pPr>
            <w:r w:rsidRPr="007F2609">
              <w:t>133</w:t>
            </w:r>
          </w:p>
        </w:tc>
        <w:tc>
          <w:tcPr>
            <w:tcW w:w="717" w:type="dxa"/>
            <w:vAlign w:val="center"/>
          </w:tcPr>
          <w:p w14:paraId="3EE689E7" w14:textId="77777777" w:rsidR="00975C97" w:rsidRPr="007F2609" w:rsidRDefault="00975C97" w:rsidP="00346178">
            <w:pPr>
              <w:pStyle w:val="TAC"/>
            </w:pPr>
            <w:r w:rsidRPr="007F2609">
              <w:t>160</w:t>
            </w:r>
          </w:p>
        </w:tc>
        <w:tc>
          <w:tcPr>
            <w:tcW w:w="717" w:type="dxa"/>
            <w:vAlign w:val="center"/>
          </w:tcPr>
          <w:p w14:paraId="2D4547D9" w14:textId="77777777" w:rsidR="00975C97" w:rsidRPr="007F2609" w:rsidRDefault="00975C97" w:rsidP="00346178">
            <w:pPr>
              <w:pStyle w:val="TAC"/>
            </w:pPr>
            <w:r w:rsidRPr="007F2609">
              <w:t>216</w:t>
            </w:r>
          </w:p>
        </w:tc>
        <w:tc>
          <w:tcPr>
            <w:tcW w:w="717" w:type="dxa"/>
            <w:vAlign w:val="center"/>
          </w:tcPr>
          <w:p w14:paraId="55E21D02" w14:textId="77777777" w:rsidR="00975C97" w:rsidRPr="007F2609" w:rsidRDefault="00975C97" w:rsidP="00346178">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346178">
            <w:pPr>
              <w:pStyle w:val="TAL"/>
            </w:pPr>
            <w:r w:rsidRPr="007F2609">
              <w:t>Subcarriers per resource block</w:t>
            </w:r>
          </w:p>
        </w:tc>
        <w:tc>
          <w:tcPr>
            <w:tcW w:w="1093" w:type="dxa"/>
            <w:vAlign w:val="center"/>
          </w:tcPr>
          <w:p w14:paraId="6F8979B0" w14:textId="77777777" w:rsidR="00975C97" w:rsidRPr="007F2609" w:rsidRDefault="00975C97" w:rsidP="00346178">
            <w:pPr>
              <w:pStyle w:val="TAC"/>
            </w:pPr>
          </w:p>
        </w:tc>
        <w:tc>
          <w:tcPr>
            <w:tcW w:w="717" w:type="dxa"/>
            <w:vAlign w:val="center"/>
          </w:tcPr>
          <w:p w14:paraId="080E5AC3" w14:textId="77777777" w:rsidR="00975C97" w:rsidRPr="007F2609" w:rsidRDefault="00975C97" w:rsidP="00346178">
            <w:pPr>
              <w:pStyle w:val="TAC"/>
            </w:pPr>
            <w:r w:rsidRPr="007F2609">
              <w:t>12</w:t>
            </w:r>
          </w:p>
        </w:tc>
        <w:tc>
          <w:tcPr>
            <w:tcW w:w="717" w:type="dxa"/>
            <w:vAlign w:val="center"/>
          </w:tcPr>
          <w:p w14:paraId="29BCAE34" w14:textId="77777777" w:rsidR="00975C97" w:rsidRPr="007F2609" w:rsidRDefault="00975C97" w:rsidP="00346178">
            <w:pPr>
              <w:pStyle w:val="TAC"/>
            </w:pPr>
            <w:r w:rsidRPr="007F2609">
              <w:t>12</w:t>
            </w:r>
          </w:p>
        </w:tc>
        <w:tc>
          <w:tcPr>
            <w:tcW w:w="717" w:type="dxa"/>
            <w:vAlign w:val="center"/>
          </w:tcPr>
          <w:p w14:paraId="4673BFAE" w14:textId="77777777" w:rsidR="00975C97" w:rsidRPr="007F2609" w:rsidRDefault="00975C97" w:rsidP="00346178">
            <w:pPr>
              <w:pStyle w:val="TAC"/>
            </w:pPr>
            <w:r w:rsidRPr="007F2609">
              <w:t>12</w:t>
            </w:r>
          </w:p>
        </w:tc>
        <w:tc>
          <w:tcPr>
            <w:tcW w:w="717" w:type="dxa"/>
            <w:vAlign w:val="center"/>
          </w:tcPr>
          <w:p w14:paraId="618D584A" w14:textId="77777777" w:rsidR="00975C97" w:rsidRPr="007F2609" w:rsidRDefault="00975C97" w:rsidP="00346178">
            <w:pPr>
              <w:pStyle w:val="TAC"/>
            </w:pPr>
            <w:r w:rsidRPr="007F2609">
              <w:t>12</w:t>
            </w:r>
          </w:p>
        </w:tc>
        <w:tc>
          <w:tcPr>
            <w:tcW w:w="717" w:type="dxa"/>
            <w:vAlign w:val="center"/>
          </w:tcPr>
          <w:p w14:paraId="0681062C" w14:textId="77777777" w:rsidR="00975C97" w:rsidRPr="007F2609" w:rsidRDefault="00975C97" w:rsidP="00346178">
            <w:pPr>
              <w:pStyle w:val="TAC"/>
            </w:pPr>
            <w:r w:rsidRPr="007F2609">
              <w:t>12</w:t>
            </w:r>
          </w:p>
        </w:tc>
        <w:tc>
          <w:tcPr>
            <w:tcW w:w="717" w:type="dxa"/>
            <w:vAlign w:val="center"/>
          </w:tcPr>
          <w:p w14:paraId="1ED6800E" w14:textId="77777777" w:rsidR="00975C97" w:rsidRPr="007F2609" w:rsidRDefault="00975C97" w:rsidP="00346178">
            <w:pPr>
              <w:pStyle w:val="TAC"/>
            </w:pPr>
            <w:r w:rsidRPr="007F2609">
              <w:t>12</w:t>
            </w:r>
          </w:p>
        </w:tc>
        <w:tc>
          <w:tcPr>
            <w:tcW w:w="717" w:type="dxa"/>
            <w:vAlign w:val="center"/>
          </w:tcPr>
          <w:p w14:paraId="25FB6A29" w14:textId="77777777" w:rsidR="00975C97" w:rsidRPr="007F2609" w:rsidRDefault="00975C97" w:rsidP="00346178">
            <w:pPr>
              <w:pStyle w:val="TAC"/>
            </w:pPr>
            <w:r w:rsidRPr="007F2609">
              <w:t>12</w:t>
            </w:r>
          </w:p>
        </w:tc>
        <w:tc>
          <w:tcPr>
            <w:tcW w:w="717" w:type="dxa"/>
            <w:vAlign w:val="center"/>
          </w:tcPr>
          <w:p w14:paraId="39246EE7" w14:textId="77777777" w:rsidR="00975C97" w:rsidRPr="007F2609" w:rsidRDefault="00975C97" w:rsidP="00346178">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346178">
            <w:pPr>
              <w:pStyle w:val="TAL"/>
            </w:pPr>
            <w:r w:rsidRPr="007F2609">
              <w:t>Allocated slots per Frame</w:t>
            </w:r>
          </w:p>
        </w:tc>
        <w:tc>
          <w:tcPr>
            <w:tcW w:w="1093" w:type="dxa"/>
            <w:vAlign w:val="center"/>
          </w:tcPr>
          <w:p w14:paraId="52780F03" w14:textId="77777777" w:rsidR="00975C97" w:rsidRPr="007F2609" w:rsidRDefault="00975C97" w:rsidP="00346178">
            <w:pPr>
              <w:pStyle w:val="TAC"/>
            </w:pPr>
          </w:p>
        </w:tc>
        <w:tc>
          <w:tcPr>
            <w:tcW w:w="717" w:type="dxa"/>
            <w:vAlign w:val="center"/>
          </w:tcPr>
          <w:p w14:paraId="62E4D25C" w14:textId="77777777" w:rsidR="00975C97" w:rsidRPr="007F2609" w:rsidRDefault="00975C97" w:rsidP="00346178">
            <w:pPr>
              <w:pStyle w:val="TAC"/>
            </w:pPr>
            <w:r w:rsidRPr="007F2609">
              <w:t>8</w:t>
            </w:r>
          </w:p>
        </w:tc>
        <w:tc>
          <w:tcPr>
            <w:tcW w:w="717" w:type="dxa"/>
          </w:tcPr>
          <w:p w14:paraId="7F66FF51" w14:textId="77777777" w:rsidR="00975C97" w:rsidRPr="007F2609" w:rsidRDefault="00975C97" w:rsidP="00346178">
            <w:pPr>
              <w:pStyle w:val="TAC"/>
            </w:pPr>
            <w:r w:rsidRPr="007F2609">
              <w:t>8</w:t>
            </w:r>
          </w:p>
        </w:tc>
        <w:tc>
          <w:tcPr>
            <w:tcW w:w="717" w:type="dxa"/>
          </w:tcPr>
          <w:p w14:paraId="2D5DB5D8" w14:textId="77777777" w:rsidR="00975C97" w:rsidRPr="007F2609" w:rsidRDefault="00975C97" w:rsidP="00346178">
            <w:pPr>
              <w:pStyle w:val="TAC"/>
            </w:pPr>
            <w:r w:rsidRPr="007F2609">
              <w:t>8</w:t>
            </w:r>
          </w:p>
        </w:tc>
        <w:tc>
          <w:tcPr>
            <w:tcW w:w="717" w:type="dxa"/>
          </w:tcPr>
          <w:p w14:paraId="7F15FD33" w14:textId="77777777" w:rsidR="00975C97" w:rsidRPr="007F2609" w:rsidRDefault="00975C97" w:rsidP="00346178">
            <w:pPr>
              <w:pStyle w:val="TAC"/>
            </w:pPr>
            <w:r w:rsidRPr="007F2609">
              <w:t>8</w:t>
            </w:r>
          </w:p>
        </w:tc>
        <w:tc>
          <w:tcPr>
            <w:tcW w:w="717" w:type="dxa"/>
          </w:tcPr>
          <w:p w14:paraId="099F96A6" w14:textId="77777777" w:rsidR="00975C97" w:rsidRPr="007F2609" w:rsidRDefault="00975C97" w:rsidP="00346178">
            <w:pPr>
              <w:pStyle w:val="TAC"/>
            </w:pPr>
            <w:r w:rsidRPr="007F2609">
              <w:t>8</w:t>
            </w:r>
          </w:p>
        </w:tc>
        <w:tc>
          <w:tcPr>
            <w:tcW w:w="717" w:type="dxa"/>
          </w:tcPr>
          <w:p w14:paraId="4A63215D" w14:textId="77777777" w:rsidR="00975C97" w:rsidRPr="007F2609" w:rsidRDefault="00975C97" w:rsidP="00346178">
            <w:pPr>
              <w:pStyle w:val="TAC"/>
            </w:pPr>
            <w:r w:rsidRPr="007F2609">
              <w:t>8</w:t>
            </w:r>
          </w:p>
        </w:tc>
        <w:tc>
          <w:tcPr>
            <w:tcW w:w="717" w:type="dxa"/>
          </w:tcPr>
          <w:p w14:paraId="5803DC6D" w14:textId="77777777" w:rsidR="00975C97" w:rsidRPr="007F2609" w:rsidRDefault="00975C97" w:rsidP="00346178">
            <w:pPr>
              <w:pStyle w:val="TAC"/>
            </w:pPr>
            <w:r w:rsidRPr="007F2609">
              <w:t>8</w:t>
            </w:r>
          </w:p>
        </w:tc>
        <w:tc>
          <w:tcPr>
            <w:tcW w:w="717" w:type="dxa"/>
          </w:tcPr>
          <w:p w14:paraId="272C342A" w14:textId="77777777" w:rsidR="00975C97" w:rsidRPr="007F2609" w:rsidRDefault="00975C97" w:rsidP="00346178">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346178">
            <w:pPr>
              <w:pStyle w:val="TAL"/>
            </w:pPr>
            <w:r w:rsidRPr="007F2609">
              <w:t>MCS Index</w:t>
            </w:r>
          </w:p>
        </w:tc>
        <w:tc>
          <w:tcPr>
            <w:tcW w:w="1093" w:type="dxa"/>
            <w:vAlign w:val="center"/>
          </w:tcPr>
          <w:p w14:paraId="2D28A7B4" w14:textId="77777777" w:rsidR="00975C97" w:rsidRPr="007F2609" w:rsidRDefault="00975C97" w:rsidP="00346178">
            <w:pPr>
              <w:pStyle w:val="TAC"/>
            </w:pPr>
          </w:p>
        </w:tc>
        <w:tc>
          <w:tcPr>
            <w:tcW w:w="717" w:type="dxa"/>
            <w:vAlign w:val="center"/>
          </w:tcPr>
          <w:p w14:paraId="0BB6650F" w14:textId="77777777" w:rsidR="00975C97" w:rsidRPr="007F2609" w:rsidRDefault="00975C97" w:rsidP="00346178">
            <w:pPr>
              <w:pStyle w:val="TAC"/>
            </w:pPr>
            <w:r w:rsidRPr="007F2609">
              <w:t>4</w:t>
            </w:r>
          </w:p>
        </w:tc>
        <w:tc>
          <w:tcPr>
            <w:tcW w:w="717" w:type="dxa"/>
            <w:vAlign w:val="center"/>
          </w:tcPr>
          <w:p w14:paraId="6F4F9A8E" w14:textId="77777777" w:rsidR="00975C97" w:rsidRPr="007F2609" w:rsidRDefault="00975C97" w:rsidP="00346178">
            <w:pPr>
              <w:pStyle w:val="TAC"/>
            </w:pPr>
            <w:r w:rsidRPr="007F2609">
              <w:t>4</w:t>
            </w:r>
          </w:p>
        </w:tc>
        <w:tc>
          <w:tcPr>
            <w:tcW w:w="717" w:type="dxa"/>
            <w:vAlign w:val="center"/>
          </w:tcPr>
          <w:p w14:paraId="5BE93CEF" w14:textId="77777777" w:rsidR="00975C97" w:rsidRPr="007F2609" w:rsidRDefault="00975C97" w:rsidP="00346178">
            <w:pPr>
              <w:pStyle w:val="TAC"/>
            </w:pPr>
            <w:r w:rsidRPr="007F2609">
              <w:t>4</w:t>
            </w:r>
          </w:p>
        </w:tc>
        <w:tc>
          <w:tcPr>
            <w:tcW w:w="717" w:type="dxa"/>
            <w:vAlign w:val="center"/>
          </w:tcPr>
          <w:p w14:paraId="1DD386B3" w14:textId="77777777" w:rsidR="00975C97" w:rsidRPr="007F2609" w:rsidRDefault="00975C97" w:rsidP="00346178">
            <w:pPr>
              <w:pStyle w:val="TAC"/>
            </w:pPr>
            <w:r w:rsidRPr="007F2609">
              <w:t>4</w:t>
            </w:r>
          </w:p>
        </w:tc>
        <w:tc>
          <w:tcPr>
            <w:tcW w:w="717" w:type="dxa"/>
            <w:vAlign w:val="center"/>
          </w:tcPr>
          <w:p w14:paraId="56E34DC1" w14:textId="77777777" w:rsidR="00975C97" w:rsidRPr="007F2609" w:rsidRDefault="00975C97" w:rsidP="00346178">
            <w:pPr>
              <w:pStyle w:val="TAC"/>
            </w:pPr>
            <w:r w:rsidRPr="007F2609">
              <w:t>4</w:t>
            </w:r>
          </w:p>
        </w:tc>
        <w:tc>
          <w:tcPr>
            <w:tcW w:w="717" w:type="dxa"/>
            <w:vAlign w:val="center"/>
          </w:tcPr>
          <w:p w14:paraId="692ABEF3" w14:textId="77777777" w:rsidR="00975C97" w:rsidRPr="007F2609" w:rsidRDefault="00975C97" w:rsidP="00346178">
            <w:pPr>
              <w:pStyle w:val="TAC"/>
            </w:pPr>
            <w:r w:rsidRPr="007F2609">
              <w:t>4</w:t>
            </w:r>
          </w:p>
        </w:tc>
        <w:tc>
          <w:tcPr>
            <w:tcW w:w="717" w:type="dxa"/>
            <w:vAlign w:val="center"/>
          </w:tcPr>
          <w:p w14:paraId="27EC6850" w14:textId="77777777" w:rsidR="00975C97" w:rsidRPr="007F2609" w:rsidRDefault="00975C97" w:rsidP="00346178">
            <w:pPr>
              <w:pStyle w:val="TAC"/>
            </w:pPr>
            <w:r w:rsidRPr="007F2609">
              <w:t>4</w:t>
            </w:r>
          </w:p>
        </w:tc>
        <w:tc>
          <w:tcPr>
            <w:tcW w:w="717" w:type="dxa"/>
            <w:vAlign w:val="center"/>
          </w:tcPr>
          <w:p w14:paraId="336A9E74" w14:textId="77777777" w:rsidR="00975C97" w:rsidRPr="007F2609" w:rsidRDefault="00975C97" w:rsidP="00346178">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346178">
            <w:pPr>
              <w:pStyle w:val="TAL"/>
            </w:pPr>
            <w:r w:rsidRPr="007F2609">
              <w:t>MCS Table for TBS determination</w:t>
            </w:r>
          </w:p>
        </w:tc>
        <w:tc>
          <w:tcPr>
            <w:tcW w:w="1093" w:type="dxa"/>
            <w:vAlign w:val="center"/>
          </w:tcPr>
          <w:p w14:paraId="5C01ECE5" w14:textId="77777777" w:rsidR="00975C97" w:rsidRPr="007F2609" w:rsidRDefault="00975C97" w:rsidP="00346178">
            <w:pPr>
              <w:pStyle w:val="TAC"/>
            </w:pPr>
          </w:p>
        </w:tc>
        <w:tc>
          <w:tcPr>
            <w:tcW w:w="5736" w:type="dxa"/>
            <w:gridSpan w:val="8"/>
            <w:vAlign w:val="center"/>
          </w:tcPr>
          <w:p w14:paraId="50E9EE13" w14:textId="77777777" w:rsidR="00975C97" w:rsidRPr="007F2609" w:rsidRDefault="00975C97" w:rsidP="00346178">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346178">
            <w:pPr>
              <w:pStyle w:val="TAL"/>
            </w:pPr>
            <w:r w:rsidRPr="007F2609">
              <w:t>Modulation</w:t>
            </w:r>
          </w:p>
        </w:tc>
        <w:tc>
          <w:tcPr>
            <w:tcW w:w="1093" w:type="dxa"/>
            <w:vAlign w:val="center"/>
          </w:tcPr>
          <w:p w14:paraId="28DA71D1" w14:textId="77777777" w:rsidR="00975C97" w:rsidRPr="007F2609" w:rsidRDefault="00975C97" w:rsidP="00346178">
            <w:pPr>
              <w:pStyle w:val="TAC"/>
            </w:pPr>
          </w:p>
        </w:tc>
        <w:tc>
          <w:tcPr>
            <w:tcW w:w="717" w:type="dxa"/>
            <w:vAlign w:val="center"/>
          </w:tcPr>
          <w:p w14:paraId="5F4D38EA" w14:textId="77777777" w:rsidR="00975C97" w:rsidRPr="007F2609" w:rsidRDefault="00975C97" w:rsidP="00346178">
            <w:pPr>
              <w:pStyle w:val="TAC"/>
            </w:pPr>
            <w:r w:rsidRPr="007F2609">
              <w:t>QPSK</w:t>
            </w:r>
          </w:p>
        </w:tc>
        <w:tc>
          <w:tcPr>
            <w:tcW w:w="717" w:type="dxa"/>
            <w:vAlign w:val="center"/>
          </w:tcPr>
          <w:p w14:paraId="308D489E" w14:textId="77777777" w:rsidR="00975C97" w:rsidRPr="007F2609" w:rsidRDefault="00975C97" w:rsidP="00346178">
            <w:pPr>
              <w:pStyle w:val="TAC"/>
            </w:pPr>
            <w:r w:rsidRPr="007F2609">
              <w:t>QPSK</w:t>
            </w:r>
          </w:p>
        </w:tc>
        <w:tc>
          <w:tcPr>
            <w:tcW w:w="717" w:type="dxa"/>
            <w:vAlign w:val="center"/>
          </w:tcPr>
          <w:p w14:paraId="3727A68C" w14:textId="77777777" w:rsidR="00975C97" w:rsidRPr="007F2609" w:rsidRDefault="00975C97" w:rsidP="00346178">
            <w:pPr>
              <w:pStyle w:val="TAC"/>
            </w:pPr>
            <w:r w:rsidRPr="007F2609">
              <w:t>QPSK</w:t>
            </w:r>
          </w:p>
        </w:tc>
        <w:tc>
          <w:tcPr>
            <w:tcW w:w="717" w:type="dxa"/>
            <w:vAlign w:val="center"/>
          </w:tcPr>
          <w:p w14:paraId="072D17D6" w14:textId="77777777" w:rsidR="00975C97" w:rsidRPr="007F2609" w:rsidRDefault="00975C97" w:rsidP="00346178">
            <w:pPr>
              <w:pStyle w:val="TAC"/>
            </w:pPr>
            <w:r w:rsidRPr="007F2609">
              <w:t>QPSK</w:t>
            </w:r>
          </w:p>
        </w:tc>
        <w:tc>
          <w:tcPr>
            <w:tcW w:w="717" w:type="dxa"/>
            <w:vAlign w:val="center"/>
          </w:tcPr>
          <w:p w14:paraId="67F83173" w14:textId="77777777" w:rsidR="00975C97" w:rsidRPr="007F2609" w:rsidRDefault="00975C97" w:rsidP="00346178">
            <w:pPr>
              <w:pStyle w:val="TAC"/>
            </w:pPr>
            <w:r w:rsidRPr="007F2609">
              <w:t>QPSK</w:t>
            </w:r>
          </w:p>
        </w:tc>
        <w:tc>
          <w:tcPr>
            <w:tcW w:w="717" w:type="dxa"/>
            <w:vAlign w:val="center"/>
          </w:tcPr>
          <w:p w14:paraId="378DF845" w14:textId="77777777" w:rsidR="00975C97" w:rsidRPr="007F2609" w:rsidRDefault="00975C97" w:rsidP="00346178">
            <w:pPr>
              <w:pStyle w:val="TAC"/>
            </w:pPr>
            <w:r w:rsidRPr="007F2609">
              <w:t>QPSK</w:t>
            </w:r>
          </w:p>
        </w:tc>
        <w:tc>
          <w:tcPr>
            <w:tcW w:w="717" w:type="dxa"/>
            <w:vAlign w:val="center"/>
          </w:tcPr>
          <w:p w14:paraId="5C7A53B2" w14:textId="77777777" w:rsidR="00975C97" w:rsidRPr="007F2609" w:rsidRDefault="00975C97" w:rsidP="00346178">
            <w:pPr>
              <w:pStyle w:val="TAC"/>
            </w:pPr>
            <w:r w:rsidRPr="007F2609">
              <w:t>QPSK</w:t>
            </w:r>
          </w:p>
        </w:tc>
        <w:tc>
          <w:tcPr>
            <w:tcW w:w="717" w:type="dxa"/>
            <w:vAlign w:val="center"/>
          </w:tcPr>
          <w:p w14:paraId="5BE9AB54" w14:textId="77777777" w:rsidR="00975C97" w:rsidRPr="007F2609" w:rsidRDefault="00975C97" w:rsidP="00346178">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346178">
            <w:pPr>
              <w:pStyle w:val="TAL"/>
            </w:pPr>
            <w:r w:rsidRPr="007F2609">
              <w:t>Target Coding Rate</w:t>
            </w:r>
          </w:p>
        </w:tc>
        <w:tc>
          <w:tcPr>
            <w:tcW w:w="1093" w:type="dxa"/>
            <w:vAlign w:val="center"/>
          </w:tcPr>
          <w:p w14:paraId="5EF8513D" w14:textId="77777777" w:rsidR="00975C97" w:rsidRPr="007F2609" w:rsidRDefault="00975C97" w:rsidP="00346178">
            <w:pPr>
              <w:pStyle w:val="TAC"/>
            </w:pPr>
          </w:p>
        </w:tc>
        <w:tc>
          <w:tcPr>
            <w:tcW w:w="717" w:type="dxa"/>
            <w:vAlign w:val="center"/>
          </w:tcPr>
          <w:p w14:paraId="77517663" w14:textId="77777777" w:rsidR="00975C97" w:rsidRPr="007F2609" w:rsidRDefault="00975C97" w:rsidP="00346178">
            <w:pPr>
              <w:pStyle w:val="TAC"/>
            </w:pPr>
            <w:r w:rsidRPr="007F2609">
              <w:t>1/3</w:t>
            </w:r>
          </w:p>
        </w:tc>
        <w:tc>
          <w:tcPr>
            <w:tcW w:w="717" w:type="dxa"/>
            <w:vAlign w:val="center"/>
          </w:tcPr>
          <w:p w14:paraId="0B379D05" w14:textId="77777777" w:rsidR="00975C97" w:rsidRPr="007F2609" w:rsidRDefault="00975C97" w:rsidP="00346178">
            <w:pPr>
              <w:pStyle w:val="TAC"/>
            </w:pPr>
            <w:r w:rsidRPr="007F2609">
              <w:t>1/3</w:t>
            </w:r>
          </w:p>
        </w:tc>
        <w:tc>
          <w:tcPr>
            <w:tcW w:w="717" w:type="dxa"/>
            <w:vAlign w:val="center"/>
          </w:tcPr>
          <w:p w14:paraId="6F8F6F67" w14:textId="77777777" w:rsidR="00975C97" w:rsidRPr="007F2609" w:rsidRDefault="00975C97" w:rsidP="00346178">
            <w:pPr>
              <w:pStyle w:val="TAC"/>
            </w:pPr>
            <w:r w:rsidRPr="007F2609">
              <w:t>1/3</w:t>
            </w:r>
          </w:p>
        </w:tc>
        <w:tc>
          <w:tcPr>
            <w:tcW w:w="717" w:type="dxa"/>
            <w:vAlign w:val="center"/>
          </w:tcPr>
          <w:p w14:paraId="6CB1B129" w14:textId="77777777" w:rsidR="00975C97" w:rsidRPr="007F2609" w:rsidRDefault="00975C97" w:rsidP="00346178">
            <w:pPr>
              <w:pStyle w:val="TAC"/>
            </w:pPr>
            <w:r w:rsidRPr="007F2609">
              <w:t>1/3</w:t>
            </w:r>
          </w:p>
        </w:tc>
        <w:tc>
          <w:tcPr>
            <w:tcW w:w="717" w:type="dxa"/>
            <w:vAlign w:val="center"/>
          </w:tcPr>
          <w:p w14:paraId="77E65DB7" w14:textId="77777777" w:rsidR="00975C97" w:rsidRPr="007F2609" w:rsidRDefault="00975C97" w:rsidP="00346178">
            <w:pPr>
              <w:pStyle w:val="TAC"/>
            </w:pPr>
            <w:r w:rsidRPr="007F2609">
              <w:t>1/3</w:t>
            </w:r>
          </w:p>
        </w:tc>
        <w:tc>
          <w:tcPr>
            <w:tcW w:w="717" w:type="dxa"/>
            <w:vAlign w:val="center"/>
          </w:tcPr>
          <w:p w14:paraId="5BA61E01" w14:textId="77777777" w:rsidR="00975C97" w:rsidRPr="007F2609" w:rsidRDefault="00975C97" w:rsidP="00346178">
            <w:pPr>
              <w:pStyle w:val="TAC"/>
            </w:pPr>
            <w:r w:rsidRPr="007F2609">
              <w:t>1/3</w:t>
            </w:r>
          </w:p>
        </w:tc>
        <w:tc>
          <w:tcPr>
            <w:tcW w:w="717" w:type="dxa"/>
            <w:vAlign w:val="center"/>
          </w:tcPr>
          <w:p w14:paraId="0ED9F531" w14:textId="77777777" w:rsidR="00975C97" w:rsidRPr="007F2609" w:rsidRDefault="00975C97" w:rsidP="00346178">
            <w:pPr>
              <w:pStyle w:val="TAC"/>
            </w:pPr>
            <w:r w:rsidRPr="007F2609">
              <w:t>1/3</w:t>
            </w:r>
          </w:p>
        </w:tc>
        <w:tc>
          <w:tcPr>
            <w:tcW w:w="717" w:type="dxa"/>
            <w:vAlign w:val="center"/>
          </w:tcPr>
          <w:p w14:paraId="5AA010B2" w14:textId="77777777" w:rsidR="00975C97" w:rsidRPr="007F2609" w:rsidRDefault="00975C97" w:rsidP="00346178">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346178">
            <w:pPr>
              <w:pStyle w:val="TAL"/>
            </w:pPr>
            <w:r w:rsidRPr="007F2609">
              <w:t>Maximum number of HARQ transmissions</w:t>
            </w:r>
          </w:p>
        </w:tc>
        <w:tc>
          <w:tcPr>
            <w:tcW w:w="1093" w:type="dxa"/>
            <w:vAlign w:val="center"/>
          </w:tcPr>
          <w:p w14:paraId="5A006CF3" w14:textId="77777777" w:rsidR="00975C97" w:rsidRPr="007F2609" w:rsidRDefault="00975C97" w:rsidP="00346178">
            <w:pPr>
              <w:pStyle w:val="TAC"/>
            </w:pPr>
          </w:p>
        </w:tc>
        <w:tc>
          <w:tcPr>
            <w:tcW w:w="717" w:type="dxa"/>
            <w:vAlign w:val="center"/>
          </w:tcPr>
          <w:p w14:paraId="5D60886F" w14:textId="77777777" w:rsidR="00975C97" w:rsidRPr="007F2609" w:rsidRDefault="00975C97" w:rsidP="00346178">
            <w:pPr>
              <w:pStyle w:val="TAC"/>
            </w:pPr>
            <w:r w:rsidRPr="007F2609">
              <w:t>1</w:t>
            </w:r>
          </w:p>
        </w:tc>
        <w:tc>
          <w:tcPr>
            <w:tcW w:w="717" w:type="dxa"/>
            <w:vAlign w:val="center"/>
          </w:tcPr>
          <w:p w14:paraId="5B5EE237" w14:textId="77777777" w:rsidR="00975C97" w:rsidRPr="007F2609" w:rsidRDefault="00975C97" w:rsidP="00346178">
            <w:pPr>
              <w:pStyle w:val="TAC"/>
            </w:pPr>
            <w:r w:rsidRPr="007F2609">
              <w:t>1</w:t>
            </w:r>
          </w:p>
        </w:tc>
        <w:tc>
          <w:tcPr>
            <w:tcW w:w="717" w:type="dxa"/>
            <w:vAlign w:val="center"/>
          </w:tcPr>
          <w:p w14:paraId="6219344A" w14:textId="77777777" w:rsidR="00975C97" w:rsidRPr="007F2609" w:rsidRDefault="00975C97" w:rsidP="00346178">
            <w:pPr>
              <w:pStyle w:val="TAC"/>
            </w:pPr>
            <w:r w:rsidRPr="007F2609">
              <w:t>1</w:t>
            </w:r>
          </w:p>
        </w:tc>
        <w:tc>
          <w:tcPr>
            <w:tcW w:w="717" w:type="dxa"/>
            <w:vAlign w:val="center"/>
          </w:tcPr>
          <w:p w14:paraId="7BF7F2B1" w14:textId="77777777" w:rsidR="00975C97" w:rsidRPr="007F2609" w:rsidRDefault="00975C97" w:rsidP="00346178">
            <w:pPr>
              <w:pStyle w:val="TAC"/>
            </w:pPr>
            <w:r w:rsidRPr="007F2609">
              <w:t>1</w:t>
            </w:r>
          </w:p>
        </w:tc>
        <w:tc>
          <w:tcPr>
            <w:tcW w:w="717" w:type="dxa"/>
            <w:vAlign w:val="center"/>
          </w:tcPr>
          <w:p w14:paraId="72265B25" w14:textId="77777777" w:rsidR="00975C97" w:rsidRPr="007F2609" w:rsidRDefault="00975C97" w:rsidP="00346178">
            <w:pPr>
              <w:pStyle w:val="TAC"/>
            </w:pPr>
            <w:r w:rsidRPr="007F2609">
              <w:t>1</w:t>
            </w:r>
          </w:p>
        </w:tc>
        <w:tc>
          <w:tcPr>
            <w:tcW w:w="717" w:type="dxa"/>
            <w:vAlign w:val="center"/>
          </w:tcPr>
          <w:p w14:paraId="44839B8B" w14:textId="77777777" w:rsidR="00975C97" w:rsidRPr="007F2609" w:rsidRDefault="00975C97" w:rsidP="00346178">
            <w:pPr>
              <w:pStyle w:val="TAC"/>
            </w:pPr>
            <w:r w:rsidRPr="007F2609">
              <w:t>1</w:t>
            </w:r>
          </w:p>
        </w:tc>
        <w:tc>
          <w:tcPr>
            <w:tcW w:w="717" w:type="dxa"/>
            <w:vAlign w:val="center"/>
          </w:tcPr>
          <w:p w14:paraId="07F2FC24" w14:textId="77777777" w:rsidR="00975C97" w:rsidRPr="007F2609" w:rsidRDefault="00975C97" w:rsidP="00346178">
            <w:pPr>
              <w:pStyle w:val="TAC"/>
            </w:pPr>
            <w:r w:rsidRPr="007F2609">
              <w:t>1</w:t>
            </w:r>
          </w:p>
        </w:tc>
        <w:tc>
          <w:tcPr>
            <w:tcW w:w="717" w:type="dxa"/>
            <w:vAlign w:val="center"/>
          </w:tcPr>
          <w:p w14:paraId="0FBF9FFD" w14:textId="77777777" w:rsidR="00975C97" w:rsidRPr="007F2609" w:rsidRDefault="00975C97" w:rsidP="00346178">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346178">
            <w:pPr>
              <w:pStyle w:val="TAL"/>
            </w:pPr>
            <w:r w:rsidRPr="007F2609">
              <w:t>Information Bit Payload per Slot</w:t>
            </w:r>
          </w:p>
        </w:tc>
        <w:tc>
          <w:tcPr>
            <w:tcW w:w="1093" w:type="dxa"/>
            <w:vAlign w:val="center"/>
          </w:tcPr>
          <w:p w14:paraId="5D554601" w14:textId="77777777" w:rsidR="00975C97" w:rsidRPr="007F2609" w:rsidRDefault="00975C97" w:rsidP="00346178">
            <w:pPr>
              <w:pStyle w:val="TAC"/>
            </w:pPr>
          </w:p>
        </w:tc>
        <w:tc>
          <w:tcPr>
            <w:tcW w:w="717" w:type="dxa"/>
            <w:vAlign w:val="center"/>
          </w:tcPr>
          <w:p w14:paraId="2B6B7732" w14:textId="77777777" w:rsidR="00975C97" w:rsidRPr="007F2609" w:rsidRDefault="00975C97" w:rsidP="00346178">
            <w:pPr>
              <w:pStyle w:val="TAC"/>
            </w:pPr>
          </w:p>
        </w:tc>
        <w:tc>
          <w:tcPr>
            <w:tcW w:w="717" w:type="dxa"/>
            <w:vAlign w:val="center"/>
          </w:tcPr>
          <w:p w14:paraId="54C8830B" w14:textId="77777777" w:rsidR="00975C97" w:rsidRPr="007F2609" w:rsidRDefault="00975C97" w:rsidP="00346178">
            <w:pPr>
              <w:pStyle w:val="TAC"/>
            </w:pPr>
          </w:p>
        </w:tc>
        <w:tc>
          <w:tcPr>
            <w:tcW w:w="717" w:type="dxa"/>
            <w:vAlign w:val="center"/>
          </w:tcPr>
          <w:p w14:paraId="2B581A95" w14:textId="77777777" w:rsidR="00975C97" w:rsidRPr="007F2609" w:rsidRDefault="00975C97" w:rsidP="00346178">
            <w:pPr>
              <w:pStyle w:val="TAC"/>
            </w:pPr>
          </w:p>
        </w:tc>
        <w:tc>
          <w:tcPr>
            <w:tcW w:w="717" w:type="dxa"/>
            <w:vAlign w:val="center"/>
          </w:tcPr>
          <w:p w14:paraId="6E009AF2" w14:textId="77777777" w:rsidR="00975C97" w:rsidRPr="007F2609" w:rsidRDefault="00975C97" w:rsidP="00346178">
            <w:pPr>
              <w:pStyle w:val="TAC"/>
            </w:pPr>
          </w:p>
        </w:tc>
        <w:tc>
          <w:tcPr>
            <w:tcW w:w="717" w:type="dxa"/>
            <w:vAlign w:val="center"/>
          </w:tcPr>
          <w:p w14:paraId="2845276F" w14:textId="77777777" w:rsidR="00975C97" w:rsidRPr="007F2609" w:rsidRDefault="00975C97" w:rsidP="00346178">
            <w:pPr>
              <w:pStyle w:val="TAC"/>
            </w:pPr>
          </w:p>
        </w:tc>
        <w:tc>
          <w:tcPr>
            <w:tcW w:w="717" w:type="dxa"/>
            <w:vAlign w:val="center"/>
          </w:tcPr>
          <w:p w14:paraId="000687FF" w14:textId="77777777" w:rsidR="00975C97" w:rsidRPr="007F2609" w:rsidRDefault="00975C97" w:rsidP="00346178">
            <w:pPr>
              <w:pStyle w:val="TAC"/>
            </w:pPr>
          </w:p>
        </w:tc>
        <w:tc>
          <w:tcPr>
            <w:tcW w:w="717" w:type="dxa"/>
            <w:vAlign w:val="center"/>
          </w:tcPr>
          <w:p w14:paraId="159BFDBB" w14:textId="77777777" w:rsidR="00975C97" w:rsidRPr="007F2609" w:rsidRDefault="00975C97" w:rsidP="00346178">
            <w:pPr>
              <w:pStyle w:val="TAC"/>
            </w:pPr>
          </w:p>
        </w:tc>
        <w:tc>
          <w:tcPr>
            <w:tcW w:w="717" w:type="dxa"/>
            <w:vAlign w:val="center"/>
          </w:tcPr>
          <w:p w14:paraId="1C61BC57" w14:textId="77777777" w:rsidR="00975C97" w:rsidRPr="007F2609" w:rsidRDefault="00975C97" w:rsidP="00346178">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346178">
            <w:pPr>
              <w:pStyle w:val="TAL"/>
            </w:pPr>
            <w:r w:rsidRPr="007F2609">
              <w:t xml:space="preserve">  For Slots 0,1</w:t>
            </w:r>
          </w:p>
        </w:tc>
        <w:tc>
          <w:tcPr>
            <w:tcW w:w="1093" w:type="dxa"/>
            <w:vAlign w:val="center"/>
          </w:tcPr>
          <w:p w14:paraId="6A470069" w14:textId="77777777" w:rsidR="00975C97" w:rsidRPr="007F2609" w:rsidRDefault="00975C97" w:rsidP="00346178">
            <w:pPr>
              <w:pStyle w:val="TAC"/>
            </w:pPr>
            <w:r w:rsidRPr="007F2609">
              <w:t>Bits</w:t>
            </w:r>
          </w:p>
        </w:tc>
        <w:tc>
          <w:tcPr>
            <w:tcW w:w="717" w:type="dxa"/>
            <w:vAlign w:val="center"/>
          </w:tcPr>
          <w:p w14:paraId="40E7B9A6" w14:textId="77777777" w:rsidR="00975C97" w:rsidRPr="007F2609" w:rsidRDefault="00975C97" w:rsidP="00346178">
            <w:pPr>
              <w:pStyle w:val="TAC"/>
            </w:pPr>
            <w:r w:rsidRPr="007F2609">
              <w:t>N/A</w:t>
            </w:r>
          </w:p>
        </w:tc>
        <w:tc>
          <w:tcPr>
            <w:tcW w:w="717" w:type="dxa"/>
            <w:vAlign w:val="center"/>
          </w:tcPr>
          <w:p w14:paraId="14C9F8AA" w14:textId="77777777" w:rsidR="00975C97" w:rsidRPr="007F2609" w:rsidRDefault="00975C97" w:rsidP="00346178">
            <w:pPr>
              <w:pStyle w:val="TAC"/>
            </w:pPr>
            <w:r w:rsidRPr="007F2609">
              <w:t>N/A</w:t>
            </w:r>
          </w:p>
        </w:tc>
        <w:tc>
          <w:tcPr>
            <w:tcW w:w="717" w:type="dxa"/>
            <w:vAlign w:val="center"/>
          </w:tcPr>
          <w:p w14:paraId="23553FB1" w14:textId="77777777" w:rsidR="00975C97" w:rsidRPr="007F2609" w:rsidRDefault="00975C97" w:rsidP="00346178">
            <w:pPr>
              <w:pStyle w:val="TAC"/>
            </w:pPr>
            <w:r w:rsidRPr="007F2609">
              <w:t>N/A</w:t>
            </w:r>
          </w:p>
        </w:tc>
        <w:tc>
          <w:tcPr>
            <w:tcW w:w="717" w:type="dxa"/>
            <w:vAlign w:val="center"/>
          </w:tcPr>
          <w:p w14:paraId="18792A0B" w14:textId="77777777" w:rsidR="00975C97" w:rsidRPr="007F2609" w:rsidRDefault="00975C97" w:rsidP="00346178">
            <w:pPr>
              <w:pStyle w:val="TAC"/>
            </w:pPr>
            <w:r w:rsidRPr="007F2609">
              <w:t>N/A</w:t>
            </w:r>
          </w:p>
        </w:tc>
        <w:tc>
          <w:tcPr>
            <w:tcW w:w="717" w:type="dxa"/>
            <w:vAlign w:val="center"/>
          </w:tcPr>
          <w:p w14:paraId="7B4E9912" w14:textId="77777777" w:rsidR="00975C97" w:rsidRPr="007F2609" w:rsidRDefault="00975C97" w:rsidP="00346178">
            <w:pPr>
              <w:pStyle w:val="TAC"/>
            </w:pPr>
            <w:r w:rsidRPr="007F2609">
              <w:t>N/A</w:t>
            </w:r>
          </w:p>
        </w:tc>
        <w:tc>
          <w:tcPr>
            <w:tcW w:w="717" w:type="dxa"/>
            <w:vAlign w:val="center"/>
          </w:tcPr>
          <w:p w14:paraId="115346C5" w14:textId="77777777" w:rsidR="00975C97" w:rsidRPr="007F2609" w:rsidRDefault="00975C97" w:rsidP="00346178">
            <w:pPr>
              <w:pStyle w:val="TAC"/>
            </w:pPr>
            <w:r w:rsidRPr="007F2609">
              <w:t>N/A</w:t>
            </w:r>
          </w:p>
        </w:tc>
        <w:tc>
          <w:tcPr>
            <w:tcW w:w="717" w:type="dxa"/>
            <w:vAlign w:val="center"/>
          </w:tcPr>
          <w:p w14:paraId="42CEB787" w14:textId="77777777" w:rsidR="00975C97" w:rsidRPr="007F2609" w:rsidRDefault="00975C97" w:rsidP="00346178">
            <w:pPr>
              <w:pStyle w:val="TAC"/>
            </w:pPr>
            <w:r w:rsidRPr="007F2609">
              <w:t>N/A</w:t>
            </w:r>
          </w:p>
        </w:tc>
        <w:tc>
          <w:tcPr>
            <w:tcW w:w="717" w:type="dxa"/>
            <w:vAlign w:val="center"/>
          </w:tcPr>
          <w:p w14:paraId="0F638638" w14:textId="77777777" w:rsidR="00975C97" w:rsidRPr="007F2609" w:rsidRDefault="00975C97" w:rsidP="00346178">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346178">
            <w:pPr>
              <w:pStyle w:val="TAL"/>
            </w:pPr>
            <w:r w:rsidRPr="007F2609">
              <w:t xml:space="preserve">  For Slots 2,3,4,5,6,7,8,9</w:t>
            </w:r>
          </w:p>
        </w:tc>
        <w:tc>
          <w:tcPr>
            <w:tcW w:w="1093" w:type="dxa"/>
            <w:vAlign w:val="center"/>
          </w:tcPr>
          <w:p w14:paraId="715930DB" w14:textId="77777777" w:rsidR="00975C97" w:rsidRPr="007F2609" w:rsidRDefault="00975C97" w:rsidP="00346178">
            <w:pPr>
              <w:pStyle w:val="TAC"/>
            </w:pPr>
            <w:r w:rsidRPr="007F2609">
              <w:t>Bits</w:t>
            </w:r>
          </w:p>
        </w:tc>
        <w:tc>
          <w:tcPr>
            <w:tcW w:w="717" w:type="dxa"/>
            <w:vAlign w:val="center"/>
          </w:tcPr>
          <w:p w14:paraId="05B42D9C" w14:textId="77777777" w:rsidR="00975C97" w:rsidRPr="007F2609" w:rsidRDefault="00975C97" w:rsidP="00346178">
            <w:pPr>
              <w:pStyle w:val="TAC"/>
            </w:pPr>
            <w:r w:rsidRPr="007F2609">
              <w:t>1672</w:t>
            </w:r>
          </w:p>
        </w:tc>
        <w:tc>
          <w:tcPr>
            <w:tcW w:w="717" w:type="dxa"/>
            <w:vAlign w:val="center"/>
          </w:tcPr>
          <w:p w14:paraId="6C466A73" w14:textId="77777777" w:rsidR="00975C97" w:rsidRPr="007F2609" w:rsidRDefault="00975C97" w:rsidP="00346178">
            <w:pPr>
              <w:pStyle w:val="TAC"/>
            </w:pPr>
            <w:r w:rsidRPr="007F2609">
              <w:t>3368</w:t>
            </w:r>
          </w:p>
        </w:tc>
        <w:tc>
          <w:tcPr>
            <w:tcW w:w="717" w:type="dxa"/>
            <w:vAlign w:val="center"/>
          </w:tcPr>
          <w:p w14:paraId="646EA121" w14:textId="77777777" w:rsidR="00975C97" w:rsidRPr="007F2609" w:rsidRDefault="00975C97" w:rsidP="00346178">
            <w:pPr>
              <w:pStyle w:val="TAC"/>
            </w:pPr>
            <w:r w:rsidRPr="007F2609">
              <w:t>5120</w:t>
            </w:r>
          </w:p>
        </w:tc>
        <w:tc>
          <w:tcPr>
            <w:tcW w:w="717" w:type="dxa"/>
            <w:vAlign w:val="center"/>
          </w:tcPr>
          <w:p w14:paraId="032869CD" w14:textId="77777777" w:rsidR="00975C97" w:rsidRPr="007F2609" w:rsidRDefault="00975C97" w:rsidP="00346178">
            <w:pPr>
              <w:pStyle w:val="TAC"/>
            </w:pPr>
            <w:r w:rsidRPr="007F2609">
              <w:t>6912</w:t>
            </w:r>
          </w:p>
        </w:tc>
        <w:tc>
          <w:tcPr>
            <w:tcW w:w="717" w:type="dxa"/>
            <w:vAlign w:val="center"/>
          </w:tcPr>
          <w:p w14:paraId="406F85C9" w14:textId="77777777" w:rsidR="00975C97" w:rsidRPr="007F2609" w:rsidRDefault="00975C97" w:rsidP="00346178">
            <w:pPr>
              <w:pStyle w:val="TAC"/>
            </w:pPr>
            <w:r w:rsidRPr="007F2609">
              <w:t>8712</w:t>
            </w:r>
          </w:p>
        </w:tc>
        <w:tc>
          <w:tcPr>
            <w:tcW w:w="717" w:type="dxa"/>
            <w:vAlign w:val="center"/>
          </w:tcPr>
          <w:p w14:paraId="116C3F39" w14:textId="77777777" w:rsidR="00975C97" w:rsidRPr="007F2609" w:rsidRDefault="00975C97" w:rsidP="00346178">
            <w:pPr>
              <w:pStyle w:val="TAC"/>
            </w:pPr>
            <w:r w:rsidRPr="007F2609">
              <w:t>10504</w:t>
            </w:r>
          </w:p>
        </w:tc>
        <w:tc>
          <w:tcPr>
            <w:tcW w:w="717" w:type="dxa"/>
            <w:vAlign w:val="center"/>
          </w:tcPr>
          <w:p w14:paraId="00C237F7" w14:textId="77777777" w:rsidR="00975C97" w:rsidRPr="007F2609" w:rsidRDefault="00975C97" w:rsidP="00346178">
            <w:pPr>
              <w:pStyle w:val="TAC"/>
            </w:pPr>
            <w:r w:rsidRPr="007F2609">
              <w:t>14088</w:t>
            </w:r>
          </w:p>
        </w:tc>
        <w:tc>
          <w:tcPr>
            <w:tcW w:w="717" w:type="dxa"/>
            <w:vAlign w:val="center"/>
          </w:tcPr>
          <w:p w14:paraId="35E9B26F" w14:textId="77777777" w:rsidR="00975C97" w:rsidRPr="007F2609" w:rsidRDefault="00975C97" w:rsidP="00346178">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346178">
            <w:pPr>
              <w:pStyle w:val="TAL"/>
            </w:pPr>
            <w:r w:rsidRPr="007F2609">
              <w:t>Transport block CRC</w:t>
            </w:r>
          </w:p>
        </w:tc>
        <w:tc>
          <w:tcPr>
            <w:tcW w:w="1093" w:type="dxa"/>
            <w:vAlign w:val="center"/>
          </w:tcPr>
          <w:p w14:paraId="6042DB75" w14:textId="77777777" w:rsidR="00975C97" w:rsidRPr="007F2609" w:rsidRDefault="00975C97" w:rsidP="00346178">
            <w:pPr>
              <w:pStyle w:val="TAC"/>
            </w:pPr>
            <w:r w:rsidRPr="007F2609">
              <w:t>Bits</w:t>
            </w:r>
          </w:p>
        </w:tc>
        <w:tc>
          <w:tcPr>
            <w:tcW w:w="717" w:type="dxa"/>
            <w:vAlign w:val="center"/>
          </w:tcPr>
          <w:p w14:paraId="7FE9EE58" w14:textId="77777777" w:rsidR="00975C97" w:rsidRPr="007F2609" w:rsidRDefault="00975C97" w:rsidP="00346178">
            <w:pPr>
              <w:pStyle w:val="TAC"/>
            </w:pPr>
            <w:r w:rsidRPr="007F2609">
              <w:t>16</w:t>
            </w:r>
          </w:p>
        </w:tc>
        <w:tc>
          <w:tcPr>
            <w:tcW w:w="717" w:type="dxa"/>
            <w:vAlign w:val="center"/>
          </w:tcPr>
          <w:p w14:paraId="4C6993D0" w14:textId="77777777" w:rsidR="00975C97" w:rsidRPr="007F2609" w:rsidRDefault="00975C97" w:rsidP="00346178">
            <w:pPr>
              <w:pStyle w:val="TAC"/>
            </w:pPr>
            <w:r w:rsidRPr="007F2609">
              <w:t>16</w:t>
            </w:r>
          </w:p>
        </w:tc>
        <w:tc>
          <w:tcPr>
            <w:tcW w:w="717" w:type="dxa"/>
            <w:vAlign w:val="center"/>
          </w:tcPr>
          <w:p w14:paraId="0958777F" w14:textId="77777777" w:rsidR="00975C97" w:rsidRPr="007F2609" w:rsidRDefault="00975C97" w:rsidP="00346178">
            <w:pPr>
              <w:pStyle w:val="TAC"/>
            </w:pPr>
            <w:r w:rsidRPr="007F2609">
              <w:t>24</w:t>
            </w:r>
          </w:p>
        </w:tc>
        <w:tc>
          <w:tcPr>
            <w:tcW w:w="717" w:type="dxa"/>
            <w:vAlign w:val="center"/>
          </w:tcPr>
          <w:p w14:paraId="21ECE9F4" w14:textId="77777777" w:rsidR="00975C97" w:rsidRPr="007F2609" w:rsidRDefault="00975C97" w:rsidP="00346178">
            <w:pPr>
              <w:pStyle w:val="TAC"/>
            </w:pPr>
            <w:r w:rsidRPr="007F2609">
              <w:t>24</w:t>
            </w:r>
          </w:p>
        </w:tc>
        <w:tc>
          <w:tcPr>
            <w:tcW w:w="717" w:type="dxa"/>
            <w:vAlign w:val="center"/>
          </w:tcPr>
          <w:p w14:paraId="18D7EC91" w14:textId="77777777" w:rsidR="00975C97" w:rsidRPr="007F2609" w:rsidRDefault="00975C97" w:rsidP="00346178">
            <w:pPr>
              <w:pStyle w:val="TAC"/>
            </w:pPr>
            <w:r w:rsidRPr="007F2609">
              <w:t>24</w:t>
            </w:r>
          </w:p>
        </w:tc>
        <w:tc>
          <w:tcPr>
            <w:tcW w:w="717" w:type="dxa"/>
            <w:vAlign w:val="center"/>
          </w:tcPr>
          <w:p w14:paraId="2E9B2F9F" w14:textId="77777777" w:rsidR="00975C97" w:rsidRPr="007F2609" w:rsidRDefault="00975C97" w:rsidP="00346178">
            <w:pPr>
              <w:pStyle w:val="TAC"/>
            </w:pPr>
            <w:r w:rsidRPr="007F2609">
              <w:t>24</w:t>
            </w:r>
          </w:p>
        </w:tc>
        <w:tc>
          <w:tcPr>
            <w:tcW w:w="717" w:type="dxa"/>
            <w:vAlign w:val="center"/>
          </w:tcPr>
          <w:p w14:paraId="127EC267" w14:textId="77777777" w:rsidR="00975C97" w:rsidRPr="007F2609" w:rsidRDefault="00975C97" w:rsidP="00346178">
            <w:pPr>
              <w:pStyle w:val="TAC"/>
            </w:pPr>
            <w:r w:rsidRPr="007F2609">
              <w:t>24</w:t>
            </w:r>
          </w:p>
        </w:tc>
        <w:tc>
          <w:tcPr>
            <w:tcW w:w="717" w:type="dxa"/>
            <w:vAlign w:val="center"/>
          </w:tcPr>
          <w:p w14:paraId="23F4A284" w14:textId="77777777" w:rsidR="00975C97" w:rsidRPr="007F2609" w:rsidRDefault="00975C97" w:rsidP="00346178">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346178">
            <w:pPr>
              <w:pStyle w:val="TAL"/>
            </w:pPr>
            <w:r w:rsidRPr="007F2609">
              <w:t>LDPC base graph</w:t>
            </w:r>
          </w:p>
        </w:tc>
        <w:tc>
          <w:tcPr>
            <w:tcW w:w="1093" w:type="dxa"/>
            <w:vAlign w:val="center"/>
          </w:tcPr>
          <w:p w14:paraId="28A1B348" w14:textId="77777777" w:rsidR="00975C97" w:rsidRPr="007F2609" w:rsidRDefault="00975C97" w:rsidP="00346178">
            <w:pPr>
              <w:pStyle w:val="TAC"/>
            </w:pPr>
          </w:p>
        </w:tc>
        <w:tc>
          <w:tcPr>
            <w:tcW w:w="717" w:type="dxa"/>
            <w:vAlign w:val="center"/>
          </w:tcPr>
          <w:p w14:paraId="5E67A167" w14:textId="77777777" w:rsidR="00975C97" w:rsidRPr="007F2609" w:rsidRDefault="00975C97" w:rsidP="00346178">
            <w:pPr>
              <w:pStyle w:val="TAC"/>
            </w:pPr>
            <w:r w:rsidRPr="007F2609">
              <w:t>2</w:t>
            </w:r>
          </w:p>
        </w:tc>
        <w:tc>
          <w:tcPr>
            <w:tcW w:w="717" w:type="dxa"/>
            <w:vAlign w:val="center"/>
          </w:tcPr>
          <w:p w14:paraId="48A7DADD" w14:textId="77777777" w:rsidR="00975C97" w:rsidRPr="007F2609" w:rsidRDefault="00975C97" w:rsidP="00346178">
            <w:pPr>
              <w:pStyle w:val="TAC"/>
            </w:pPr>
            <w:r w:rsidRPr="007F2609">
              <w:t>2</w:t>
            </w:r>
          </w:p>
        </w:tc>
        <w:tc>
          <w:tcPr>
            <w:tcW w:w="717" w:type="dxa"/>
            <w:vAlign w:val="center"/>
          </w:tcPr>
          <w:p w14:paraId="6A842015" w14:textId="77777777" w:rsidR="00975C97" w:rsidRPr="007F2609" w:rsidRDefault="00975C97" w:rsidP="00346178">
            <w:pPr>
              <w:pStyle w:val="TAC"/>
            </w:pPr>
            <w:r w:rsidRPr="007F2609">
              <w:t>1</w:t>
            </w:r>
          </w:p>
        </w:tc>
        <w:tc>
          <w:tcPr>
            <w:tcW w:w="717" w:type="dxa"/>
            <w:vAlign w:val="center"/>
          </w:tcPr>
          <w:p w14:paraId="69CFB0A0" w14:textId="77777777" w:rsidR="00975C97" w:rsidRPr="007F2609" w:rsidRDefault="00975C97" w:rsidP="00346178">
            <w:pPr>
              <w:pStyle w:val="TAC"/>
            </w:pPr>
            <w:r w:rsidRPr="007F2609">
              <w:t>1</w:t>
            </w:r>
          </w:p>
        </w:tc>
        <w:tc>
          <w:tcPr>
            <w:tcW w:w="717" w:type="dxa"/>
            <w:vAlign w:val="center"/>
          </w:tcPr>
          <w:p w14:paraId="5FB7D2A6" w14:textId="77777777" w:rsidR="00975C97" w:rsidRPr="007F2609" w:rsidRDefault="00975C97" w:rsidP="00346178">
            <w:pPr>
              <w:pStyle w:val="TAC"/>
            </w:pPr>
            <w:r w:rsidRPr="007F2609">
              <w:t>1</w:t>
            </w:r>
          </w:p>
        </w:tc>
        <w:tc>
          <w:tcPr>
            <w:tcW w:w="717" w:type="dxa"/>
            <w:vAlign w:val="center"/>
          </w:tcPr>
          <w:p w14:paraId="2A19130E" w14:textId="77777777" w:rsidR="00975C97" w:rsidRPr="007F2609" w:rsidRDefault="00975C97" w:rsidP="00346178">
            <w:pPr>
              <w:pStyle w:val="TAC"/>
            </w:pPr>
            <w:r w:rsidRPr="007F2609">
              <w:t>1</w:t>
            </w:r>
          </w:p>
        </w:tc>
        <w:tc>
          <w:tcPr>
            <w:tcW w:w="717" w:type="dxa"/>
            <w:vAlign w:val="center"/>
          </w:tcPr>
          <w:p w14:paraId="1EFCD761" w14:textId="77777777" w:rsidR="00975C97" w:rsidRPr="007F2609" w:rsidRDefault="00975C97" w:rsidP="00346178">
            <w:pPr>
              <w:pStyle w:val="TAC"/>
            </w:pPr>
            <w:r w:rsidRPr="007F2609">
              <w:t>1</w:t>
            </w:r>
          </w:p>
        </w:tc>
        <w:tc>
          <w:tcPr>
            <w:tcW w:w="717" w:type="dxa"/>
            <w:vAlign w:val="center"/>
          </w:tcPr>
          <w:p w14:paraId="64DF6F2A" w14:textId="77777777" w:rsidR="00975C97" w:rsidRPr="007F2609" w:rsidRDefault="00975C97" w:rsidP="00346178">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346178">
            <w:pPr>
              <w:pStyle w:val="TAL"/>
            </w:pPr>
            <w:r w:rsidRPr="007F2609">
              <w:t>Number of Code Blocks per Slot</w:t>
            </w:r>
          </w:p>
        </w:tc>
        <w:tc>
          <w:tcPr>
            <w:tcW w:w="1093" w:type="dxa"/>
            <w:vAlign w:val="center"/>
          </w:tcPr>
          <w:p w14:paraId="3333F9A4" w14:textId="77777777" w:rsidR="00975C97" w:rsidRPr="007F2609" w:rsidRDefault="00975C97" w:rsidP="00346178">
            <w:pPr>
              <w:pStyle w:val="TAC"/>
            </w:pPr>
          </w:p>
        </w:tc>
        <w:tc>
          <w:tcPr>
            <w:tcW w:w="717" w:type="dxa"/>
            <w:vAlign w:val="center"/>
          </w:tcPr>
          <w:p w14:paraId="6BFCDE98" w14:textId="77777777" w:rsidR="00975C97" w:rsidRPr="007F2609" w:rsidRDefault="00975C97" w:rsidP="00346178">
            <w:pPr>
              <w:pStyle w:val="TAC"/>
            </w:pPr>
          </w:p>
        </w:tc>
        <w:tc>
          <w:tcPr>
            <w:tcW w:w="717" w:type="dxa"/>
            <w:vAlign w:val="center"/>
          </w:tcPr>
          <w:p w14:paraId="5EF45B23" w14:textId="77777777" w:rsidR="00975C97" w:rsidRPr="007F2609" w:rsidRDefault="00975C97" w:rsidP="00346178">
            <w:pPr>
              <w:pStyle w:val="TAC"/>
            </w:pPr>
          </w:p>
        </w:tc>
        <w:tc>
          <w:tcPr>
            <w:tcW w:w="717" w:type="dxa"/>
            <w:vAlign w:val="center"/>
          </w:tcPr>
          <w:p w14:paraId="5F593989" w14:textId="77777777" w:rsidR="00975C97" w:rsidRPr="007F2609" w:rsidRDefault="00975C97" w:rsidP="00346178">
            <w:pPr>
              <w:pStyle w:val="TAC"/>
            </w:pPr>
          </w:p>
        </w:tc>
        <w:tc>
          <w:tcPr>
            <w:tcW w:w="717" w:type="dxa"/>
            <w:vAlign w:val="center"/>
          </w:tcPr>
          <w:p w14:paraId="7D012537" w14:textId="77777777" w:rsidR="00975C97" w:rsidRPr="007F2609" w:rsidRDefault="00975C97" w:rsidP="00346178">
            <w:pPr>
              <w:pStyle w:val="TAC"/>
            </w:pPr>
          </w:p>
        </w:tc>
        <w:tc>
          <w:tcPr>
            <w:tcW w:w="717" w:type="dxa"/>
            <w:vAlign w:val="center"/>
          </w:tcPr>
          <w:p w14:paraId="2FFDB720" w14:textId="77777777" w:rsidR="00975C97" w:rsidRPr="007F2609" w:rsidRDefault="00975C97" w:rsidP="00346178">
            <w:pPr>
              <w:pStyle w:val="TAC"/>
            </w:pPr>
          </w:p>
        </w:tc>
        <w:tc>
          <w:tcPr>
            <w:tcW w:w="717" w:type="dxa"/>
            <w:vAlign w:val="center"/>
          </w:tcPr>
          <w:p w14:paraId="3367221D" w14:textId="77777777" w:rsidR="00975C97" w:rsidRPr="007F2609" w:rsidRDefault="00975C97" w:rsidP="00346178">
            <w:pPr>
              <w:pStyle w:val="TAC"/>
            </w:pPr>
          </w:p>
        </w:tc>
        <w:tc>
          <w:tcPr>
            <w:tcW w:w="717" w:type="dxa"/>
            <w:vAlign w:val="center"/>
          </w:tcPr>
          <w:p w14:paraId="1694840F" w14:textId="77777777" w:rsidR="00975C97" w:rsidRPr="007F2609" w:rsidRDefault="00975C97" w:rsidP="00346178">
            <w:pPr>
              <w:pStyle w:val="TAC"/>
            </w:pPr>
          </w:p>
        </w:tc>
        <w:tc>
          <w:tcPr>
            <w:tcW w:w="717" w:type="dxa"/>
            <w:vAlign w:val="center"/>
          </w:tcPr>
          <w:p w14:paraId="5A9AFEE7" w14:textId="77777777" w:rsidR="00975C97" w:rsidRPr="007F2609" w:rsidRDefault="00975C97" w:rsidP="00346178">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346178">
            <w:pPr>
              <w:pStyle w:val="TAL"/>
            </w:pPr>
            <w:r w:rsidRPr="007F2609">
              <w:t xml:space="preserve">  For Slots 0,1</w:t>
            </w:r>
          </w:p>
        </w:tc>
        <w:tc>
          <w:tcPr>
            <w:tcW w:w="1093" w:type="dxa"/>
            <w:vAlign w:val="center"/>
          </w:tcPr>
          <w:p w14:paraId="3058271E" w14:textId="77777777" w:rsidR="00975C97" w:rsidRPr="007F2609" w:rsidRDefault="00975C97" w:rsidP="00346178">
            <w:pPr>
              <w:pStyle w:val="TAC"/>
            </w:pPr>
            <w:r w:rsidRPr="007F2609">
              <w:t>CBs</w:t>
            </w:r>
          </w:p>
        </w:tc>
        <w:tc>
          <w:tcPr>
            <w:tcW w:w="717" w:type="dxa"/>
            <w:vAlign w:val="center"/>
          </w:tcPr>
          <w:p w14:paraId="40E16744" w14:textId="77777777" w:rsidR="00975C97" w:rsidRPr="007F2609" w:rsidRDefault="00975C97" w:rsidP="00346178">
            <w:pPr>
              <w:pStyle w:val="TAC"/>
            </w:pPr>
            <w:r w:rsidRPr="007F2609">
              <w:t>N/A</w:t>
            </w:r>
          </w:p>
        </w:tc>
        <w:tc>
          <w:tcPr>
            <w:tcW w:w="717" w:type="dxa"/>
            <w:vAlign w:val="center"/>
          </w:tcPr>
          <w:p w14:paraId="22436C7A" w14:textId="77777777" w:rsidR="00975C97" w:rsidRPr="007F2609" w:rsidRDefault="00975C97" w:rsidP="00346178">
            <w:pPr>
              <w:pStyle w:val="TAC"/>
            </w:pPr>
            <w:r w:rsidRPr="007F2609">
              <w:t>N/A</w:t>
            </w:r>
          </w:p>
        </w:tc>
        <w:tc>
          <w:tcPr>
            <w:tcW w:w="717" w:type="dxa"/>
            <w:vAlign w:val="center"/>
          </w:tcPr>
          <w:p w14:paraId="0FA556D2" w14:textId="77777777" w:rsidR="00975C97" w:rsidRPr="007F2609" w:rsidRDefault="00975C97" w:rsidP="00346178">
            <w:pPr>
              <w:pStyle w:val="TAC"/>
            </w:pPr>
            <w:r w:rsidRPr="007F2609">
              <w:t>N/A</w:t>
            </w:r>
          </w:p>
        </w:tc>
        <w:tc>
          <w:tcPr>
            <w:tcW w:w="717" w:type="dxa"/>
            <w:vAlign w:val="center"/>
          </w:tcPr>
          <w:p w14:paraId="5500693D" w14:textId="77777777" w:rsidR="00975C97" w:rsidRPr="007F2609" w:rsidRDefault="00975C97" w:rsidP="00346178">
            <w:pPr>
              <w:pStyle w:val="TAC"/>
            </w:pPr>
            <w:r w:rsidRPr="007F2609">
              <w:t>N/A</w:t>
            </w:r>
          </w:p>
        </w:tc>
        <w:tc>
          <w:tcPr>
            <w:tcW w:w="717" w:type="dxa"/>
            <w:vAlign w:val="center"/>
          </w:tcPr>
          <w:p w14:paraId="0BD236C9" w14:textId="77777777" w:rsidR="00975C97" w:rsidRPr="007F2609" w:rsidRDefault="00975C97" w:rsidP="00346178">
            <w:pPr>
              <w:pStyle w:val="TAC"/>
            </w:pPr>
            <w:r w:rsidRPr="007F2609">
              <w:t>N/A</w:t>
            </w:r>
          </w:p>
        </w:tc>
        <w:tc>
          <w:tcPr>
            <w:tcW w:w="717" w:type="dxa"/>
            <w:vAlign w:val="center"/>
          </w:tcPr>
          <w:p w14:paraId="1A8C6688" w14:textId="77777777" w:rsidR="00975C97" w:rsidRPr="007F2609" w:rsidRDefault="00975C97" w:rsidP="00346178">
            <w:pPr>
              <w:pStyle w:val="TAC"/>
            </w:pPr>
            <w:r w:rsidRPr="007F2609">
              <w:t>N/A</w:t>
            </w:r>
          </w:p>
        </w:tc>
        <w:tc>
          <w:tcPr>
            <w:tcW w:w="717" w:type="dxa"/>
            <w:vAlign w:val="center"/>
          </w:tcPr>
          <w:p w14:paraId="17463B03" w14:textId="77777777" w:rsidR="00975C97" w:rsidRPr="007F2609" w:rsidRDefault="00975C97" w:rsidP="00346178">
            <w:pPr>
              <w:pStyle w:val="TAC"/>
            </w:pPr>
            <w:r w:rsidRPr="007F2609">
              <w:t>N/A</w:t>
            </w:r>
          </w:p>
        </w:tc>
        <w:tc>
          <w:tcPr>
            <w:tcW w:w="717" w:type="dxa"/>
            <w:vAlign w:val="center"/>
          </w:tcPr>
          <w:p w14:paraId="7C52A021" w14:textId="77777777" w:rsidR="00975C97" w:rsidRPr="007F2609" w:rsidRDefault="00975C97" w:rsidP="00346178">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346178">
            <w:pPr>
              <w:pStyle w:val="TAL"/>
            </w:pPr>
            <w:r w:rsidRPr="007F2609">
              <w:t xml:space="preserve">  For Slots 2,3,4,5,6,7,8,9</w:t>
            </w:r>
          </w:p>
        </w:tc>
        <w:tc>
          <w:tcPr>
            <w:tcW w:w="1093" w:type="dxa"/>
            <w:vAlign w:val="center"/>
          </w:tcPr>
          <w:p w14:paraId="2C317BE5" w14:textId="77777777" w:rsidR="00975C97" w:rsidRPr="007F2609" w:rsidRDefault="00975C97" w:rsidP="00346178">
            <w:pPr>
              <w:pStyle w:val="TAC"/>
            </w:pPr>
            <w:r w:rsidRPr="007F2609">
              <w:t>CBs</w:t>
            </w:r>
          </w:p>
        </w:tc>
        <w:tc>
          <w:tcPr>
            <w:tcW w:w="717" w:type="dxa"/>
            <w:vAlign w:val="center"/>
          </w:tcPr>
          <w:p w14:paraId="016ACA00" w14:textId="77777777" w:rsidR="00975C97" w:rsidRPr="007F2609" w:rsidRDefault="00975C97" w:rsidP="00346178">
            <w:pPr>
              <w:pStyle w:val="TAC"/>
            </w:pPr>
            <w:r w:rsidRPr="007F2609">
              <w:t>1</w:t>
            </w:r>
          </w:p>
        </w:tc>
        <w:tc>
          <w:tcPr>
            <w:tcW w:w="717" w:type="dxa"/>
            <w:vAlign w:val="center"/>
          </w:tcPr>
          <w:p w14:paraId="78D41240" w14:textId="77777777" w:rsidR="00975C97" w:rsidRPr="007F2609" w:rsidRDefault="00975C97" w:rsidP="00346178">
            <w:pPr>
              <w:pStyle w:val="TAC"/>
            </w:pPr>
            <w:r w:rsidRPr="007F2609">
              <w:t>1</w:t>
            </w:r>
          </w:p>
        </w:tc>
        <w:tc>
          <w:tcPr>
            <w:tcW w:w="717" w:type="dxa"/>
            <w:vAlign w:val="center"/>
          </w:tcPr>
          <w:p w14:paraId="7ACD208D" w14:textId="77777777" w:rsidR="00975C97" w:rsidRPr="007F2609" w:rsidRDefault="00975C97" w:rsidP="00346178">
            <w:pPr>
              <w:pStyle w:val="TAC"/>
            </w:pPr>
            <w:r w:rsidRPr="007F2609">
              <w:t>1</w:t>
            </w:r>
          </w:p>
        </w:tc>
        <w:tc>
          <w:tcPr>
            <w:tcW w:w="717" w:type="dxa"/>
            <w:vAlign w:val="center"/>
          </w:tcPr>
          <w:p w14:paraId="2A66BDFB" w14:textId="77777777" w:rsidR="00975C97" w:rsidRPr="007F2609" w:rsidRDefault="00975C97" w:rsidP="00346178">
            <w:pPr>
              <w:pStyle w:val="TAC"/>
            </w:pPr>
            <w:r w:rsidRPr="007F2609">
              <w:t>1</w:t>
            </w:r>
          </w:p>
        </w:tc>
        <w:tc>
          <w:tcPr>
            <w:tcW w:w="717" w:type="dxa"/>
            <w:vAlign w:val="center"/>
          </w:tcPr>
          <w:p w14:paraId="42930A4B" w14:textId="77777777" w:rsidR="00975C97" w:rsidRPr="007F2609" w:rsidRDefault="00975C97" w:rsidP="00346178">
            <w:pPr>
              <w:pStyle w:val="TAC"/>
            </w:pPr>
            <w:r w:rsidRPr="007F2609">
              <w:t>2</w:t>
            </w:r>
          </w:p>
        </w:tc>
        <w:tc>
          <w:tcPr>
            <w:tcW w:w="717" w:type="dxa"/>
            <w:vAlign w:val="center"/>
          </w:tcPr>
          <w:p w14:paraId="1DFEBD5C" w14:textId="77777777" w:rsidR="00975C97" w:rsidRPr="007F2609" w:rsidRDefault="00975C97" w:rsidP="00346178">
            <w:pPr>
              <w:pStyle w:val="TAC"/>
            </w:pPr>
            <w:r w:rsidRPr="007F2609">
              <w:t>2</w:t>
            </w:r>
          </w:p>
        </w:tc>
        <w:tc>
          <w:tcPr>
            <w:tcW w:w="717" w:type="dxa"/>
            <w:vAlign w:val="center"/>
          </w:tcPr>
          <w:p w14:paraId="50B32B4B" w14:textId="77777777" w:rsidR="00975C97" w:rsidRPr="007F2609" w:rsidRDefault="00975C97" w:rsidP="00346178">
            <w:pPr>
              <w:pStyle w:val="TAC"/>
            </w:pPr>
            <w:r w:rsidRPr="007F2609">
              <w:t>2</w:t>
            </w:r>
          </w:p>
        </w:tc>
        <w:tc>
          <w:tcPr>
            <w:tcW w:w="717" w:type="dxa"/>
            <w:vAlign w:val="center"/>
          </w:tcPr>
          <w:p w14:paraId="0490B0EB" w14:textId="77777777" w:rsidR="00975C97" w:rsidRPr="007F2609" w:rsidRDefault="00975C97" w:rsidP="00346178">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346178">
            <w:pPr>
              <w:pStyle w:val="TAL"/>
            </w:pPr>
            <w:r w:rsidRPr="007F2609">
              <w:t>Binary Channel Bits per Slot</w:t>
            </w:r>
          </w:p>
        </w:tc>
        <w:tc>
          <w:tcPr>
            <w:tcW w:w="1093" w:type="dxa"/>
            <w:vAlign w:val="center"/>
          </w:tcPr>
          <w:p w14:paraId="33D25C0A" w14:textId="77777777" w:rsidR="00975C97" w:rsidRPr="007F2609" w:rsidRDefault="00975C97" w:rsidP="00346178">
            <w:pPr>
              <w:pStyle w:val="TAC"/>
            </w:pPr>
          </w:p>
        </w:tc>
        <w:tc>
          <w:tcPr>
            <w:tcW w:w="717" w:type="dxa"/>
            <w:vAlign w:val="center"/>
          </w:tcPr>
          <w:p w14:paraId="2821C433" w14:textId="77777777" w:rsidR="00975C97" w:rsidRPr="007F2609" w:rsidRDefault="00975C97" w:rsidP="00346178">
            <w:pPr>
              <w:pStyle w:val="TAC"/>
            </w:pPr>
          </w:p>
        </w:tc>
        <w:tc>
          <w:tcPr>
            <w:tcW w:w="717" w:type="dxa"/>
            <w:vAlign w:val="center"/>
          </w:tcPr>
          <w:p w14:paraId="3270A6D4" w14:textId="77777777" w:rsidR="00975C97" w:rsidRPr="007F2609" w:rsidRDefault="00975C97" w:rsidP="00346178">
            <w:pPr>
              <w:pStyle w:val="TAC"/>
            </w:pPr>
          </w:p>
        </w:tc>
        <w:tc>
          <w:tcPr>
            <w:tcW w:w="717" w:type="dxa"/>
            <w:vAlign w:val="center"/>
          </w:tcPr>
          <w:p w14:paraId="26BCE5BD" w14:textId="77777777" w:rsidR="00975C97" w:rsidRPr="007F2609" w:rsidRDefault="00975C97" w:rsidP="00346178">
            <w:pPr>
              <w:pStyle w:val="TAC"/>
            </w:pPr>
          </w:p>
        </w:tc>
        <w:tc>
          <w:tcPr>
            <w:tcW w:w="717" w:type="dxa"/>
            <w:vAlign w:val="center"/>
          </w:tcPr>
          <w:p w14:paraId="37C64B84" w14:textId="77777777" w:rsidR="00975C97" w:rsidRPr="007F2609" w:rsidRDefault="00975C97" w:rsidP="00346178">
            <w:pPr>
              <w:pStyle w:val="TAC"/>
            </w:pPr>
          </w:p>
        </w:tc>
        <w:tc>
          <w:tcPr>
            <w:tcW w:w="717" w:type="dxa"/>
            <w:vAlign w:val="center"/>
          </w:tcPr>
          <w:p w14:paraId="4D4BE836" w14:textId="77777777" w:rsidR="00975C97" w:rsidRPr="007F2609" w:rsidRDefault="00975C97" w:rsidP="00346178">
            <w:pPr>
              <w:pStyle w:val="TAC"/>
            </w:pPr>
          </w:p>
        </w:tc>
        <w:tc>
          <w:tcPr>
            <w:tcW w:w="717" w:type="dxa"/>
            <w:vAlign w:val="center"/>
          </w:tcPr>
          <w:p w14:paraId="7418309D" w14:textId="77777777" w:rsidR="00975C97" w:rsidRPr="007F2609" w:rsidRDefault="00975C97" w:rsidP="00346178">
            <w:pPr>
              <w:pStyle w:val="TAC"/>
            </w:pPr>
          </w:p>
        </w:tc>
        <w:tc>
          <w:tcPr>
            <w:tcW w:w="717" w:type="dxa"/>
            <w:vAlign w:val="center"/>
          </w:tcPr>
          <w:p w14:paraId="5F0DDE6F" w14:textId="77777777" w:rsidR="00975C97" w:rsidRPr="007F2609" w:rsidRDefault="00975C97" w:rsidP="00346178">
            <w:pPr>
              <w:pStyle w:val="TAC"/>
            </w:pPr>
          </w:p>
        </w:tc>
        <w:tc>
          <w:tcPr>
            <w:tcW w:w="717" w:type="dxa"/>
            <w:vAlign w:val="center"/>
          </w:tcPr>
          <w:p w14:paraId="321B3BA4" w14:textId="77777777" w:rsidR="00975C97" w:rsidRPr="007F2609" w:rsidRDefault="00975C97" w:rsidP="00346178">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346178">
            <w:pPr>
              <w:pStyle w:val="TAL"/>
            </w:pPr>
            <w:r w:rsidRPr="007F2609">
              <w:t xml:space="preserve">  For Slots 0,1</w:t>
            </w:r>
          </w:p>
        </w:tc>
        <w:tc>
          <w:tcPr>
            <w:tcW w:w="1093" w:type="dxa"/>
            <w:vAlign w:val="center"/>
          </w:tcPr>
          <w:p w14:paraId="055E3B5D" w14:textId="77777777" w:rsidR="00975C97" w:rsidRPr="007F2609" w:rsidRDefault="00975C97" w:rsidP="00346178">
            <w:pPr>
              <w:pStyle w:val="TAC"/>
            </w:pPr>
            <w:r w:rsidRPr="007F2609">
              <w:t>Bits</w:t>
            </w:r>
          </w:p>
        </w:tc>
        <w:tc>
          <w:tcPr>
            <w:tcW w:w="717" w:type="dxa"/>
            <w:vAlign w:val="center"/>
          </w:tcPr>
          <w:p w14:paraId="0B182273" w14:textId="77777777" w:rsidR="00975C97" w:rsidRPr="007F2609" w:rsidRDefault="00975C97" w:rsidP="00346178">
            <w:pPr>
              <w:pStyle w:val="TAC"/>
            </w:pPr>
            <w:r w:rsidRPr="007F2609">
              <w:t>N/A</w:t>
            </w:r>
          </w:p>
        </w:tc>
        <w:tc>
          <w:tcPr>
            <w:tcW w:w="717" w:type="dxa"/>
            <w:vAlign w:val="center"/>
          </w:tcPr>
          <w:p w14:paraId="37EE4A14" w14:textId="77777777" w:rsidR="00975C97" w:rsidRPr="007F2609" w:rsidRDefault="00975C97" w:rsidP="00346178">
            <w:pPr>
              <w:pStyle w:val="TAC"/>
            </w:pPr>
            <w:r w:rsidRPr="007F2609">
              <w:t>N/A</w:t>
            </w:r>
          </w:p>
        </w:tc>
        <w:tc>
          <w:tcPr>
            <w:tcW w:w="717" w:type="dxa"/>
            <w:vAlign w:val="center"/>
          </w:tcPr>
          <w:p w14:paraId="4B9CB2DD" w14:textId="77777777" w:rsidR="00975C97" w:rsidRPr="007F2609" w:rsidRDefault="00975C97" w:rsidP="00346178">
            <w:pPr>
              <w:pStyle w:val="TAC"/>
            </w:pPr>
            <w:r w:rsidRPr="007F2609">
              <w:t>N/A</w:t>
            </w:r>
          </w:p>
        </w:tc>
        <w:tc>
          <w:tcPr>
            <w:tcW w:w="717" w:type="dxa"/>
            <w:vAlign w:val="center"/>
          </w:tcPr>
          <w:p w14:paraId="55869AB5" w14:textId="77777777" w:rsidR="00975C97" w:rsidRPr="007F2609" w:rsidRDefault="00975C97" w:rsidP="00346178">
            <w:pPr>
              <w:pStyle w:val="TAC"/>
            </w:pPr>
            <w:r w:rsidRPr="007F2609">
              <w:t>N/A</w:t>
            </w:r>
          </w:p>
        </w:tc>
        <w:tc>
          <w:tcPr>
            <w:tcW w:w="717" w:type="dxa"/>
            <w:vAlign w:val="center"/>
          </w:tcPr>
          <w:p w14:paraId="27E9E41A" w14:textId="77777777" w:rsidR="00975C97" w:rsidRPr="007F2609" w:rsidRDefault="00975C97" w:rsidP="00346178">
            <w:pPr>
              <w:pStyle w:val="TAC"/>
            </w:pPr>
            <w:r w:rsidRPr="007F2609">
              <w:t>N/A</w:t>
            </w:r>
          </w:p>
        </w:tc>
        <w:tc>
          <w:tcPr>
            <w:tcW w:w="717" w:type="dxa"/>
            <w:vAlign w:val="center"/>
          </w:tcPr>
          <w:p w14:paraId="52E084D3" w14:textId="77777777" w:rsidR="00975C97" w:rsidRPr="007F2609" w:rsidRDefault="00975C97" w:rsidP="00346178">
            <w:pPr>
              <w:pStyle w:val="TAC"/>
            </w:pPr>
            <w:r w:rsidRPr="007F2609">
              <w:t>N/A</w:t>
            </w:r>
          </w:p>
        </w:tc>
        <w:tc>
          <w:tcPr>
            <w:tcW w:w="717" w:type="dxa"/>
            <w:vAlign w:val="center"/>
          </w:tcPr>
          <w:p w14:paraId="0A546228" w14:textId="77777777" w:rsidR="00975C97" w:rsidRPr="007F2609" w:rsidRDefault="00975C97" w:rsidP="00346178">
            <w:pPr>
              <w:pStyle w:val="TAC"/>
            </w:pPr>
            <w:r w:rsidRPr="007F2609">
              <w:t>N/A</w:t>
            </w:r>
          </w:p>
        </w:tc>
        <w:tc>
          <w:tcPr>
            <w:tcW w:w="717" w:type="dxa"/>
            <w:vAlign w:val="center"/>
          </w:tcPr>
          <w:p w14:paraId="6246414A" w14:textId="77777777" w:rsidR="00975C97" w:rsidRPr="007F2609" w:rsidRDefault="00975C97" w:rsidP="00346178">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346178">
            <w:pPr>
              <w:pStyle w:val="TAL"/>
            </w:pPr>
            <w:r w:rsidRPr="007F2609">
              <w:t xml:space="preserve">  For Slots 2,3,4,5,6,7,8,9</w:t>
            </w:r>
          </w:p>
        </w:tc>
        <w:tc>
          <w:tcPr>
            <w:tcW w:w="1093" w:type="dxa"/>
            <w:vAlign w:val="center"/>
          </w:tcPr>
          <w:p w14:paraId="12F37AA6" w14:textId="77777777" w:rsidR="00975C97" w:rsidRPr="007F2609" w:rsidRDefault="00975C97" w:rsidP="00346178">
            <w:pPr>
              <w:pStyle w:val="TAC"/>
            </w:pPr>
            <w:r w:rsidRPr="007F2609">
              <w:t>Bits</w:t>
            </w:r>
          </w:p>
        </w:tc>
        <w:tc>
          <w:tcPr>
            <w:tcW w:w="717" w:type="dxa"/>
            <w:vAlign w:val="center"/>
          </w:tcPr>
          <w:p w14:paraId="21B4DC91" w14:textId="77777777" w:rsidR="00975C97" w:rsidRPr="007F2609" w:rsidRDefault="00975C97" w:rsidP="00346178">
            <w:pPr>
              <w:pStyle w:val="TAC"/>
            </w:pPr>
            <w:r w:rsidRPr="007F2609">
              <w:t>5400</w:t>
            </w:r>
          </w:p>
        </w:tc>
        <w:tc>
          <w:tcPr>
            <w:tcW w:w="717" w:type="dxa"/>
            <w:vAlign w:val="center"/>
          </w:tcPr>
          <w:p w14:paraId="327E6B3C" w14:textId="77777777" w:rsidR="00975C97" w:rsidRPr="007F2609" w:rsidRDefault="00975C97" w:rsidP="00346178">
            <w:pPr>
              <w:pStyle w:val="TAC"/>
            </w:pPr>
            <w:r w:rsidRPr="007F2609">
              <w:t>11232</w:t>
            </w:r>
          </w:p>
        </w:tc>
        <w:tc>
          <w:tcPr>
            <w:tcW w:w="717" w:type="dxa"/>
            <w:vAlign w:val="center"/>
          </w:tcPr>
          <w:p w14:paraId="36E4BE5B" w14:textId="77777777" w:rsidR="00975C97" w:rsidRPr="007F2609" w:rsidRDefault="00975C97" w:rsidP="00346178">
            <w:pPr>
              <w:pStyle w:val="TAC"/>
            </w:pPr>
            <w:r w:rsidRPr="007F2609">
              <w:t>17064</w:t>
            </w:r>
          </w:p>
        </w:tc>
        <w:tc>
          <w:tcPr>
            <w:tcW w:w="717" w:type="dxa"/>
            <w:vAlign w:val="center"/>
          </w:tcPr>
          <w:p w14:paraId="00676F92" w14:textId="77777777" w:rsidR="00975C97" w:rsidRPr="007F2609" w:rsidRDefault="00975C97" w:rsidP="00346178">
            <w:pPr>
              <w:pStyle w:val="TAC"/>
            </w:pPr>
            <w:r w:rsidRPr="007F2609">
              <w:t>22896</w:t>
            </w:r>
          </w:p>
        </w:tc>
        <w:tc>
          <w:tcPr>
            <w:tcW w:w="717" w:type="dxa"/>
            <w:vAlign w:val="center"/>
          </w:tcPr>
          <w:p w14:paraId="1B2FE498" w14:textId="77777777" w:rsidR="00975C97" w:rsidRPr="007F2609" w:rsidRDefault="00975C97" w:rsidP="00346178">
            <w:pPr>
              <w:pStyle w:val="TAC"/>
            </w:pPr>
            <w:r w:rsidRPr="007F2609">
              <w:t>28728</w:t>
            </w:r>
          </w:p>
        </w:tc>
        <w:tc>
          <w:tcPr>
            <w:tcW w:w="717" w:type="dxa"/>
            <w:vAlign w:val="center"/>
          </w:tcPr>
          <w:p w14:paraId="176169AC" w14:textId="77777777" w:rsidR="00975C97" w:rsidRPr="007F2609" w:rsidRDefault="00975C97" w:rsidP="00346178">
            <w:pPr>
              <w:pStyle w:val="TAC"/>
            </w:pPr>
            <w:r w:rsidRPr="007F2609">
              <w:t>34560</w:t>
            </w:r>
          </w:p>
        </w:tc>
        <w:tc>
          <w:tcPr>
            <w:tcW w:w="717" w:type="dxa"/>
            <w:vAlign w:val="center"/>
          </w:tcPr>
          <w:p w14:paraId="0F1FB42B" w14:textId="77777777" w:rsidR="00975C97" w:rsidRPr="007F2609" w:rsidRDefault="00975C97" w:rsidP="00346178">
            <w:pPr>
              <w:pStyle w:val="TAC"/>
            </w:pPr>
            <w:r w:rsidRPr="007F2609">
              <w:t>46656</w:t>
            </w:r>
          </w:p>
        </w:tc>
        <w:tc>
          <w:tcPr>
            <w:tcW w:w="717" w:type="dxa"/>
            <w:vAlign w:val="center"/>
          </w:tcPr>
          <w:p w14:paraId="4E4F9070" w14:textId="77777777" w:rsidR="00975C97" w:rsidRPr="007F2609" w:rsidRDefault="00975C97" w:rsidP="00346178">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346178">
            <w:pPr>
              <w:pStyle w:val="TAL"/>
            </w:pPr>
            <w:r w:rsidRPr="007F2609">
              <w:t>Max. Throughput averaged over 1 frame</w:t>
            </w:r>
          </w:p>
        </w:tc>
        <w:tc>
          <w:tcPr>
            <w:tcW w:w="1093" w:type="dxa"/>
            <w:vAlign w:val="center"/>
          </w:tcPr>
          <w:p w14:paraId="6FA824F5" w14:textId="77777777" w:rsidR="00975C97" w:rsidRPr="007F2609" w:rsidRDefault="00975C97" w:rsidP="00346178">
            <w:pPr>
              <w:pStyle w:val="TAC"/>
            </w:pPr>
            <w:r w:rsidRPr="007F2609">
              <w:t>Mbps</w:t>
            </w:r>
          </w:p>
        </w:tc>
        <w:tc>
          <w:tcPr>
            <w:tcW w:w="717" w:type="dxa"/>
            <w:vAlign w:val="center"/>
          </w:tcPr>
          <w:p w14:paraId="209EBD46" w14:textId="77777777" w:rsidR="00975C97" w:rsidRPr="007F2609" w:rsidRDefault="00975C97" w:rsidP="00346178">
            <w:pPr>
              <w:pStyle w:val="TAC"/>
            </w:pPr>
            <w:r w:rsidRPr="007F2609">
              <w:t>1.338</w:t>
            </w:r>
          </w:p>
        </w:tc>
        <w:tc>
          <w:tcPr>
            <w:tcW w:w="717" w:type="dxa"/>
            <w:vAlign w:val="center"/>
          </w:tcPr>
          <w:p w14:paraId="04CFDA0F" w14:textId="77777777" w:rsidR="00975C97" w:rsidRPr="007F2609" w:rsidRDefault="00975C97" w:rsidP="00346178">
            <w:pPr>
              <w:pStyle w:val="TAC"/>
            </w:pPr>
            <w:r w:rsidRPr="007F2609">
              <w:t>2.694</w:t>
            </w:r>
          </w:p>
        </w:tc>
        <w:tc>
          <w:tcPr>
            <w:tcW w:w="717" w:type="dxa"/>
            <w:vAlign w:val="center"/>
          </w:tcPr>
          <w:p w14:paraId="34ED2AB2" w14:textId="77777777" w:rsidR="00975C97" w:rsidRPr="007F2609" w:rsidRDefault="00975C97" w:rsidP="00346178">
            <w:pPr>
              <w:pStyle w:val="TAC"/>
            </w:pPr>
            <w:r w:rsidRPr="007F2609">
              <w:t>4.096</w:t>
            </w:r>
          </w:p>
        </w:tc>
        <w:tc>
          <w:tcPr>
            <w:tcW w:w="717" w:type="dxa"/>
            <w:vAlign w:val="center"/>
          </w:tcPr>
          <w:p w14:paraId="098BBFD1" w14:textId="77777777" w:rsidR="00975C97" w:rsidRPr="007F2609" w:rsidRDefault="00975C97" w:rsidP="00346178">
            <w:pPr>
              <w:pStyle w:val="TAC"/>
            </w:pPr>
            <w:r w:rsidRPr="007F2609">
              <w:t>5.530</w:t>
            </w:r>
          </w:p>
        </w:tc>
        <w:tc>
          <w:tcPr>
            <w:tcW w:w="717" w:type="dxa"/>
            <w:vAlign w:val="center"/>
          </w:tcPr>
          <w:p w14:paraId="514A5D89" w14:textId="77777777" w:rsidR="00975C97" w:rsidRPr="007F2609" w:rsidRDefault="00975C97" w:rsidP="00346178">
            <w:pPr>
              <w:pStyle w:val="TAC"/>
            </w:pPr>
            <w:r w:rsidRPr="007F2609">
              <w:t>6.970</w:t>
            </w:r>
          </w:p>
        </w:tc>
        <w:tc>
          <w:tcPr>
            <w:tcW w:w="717" w:type="dxa"/>
            <w:vAlign w:val="center"/>
          </w:tcPr>
          <w:p w14:paraId="2CF33BD8" w14:textId="77777777" w:rsidR="00975C97" w:rsidRPr="007F2609" w:rsidRDefault="00975C97" w:rsidP="00346178">
            <w:pPr>
              <w:pStyle w:val="TAC"/>
            </w:pPr>
            <w:r w:rsidRPr="007F2609">
              <w:t>8.403</w:t>
            </w:r>
          </w:p>
        </w:tc>
        <w:tc>
          <w:tcPr>
            <w:tcW w:w="717" w:type="dxa"/>
            <w:vAlign w:val="center"/>
          </w:tcPr>
          <w:p w14:paraId="0A4B969A" w14:textId="77777777" w:rsidR="00975C97" w:rsidRPr="007F2609" w:rsidRDefault="00975C97" w:rsidP="00346178">
            <w:pPr>
              <w:pStyle w:val="TAC"/>
            </w:pPr>
            <w:r w:rsidRPr="007F2609">
              <w:t>11.270</w:t>
            </w:r>
          </w:p>
        </w:tc>
        <w:tc>
          <w:tcPr>
            <w:tcW w:w="717" w:type="dxa"/>
            <w:vAlign w:val="center"/>
          </w:tcPr>
          <w:p w14:paraId="10DD5037" w14:textId="77777777" w:rsidR="00975C97" w:rsidRPr="007F2609" w:rsidRDefault="00975C97" w:rsidP="00346178">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346178">
            <w:pPr>
              <w:pStyle w:val="TAN"/>
            </w:pPr>
            <w:r w:rsidRPr="007F2609">
              <w:t>Note 1:</w:t>
            </w:r>
            <w:r w:rsidRPr="007F2609">
              <w:tab/>
              <w:t>Additional parameters are specified in Table A.3.1-1 and Table A.3.2.1-1.</w:t>
            </w:r>
          </w:p>
          <w:p w14:paraId="2BAD13E9"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346178">
            <w:pPr>
              <w:pStyle w:val="TAN"/>
            </w:pPr>
            <w:r w:rsidRPr="007F2609">
              <w:t>Note 3:</w:t>
            </w:r>
            <w:r w:rsidRPr="007F2609">
              <w:tab/>
              <w:t>SS/PBCH block is transmitted in slot #0 of each frame.</w:t>
            </w:r>
          </w:p>
          <w:p w14:paraId="4E1E2C84" w14:textId="77777777" w:rsidR="00975C97" w:rsidRPr="007F2609" w:rsidRDefault="00975C97" w:rsidP="00346178">
            <w:pPr>
              <w:pStyle w:val="TAN"/>
            </w:pPr>
            <w:r w:rsidRPr="007F2609">
              <w:t>Note 4:</w:t>
            </w:r>
            <w:r w:rsidRPr="007F2609">
              <w:tab/>
              <w:t>Slot i is slot index per frame</w:t>
            </w:r>
            <w:r w:rsidRPr="007F2609">
              <w:rPr>
                <w:rFonts w:eastAsia="PMingLiU"/>
                <w:lang w:eastAsia="zh-TW"/>
              </w:rPr>
              <w:t>.</w:t>
            </w:r>
          </w:p>
        </w:tc>
      </w:tr>
    </w:tbl>
    <w:p w14:paraId="41925497" w14:textId="77777777" w:rsidR="00975C97" w:rsidRPr="007F2609" w:rsidRDefault="00975C97" w:rsidP="00346178"/>
    <w:p w14:paraId="243DB17D" w14:textId="77777777" w:rsidR="00975C97" w:rsidRPr="007F2609" w:rsidRDefault="00975C97" w:rsidP="00346178">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346178">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346178">
            <w:pPr>
              <w:pStyle w:val="TAH"/>
            </w:pPr>
            <w:r w:rsidRPr="007F2609">
              <w:t>Parameter</w:t>
            </w:r>
          </w:p>
        </w:tc>
        <w:tc>
          <w:tcPr>
            <w:tcW w:w="1093" w:type="dxa"/>
          </w:tcPr>
          <w:p w14:paraId="4C64A395" w14:textId="77777777" w:rsidR="00975C97" w:rsidRPr="007F2609" w:rsidRDefault="00975C97" w:rsidP="00346178">
            <w:pPr>
              <w:pStyle w:val="TAH"/>
            </w:pPr>
            <w:r w:rsidRPr="007F2609">
              <w:t>Unit</w:t>
            </w:r>
          </w:p>
        </w:tc>
        <w:tc>
          <w:tcPr>
            <w:tcW w:w="10020" w:type="dxa"/>
            <w:gridSpan w:val="12"/>
          </w:tcPr>
          <w:p w14:paraId="4BE4566E" w14:textId="77777777" w:rsidR="00975C97" w:rsidRPr="007F2609" w:rsidRDefault="00975C97" w:rsidP="00346178">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346178">
            <w:pPr>
              <w:pStyle w:val="TAL"/>
            </w:pPr>
            <w:r w:rsidRPr="007F2609">
              <w:t>Channel bandwidth</w:t>
            </w:r>
          </w:p>
        </w:tc>
        <w:tc>
          <w:tcPr>
            <w:tcW w:w="1093" w:type="dxa"/>
            <w:vAlign w:val="center"/>
          </w:tcPr>
          <w:p w14:paraId="19182D1C" w14:textId="77777777" w:rsidR="00975C97" w:rsidRPr="007F2609" w:rsidRDefault="00975C97" w:rsidP="00346178">
            <w:pPr>
              <w:pStyle w:val="TAC"/>
            </w:pPr>
            <w:r w:rsidRPr="007F2609">
              <w:t>MHz</w:t>
            </w:r>
          </w:p>
        </w:tc>
        <w:tc>
          <w:tcPr>
            <w:tcW w:w="835" w:type="dxa"/>
            <w:vAlign w:val="center"/>
          </w:tcPr>
          <w:p w14:paraId="4F874F95" w14:textId="77777777" w:rsidR="00975C97" w:rsidRPr="007F2609" w:rsidRDefault="00975C97" w:rsidP="00346178">
            <w:pPr>
              <w:pStyle w:val="TAC"/>
            </w:pPr>
            <w:r w:rsidRPr="007F2609">
              <w:t>5</w:t>
            </w:r>
          </w:p>
        </w:tc>
        <w:tc>
          <w:tcPr>
            <w:tcW w:w="835" w:type="dxa"/>
            <w:vAlign w:val="center"/>
          </w:tcPr>
          <w:p w14:paraId="1504DAC0" w14:textId="77777777" w:rsidR="00975C97" w:rsidRPr="007F2609" w:rsidRDefault="00975C97" w:rsidP="00346178">
            <w:pPr>
              <w:pStyle w:val="TAC"/>
            </w:pPr>
            <w:r w:rsidRPr="007F2609">
              <w:t>10</w:t>
            </w:r>
          </w:p>
        </w:tc>
        <w:tc>
          <w:tcPr>
            <w:tcW w:w="835" w:type="dxa"/>
            <w:vAlign w:val="center"/>
          </w:tcPr>
          <w:p w14:paraId="7648C67F" w14:textId="77777777" w:rsidR="00975C97" w:rsidRPr="007F2609" w:rsidRDefault="00975C97" w:rsidP="00346178">
            <w:pPr>
              <w:pStyle w:val="TAC"/>
            </w:pPr>
            <w:r w:rsidRPr="007F2609">
              <w:t>15</w:t>
            </w:r>
          </w:p>
        </w:tc>
        <w:tc>
          <w:tcPr>
            <w:tcW w:w="835" w:type="dxa"/>
            <w:vAlign w:val="center"/>
          </w:tcPr>
          <w:p w14:paraId="60F3F2AA" w14:textId="77777777" w:rsidR="00975C97" w:rsidRPr="007F2609" w:rsidRDefault="00975C97" w:rsidP="00346178">
            <w:pPr>
              <w:pStyle w:val="TAC"/>
            </w:pPr>
            <w:r w:rsidRPr="007F2609">
              <w:t>20</w:t>
            </w:r>
          </w:p>
        </w:tc>
        <w:tc>
          <w:tcPr>
            <w:tcW w:w="835" w:type="dxa"/>
            <w:vAlign w:val="center"/>
          </w:tcPr>
          <w:p w14:paraId="09B15FC5" w14:textId="77777777" w:rsidR="00975C97" w:rsidRPr="007F2609" w:rsidRDefault="00975C97" w:rsidP="00346178">
            <w:pPr>
              <w:pStyle w:val="TAC"/>
            </w:pPr>
            <w:r w:rsidRPr="007F2609">
              <w:t>25</w:t>
            </w:r>
          </w:p>
        </w:tc>
        <w:tc>
          <w:tcPr>
            <w:tcW w:w="835" w:type="dxa"/>
            <w:vAlign w:val="center"/>
          </w:tcPr>
          <w:p w14:paraId="74B3AD47" w14:textId="77777777" w:rsidR="00975C97" w:rsidRPr="007F2609" w:rsidRDefault="00975C97" w:rsidP="00346178">
            <w:pPr>
              <w:pStyle w:val="TAC"/>
            </w:pPr>
            <w:r w:rsidRPr="007F2609">
              <w:t>30</w:t>
            </w:r>
          </w:p>
        </w:tc>
        <w:tc>
          <w:tcPr>
            <w:tcW w:w="835" w:type="dxa"/>
            <w:vAlign w:val="center"/>
          </w:tcPr>
          <w:p w14:paraId="2C0B7D26" w14:textId="77777777" w:rsidR="00975C97" w:rsidRPr="007F2609" w:rsidRDefault="00975C97" w:rsidP="00346178">
            <w:pPr>
              <w:pStyle w:val="TAC"/>
            </w:pPr>
            <w:r w:rsidRPr="007F2609">
              <w:t>40</w:t>
            </w:r>
          </w:p>
        </w:tc>
        <w:tc>
          <w:tcPr>
            <w:tcW w:w="835" w:type="dxa"/>
            <w:vAlign w:val="center"/>
          </w:tcPr>
          <w:p w14:paraId="4FCCD420" w14:textId="77777777" w:rsidR="00975C97" w:rsidRPr="007F2609" w:rsidRDefault="00975C97" w:rsidP="00346178">
            <w:pPr>
              <w:pStyle w:val="TAC"/>
            </w:pPr>
            <w:r w:rsidRPr="007F2609">
              <w:t>50</w:t>
            </w:r>
          </w:p>
        </w:tc>
        <w:tc>
          <w:tcPr>
            <w:tcW w:w="835" w:type="dxa"/>
            <w:vAlign w:val="center"/>
          </w:tcPr>
          <w:p w14:paraId="7FF2A7BD" w14:textId="77777777" w:rsidR="00975C97" w:rsidRPr="007F2609" w:rsidRDefault="00975C97" w:rsidP="00346178">
            <w:pPr>
              <w:pStyle w:val="TAC"/>
            </w:pPr>
            <w:r w:rsidRPr="007F2609">
              <w:t>60</w:t>
            </w:r>
          </w:p>
        </w:tc>
        <w:tc>
          <w:tcPr>
            <w:tcW w:w="835" w:type="dxa"/>
            <w:vAlign w:val="center"/>
          </w:tcPr>
          <w:p w14:paraId="1B19EEE1" w14:textId="77777777" w:rsidR="00975C97" w:rsidRPr="007F2609" w:rsidRDefault="00975C97" w:rsidP="00346178">
            <w:pPr>
              <w:pStyle w:val="TAC"/>
            </w:pPr>
            <w:r w:rsidRPr="007F2609">
              <w:t>80</w:t>
            </w:r>
          </w:p>
        </w:tc>
        <w:tc>
          <w:tcPr>
            <w:tcW w:w="835" w:type="dxa"/>
          </w:tcPr>
          <w:p w14:paraId="4CEDF2E6" w14:textId="77777777" w:rsidR="00975C97" w:rsidRPr="007F2609" w:rsidRDefault="00975C97" w:rsidP="00346178">
            <w:pPr>
              <w:pStyle w:val="TAC"/>
            </w:pPr>
            <w:r w:rsidRPr="007F2609">
              <w:t>90</w:t>
            </w:r>
          </w:p>
        </w:tc>
        <w:tc>
          <w:tcPr>
            <w:tcW w:w="835" w:type="dxa"/>
            <w:vAlign w:val="center"/>
          </w:tcPr>
          <w:p w14:paraId="5F8C2E21" w14:textId="77777777" w:rsidR="00975C97" w:rsidRPr="007F2609" w:rsidRDefault="00975C97" w:rsidP="00346178">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346178">
            <w:pPr>
              <w:pStyle w:val="TAL"/>
            </w:pPr>
            <w:r w:rsidRPr="007F2609">
              <w:t xml:space="preserve">Subcarrier spacing configuration </w:t>
            </w:r>
            <w:r w:rsidRPr="007F2609">
              <w:object w:dxaOrig="220" w:dyaOrig="240" w14:anchorId="2A1D3255">
                <v:shape id="_x0000_i1026" type="#_x0000_t75" style="width:11.25pt;height:14.4pt" o:ole="">
                  <v:imagedata r:id="rId13" o:title=""/>
                </v:shape>
                <o:OLEObject Type="Embed" ProgID="Equation.3" ShapeID="_x0000_i1026" DrawAspect="Content" ObjectID="_1758387827" r:id="rId15"/>
              </w:object>
            </w:r>
          </w:p>
        </w:tc>
        <w:tc>
          <w:tcPr>
            <w:tcW w:w="1093" w:type="dxa"/>
            <w:vAlign w:val="center"/>
          </w:tcPr>
          <w:p w14:paraId="2ACCD8AF" w14:textId="77777777" w:rsidR="00975C97" w:rsidRPr="007F2609" w:rsidRDefault="00975C97" w:rsidP="00346178">
            <w:pPr>
              <w:pStyle w:val="TAC"/>
            </w:pPr>
          </w:p>
        </w:tc>
        <w:tc>
          <w:tcPr>
            <w:tcW w:w="835" w:type="dxa"/>
            <w:vAlign w:val="center"/>
          </w:tcPr>
          <w:p w14:paraId="0FA186EC" w14:textId="77777777" w:rsidR="00975C97" w:rsidRPr="007F2609" w:rsidRDefault="00975C97" w:rsidP="00346178">
            <w:pPr>
              <w:pStyle w:val="TAC"/>
            </w:pPr>
            <w:r w:rsidRPr="007F2609">
              <w:t>1</w:t>
            </w:r>
          </w:p>
        </w:tc>
        <w:tc>
          <w:tcPr>
            <w:tcW w:w="835" w:type="dxa"/>
            <w:vAlign w:val="center"/>
          </w:tcPr>
          <w:p w14:paraId="42C1BAF0" w14:textId="77777777" w:rsidR="00975C97" w:rsidRPr="007F2609" w:rsidRDefault="00975C97" w:rsidP="00346178">
            <w:pPr>
              <w:pStyle w:val="TAC"/>
            </w:pPr>
            <w:r w:rsidRPr="007F2609">
              <w:t>1</w:t>
            </w:r>
          </w:p>
        </w:tc>
        <w:tc>
          <w:tcPr>
            <w:tcW w:w="835" w:type="dxa"/>
            <w:vAlign w:val="center"/>
          </w:tcPr>
          <w:p w14:paraId="1D2D73AA" w14:textId="77777777" w:rsidR="00975C97" w:rsidRPr="007F2609" w:rsidRDefault="00975C97" w:rsidP="00346178">
            <w:pPr>
              <w:pStyle w:val="TAC"/>
            </w:pPr>
            <w:r w:rsidRPr="007F2609">
              <w:t>1</w:t>
            </w:r>
          </w:p>
        </w:tc>
        <w:tc>
          <w:tcPr>
            <w:tcW w:w="835" w:type="dxa"/>
            <w:vAlign w:val="center"/>
          </w:tcPr>
          <w:p w14:paraId="73BAF880" w14:textId="77777777" w:rsidR="00975C97" w:rsidRPr="007F2609" w:rsidRDefault="00975C97" w:rsidP="00346178">
            <w:pPr>
              <w:pStyle w:val="TAC"/>
            </w:pPr>
            <w:r w:rsidRPr="007F2609">
              <w:t>1</w:t>
            </w:r>
          </w:p>
        </w:tc>
        <w:tc>
          <w:tcPr>
            <w:tcW w:w="835" w:type="dxa"/>
            <w:vAlign w:val="center"/>
          </w:tcPr>
          <w:p w14:paraId="66DC4C18" w14:textId="77777777" w:rsidR="00975C97" w:rsidRPr="007F2609" w:rsidRDefault="00975C97" w:rsidP="00346178">
            <w:pPr>
              <w:pStyle w:val="TAC"/>
            </w:pPr>
            <w:r w:rsidRPr="007F2609">
              <w:t>1</w:t>
            </w:r>
          </w:p>
        </w:tc>
        <w:tc>
          <w:tcPr>
            <w:tcW w:w="835" w:type="dxa"/>
            <w:vAlign w:val="center"/>
          </w:tcPr>
          <w:p w14:paraId="2C602FD4" w14:textId="77777777" w:rsidR="00975C97" w:rsidRPr="007F2609" w:rsidRDefault="00975C97" w:rsidP="00346178">
            <w:pPr>
              <w:pStyle w:val="TAC"/>
            </w:pPr>
            <w:r w:rsidRPr="007F2609">
              <w:t>1</w:t>
            </w:r>
          </w:p>
        </w:tc>
        <w:tc>
          <w:tcPr>
            <w:tcW w:w="835" w:type="dxa"/>
            <w:vAlign w:val="center"/>
          </w:tcPr>
          <w:p w14:paraId="01179C34" w14:textId="77777777" w:rsidR="00975C97" w:rsidRPr="007F2609" w:rsidRDefault="00975C97" w:rsidP="00346178">
            <w:pPr>
              <w:pStyle w:val="TAC"/>
            </w:pPr>
            <w:r w:rsidRPr="007F2609">
              <w:t>1</w:t>
            </w:r>
          </w:p>
        </w:tc>
        <w:tc>
          <w:tcPr>
            <w:tcW w:w="835" w:type="dxa"/>
            <w:vAlign w:val="center"/>
          </w:tcPr>
          <w:p w14:paraId="01D0359C" w14:textId="77777777" w:rsidR="00975C97" w:rsidRPr="007F2609" w:rsidRDefault="00975C97" w:rsidP="00346178">
            <w:pPr>
              <w:pStyle w:val="TAC"/>
            </w:pPr>
            <w:r w:rsidRPr="007F2609">
              <w:t>1</w:t>
            </w:r>
          </w:p>
        </w:tc>
        <w:tc>
          <w:tcPr>
            <w:tcW w:w="835" w:type="dxa"/>
            <w:vAlign w:val="center"/>
          </w:tcPr>
          <w:p w14:paraId="2BA5566D" w14:textId="77777777" w:rsidR="00975C97" w:rsidRPr="007F2609" w:rsidRDefault="00975C97" w:rsidP="00346178">
            <w:pPr>
              <w:pStyle w:val="TAC"/>
            </w:pPr>
            <w:r w:rsidRPr="007F2609">
              <w:t>1</w:t>
            </w:r>
          </w:p>
        </w:tc>
        <w:tc>
          <w:tcPr>
            <w:tcW w:w="835" w:type="dxa"/>
            <w:vAlign w:val="center"/>
          </w:tcPr>
          <w:p w14:paraId="00F14DC8" w14:textId="77777777" w:rsidR="00975C97" w:rsidRPr="007F2609" w:rsidRDefault="00975C97" w:rsidP="00346178">
            <w:pPr>
              <w:pStyle w:val="TAC"/>
            </w:pPr>
            <w:r w:rsidRPr="007F2609">
              <w:t>1</w:t>
            </w:r>
          </w:p>
        </w:tc>
        <w:tc>
          <w:tcPr>
            <w:tcW w:w="835" w:type="dxa"/>
          </w:tcPr>
          <w:p w14:paraId="4441A2FF" w14:textId="77777777" w:rsidR="00975C97" w:rsidRPr="007F2609" w:rsidRDefault="00975C97" w:rsidP="00346178">
            <w:pPr>
              <w:pStyle w:val="TAC"/>
            </w:pPr>
            <w:r w:rsidRPr="007F2609">
              <w:t>1</w:t>
            </w:r>
          </w:p>
        </w:tc>
        <w:tc>
          <w:tcPr>
            <w:tcW w:w="835" w:type="dxa"/>
            <w:vAlign w:val="center"/>
          </w:tcPr>
          <w:p w14:paraId="2516EEB6" w14:textId="77777777" w:rsidR="00975C97" w:rsidRPr="007F2609" w:rsidRDefault="00975C97" w:rsidP="00346178">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346178">
            <w:pPr>
              <w:pStyle w:val="TAL"/>
            </w:pPr>
            <w:r w:rsidRPr="007F2609">
              <w:t>Allocated resource blocks</w:t>
            </w:r>
          </w:p>
        </w:tc>
        <w:tc>
          <w:tcPr>
            <w:tcW w:w="1093" w:type="dxa"/>
            <w:vAlign w:val="center"/>
          </w:tcPr>
          <w:p w14:paraId="0AED51BC" w14:textId="77777777" w:rsidR="00975C97" w:rsidRPr="007F2609" w:rsidRDefault="00975C97" w:rsidP="00346178">
            <w:pPr>
              <w:pStyle w:val="TAC"/>
            </w:pPr>
          </w:p>
        </w:tc>
        <w:tc>
          <w:tcPr>
            <w:tcW w:w="835" w:type="dxa"/>
            <w:vAlign w:val="center"/>
          </w:tcPr>
          <w:p w14:paraId="4D6551A4" w14:textId="77777777" w:rsidR="00975C97" w:rsidRPr="007F2609" w:rsidRDefault="00975C97" w:rsidP="00346178">
            <w:pPr>
              <w:pStyle w:val="TAC"/>
            </w:pPr>
            <w:r w:rsidRPr="007F2609">
              <w:t>11</w:t>
            </w:r>
          </w:p>
        </w:tc>
        <w:tc>
          <w:tcPr>
            <w:tcW w:w="835" w:type="dxa"/>
            <w:vAlign w:val="center"/>
          </w:tcPr>
          <w:p w14:paraId="42F9F132" w14:textId="77777777" w:rsidR="00975C97" w:rsidRPr="007F2609" w:rsidRDefault="00975C97" w:rsidP="00346178">
            <w:pPr>
              <w:pStyle w:val="TAC"/>
            </w:pPr>
            <w:r w:rsidRPr="007F2609">
              <w:t>24</w:t>
            </w:r>
          </w:p>
        </w:tc>
        <w:tc>
          <w:tcPr>
            <w:tcW w:w="835" w:type="dxa"/>
            <w:vAlign w:val="center"/>
          </w:tcPr>
          <w:p w14:paraId="09A6E53B" w14:textId="77777777" w:rsidR="00975C97" w:rsidRPr="007F2609" w:rsidRDefault="00975C97" w:rsidP="00346178">
            <w:pPr>
              <w:pStyle w:val="TAC"/>
            </w:pPr>
            <w:r w:rsidRPr="007F2609">
              <w:t>38</w:t>
            </w:r>
          </w:p>
        </w:tc>
        <w:tc>
          <w:tcPr>
            <w:tcW w:w="835" w:type="dxa"/>
            <w:vAlign w:val="center"/>
          </w:tcPr>
          <w:p w14:paraId="62B4C8A5" w14:textId="77777777" w:rsidR="00975C97" w:rsidRPr="007F2609" w:rsidRDefault="00975C97" w:rsidP="00346178">
            <w:pPr>
              <w:pStyle w:val="TAC"/>
            </w:pPr>
            <w:r w:rsidRPr="007F2609">
              <w:t>51</w:t>
            </w:r>
          </w:p>
        </w:tc>
        <w:tc>
          <w:tcPr>
            <w:tcW w:w="835" w:type="dxa"/>
            <w:vAlign w:val="center"/>
          </w:tcPr>
          <w:p w14:paraId="4C825555" w14:textId="77777777" w:rsidR="00975C97" w:rsidRPr="007F2609" w:rsidRDefault="00975C97" w:rsidP="00346178">
            <w:pPr>
              <w:pStyle w:val="TAC"/>
            </w:pPr>
            <w:r w:rsidRPr="007F2609">
              <w:t>65</w:t>
            </w:r>
          </w:p>
        </w:tc>
        <w:tc>
          <w:tcPr>
            <w:tcW w:w="835" w:type="dxa"/>
            <w:vAlign w:val="center"/>
          </w:tcPr>
          <w:p w14:paraId="3F106D3A" w14:textId="77777777" w:rsidR="00975C97" w:rsidRPr="007F2609" w:rsidRDefault="00975C97" w:rsidP="00346178">
            <w:pPr>
              <w:pStyle w:val="TAC"/>
            </w:pPr>
            <w:r w:rsidRPr="007F2609">
              <w:t>78</w:t>
            </w:r>
          </w:p>
        </w:tc>
        <w:tc>
          <w:tcPr>
            <w:tcW w:w="835" w:type="dxa"/>
            <w:vAlign w:val="center"/>
          </w:tcPr>
          <w:p w14:paraId="743B319E" w14:textId="77777777" w:rsidR="00975C97" w:rsidRPr="007F2609" w:rsidRDefault="00975C97" w:rsidP="00346178">
            <w:pPr>
              <w:pStyle w:val="TAC"/>
            </w:pPr>
            <w:r w:rsidRPr="007F2609">
              <w:t>106</w:t>
            </w:r>
          </w:p>
        </w:tc>
        <w:tc>
          <w:tcPr>
            <w:tcW w:w="835" w:type="dxa"/>
            <w:vAlign w:val="center"/>
          </w:tcPr>
          <w:p w14:paraId="1DEB7BA7" w14:textId="77777777" w:rsidR="00975C97" w:rsidRPr="007F2609" w:rsidRDefault="00975C97" w:rsidP="00346178">
            <w:pPr>
              <w:pStyle w:val="TAC"/>
            </w:pPr>
            <w:r w:rsidRPr="007F2609">
              <w:t>133</w:t>
            </w:r>
          </w:p>
        </w:tc>
        <w:tc>
          <w:tcPr>
            <w:tcW w:w="835" w:type="dxa"/>
            <w:vAlign w:val="center"/>
          </w:tcPr>
          <w:p w14:paraId="6DF375E1" w14:textId="77777777" w:rsidR="00975C97" w:rsidRPr="007F2609" w:rsidRDefault="00975C97" w:rsidP="00346178">
            <w:pPr>
              <w:pStyle w:val="TAC"/>
            </w:pPr>
            <w:r w:rsidRPr="007F2609">
              <w:t>162</w:t>
            </w:r>
          </w:p>
        </w:tc>
        <w:tc>
          <w:tcPr>
            <w:tcW w:w="835" w:type="dxa"/>
            <w:vAlign w:val="center"/>
          </w:tcPr>
          <w:p w14:paraId="2FFE2C21" w14:textId="77777777" w:rsidR="00975C97" w:rsidRPr="007F2609" w:rsidRDefault="00975C97" w:rsidP="00346178">
            <w:pPr>
              <w:pStyle w:val="TAC"/>
            </w:pPr>
            <w:r w:rsidRPr="007F2609">
              <w:t>217</w:t>
            </w:r>
          </w:p>
        </w:tc>
        <w:tc>
          <w:tcPr>
            <w:tcW w:w="835" w:type="dxa"/>
          </w:tcPr>
          <w:p w14:paraId="44EFBD56" w14:textId="77777777" w:rsidR="00975C97" w:rsidRPr="007F2609" w:rsidRDefault="00975C97" w:rsidP="00346178">
            <w:pPr>
              <w:pStyle w:val="TAC"/>
            </w:pPr>
            <w:r w:rsidRPr="007F2609">
              <w:t>245</w:t>
            </w:r>
          </w:p>
        </w:tc>
        <w:tc>
          <w:tcPr>
            <w:tcW w:w="835" w:type="dxa"/>
            <w:vAlign w:val="center"/>
          </w:tcPr>
          <w:p w14:paraId="3C3F73CB" w14:textId="77777777" w:rsidR="00975C97" w:rsidRPr="007F2609" w:rsidRDefault="00975C97" w:rsidP="00346178">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346178">
            <w:pPr>
              <w:pStyle w:val="TAL"/>
            </w:pPr>
            <w:r w:rsidRPr="007F2609">
              <w:t>Subcarriers per resource block</w:t>
            </w:r>
          </w:p>
        </w:tc>
        <w:tc>
          <w:tcPr>
            <w:tcW w:w="1093" w:type="dxa"/>
            <w:vAlign w:val="center"/>
          </w:tcPr>
          <w:p w14:paraId="0606F71F" w14:textId="77777777" w:rsidR="00975C97" w:rsidRPr="007F2609" w:rsidRDefault="00975C97" w:rsidP="00346178">
            <w:pPr>
              <w:pStyle w:val="TAC"/>
            </w:pPr>
          </w:p>
        </w:tc>
        <w:tc>
          <w:tcPr>
            <w:tcW w:w="835" w:type="dxa"/>
            <w:vAlign w:val="center"/>
          </w:tcPr>
          <w:p w14:paraId="54430D5E" w14:textId="77777777" w:rsidR="00975C97" w:rsidRPr="007F2609" w:rsidRDefault="00975C97" w:rsidP="00346178">
            <w:pPr>
              <w:pStyle w:val="TAC"/>
            </w:pPr>
            <w:r w:rsidRPr="007F2609">
              <w:t>12</w:t>
            </w:r>
          </w:p>
        </w:tc>
        <w:tc>
          <w:tcPr>
            <w:tcW w:w="835" w:type="dxa"/>
            <w:vAlign w:val="center"/>
          </w:tcPr>
          <w:p w14:paraId="2B64B654" w14:textId="77777777" w:rsidR="00975C97" w:rsidRPr="007F2609" w:rsidRDefault="00975C97" w:rsidP="00346178">
            <w:pPr>
              <w:pStyle w:val="TAC"/>
            </w:pPr>
            <w:r w:rsidRPr="007F2609">
              <w:t>12</w:t>
            </w:r>
          </w:p>
        </w:tc>
        <w:tc>
          <w:tcPr>
            <w:tcW w:w="835" w:type="dxa"/>
            <w:vAlign w:val="center"/>
          </w:tcPr>
          <w:p w14:paraId="51B36C90" w14:textId="77777777" w:rsidR="00975C97" w:rsidRPr="007F2609" w:rsidRDefault="00975C97" w:rsidP="00346178">
            <w:pPr>
              <w:pStyle w:val="TAC"/>
            </w:pPr>
            <w:r w:rsidRPr="007F2609">
              <w:t>12</w:t>
            </w:r>
          </w:p>
        </w:tc>
        <w:tc>
          <w:tcPr>
            <w:tcW w:w="835" w:type="dxa"/>
            <w:vAlign w:val="center"/>
          </w:tcPr>
          <w:p w14:paraId="6B58A50E" w14:textId="77777777" w:rsidR="00975C97" w:rsidRPr="007F2609" w:rsidRDefault="00975C97" w:rsidP="00346178">
            <w:pPr>
              <w:pStyle w:val="TAC"/>
            </w:pPr>
            <w:r w:rsidRPr="007F2609">
              <w:t>12</w:t>
            </w:r>
          </w:p>
        </w:tc>
        <w:tc>
          <w:tcPr>
            <w:tcW w:w="835" w:type="dxa"/>
            <w:vAlign w:val="center"/>
          </w:tcPr>
          <w:p w14:paraId="42C0F4A2" w14:textId="77777777" w:rsidR="00975C97" w:rsidRPr="007F2609" w:rsidRDefault="00975C97" w:rsidP="00346178">
            <w:pPr>
              <w:pStyle w:val="TAC"/>
            </w:pPr>
            <w:r w:rsidRPr="007F2609">
              <w:t>12</w:t>
            </w:r>
          </w:p>
        </w:tc>
        <w:tc>
          <w:tcPr>
            <w:tcW w:w="835" w:type="dxa"/>
            <w:vAlign w:val="center"/>
          </w:tcPr>
          <w:p w14:paraId="7F75D013" w14:textId="77777777" w:rsidR="00975C97" w:rsidRPr="007F2609" w:rsidRDefault="00975C97" w:rsidP="00346178">
            <w:pPr>
              <w:pStyle w:val="TAC"/>
            </w:pPr>
            <w:r w:rsidRPr="007F2609">
              <w:t>12</w:t>
            </w:r>
          </w:p>
        </w:tc>
        <w:tc>
          <w:tcPr>
            <w:tcW w:w="835" w:type="dxa"/>
            <w:vAlign w:val="center"/>
          </w:tcPr>
          <w:p w14:paraId="65BC7850" w14:textId="77777777" w:rsidR="00975C97" w:rsidRPr="007F2609" w:rsidRDefault="00975C97" w:rsidP="00346178">
            <w:pPr>
              <w:pStyle w:val="TAC"/>
            </w:pPr>
            <w:r w:rsidRPr="007F2609">
              <w:t>12</w:t>
            </w:r>
          </w:p>
        </w:tc>
        <w:tc>
          <w:tcPr>
            <w:tcW w:w="835" w:type="dxa"/>
            <w:vAlign w:val="center"/>
          </w:tcPr>
          <w:p w14:paraId="0A608861" w14:textId="77777777" w:rsidR="00975C97" w:rsidRPr="007F2609" w:rsidRDefault="00975C97" w:rsidP="00346178">
            <w:pPr>
              <w:pStyle w:val="TAC"/>
            </w:pPr>
            <w:r w:rsidRPr="007F2609">
              <w:t>12</w:t>
            </w:r>
          </w:p>
        </w:tc>
        <w:tc>
          <w:tcPr>
            <w:tcW w:w="835" w:type="dxa"/>
            <w:vAlign w:val="center"/>
          </w:tcPr>
          <w:p w14:paraId="345CB99F" w14:textId="77777777" w:rsidR="00975C97" w:rsidRPr="007F2609" w:rsidRDefault="00975C97" w:rsidP="00346178">
            <w:pPr>
              <w:pStyle w:val="TAC"/>
            </w:pPr>
            <w:r w:rsidRPr="007F2609">
              <w:t>12</w:t>
            </w:r>
          </w:p>
        </w:tc>
        <w:tc>
          <w:tcPr>
            <w:tcW w:w="835" w:type="dxa"/>
            <w:vAlign w:val="center"/>
          </w:tcPr>
          <w:p w14:paraId="6449CE12" w14:textId="77777777" w:rsidR="00975C97" w:rsidRPr="007F2609" w:rsidRDefault="00975C97" w:rsidP="00346178">
            <w:pPr>
              <w:pStyle w:val="TAC"/>
            </w:pPr>
            <w:r w:rsidRPr="007F2609">
              <w:t>12</w:t>
            </w:r>
          </w:p>
        </w:tc>
        <w:tc>
          <w:tcPr>
            <w:tcW w:w="835" w:type="dxa"/>
          </w:tcPr>
          <w:p w14:paraId="7E73630D" w14:textId="77777777" w:rsidR="00975C97" w:rsidRPr="007F2609" w:rsidRDefault="00975C97" w:rsidP="00346178">
            <w:pPr>
              <w:pStyle w:val="TAC"/>
            </w:pPr>
            <w:r w:rsidRPr="007F2609">
              <w:t>12</w:t>
            </w:r>
          </w:p>
        </w:tc>
        <w:tc>
          <w:tcPr>
            <w:tcW w:w="835" w:type="dxa"/>
            <w:vAlign w:val="center"/>
          </w:tcPr>
          <w:p w14:paraId="2BABD3BF" w14:textId="77777777" w:rsidR="00975C97" w:rsidRPr="007F2609" w:rsidRDefault="00975C97" w:rsidP="00346178">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346178">
            <w:pPr>
              <w:pStyle w:val="TAL"/>
            </w:pPr>
            <w:r w:rsidRPr="007F2609">
              <w:t>Allocated slots per Frame</w:t>
            </w:r>
          </w:p>
        </w:tc>
        <w:tc>
          <w:tcPr>
            <w:tcW w:w="1093" w:type="dxa"/>
            <w:vAlign w:val="center"/>
          </w:tcPr>
          <w:p w14:paraId="07AAA341" w14:textId="77777777" w:rsidR="00975C97" w:rsidRPr="007F2609" w:rsidRDefault="00975C97" w:rsidP="00346178">
            <w:pPr>
              <w:pStyle w:val="TAC"/>
            </w:pPr>
          </w:p>
        </w:tc>
        <w:tc>
          <w:tcPr>
            <w:tcW w:w="835" w:type="dxa"/>
            <w:vAlign w:val="center"/>
          </w:tcPr>
          <w:p w14:paraId="3845AEE9" w14:textId="77777777" w:rsidR="00975C97" w:rsidRPr="007F2609" w:rsidRDefault="00975C97" w:rsidP="00346178">
            <w:pPr>
              <w:pStyle w:val="TAC"/>
            </w:pPr>
            <w:r w:rsidRPr="007F2609">
              <w:t>17</w:t>
            </w:r>
          </w:p>
        </w:tc>
        <w:tc>
          <w:tcPr>
            <w:tcW w:w="835" w:type="dxa"/>
          </w:tcPr>
          <w:p w14:paraId="6453E042" w14:textId="77777777" w:rsidR="00975C97" w:rsidRPr="007F2609" w:rsidRDefault="00975C97" w:rsidP="00346178">
            <w:pPr>
              <w:pStyle w:val="TAC"/>
            </w:pPr>
            <w:r w:rsidRPr="007F2609">
              <w:t>17</w:t>
            </w:r>
          </w:p>
        </w:tc>
        <w:tc>
          <w:tcPr>
            <w:tcW w:w="835" w:type="dxa"/>
          </w:tcPr>
          <w:p w14:paraId="00CF25FD" w14:textId="77777777" w:rsidR="00975C97" w:rsidRPr="007F2609" w:rsidRDefault="00975C97" w:rsidP="00346178">
            <w:pPr>
              <w:pStyle w:val="TAC"/>
            </w:pPr>
            <w:r w:rsidRPr="007F2609">
              <w:t>17</w:t>
            </w:r>
          </w:p>
        </w:tc>
        <w:tc>
          <w:tcPr>
            <w:tcW w:w="835" w:type="dxa"/>
          </w:tcPr>
          <w:p w14:paraId="25F0FE81" w14:textId="77777777" w:rsidR="00975C97" w:rsidRPr="007F2609" w:rsidRDefault="00975C97" w:rsidP="00346178">
            <w:pPr>
              <w:pStyle w:val="TAC"/>
            </w:pPr>
            <w:r w:rsidRPr="007F2609">
              <w:t>17</w:t>
            </w:r>
          </w:p>
        </w:tc>
        <w:tc>
          <w:tcPr>
            <w:tcW w:w="835" w:type="dxa"/>
          </w:tcPr>
          <w:p w14:paraId="2960590F" w14:textId="77777777" w:rsidR="00975C97" w:rsidRPr="007F2609" w:rsidRDefault="00975C97" w:rsidP="00346178">
            <w:pPr>
              <w:pStyle w:val="TAC"/>
            </w:pPr>
            <w:r w:rsidRPr="007F2609">
              <w:t>17</w:t>
            </w:r>
          </w:p>
        </w:tc>
        <w:tc>
          <w:tcPr>
            <w:tcW w:w="835" w:type="dxa"/>
          </w:tcPr>
          <w:p w14:paraId="70454A48" w14:textId="77777777" w:rsidR="00975C97" w:rsidRPr="007F2609" w:rsidRDefault="00975C97" w:rsidP="00346178">
            <w:pPr>
              <w:pStyle w:val="TAC"/>
            </w:pPr>
            <w:r w:rsidRPr="007F2609">
              <w:t>17</w:t>
            </w:r>
          </w:p>
        </w:tc>
        <w:tc>
          <w:tcPr>
            <w:tcW w:w="835" w:type="dxa"/>
          </w:tcPr>
          <w:p w14:paraId="2D3FACB2" w14:textId="77777777" w:rsidR="00975C97" w:rsidRPr="007F2609" w:rsidRDefault="00975C97" w:rsidP="00346178">
            <w:pPr>
              <w:pStyle w:val="TAC"/>
            </w:pPr>
            <w:r w:rsidRPr="007F2609">
              <w:t>17</w:t>
            </w:r>
          </w:p>
        </w:tc>
        <w:tc>
          <w:tcPr>
            <w:tcW w:w="835" w:type="dxa"/>
          </w:tcPr>
          <w:p w14:paraId="7ED1068C" w14:textId="77777777" w:rsidR="00975C97" w:rsidRPr="007F2609" w:rsidRDefault="00975C97" w:rsidP="00346178">
            <w:pPr>
              <w:pStyle w:val="TAC"/>
            </w:pPr>
            <w:r w:rsidRPr="007F2609">
              <w:t>17</w:t>
            </w:r>
          </w:p>
        </w:tc>
        <w:tc>
          <w:tcPr>
            <w:tcW w:w="835" w:type="dxa"/>
          </w:tcPr>
          <w:p w14:paraId="33F5198D" w14:textId="77777777" w:rsidR="00975C97" w:rsidRPr="007F2609" w:rsidRDefault="00975C97" w:rsidP="00346178">
            <w:pPr>
              <w:pStyle w:val="TAC"/>
            </w:pPr>
            <w:r w:rsidRPr="007F2609">
              <w:t>17</w:t>
            </w:r>
          </w:p>
        </w:tc>
        <w:tc>
          <w:tcPr>
            <w:tcW w:w="835" w:type="dxa"/>
          </w:tcPr>
          <w:p w14:paraId="5CE21741" w14:textId="77777777" w:rsidR="00975C97" w:rsidRPr="007F2609" w:rsidRDefault="00975C97" w:rsidP="00346178">
            <w:pPr>
              <w:pStyle w:val="TAC"/>
            </w:pPr>
            <w:r w:rsidRPr="007F2609">
              <w:t>17</w:t>
            </w:r>
          </w:p>
        </w:tc>
        <w:tc>
          <w:tcPr>
            <w:tcW w:w="835" w:type="dxa"/>
          </w:tcPr>
          <w:p w14:paraId="68A2FB11" w14:textId="77777777" w:rsidR="00975C97" w:rsidRPr="007F2609" w:rsidRDefault="00975C97" w:rsidP="00346178">
            <w:pPr>
              <w:pStyle w:val="TAC"/>
            </w:pPr>
            <w:r w:rsidRPr="007F2609">
              <w:t>17</w:t>
            </w:r>
          </w:p>
        </w:tc>
        <w:tc>
          <w:tcPr>
            <w:tcW w:w="835" w:type="dxa"/>
          </w:tcPr>
          <w:p w14:paraId="4F86AEF0" w14:textId="77777777" w:rsidR="00975C97" w:rsidRPr="007F2609" w:rsidRDefault="00975C97" w:rsidP="00346178">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346178">
            <w:pPr>
              <w:pStyle w:val="TAL"/>
            </w:pPr>
            <w:r w:rsidRPr="007F2609">
              <w:t>MCS Index</w:t>
            </w:r>
          </w:p>
        </w:tc>
        <w:tc>
          <w:tcPr>
            <w:tcW w:w="1093" w:type="dxa"/>
            <w:vAlign w:val="center"/>
          </w:tcPr>
          <w:p w14:paraId="7FA9AAE8" w14:textId="77777777" w:rsidR="00975C97" w:rsidRPr="007F2609" w:rsidRDefault="00975C97" w:rsidP="00346178">
            <w:pPr>
              <w:pStyle w:val="TAC"/>
            </w:pPr>
          </w:p>
        </w:tc>
        <w:tc>
          <w:tcPr>
            <w:tcW w:w="835" w:type="dxa"/>
            <w:vAlign w:val="center"/>
          </w:tcPr>
          <w:p w14:paraId="2B0E8895" w14:textId="77777777" w:rsidR="00975C97" w:rsidRPr="007F2609" w:rsidRDefault="00975C97" w:rsidP="00346178">
            <w:pPr>
              <w:pStyle w:val="TAC"/>
            </w:pPr>
            <w:r w:rsidRPr="007F2609">
              <w:t>4</w:t>
            </w:r>
          </w:p>
        </w:tc>
        <w:tc>
          <w:tcPr>
            <w:tcW w:w="835" w:type="dxa"/>
            <w:vAlign w:val="center"/>
          </w:tcPr>
          <w:p w14:paraId="679A912C" w14:textId="77777777" w:rsidR="00975C97" w:rsidRPr="007F2609" w:rsidRDefault="00975C97" w:rsidP="00346178">
            <w:pPr>
              <w:pStyle w:val="TAC"/>
            </w:pPr>
            <w:r w:rsidRPr="007F2609">
              <w:t>4</w:t>
            </w:r>
          </w:p>
        </w:tc>
        <w:tc>
          <w:tcPr>
            <w:tcW w:w="835" w:type="dxa"/>
            <w:vAlign w:val="center"/>
          </w:tcPr>
          <w:p w14:paraId="2FC0250B" w14:textId="77777777" w:rsidR="00975C97" w:rsidRPr="007F2609" w:rsidRDefault="00975C97" w:rsidP="00346178">
            <w:pPr>
              <w:pStyle w:val="TAC"/>
            </w:pPr>
            <w:r w:rsidRPr="007F2609">
              <w:t>4</w:t>
            </w:r>
          </w:p>
        </w:tc>
        <w:tc>
          <w:tcPr>
            <w:tcW w:w="835" w:type="dxa"/>
            <w:vAlign w:val="center"/>
          </w:tcPr>
          <w:p w14:paraId="7959EB96" w14:textId="77777777" w:rsidR="00975C97" w:rsidRPr="007F2609" w:rsidRDefault="00975C97" w:rsidP="00346178">
            <w:pPr>
              <w:pStyle w:val="TAC"/>
            </w:pPr>
            <w:r w:rsidRPr="007F2609">
              <w:t>4</w:t>
            </w:r>
          </w:p>
        </w:tc>
        <w:tc>
          <w:tcPr>
            <w:tcW w:w="835" w:type="dxa"/>
            <w:vAlign w:val="center"/>
          </w:tcPr>
          <w:p w14:paraId="09AFDC78" w14:textId="77777777" w:rsidR="00975C97" w:rsidRPr="007F2609" w:rsidRDefault="00975C97" w:rsidP="00346178">
            <w:pPr>
              <w:pStyle w:val="TAC"/>
            </w:pPr>
            <w:r w:rsidRPr="007F2609">
              <w:t>4</w:t>
            </w:r>
          </w:p>
        </w:tc>
        <w:tc>
          <w:tcPr>
            <w:tcW w:w="835" w:type="dxa"/>
            <w:vAlign w:val="center"/>
          </w:tcPr>
          <w:p w14:paraId="3AA9AE8D" w14:textId="77777777" w:rsidR="00975C97" w:rsidRPr="007F2609" w:rsidRDefault="00975C97" w:rsidP="00346178">
            <w:pPr>
              <w:pStyle w:val="TAC"/>
            </w:pPr>
            <w:r w:rsidRPr="007F2609">
              <w:t>4</w:t>
            </w:r>
          </w:p>
        </w:tc>
        <w:tc>
          <w:tcPr>
            <w:tcW w:w="835" w:type="dxa"/>
            <w:vAlign w:val="center"/>
          </w:tcPr>
          <w:p w14:paraId="1A9A3197" w14:textId="77777777" w:rsidR="00975C97" w:rsidRPr="007F2609" w:rsidRDefault="00975C97" w:rsidP="00346178">
            <w:pPr>
              <w:pStyle w:val="TAC"/>
            </w:pPr>
            <w:r w:rsidRPr="007F2609">
              <w:t>4</w:t>
            </w:r>
          </w:p>
        </w:tc>
        <w:tc>
          <w:tcPr>
            <w:tcW w:w="835" w:type="dxa"/>
            <w:vAlign w:val="center"/>
          </w:tcPr>
          <w:p w14:paraId="286D2395" w14:textId="77777777" w:rsidR="00975C97" w:rsidRPr="007F2609" w:rsidRDefault="00975C97" w:rsidP="00346178">
            <w:pPr>
              <w:pStyle w:val="TAC"/>
            </w:pPr>
            <w:r w:rsidRPr="007F2609">
              <w:t>4</w:t>
            </w:r>
          </w:p>
        </w:tc>
        <w:tc>
          <w:tcPr>
            <w:tcW w:w="835" w:type="dxa"/>
            <w:vAlign w:val="center"/>
          </w:tcPr>
          <w:p w14:paraId="7DFAC7AB" w14:textId="77777777" w:rsidR="00975C97" w:rsidRPr="007F2609" w:rsidRDefault="00975C97" w:rsidP="00346178">
            <w:pPr>
              <w:pStyle w:val="TAC"/>
            </w:pPr>
            <w:r w:rsidRPr="007F2609">
              <w:t>4</w:t>
            </w:r>
          </w:p>
        </w:tc>
        <w:tc>
          <w:tcPr>
            <w:tcW w:w="835" w:type="dxa"/>
            <w:vAlign w:val="center"/>
          </w:tcPr>
          <w:p w14:paraId="18CAE256" w14:textId="77777777" w:rsidR="00975C97" w:rsidRPr="007F2609" w:rsidRDefault="00975C97" w:rsidP="00346178">
            <w:pPr>
              <w:pStyle w:val="TAC"/>
            </w:pPr>
            <w:r w:rsidRPr="007F2609">
              <w:t>4</w:t>
            </w:r>
          </w:p>
        </w:tc>
        <w:tc>
          <w:tcPr>
            <w:tcW w:w="835" w:type="dxa"/>
          </w:tcPr>
          <w:p w14:paraId="3A59B06B" w14:textId="77777777" w:rsidR="00975C97" w:rsidRPr="007F2609" w:rsidRDefault="00975C97" w:rsidP="00346178">
            <w:pPr>
              <w:pStyle w:val="TAC"/>
            </w:pPr>
            <w:r w:rsidRPr="007F2609">
              <w:t>4</w:t>
            </w:r>
          </w:p>
        </w:tc>
        <w:tc>
          <w:tcPr>
            <w:tcW w:w="835" w:type="dxa"/>
            <w:vAlign w:val="center"/>
          </w:tcPr>
          <w:p w14:paraId="1DD1D509" w14:textId="77777777" w:rsidR="00975C97" w:rsidRPr="007F2609" w:rsidRDefault="00975C97" w:rsidP="00346178">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346178">
            <w:pPr>
              <w:pStyle w:val="TAL"/>
            </w:pPr>
            <w:r w:rsidRPr="007F2609">
              <w:t>MCS Table for TBS determination</w:t>
            </w:r>
          </w:p>
        </w:tc>
        <w:tc>
          <w:tcPr>
            <w:tcW w:w="1093" w:type="dxa"/>
            <w:vAlign w:val="center"/>
          </w:tcPr>
          <w:p w14:paraId="72243F70" w14:textId="77777777" w:rsidR="00975C97" w:rsidRPr="007F2609" w:rsidRDefault="00975C97" w:rsidP="00346178">
            <w:pPr>
              <w:pStyle w:val="TAC"/>
            </w:pPr>
          </w:p>
        </w:tc>
        <w:tc>
          <w:tcPr>
            <w:tcW w:w="10020" w:type="dxa"/>
            <w:gridSpan w:val="12"/>
            <w:vAlign w:val="center"/>
          </w:tcPr>
          <w:p w14:paraId="73A2A3B8"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346178">
            <w:pPr>
              <w:pStyle w:val="TAL"/>
            </w:pPr>
            <w:r w:rsidRPr="007F2609">
              <w:t>Modulation</w:t>
            </w:r>
          </w:p>
        </w:tc>
        <w:tc>
          <w:tcPr>
            <w:tcW w:w="1093" w:type="dxa"/>
            <w:vAlign w:val="center"/>
          </w:tcPr>
          <w:p w14:paraId="00A2449C" w14:textId="77777777" w:rsidR="00975C97" w:rsidRPr="007F2609" w:rsidRDefault="00975C97" w:rsidP="00346178">
            <w:pPr>
              <w:pStyle w:val="TAC"/>
            </w:pPr>
          </w:p>
        </w:tc>
        <w:tc>
          <w:tcPr>
            <w:tcW w:w="835" w:type="dxa"/>
            <w:vAlign w:val="center"/>
          </w:tcPr>
          <w:p w14:paraId="6C2EB710" w14:textId="77777777" w:rsidR="00975C97" w:rsidRPr="007F2609" w:rsidRDefault="00975C97" w:rsidP="00346178">
            <w:pPr>
              <w:pStyle w:val="TAC"/>
            </w:pPr>
            <w:r w:rsidRPr="007F2609">
              <w:t>QPSK</w:t>
            </w:r>
          </w:p>
        </w:tc>
        <w:tc>
          <w:tcPr>
            <w:tcW w:w="835" w:type="dxa"/>
            <w:vAlign w:val="center"/>
          </w:tcPr>
          <w:p w14:paraId="5731C8F7" w14:textId="77777777" w:rsidR="00975C97" w:rsidRPr="007F2609" w:rsidRDefault="00975C97" w:rsidP="00346178">
            <w:pPr>
              <w:pStyle w:val="TAC"/>
            </w:pPr>
            <w:r w:rsidRPr="007F2609">
              <w:t>QPSK</w:t>
            </w:r>
          </w:p>
        </w:tc>
        <w:tc>
          <w:tcPr>
            <w:tcW w:w="835" w:type="dxa"/>
            <w:vAlign w:val="center"/>
          </w:tcPr>
          <w:p w14:paraId="2BF77D2E" w14:textId="77777777" w:rsidR="00975C97" w:rsidRPr="007F2609" w:rsidRDefault="00975C97" w:rsidP="00346178">
            <w:pPr>
              <w:pStyle w:val="TAC"/>
            </w:pPr>
            <w:r w:rsidRPr="007F2609">
              <w:t>QPSK</w:t>
            </w:r>
          </w:p>
        </w:tc>
        <w:tc>
          <w:tcPr>
            <w:tcW w:w="835" w:type="dxa"/>
            <w:vAlign w:val="center"/>
          </w:tcPr>
          <w:p w14:paraId="508A1232" w14:textId="77777777" w:rsidR="00975C97" w:rsidRPr="007F2609" w:rsidRDefault="00975C97" w:rsidP="00346178">
            <w:pPr>
              <w:pStyle w:val="TAC"/>
            </w:pPr>
            <w:r w:rsidRPr="007F2609">
              <w:t>QPSK</w:t>
            </w:r>
          </w:p>
        </w:tc>
        <w:tc>
          <w:tcPr>
            <w:tcW w:w="835" w:type="dxa"/>
            <w:vAlign w:val="center"/>
          </w:tcPr>
          <w:p w14:paraId="5BE8E2C0" w14:textId="77777777" w:rsidR="00975C97" w:rsidRPr="007F2609" w:rsidRDefault="00975C97" w:rsidP="00346178">
            <w:pPr>
              <w:pStyle w:val="TAC"/>
            </w:pPr>
            <w:r w:rsidRPr="007F2609">
              <w:t>QPSK</w:t>
            </w:r>
          </w:p>
        </w:tc>
        <w:tc>
          <w:tcPr>
            <w:tcW w:w="835" w:type="dxa"/>
            <w:vAlign w:val="center"/>
          </w:tcPr>
          <w:p w14:paraId="104FD0BF" w14:textId="77777777" w:rsidR="00975C97" w:rsidRPr="007F2609" w:rsidRDefault="00975C97" w:rsidP="00346178">
            <w:pPr>
              <w:pStyle w:val="TAC"/>
            </w:pPr>
            <w:r w:rsidRPr="007F2609">
              <w:t>QPSK</w:t>
            </w:r>
          </w:p>
        </w:tc>
        <w:tc>
          <w:tcPr>
            <w:tcW w:w="835" w:type="dxa"/>
            <w:vAlign w:val="center"/>
          </w:tcPr>
          <w:p w14:paraId="6107DF90" w14:textId="77777777" w:rsidR="00975C97" w:rsidRPr="007F2609" w:rsidRDefault="00975C97" w:rsidP="00346178">
            <w:pPr>
              <w:pStyle w:val="TAC"/>
            </w:pPr>
            <w:r w:rsidRPr="007F2609">
              <w:t>QPSK</w:t>
            </w:r>
          </w:p>
        </w:tc>
        <w:tc>
          <w:tcPr>
            <w:tcW w:w="835" w:type="dxa"/>
            <w:vAlign w:val="center"/>
          </w:tcPr>
          <w:p w14:paraId="06188FA7" w14:textId="77777777" w:rsidR="00975C97" w:rsidRPr="007F2609" w:rsidRDefault="00975C97" w:rsidP="00346178">
            <w:pPr>
              <w:pStyle w:val="TAC"/>
            </w:pPr>
            <w:r w:rsidRPr="007F2609">
              <w:t>QPSK</w:t>
            </w:r>
          </w:p>
        </w:tc>
        <w:tc>
          <w:tcPr>
            <w:tcW w:w="835" w:type="dxa"/>
            <w:vAlign w:val="center"/>
          </w:tcPr>
          <w:p w14:paraId="774BA233" w14:textId="77777777" w:rsidR="00975C97" w:rsidRPr="007F2609" w:rsidRDefault="00975C97" w:rsidP="00346178">
            <w:pPr>
              <w:pStyle w:val="TAC"/>
            </w:pPr>
            <w:r w:rsidRPr="007F2609">
              <w:t>QPSK</w:t>
            </w:r>
          </w:p>
        </w:tc>
        <w:tc>
          <w:tcPr>
            <w:tcW w:w="835" w:type="dxa"/>
            <w:vAlign w:val="center"/>
          </w:tcPr>
          <w:p w14:paraId="2B9A88FF" w14:textId="77777777" w:rsidR="00975C97" w:rsidRPr="007F2609" w:rsidRDefault="00975C97" w:rsidP="00346178">
            <w:pPr>
              <w:pStyle w:val="TAC"/>
            </w:pPr>
            <w:r w:rsidRPr="007F2609">
              <w:t>QPSK</w:t>
            </w:r>
          </w:p>
        </w:tc>
        <w:tc>
          <w:tcPr>
            <w:tcW w:w="835" w:type="dxa"/>
          </w:tcPr>
          <w:p w14:paraId="62866BE3" w14:textId="77777777" w:rsidR="00975C97" w:rsidRPr="007F2609" w:rsidRDefault="00975C97" w:rsidP="00346178">
            <w:pPr>
              <w:pStyle w:val="TAC"/>
            </w:pPr>
            <w:r w:rsidRPr="007F2609">
              <w:t>QPSK</w:t>
            </w:r>
          </w:p>
        </w:tc>
        <w:tc>
          <w:tcPr>
            <w:tcW w:w="835" w:type="dxa"/>
            <w:vAlign w:val="center"/>
          </w:tcPr>
          <w:p w14:paraId="59E5C7B8" w14:textId="77777777" w:rsidR="00975C97" w:rsidRPr="007F2609" w:rsidRDefault="00975C97" w:rsidP="00346178">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346178">
            <w:pPr>
              <w:pStyle w:val="TAL"/>
            </w:pPr>
            <w:r w:rsidRPr="007F2609">
              <w:t>Target Coding Rate</w:t>
            </w:r>
          </w:p>
        </w:tc>
        <w:tc>
          <w:tcPr>
            <w:tcW w:w="1093" w:type="dxa"/>
            <w:vAlign w:val="center"/>
          </w:tcPr>
          <w:p w14:paraId="0D486A50" w14:textId="77777777" w:rsidR="00975C97" w:rsidRPr="007F2609" w:rsidRDefault="00975C97" w:rsidP="00346178">
            <w:pPr>
              <w:pStyle w:val="TAC"/>
            </w:pPr>
          </w:p>
        </w:tc>
        <w:tc>
          <w:tcPr>
            <w:tcW w:w="835" w:type="dxa"/>
            <w:vAlign w:val="center"/>
          </w:tcPr>
          <w:p w14:paraId="2E232DAB" w14:textId="77777777" w:rsidR="00975C97" w:rsidRPr="007F2609" w:rsidRDefault="00975C97" w:rsidP="00346178">
            <w:pPr>
              <w:pStyle w:val="TAC"/>
            </w:pPr>
            <w:r w:rsidRPr="007F2609">
              <w:t>1/3</w:t>
            </w:r>
          </w:p>
        </w:tc>
        <w:tc>
          <w:tcPr>
            <w:tcW w:w="835" w:type="dxa"/>
            <w:vAlign w:val="center"/>
          </w:tcPr>
          <w:p w14:paraId="169BD237" w14:textId="77777777" w:rsidR="00975C97" w:rsidRPr="007F2609" w:rsidRDefault="00975C97" w:rsidP="00346178">
            <w:pPr>
              <w:pStyle w:val="TAC"/>
            </w:pPr>
            <w:r w:rsidRPr="007F2609">
              <w:t>1/3</w:t>
            </w:r>
          </w:p>
        </w:tc>
        <w:tc>
          <w:tcPr>
            <w:tcW w:w="835" w:type="dxa"/>
            <w:vAlign w:val="center"/>
          </w:tcPr>
          <w:p w14:paraId="72DC3A54" w14:textId="77777777" w:rsidR="00975C97" w:rsidRPr="007F2609" w:rsidRDefault="00975C97" w:rsidP="00346178">
            <w:pPr>
              <w:pStyle w:val="TAC"/>
            </w:pPr>
            <w:r w:rsidRPr="007F2609">
              <w:t>1/3</w:t>
            </w:r>
          </w:p>
        </w:tc>
        <w:tc>
          <w:tcPr>
            <w:tcW w:w="835" w:type="dxa"/>
            <w:vAlign w:val="center"/>
          </w:tcPr>
          <w:p w14:paraId="05B6AB1F" w14:textId="77777777" w:rsidR="00975C97" w:rsidRPr="007F2609" w:rsidRDefault="00975C97" w:rsidP="00346178">
            <w:pPr>
              <w:pStyle w:val="TAC"/>
            </w:pPr>
            <w:r w:rsidRPr="007F2609">
              <w:t>1/3</w:t>
            </w:r>
          </w:p>
        </w:tc>
        <w:tc>
          <w:tcPr>
            <w:tcW w:w="835" w:type="dxa"/>
            <w:vAlign w:val="center"/>
          </w:tcPr>
          <w:p w14:paraId="4BCF6874" w14:textId="77777777" w:rsidR="00975C97" w:rsidRPr="007F2609" w:rsidRDefault="00975C97" w:rsidP="00346178">
            <w:pPr>
              <w:pStyle w:val="TAC"/>
            </w:pPr>
            <w:r w:rsidRPr="007F2609">
              <w:t>1/3</w:t>
            </w:r>
          </w:p>
        </w:tc>
        <w:tc>
          <w:tcPr>
            <w:tcW w:w="835" w:type="dxa"/>
            <w:vAlign w:val="center"/>
          </w:tcPr>
          <w:p w14:paraId="6EE6F9B6" w14:textId="77777777" w:rsidR="00975C97" w:rsidRPr="007F2609" w:rsidRDefault="00975C97" w:rsidP="00346178">
            <w:pPr>
              <w:pStyle w:val="TAC"/>
            </w:pPr>
            <w:r w:rsidRPr="007F2609">
              <w:t>1/3</w:t>
            </w:r>
          </w:p>
        </w:tc>
        <w:tc>
          <w:tcPr>
            <w:tcW w:w="835" w:type="dxa"/>
            <w:vAlign w:val="center"/>
          </w:tcPr>
          <w:p w14:paraId="2E06B793" w14:textId="77777777" w:rsidR="00975C97" w:rsidRPr="007F2609" w:rsidRDefault="00975C97" w:rsidP="00346178">
            <w:pPr>
              <w:pStyle w:val="TAC"/>
            </w:pPr>
            <w:r w:rsidRPr="007F2609">
              <w:t>1/3</w:t>
            </w:r>
          </w:p>
        </w:tc>
        <w:tc>
          <w:tcPr>
            <w:tcW w:w="835" w:type="dxa"/>
            <w:vAlign w:val="center"/>
          </w:tcPr>
          <w:p w14:paraId="52BD5100" w14:textId="77777777" w:rsidR="00975C97" w:rsidRPr="007F2609" w:rsidRDefault="00975C97" w:rsidP="00346178">
            <w:pPr>
              <w:pStyle w:val="TAC"/>
            </w:pPr>
            <w:r w:rsidRPr="007F2609">
              <w:t>1/3</w:t>
            </w:r>
          </w:p>
        </w:tc>
        <w:tc>
          <w:tcPr>
            <w:tcW w:w="835" w:type="dxa"/>
            <w:vAlign w:val="center"/>
          </w:tcPr>
          <w:p w14:paraId="43D95B98" w14:textId="77777777" w:rsidR="00975C97" w:rsidRPr="007F2609" w:rsidRDefault="00975C97" w:rsidP="00346178">
            <w:pPr>
              <w:pStyle w:val="TAC"/>
            </w:pPr>
            <w:r w:rsidRPr="007F2609">
              <w:t>1/3</w:t>
            </w:r>
          </w:p>
        </w:tc>
        <w:tc>
          <w:tcPr>
            <w:tcW w:w="835" w:type="dxa"/>
            <w:vAlign w:val="center"/>
          </w:tcPr>
          <w:p w14:paraId="049BB3F5" w14:textId="77777777" w:rsidR="00975C97" w:rsidRPr="007F2609" w:rsidRDefault="00975C97" w:rsidP="00346178">
            <w:pPr>
              <w:pStyle w:val="TAC"/>
            </w:pPr>
            <w:r w:rsidRPr="007F2609">
              <w:t>1/3</w:t>
            </w:r>
          </w:p>
        </w:tc>
        <w:tc>
          <w:tcPr>
            <w:tcW w:w="835" w:type="dxa"/>
          </w:tcPr>
          <w:p w14:paraId="64537A65" w14:textId="77777777" w:rsidR="00975C97" w:rsidRPr="007F2609" w:rsidRDefault="00975C97" w:rsidP="00346178">
            <w:pPr>
              <w:pStyle w:val="TAC"/>
            </w:pPr>
            <w:r w:rsidRPr="007F2609">
              <w:t>1/3</w:t>
            </w:r>
          </w:p>
        </w:tc>
        <w:tc>
          <w:tcPr>
            <w:tcW w:w="835" w:type="dxa"/>
            <w:vAlign w:val="center"/>
          </w:tcPr>
          <w:p w14:paraId="718B5DF7" w14:textId="77777777" w:rsidR="00975C97" w:rsidRPr="007F2609" w:rsidRDefault="00975C97" w:rsidP="00346178">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346178">
            <w:pPr>
              <w:pStyle w:val="TAL"/>
            </w:pPr>
            <w:r w:rsidRPr="007F2609">
              <w:t>Maximum number of HARQ transmissions</w:t>
            </w:r>
          </w:p>
        </w:tc>
        <w:tc>
          <w:tcPr>
            <w:tcW w:w="1093" w:type="dxa"/>
            <w:vAlign w:val="center"/>
          </w:tcPr>
          <w:p w14:paraId="24C08E07" w14:textId="77777777" w:rsidR="00975C97" w:rsidRPr="007F2609" w:rsidRDefault="00975C97" w:rsidP="00346178">
            <w:pPr>
              <w:pStyle w:val="TAC"/>
            </w:pPr>
          </w:p>
        </w:tc>
        <w:tc>
          <w:tcPr>
            <w:tcW w:w="835" w:type="dxa"/>
            <w:vAlign w:val="center"/>
          </w:tcPr>
          <w:p w14:paraId="0A1571BF" w14:textId="77777777" w:rsidR="00975C97" w:rsidRPr="007F2609" w:rsidRDefault="00975C97" w:rsidP="00346178">
            <w:pPr>
              <w:pStyle w:val="TAC"/>
            </w:pPr>
            <w:r w:rsidRPr="007F2609">
              <w:t>1</w:t>
            </w:r>
          </w:p>
        </w:tc>
        <w:tc>
          <w:tcPr>
            <w:tcW w:w="835" w:type="dxa"/>
            <w:vAlign w:val="center"/>
          </w:tcPr>
          <w:p w14:paraId="73B95FA3" w14:textId="77777777" w:rsidR="00975C97" w:rsidRPr="007F2609" w:rsidRDefault="00975C97" w:rsidP="00346178">
            <w:pPr>
              <w:pStyle w:val="TAC"/>
            </w:pPr>
            <w:r w:rsidRPr="007F2609">
              <w:t>1</w:t>
            </w:r>
          </w:p>
        </w:tc>
        <w:tc>
          <w:tcPr>
            <w:tcW w:w="835" w:type="dxa"/>
            <w:vAlign w:val="center"/>
          </w:tcPr>
          <w:p w14:paraId="2996D359" w14:textId="77777777" w:rsidR="00975C97" w:rsidRPr="007F2609" w:rsidRDefault="00975C97" w:rsidP="00346178">
            <w:pPr>
              <w:pStyle w:val="TAC"/>
            </w:pPr>
            <w:r w:rsidRPr="007F2609">
              <w:t>1</w:t>
            </w:r>
          </w:p>
        </w:tc>
        <w:tc>
          <w:tcPr>
            <w:tcW w:w="835" w:type="dxa"/>
            <w:vAlign w:val="center"/>
          </w:tcPr>
          <w:p w14:paraId="1A36BCCD" w14:textId="77777777" w:rsidR="00975C97" w:rsidRPr="007F2609" w:rsidRDefault="00975C97" w:rsidP="00346178">
            <w:pPr>
              <w:pStyle w:val="TAC"/>
            </w:pPr>
            <w:r w:rsidRPr="007F2609">
              <w:t>1</w:t>
            </w:r>
          </w:p>
        </w:tc>
        <w:tc>
          <w:tcPr>
            <w:tcW w:w="835" w:type="dxa"/>
            <w:vAlign w:val="center"/>
          </w:tcPr>
          <w:p w14:paraId="40F5B22E" w14:textId="77777777" w:rsidR="00975C97" w:rsidRPr="007F2609" w:rsidRDefault="00975C97" w:rsidP="00346178">
            <w:pPr>
              <w:pStyle w:val="TAC"/>
            </w:pPr>
            <w:r w:rsidRPr="007F2609">
              <w:t>1</w:t>
            </w:r>
          </w:p>
        </w:tc>
        <w:tc>
          <w:tcPr>
            <w:tcW w:w="835" w:type="dxa"/>
            <w:vAlign w:val="center"/>
          </w:tcPr>
          <w:p w14:paraId="2CC160E9" w14:textId="77777777" w:rsidR="00975C97" w:rsidRPr="007F2609" w:rsidRDefault="00975C97" w:rsidP="00346178">
            <w:pPr>
              <w:pStyle w:val="TAC"/>
            </w:pPr>
            <w:r w:rsidRPr="007F2609">
              <w:t>1</w:t>
            </w:r>
          </w:p>
        </w:tc>
        <w:tc>
          <w:tcPr>
            <w:tcW w:w="835" w:type="dxa"/>
            <w:vAlign w:val="center"/>
          </w:tcPr>
          <w:p w14:paraId="11AF8817" w14:textId="77777777" w:rsidR="00975C97" w:rsidRPr="007F2609" w:rsidRDefault="00975C97" w:rsidP="00346178">
            <w:pPr>
              <w:pStyle w:val="TAC"/>
            </w:pPr>
            <w:r w:rsidRPr="007F2609">
              <w:t>1</w:t>
            </w:r>
          </w:p>
        </w:tc>
        <w:tc>
          <w:tcPr>
            <w:tcW w:w="835" w:type="dxa"/>
            <w:vAlign w:val="center"/>
          </w:tcPr>
          <w:p w14:paraId="16048BBC" w14:textId="77777777" w:rsidR="00975C97" w:rsidRPr="007F2609" w:rsidRDefault="00975C97" w:rsidP="00346178">
            <w:pPr>
              <w:pStyle w:val="TAC"/>
            </w:pPr>
            <w:r w:rsidRPr="007F2609">
              <w:t>1</w:t>
            </w:r>
          </w:p>
        </w:tc>
        <w:tc>
          <w:tcPr>
            <w:tcW w:w="835" w:type="dxa"/>
            <w:vAlign w:val="center"/>
          </w:tcPr>
          <w:p w14:paraId="477179AC" w14:textId="77777777" w:rsidR="00975C97" w:rsidRPr="007F2609" w:rsidRDefault="00975C97" w:rsidP="00346178">
            <w:pPr>
              <w:pStyle w:val="TAC"/>
            </w:pPr>
            <w:r w:rsidRPr="007F2609">
              <w:t>1</w:t>
            </w:r>
          </w:p>
        </w:tc>
        <w:tc>
          <w:tcPr>
            <w:tcW w:w="835" w:type="dxa"/>
            <w:vAlign w:val="center"/>
          </w:tcPr>
          <w:p w14:paraId="6755952C" w14:textId="77777777" w:rsidR="00975C97" w:rsidRPr="007F2609" w:rsidRDefault="00975C97" w:rsidP="00346178">
            <w:pPr>
              <w:pStyle w:val="TAC"/>
            </w:pPr>
            <w:r w:rsidRPr="007F2609">
              <w:t>1</w:t>
            </w:r>
          </w:p>
        </w:tc>
        <w:tc>
          <w:tcPr>
            <w:tcW w:w="835" w:type="dxa"/>
          </w:tcPr>
          <w:p w14:paraId="5948A315" w14:textId="77777777" w:rsidR="00975C97" w:rsidRPr="007F2609" w:rsidRDefault="00975C97" w:rsidP="00346178">
            <w:pPr>
              <w:pStyle w:val="TAC"/>
            </w:pPr>
            <w:r w:rsidRPr="007F2609">
              <w:t>1</w:t>
            </w:r>
          </w:p>
        </w:tc>
        <w:tc>
          <w:tcPr>
            <w:tcW w:w="835" w:type="dxa"/>
            <w:vAlign w:val="center"/>
          </w:tcPr>
          <w:p w14:paraId="52A53E42" w14:textId="77777777" w:rsidR="00975C97" w:rsidRPr="007F2609" w:rsidRDefault="00975C97" w:rsidP="00346178">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346178">
            <w:pPr>
              <w:pStyle w:val="TAL"/>
            </w:pPr>
            <w:r w:rsidRPr="007F2609">
              <w:t>Information Bit Payload per Slot</w:t>
            </w:r>
          </w:p>
        </w:tc>
        <w:tc>
          <w:tcPr>
            <w:tcW w:w="1093" w:type="dxa"/>
            <w:vAlign w:val="center"/>
          </w:tcPr>
          <w:p w14:paraId="61DDA108" w14:textId="77777777" w:rsidR="00975C97" w:rsidRPr="007F2609" w:rsidRDefault="00975C97" w:rsidP="00346178">
            <w:pPr>
              <w:pStyle w:val="TAC"/>
            </w:pPr>
          </w:p>
        </w:tc>
        <w:tc>
          <w:tcPr>
            <w:tcW w:w="835" w:type="dxa"/>
            <w:vAlign w:val="center"/>
          </w:tcPr>
          <w:p w14:paraId="0E778D0C" w14:textId="77777777" w:rsidR="00975C97" w:rsidRPr="007F2609" w:rsidRDefault="00975C97" w:rsidP="00346178">
            <w:pPr>
              <w:pStyle w:val="TAC"/>
            </w:pPr>
          </w:p>
        </w:tc>
        <w:tc>
          <w:tcPr>
            <w:tcW w:w="835" w:type="dxa"/>
            <w:vAlign w:val="center"/>
          </w:tcPr>
          <w:p w14:paraId="1B6AB05F" w14:textId="77777777" w:rsidR="00975C97" w:rsidRPr="007F2609" w:rsidRDefault="00975C97" w:rsidP="00346178">
            <w:pPr>
              <w:pStyle w:val="TAC"/>
            </w:pPr>
          </w:p>
        </w:tc>
        <w:tc>
          <w:tcPr>
            <w:tcW w:w="835" w:type="dxa"/>
            <w:vAlign w:val="center"/>
          </w:tcPr>
          <w:p w14:paraId="66FCEA07" w14:textId="77777777" w:rsidR="00975C97" w:rsidRPr="007F2609" w:rsidRDefault="00975C97" w:rsidP="00346178">
            <w:pPr>
              <w:pStyle w:val="TAC"/>
            </w:pPr>
          </w:p>
        </w:tc>
        <w:tc>
          <w:tcPr>
            <w:tcW w:w="835" w:type="dxa"/>
            <w:vAlign w:val="center"/>
          </w:tcPr>
          <w:p w14:paraId="0FAAED41" w14:textId="77777777" w:rsidR="00975C97" w:rsidRPr="007F2609" w:rsidRDefault="00975C97" w:rsidP="00346178">
            <w:pPr>
              <w:pStyle w:val="TAC"/>
            </w:pPr>
          </w:p>
        </w:tc>
        <w:tc>
          <w:tcPr>
            <w:tcW w:w="835" w:type="dxa"/>
            <w:vAlign w:val="center"/>
          </w:tcPr>
          <w:p w14:paraId="2B5CA0DE" w14:textId="77777777" w:rsidR="00975C97" w:rsidRPr="007F2609" w:rsidRDefault="00975C97" w:rsidP="00346178">
            <w:pPr>
              <w:pStyle w:val="TAC"/>
            </w:pPr>
          </w:p>
        </w:tc>
        <w:tc>
          <w:tcPr>
            <w:tcW w:w="835" w:type="dxa"/>
            <w:vAlign w:val="center"/>
          </w:tcPr>
          <w:p w14:paraId="1B943EB7" w14:textId="77777777" w:rsidR="00975C97" w:rsidRPr="007F2609" w:rsidRDefault="00975C97" w:rsidP="00346178">
            <w:pPr>
              <w:pStyle w:val="TAC"/>
            </w:pPr>
          </w:p>
        </w:tc>
        <w:tc>
          <w:tcPr>
            <w:tcW w:w="835" w:type="dxa"/>
            <w:vAlign w:val="center"/>
          </w:tcPr>
          <w:p w14:paraId="2136B2B2" w14:textId="77777777" w:rsidR="00975C97" w:rsidRPr="007F2609" w:rsidRDefault="00975C97" w:rsidP="00346178">
            <w:pPr>
              <w:pStyle w:val="TAC"/>
            </w:pPr>
          </w:p>
        </w:tc>
        <w:tc>
          <w:tcPr>
            <w:tcW w:w="835" w:type="dxa"/>
            <w:vAlign w:val="center"/>
          </w:tcPr>
          <w:p w14:paraId="4A7223B1" w14:textId="77777777" w:rsidR="00975C97" w:rsidRPr="007F2609" w:rsidRDefault="00975C97" w:rsidP="00346178">
            <w:pPr>
              <w:pStyle w:val="TAC"/>
            </w:pPr>
          </w:p>
        </w:tc>
        <w:tc>
          <w:tcPr>
            <w:tcW w:w="835" w:type="dxa"/>
            <w:vAlign w:val="center"/>
          </w:tcPr>
          <w:p w14:paraId="17D00CA7" w14:textId="77777777" w:rsidR="00975C97" w:rsidRPr="007F2609" w:rsidRDefault="00975C97" w:rsidP="00346178">
            <w:pPr>
              <w:pStyle w:val="TAC"/>
            </w:pPr>
          </w:p>
        </w:tc>
        <w:tc>
          <w:tcPr>
            <w:tcW w:w="835" w:type="dxa"/>
            <w:vAlign w:val="center"/>
          </w:tcPr>
          <w:p w14:paraId="238223DC" w14:textId="77777777" w:rsidR="00975C97" w:rsidRPr="007F2609" w:rsidRDefault="00975C97" w:rsidP="00346178">
            <w:pPr>
              <w:pStyle w:val="TAC"/>
            </w:pPr>
          </w:p>
        </w:tc>
        <w:tc>
          <w:tcPr>
            <w:tcW w:w="835" w:type="dxa"/>
          </w:tcPr>
          <w:p w14:paraId="52A66372" w14:textId="77777777" w:rsidR="00975C97" w:rsidRPr="007F2609" w:rsidRDefault="00975C97" w:rsidP="00346178">
            <w:pPr>
              <w:pStyle w:val="TAC"/>
            </w:pPr>
          </w:p>
        </w:tc>
        <w:tc>
          <w:tcPr>
            <w:tcW w:w="835" w:type="dxa"/>
            <w:vAlign w:val="center"/>
          </w:tcPr>
          <w:p w14:paraId="5441F2EA" w14:textId="77777777" w:rsidR="00975C97" w:rsidRPr="007F2609" w:rsidRDefault="00975C97" w:rsidP="00346178">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346178">
            <w:pPr>
              <w:pStyle w:val="TAL"/>
            </w:pPr>
            <w:r w:rsidRPr="007F2609">
              <w:t xml:space="preserve">  For Slots 0,1,2</w:t>
            </w:r>
          </w:p>
        </w:tc>
        <w:tc>
          <w:tcPr>
            <w:tcW w:w="1093" w:type="dxa"/>
            <w:vAlign w:val="center"/>
          </w:tcPr>
          <w:p w14:paraId="784D7523" w14:textId="77777777" w:rsidR="00975C97" w:rsidRPr="007F2609" w:rsidRDefault="00975C97" w:rsidP="00346178">
            <w:pPr>
              <w:pStyle w:val="TAC"/>
            </w:pPr>
            <w:r w:rsidRPr="007F2609">
              <w:t>Bits</w:t>
            </w:r>
          </w:p>
        </w:tc>
        <w:tc>
          <w:tcPr>
            <w:tcW w:w="835" w:type="dxa"/>
            <w:vAlign w:val="center"/>
          </w:tcPr>
          <w:p w14:paraId="4E93A9A0" w14:textId="77777777" w:rsidR="00975C97" w:rsidRPr="007F2609" w:rsidRDefault="00975C97" w:rsidP="00346178">
            <w:pPr>
              <w:pStyle w:val="TAC"/>
            </w:pPr>
            <w:r w:rsidRPr="007F2609">
              <w:t>N/A</w:t>
            </w:r>
          </w:p>
        </w:tc>
        <w:tc>
          <w:tcPr>
            <w:tcW w:w="835" w:type="dxa"/>
            <w:vAlign w:val="center"/>
          </w:tcPr>
          <w:p w14:paraId="11DF2BA1" w14:textId="77777777" w:rsidR="00975C97" w:rsidRPr="007F2609" w:rsidRDefault="00975C97" w:rsidP="00346178">
            <w:pPr>
              <w:pStyle w:val="TAC"/>
            </w:pPr>
            <w:r w:rsidRPr="007F2609">
              <w:t>N/A</w:t>
            </w:r>
          </w:p>
        </w:tc>
        <w:tc>
          <w:tcPr>
            <w:tcW w:w="835" w:type="dxa"/>
            <w:vAlign w:val="center"/>
          </w:tcPr>
          <w:p w14:paraId="3999846C" w14:textId="77777777" w:rsidR="00975C97" w:rsidRPr="007F2609" w:rsidRDefault="00975C97" w:rsidP="00346178">
            <w:pPr>
              <w:pStyle w:val="TAC"/>
            </w:pPr>
            <w:r w:rsidRPr="007F2609">
              <w:t>N/A</w:t>
            </w:r>
          </w:p>
        </w:tc>
        <w:tc>
          <w:tcPr>
            <w:tcW w:w="835" w:type="dxa"/>
            <w:vAlign w:val="center"/>
          </w:tcPr>
          <w:p w14:paraId="517A0145" w14:textId="77777777" w:rsidR="00975C97" w:rsidRPr="007F2609" w:rsidRDefault="00975C97" w:rsidP="00346178">
            <w:pPr>
              <w:pStyle w:val="TAC"/>
            </w:pPr>
            <w:r w:rsidRPr="007F2609">
              <w:t>N/A</w:t>
            </w:r>
          </w:p>
        </w:tc>
        <w:tc>
          <w:tcPr>
            <w:tcW w:w="835" w:type="dxa"/>
            <w:vAlign w:val="center"/>
          </w:tcPr>
          <w:p w14:paraId="508F8C55" w14:textId="77777777" w:rsidR="00975C97" w:rsidRPr="007F2609" w:rsidRDefault="00975C97" w:rsidP="00346178">
            <w:pPr>
              <w:pStyle w:val="TAC"/>
            </w:pPr>
            <w:r w:rsidRPr="007F2609">
              <w:t>N/A</w:t>
            </w:r>
          </w:p>
        </w:tc>
        <w:tc>
          <w:tcPr>
            <w:tcW w:w="835" w:type="dxa"/>
            <w:vAlign w:val="center"/>
          </w:tcPr>
          <w:p w14:paraId="2E0771AC" w14:textId="77777777" w:rsidR="00975C97" w:rsidRPr="007F2609" w:rsidRDefault="00975C97" w:rsidP="00346178">
            <w:pPr>
              <w:pStyle w:val="TAC"/>
            </w:pPr>
            <w:r w:rsidRPr="007F2609">
              <w:t>N/A</w:t>
            </w:r>
          </w:p>
        </w:tc>
        <w:tc>
          <w:tcPr>
            <w:tcW w:w="835" w:type="dxa"/>
            <w:vAlign w:val="center"/>
          </w:tcPr>
          <w:p w14:paraId="6EA09053" w14:textId="77777777" w:rsidR="00975C97" w:rsidRPr="007F2609" w:rsidRDefault="00975C97" w:rsidP="00346178">
            <w:pPr>
              <w:pStyle w:val="TAC"/>
            </w:pPr>
            <w:r w:rsidRPr="007F2609">
              <w:t>N/A</w:t>
            </w:r>
          </w:p>
        </w:tc>
        <w:tc>
          <w:tcPr>
            <w:tcW w:w="835" w:type="dxa"/>
            <w:vAlign w:val="center"/>
          </w:tcPr>
          <w:p w14:paraId="20CDACE0" w14:textId="77777777" w:rsidR="00975C97" w:rsidRPr="007F2609" w:rsidRDefault="00975C97" w:rsidP="00346178">
            <w:pPr>
              <w:pStyle w:val="TAC"/>
            </w:pPr>
            <w:r w:rsidRPr="007F2609">
              <w:t>N/A</w:t>
            </w:r>
          </w:p>
        </w:tc>
        <w:tc>
          <w:tcPr>
            <w:tcW w:w="835" w:type="dxa"/>
            <w:vAlign w:val="center"/>
          </w:tcPr>
          <w:p w14:paraId="0D6DD66F" w14:textId="77777777" w:rsidR="00975C97" w:rsidRPr="007F2609" w:rsidRDefault="00975C97" w:rsidP="00346178">
            <w:pPr>
              <w:pStyle w:val="TAC"/>
            </w:pPr>
            <w:r w:rsidRPr="007F2609">
              <w:t>N/A</w:t>
            </w:r>
          </w:p>
        </w:tc>
        <w:tc>
          <w:tcPr>
            <w:tcW w:w="835" w:type="dxa"/>
            <w:vAlign w:val="center"/>
          </w:tcPr>
          <w:p w14:paraId="49C8179F" w14:textId="77777777" w:rsidR="00975C97" w:rsidRPr="007F2609" w:rsidRDefault="00975C97" w:rsidP="00346178">
            <w:pPr>
              <w:pStyle w:val="TAC"/>
            </w:pPr>
            <w:r w:rsidRPr="007F2609">
              <w:t>N/A</w:t>
            </w:r>
          </w:p>
        </w:tc>
        <w:tc>
          <w:tcPr>
            <w:tcW w:w="835" w:type="dxa"/>
          </w:tcPr>
          <w:p w14:paraId="1C3F0A8D" w14:textId="77777777" w:rsidR="00975C97" w:rsidRPr="007F2609" w:rsidRDefault="00975C97" w:rsidP="00346178">
            <w:pPr>
              <w:pStyle w:val="TAC"/>
            </w:pPr>
            <w:r w:rsidRPr="007F2609">
              <w:t>N/A</w:t>
            </w:r>
          </w:p>
        </w:tc>
        <w:tc>
          <w:tcPr>
            <w:tcW w:w="835" w:type="dxa"/>
            <w:vAlign w:val="center"/>
          </w:tcPr>
          <w:p w14:paraId="39848A41" w14:textId="77777777" w:rsidR="00975C97" w:rsidRPr="007F2609" w:rsidRDefault="00975C97" w:rsidP="00346178">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346178">
            <w:pPr>
              <w:pStyle w:val="TAL"/>
            </w:pPr>
            <w:r w:rsidRPr="007F2609">
              <w:t xml:space="preserve">  For Slots 3,…,19</w:t>
            </w:r>
          </w:p>
        </w:tc>
        <w:tc>
          <w:tcPr>
            <w:tcW w:w="1093" w:type="dxa"/>
            <w:vAlign w:val="center"/>
          </w:tcPr>
          <w:p w14:paraId="08D62A06" w14:textId="77777777" w:rsidR="00975C97" w:rsidRPr="007F2609" w:rsidRDefault="00975C97" w:rsidP="00346178">
            <w:pPr>
              <w:pStyle w:val="TAC"/>
            </w:pPr>
            <w:r w:rsidRPr="007F2609">
              <w:t>Bits</w:t>
            </w:r>
          </w:p>
        </w:tc>
        <w:tc>
          <w:tcPr>
            <w:tcW w:w="835" w:type="dxa"/>
            <w:vAlign w:val="center"/>
          </w:tcPr>
          <w:p w14:paraId="1B16CF25" w14:textId="77777777" w:rsidR="00975C97" w:rsidRPr="007F2609" w:rsidRDefault="00975C97" w:rsidP="00346178">
            <w:pPr>
              <w:pStyle w:val="TAC"/>
            </w:pPr>
            <w:r w:rsidRPr="007F2609">
              <w:t>736</w:t>
            </w:r>
          </w:p>
        </w:tc>
        <w:tc>
          <w:tcPr>
            <w:tcW w:w="835" w:type="dxa"/>
            <w:vAlign w:val="center"/>
          </w:tcPr>
          <w:p w14:paraId="5515834D" w14:textId="77777777" w:rsidR="00975C97" w:rsidRPr="007F2609" w:rsidRDefault="00975C97" w:rsidP="00346178">
            <w:pPr>
              <w:pStyle w:val="TAC"/>
            </w:pPr>
            <w:r w:rsidRPr="007F2609">
              <w:t>1608</w:t>
            </w:r>
          </w:p>
        </w:tc>
        <w:tc>
          <w:tcPr>
            <w:tcW w:w="835" w:type="dxa"/>
            <w:vAlign w:val="center"/>
          </w:tcPr>
          <w:p w14:paraId="355AF80A" w14:textId="77777777" w:rsidR="00975C97" w:rsidRPr="007F2609" w:rsidRDefault="00975C97" w:rsidP="00346178">
            <w:pPr>
              <w:pStyle w:val="TAC"/>
            </w:pPr>
            <w:r w:rsidRPr="007F2609">
              <w:t>2472</w:t>
            </w:r>
          </w:p>
        </w:tc>
        <w:tc>
          <w:tcPr>
            <w:tcW w:w="835" w:type="dxa"/>
            <w:vAlign w:val="center"/>
          </w:tcPr>
          <w:p w14:paraId="7DEA7404" w14:textId="77777777" w:rsidR="00975C97" w:rsidRPr="007F2609" w:rsidRDefault="00975C97" w:rsidP="00346178">
            <w:pPr>
              <w:pStyle w:val="TAC"/>
            </w:pPr>
            <w:r w:rsidRPr="007F2609">
              <w:t>3368</w:t>
            </w:r>
          </w:p>
        </w:tc>
        <w:tc>
          <w:tcPr>
            <w:tcW w:w="835" w:type="dxa"/>
            <w:vAlign w:val="center"/>
          </w:tcPr>
          <w:p w14:paraId="2671BC3C" w14:textId="77777777" w:rsidR="00975C97" w:rsidRPr="007F2609" w:rsidRDefault="00975C97" w:rsidP="00346178">
            <w:pPr>
              <w:pStyle w:val="TAC"/>
            </w:pPr>
            <w:r w:rsidRPr="007F2609">
              <w:t>4224</w:t>
            </w:r>
          </w:p>
        </w:tc>
        <w:tc>
          <w:tcPr>
            <w:tcW w:w="835" w:type="dxa"/>
            <w:vAlign w:val="center"/>
          </w:tcPr>
          <w:p w14:paraId="744F0A28" w14:textId="77777777" w:rsidR="00975C97" w:rsidRPr="007F2609" w:rsidRDefault="00975C97" w:rsidP="00346178">
            <w:pPr>
              <w:pStyle w:val="TAC"/>
            </w:pPr>
            <w:r w:rsidRPr="007F2609">
              <w:t>4992</w:t>
            </w:r>
          </w:p>
        </w:tc>
        <w:tc>
          <w:tcPr>
            <w:tcW w:w="835" w:type="dxa"/>
            <w:vAlign w:val="center"/>
          </w:tcPr>
          <w:p w14:paraId="1745A1DC" w14:textId="77777777" w:rsidR="00975C97" w:rsidRPr="007F2609" w:rsidRDefault="00975C97" w:rsidP="00346178">
            <w:pPr>
              <w:pStyle w:val="TAC"/>
            </w:pPr>
            <w:r w:rsidRPr="007F2609">
              <w:t>6912</w:t>
            </w:r>
          </w:p>
        </w:tc>
        <w:tc>
          <w:tcPr>
            <w:tcW w:w="835" w:type="dxa"/>
            <w:vAlign w:val="center"/>
          </w:tcPr>
          <w:p w14:paraId="655F3C2D" w14:textId="77777777" w:rsidR="00975C97" w:rsidRPr="007F2609" w:rsidRDefault="00975C97" w:rsidP="00346178">
            <w:pPr>
              <w:pStyle w:val="TAC"/>
            </w:pPr>
            <w:r w:rsidRPr="007F2609">
              <w:t>8712</w:t>
            </w:r>
          </w:p>
        </w:tc>
        <w:tc>
          <w:tcPr>
            <w:tcW w:w="835" w:type="dxa"/>
            <w:vAlign w:val="center"/>
          </w:tcPr>
          <w:p w14:paraId="11948096" w14:textId="77777777" w:rsidR="00975C97" w:rsidRPr="007F2609" w:rsidRDefault="00975C97" w:rsidP="00346178">
            <w:pPr>
              <w:pStyle w:val="TAC"/>
            </w:pPr>
            <w:r w:rsidRPr="007F2609">
              <w:t>10504</w:t>
            </w:r>
          </w:p>
        </w:tc>
        <w:tc>
          <w:tcPr>
            <w:tcW w:w="835" w:type="dxa"/>
            <w:vAlign w:val="center"/>
          </w:tcPr>
          <w:p w14:paraId="0915C619" w14:textId="77777777" w:rsidR="00975C97" w:rsidRPr="007F2609" w:rsidRDefault="00975C97" w:rsidP="00346178">
            <w:pPr>
              <w:pStyle w:val="TAC"/>
            </w:pPr>
            <w:r w:rsidRPr="007F2609">
              <w:t>14088</w:t>
            </w:r>
          </w:p>
        </w:tc>
        <w:tc>
          <w:tcPr>
            <w:tcW w:w="835" w:type="dxa"/>
          </w:tcPr>
          <w:p w14:paraId="235D6B20" w14:textId="77777777" w:rsidR="00975C97" w:rsidRPr="007F2609" w:rsidRDefault="00975C97" w:rsidP="00346178">
            <w:pPr>
              <w:pStyle w:val="TAC"/>
            </w:pPr>
            <w:r w:rsidRPr="007F2609">
              <w:t>15880</w:t>
            </w:r>
          </w:p>
        </w:tc>
        <w:tc>
          <w:tcPr>
            <w:tcW w:w="835" w:type="dxa"/>
            <w:vAlign w:val="center"/>
          </w:tcPr>
          <w:p w14:paraId="51E36D63" w14:textId="77777777" w:rsidR="00975C97" w:rsidRPr="007F2609" w:rsidRDefault="00975C97" w:rsidP="00346178">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346178">
            <w:pPr>
              <w:pStyle w:val="TAL"/>
            </w:pPr>
            <w:r w:rsidRPr="007F2609">
              <w:t>Transport block CRC</w:t>
            </w:r>
          </w:p>
        </w:tc>
        <w:tc>
          <w:tcPr>
            <w:tcW w:w="1093" w:type="dxa"/>
            <w:vAlign w:val="center"/>
          </w:tcPr>
          <w:p w14:paraId="79604B78" w14:textId="77777777" w:rsidR="00975C97" w:rsidRPr="007F2609" w:rsidRDefault="00975C97" w:rsidP="00346178">
            <w:pPr>
              <w:pStyle w:val="TAC"/>
            </w:pPr>
            <w:r w:rsidRPr="007F2609">
              <w:t>Bits</w:t>
            </w:r>
          </w:p>
        </w:tc>
        <w:tc>
          <w:tcPr>
            <w:tcW w:w="835" w:type="dxa"/>
            <w:vAlign w:val="center"/>
          </w:tcPr>
          <w:p w14:paraId="7E3C3732" w14:textId="77777777" w:rsidR="00975C97" w:rsidRPr="007F2609" w:rsidRDefault="00975C97" w:rsidP="00346178">
            <w:pPr>
              <w:pStyle w:val="TAC"/>
            </w:pPr>
            <w:r w:rsidRPr="007F2609">
              <w:t>16</w:t>
            </w:r>
          </w:p>
        </w:tc>
        <w:tc>
          <w:tcPr>
            <w:tcW w:w="835" w:type="dxa"/>
            <w:vAlign w:val="center"/>
          </w:tcPr>
          <w:p w14:paraId="671E7C10" w14:textId="77777777" w:rsidR="00975C97" w:rsidRPr="007F2609" w:rsidRDefault="00975C97" w:rsidP="00346178">
            <w:pPr>
              <w:pStyle w:val="TAC"/>
            </w:pPr>
            <w:r w:rsidRPr="007F2609">
              <w:t>16</w:t>
            </w:r>
          </w:p>
        </w:tc>
        <w:tc>
          <w:tcPr>
            <w:tcW w:w="835" w:type="dxa"/>
            <w:vAlign w:val="center"/>
          </w:tcPr>
          <w:p w14:paraId="178A583E" w14:textId="77777777" w:rsidR="00975C97" w:rsidRPr="007F2609" w:rsidRDefault="00975C97" w:rsidP="00346178">
            <w:pPr>
              <w:pStyle w:val="TAC"/>
            </w:pPr>
            <w:r w:rsidRPr="007F2609">
              <w:t>16</w:t>
            </w:r>
          </w:p>
        </w:tc>
        <w:tc>
          <w:tcPr>
            <w:tcW w:w="835" w:type="dxa"/>
            <w:vAlign w:val="center"/>
          </w:tcPr>
          <w:p w14:paraId="3168019D" w14:textId="77777777" w:rsidR="00975C97" w:rsidRPr="007F2609" w:rsidRDefault="00975C97" w:rsidP="00346178">
            <w:pPr>
              <w:pStyle w:val="TAC"/>
            </w:pPr>
            <w:r w:rsidRPr="007F2609">
              <w:t>16</w:t>
            </w:r>
          </w:p>
        </w:tc>
        <w:tc>
          <w:tcPr>
            <w:tcW w:w="835" w:type="dxa"/>
            <w:vAlign w:val="center"/>
          </w:tcPr>
          <w:p w14:paraId="7E12BB9F" w14:textId="77777777" w:rsidR="00975C97" w:rsidRPr="007F2609" w:rsidRDefault="00975C97" w:rsidP="00346178">
            <w:pPr>
              <w:pStyle w:val="TAC"/>
            </w:pPr>
            <w:r w:rsidRPr="007F2609">
              <w:t>24</w:t>
            </w:r>
          </w:p>
        </w:tc>
        <w:tc>
          <w:tcPr>
            <w:tcW w:w="835" w:type="dxa"/>
            <w:vAlign w:val="center"/>
          </w:tcPr>
          <w:p w14:paraId="2FB4CFEE" w14:textId="77777777" w:rsidR="00975C97" w:rsidRPr="007F2609" w:rsidRDefault="00975C97" w:rsidP="00346178">
            <w:pPr>
              <w:pStyle w:val="TAC"/>
            </w:pPr>
            <w:r w:rsidRPr="007F2609">
              <w:t>24</w:t>
            </w:r>
          </w:p>
        </w:tc>
        <w:tc>
          <w:tcPr>
            <w:tcW w:w="835" w:type="dxa"/>
            <w:vAlign w:val="center"/>
          </w:tcPr>
          <w:p w14:paraId="46999907" w14:textId="77777777" w:rsidR="00975C97" w:rsidRPr="007F2609" w:rsidRDefault="00975C97" w:rsidP="00346178">
            <w:pPr>
              <w:pStyle w:val="TAC"/>
            </w:pPr>
            <w:r w:rsidRPr="007F2609">
              <w:t>24</w:t>
            </w:r>
          </w:p>
        </w:tc>
        <w:tc>
          <w:tcPr>
            <w:tcW w:w="835" w:type="dxa"/>
            <w:vAlign w:val="center"/>
          </w:tcPr>
          <w:p w14:paraId="0D908AE5" w14:textId="77777777" w:rsidR="00975C97" w:rsidRPr="007F2609" w:rsidRDefault="00975C97" w:rsidP="00346178">
            <w:pPr>
              <w:pStyle w:val="TAC"/>
            </w:pPr>
            <w:r w:rsidRPr="007F2609">
              <w:t>24</w:t>
            </w:r>
          </w:p>
        </w:tc>
        <w:tc>
          <w:tcPr>
            <w:tcW w:w="835" w:type="dxa"/>
            <w:vAlign w:val="center"/>
          </w:tcPr>
          <w:p w14:paraId="7D2D3580" w14:textId="77777777" w:rsidR="00975C97" w:rsidRPr="007F2609" w:rsidRDefault="00975C97" w:rsidP="00346178">
            <w:pPr>
              <w:pStyle w:val="TAC"/>
            </w:pPr>
            <w:r w:rsidRPr="007F2609">
              <w:t>24</w:t>
            </w:r>
          </w:p>
        </w:tc>
        <w:tc>
          <w:tcPr>
            <w:tcW w:w="835" w:type="dxa"/>
            <w:vAlign w:val="center"/>
          </w:tcPr>
          <w:p w14:paraId="4A6A6630" w14:textId="77777777" w:rsidR="00975C97" w:rsidRPr="007F2609" w:rsidRDefault="00975C97" w:rsidP="00346178">
            <w:pPr>
              <w:pStyle w:val="TAC"/>
            </w:pPr>
            <w:r w:rsidRPr="007F2609">
              <w:t>24</w:t>
            </w:r>
          </w:p>
        </w:tc>
        <w:tc>
          <w:tcPr>
            <w:tcW w:w="835" w:type="dxa"/>
          </w:tcPr>
          <w:p w14:paraId="6EDF0E7C" w14:textId="77777777" w:rsidR="00975C97" w:rsidRPr="007F2609" w:rsidRDefault="00975C97" w:rsidP="00346178">
            <w:pPr>
              <w:pStyle w:val="TAC"/>
            </w:pPr>
            <w:r w:rsidRPr="007F2609">
              <w:t>24</w:t>
            </w:r>
          </w:p>
        </w:tc>
        <w:tc>
          <w:tcPr>
            <w:tcW w:w="835" w:type="dxa"/>
            <w:vAlign w:val="center"/>
          </w:tcPr>
          <w:p w14:paraId="7E3B9D16" w14:textId="77777777" w:rsidR="00975C97" w:rsidRPr="007F2609" w:rsidRDefault="00975C97" w:rsidP="00346178">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346178">
            <w:pPr>
              <w:pStyle w:val="TAL"/>
            </w:pPr>
            <w:r w:rsidRPr="007F2609">
              <w:t>LDPC base graph</w:t>
            </w:r>
          </w:p>
        </w:tc>
        <w:tc>
          <w:tcPr>
            <w:tcW w:w="1093" w:type="dxa"/>
            <w:vAlign w:val="center"/>
          </w:tcPr>
          <w:p w14:paraId="7E1A112D" w14:textId="77777777" w:rsidR="00975C97" w:rsidRPr="007F2609" w:rsidRDefault="00975C97" w:rsidP="00346178">
            <w:pPr>
              <w:pStyle w:val="TAC"/>
            </w:pPr>
          </w:p>
        </w:tc>
        <w:tc>
          <w:tcPr>
            <w:tcW w:w="835" w:type="dxa"/>
            <w:vAlign w:val="center"/>
          </w:tcPr>
          <w:p w14:paraId="4911E781" w14:textId="77777777" w:rsidR="00975C97" w:rsidRPr="007F2609" w:rsidRDefault="00975C97" w:rsidP="00346178">
            <w:pPr>
              <w:pStyle w:val="TAC"/>
            </w:pPr>
            <w:r w:rsidRPr="007F2609">
              <w:t>2</w:t>
            </w:r>
          </w:p>
        </w:tc>
        <w:tc>
          <w:tcPr>
            <w:tcW w:w="835" w:type="dxa"/>
            <w:vAlign w:val="center"/>
          </w:tcPr>
          <w:p w14:paraId="4EEB18F4" w14:textId="77777777" w:rsidR="00975C97" w:rsidRPr="007F2609" w:rsidRDefault="00975C97" w:rsidP="00346178">
            <w:pPr>
              <w:pStyle w:val="TAC"/>
            </w:pPr>
            <w:r w:rsidRPr="007F2609">
              <w:t>2</w:t>
            </w:r>
          </w:p>
        </w:tc>
        <w:tc>
          <w:tcPr>
            <w:tcW w:w="835" w:type="dxa"/>
            <w:vAlign w:val="center"/>
          </w:tcPr>
          <w:p w14:paraId="2C29215B" w14:textId="77777777" w:rsidR="00975C97" w:rsidRPr="007F2609" w:rsidRDefault="00975C97" w:rsidP="00346178">
            <w:pPr>
              <w:pStyle w:val="TAC"/>
            </w:pPr>
            <w:r w:rsidRPr="007F2609">
              <w:t>2</w:t>
            </w:r>
          </w:p>
        </w:tc>
        <w:tc>
          <w:tcPr>
            <w:tcW w:w="835" w:type="dxa"/>
            <w:vAlign w:val="center"/>
          </w:tcPr>
          <w:p w14:paraId="40F17C4C" w14:textId="77777777" w:rsidR="00975C97" w:rsidRPr="007F2609" w:rsidRDefault="00975C97" w:rsidP="00346178">
            <w:pPr>
              <w:pStyle w:val="TAC"/>
            </w:pPr>
            <w:r w:rsidRPr="007F2609">
              <w:t>2</w:t>
            </w:r>
          </w:p>
        </w:tc>
        <w:tc>
          <w:tcPr>
            <w:tcW w:w="835" w:type="dxa"/>
            <w:vAlign w:val="center"/>
          </w:tcPr>
          <w:p w14:paraId="0B3A3A17" w14:textId="77777777" w:rsidR="00975C97" w:rsidRPr="007F2609" w:rsidRDefault="00975C97" w:rsidP="00346178">
            <w:pPr>
              <w:pStyle w:val="TAC"/>
            </w:pPr>
            <w:r w:rsidRPr="007F2609">
              <w:t>1</w:t>
            </w:r>
          </w:p>
        </w:tc>
        <w:tc>
          <w:tcPr>
            <w:tcW w:w="835" w:type="dxa"/>
            <w:vAlign w:val="center"/>
          </w:tcPr>
          <w:p w14:paraId="53D34CF6" w14:textId="77777777" w:rsidR="00975C97" w:rsidRPr="007F2609" w:rsidRDefault="00975C97" w:rsidP="00346178">
            <w:pPr>
              <w:pStyle w:val="TAC"/>
            </w:pPr>
            <w:r w:rsidRPr="007F2609">
              <w:t>1</w:t>
            </w:r>
          </w:p>
        </w:tc>
        <w:tc>
          <w:tcPr>
            <w:tcW w:w="835" w:type="dxa"/>
            <w:vAlign w:val="center"/>
          </w:tcPr>
          <w:p w14:paraId="6C3C5394" w14:textId="77777777" w:rsidR="00975C97" w:rsidRPr="007F2609" w:rsidRDefault="00975C97" w:rsidP="00346178">
            <w:pPr>
              <w:pStyle w:val="TAC"/>
            </w:pPr>
            <w:r w:rsidRPr="007F2609">
              <w:t>1</w:t>
            </w:r>
          </w:p>
        </w:tc>
        <w:tc>
          <w:tcPr>
            <w:tcW w:w="835" w:type="dxa"/>
            <w:vAlign w:val="center"/>
          </w:tcPr>
          <w:p w14:paraId="615F4947" w14:textId="77777777" w:rsidR="00975C97" w:rsidRPr="007F2609" w:rsidRDefault="00975C97" w:rsidP="00346178">
            <w:pPr>
              <w:pStyle w:val="TAC"/>
            </w:pPr>
            <w:r w:rsidRPr="007F2609">
              <w:t>1</w:t>
            </w:r>
          </w:p>
        </w:tc>
        <w:tc>
          <w:tcPr>
            <w:tcW w:w="835" w:type="dxa"/>
            <w:vAlign w:val="center"/>
          </w:tcPr>
          <w:p w14:paraId="1F8B1405" w14:textId="77777777" w:rsidR="00975C97" w:rsidRPr="007F2609" w:rsidRDefault="00975C97" w:rsidP="00346178">
            <w:pPr>
              <w:pStyle w:val="TAC"/>
            </w:pPr>
            <w:r w:rsidRPr="007F2609">
              <w:t>1</w:t>
            </w:r>
          </w:p>
        </w:tc>
        <w:tc>
          <w:tcPr>
            <w:tcW w:w="835" w:type="dxa"/>
            <w:vAlign w:val="center"/>
          </w:tcPr>
          <w:p w14:paraId="358BB485" w14:textId="77777777" w:rsidR="00975C97" w:rsidRPr="007F2609" w:rsidRDefault="00975C97" w:rsidP="00346178">
            <w:pPr>
              <w:pStyle w:val="TAC"/>
            </w:pPr>
            <w:r w:rsidRPr="007F2609">
              <w:t>1</w:t>
            </w:r>
          </w:p>
        </w:tc>
        <w:tc>
          <w:tcPr>
            <w:tcW w:w="835" w:type="dxa"/>
          </w:tcPr>
          <w:p w14:paraId="4B992EB4" w14:textId="77777777" w:rsidR="00975C97" w:rsidRPr="007F2609" w:rsidRDefault="00975C97" w:rsidP="00346178">
            <w:pPr>
              <w:pStyle w:val="TAC"/>
            </w:pPr>
            <w:r w:rsidRPr="007F2609">
              <w:t>1</w:t>
            </w:r>
          </w:p>
        </w:tc>
        <w:tc>
          <w:tcPr>
            <w:tcW w:w="835" w:type="dxa"/>
            <w:vAlign w:val="center"/>
          </w:tcPr>
          <w:p w14:paraId="4EA187CE" w14:textId="77777777" w:rsidR="00975C97" w:rsidRPr="007F2609" w:rsidRDefault="00975C97" w:rsidP="00346178">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346178">
            <w:pPr>
              <w:pStyle w:val="TAL"/>
            </w:pPr>
            <w:r w:rsidRPr="007F2609">
              <w:t>Number of Code Blocks per Slot</w:t>
            </w:r>
          </w:p>
        </w:tc>
        <w:tc>
          <w:tcPr>
            <w:tcW w:w="1093" w:type="dxa"/>
            <w:vAlign w:val="center"/>
          </w:tcPr>
          <w:p w14:paraId="33820DE7" w14:textId="77777777" w:rsidR="00975C97" w:rsidRPr="007F2609" w:rsidRDefault="00975C97" w:rsidP="00346178">
            <w:pPr>
              <w:pStyle w:val="TAC"/>
            </w:pPr>
          </w:p>
        </w:tc>
        <w:tc>
          <w:tcPr>
            <w:tcW w:w="835" w:type="dxa"/>
            <w:vAlign w:val="center"/>
          </w:tcPr>
          <w:p w14:paraId="1F5C18DB" w14:textId="77777777" w:rsidR="00975C97" w:rsidRPr="007F2609" w:rsidRDefault="00975C97" w:rsidP="00346178">
            <w:pPr>
              <w:pStyle w:val="TAC"/>
            </w:pPr>
          </w:p>
        </w:tc>
        <w:tc>
          <w:tcPr>
            <w:tcW w:w="835" w:type="dxa"/>
            <w:vAlign w:val="center"/>
          </w:tcPr>
          <w:p w14:paraId="2B325D68" w14:textId="77777777" w:rsidR="00975C97" w:rsidRPr="007F2609" w:rsidRDefault="00975C97" w:rsidP="00346178">
            <w:pPr>
              <w:pStyle w:val="TAC"/>
            </w:pPr>
          </w:p>
        </w:tc>
        <w:tc>
          <w:tcPr>
            <w:tcW w:w="835" w:type="dxa"/>
            <w:vAlign w:val="center"/>
          </w:tcPr>
          <w:p w14:paraId="46361C13" w14:textId="77777777" w:rsidR="00975C97" w:rsidRPr="007F2609" w:rsidRDefault="00975C97" w:rsidP="00346178">
            <w:pPr>
              <w:pStyle w:val="TAC"/>
            </w:pPr>
          </w:p>
        </w:tc>
        <w:tc>
          <w:tcPr>
            <w:tcW w:w="835" w:type="dxa"/>
            <w:vAlign w:val="center"/>
          </w:tcPr>
          <w:p w14:paraId="24DFCEB5" w14:textId="77777777" w:rsidR="00975C97" w:rsidRPr="007F2609" w:rsidRDefault="00975C97" w:rsidP="00346178">
            <w:pPr>
              <w:pStyle w:val="TAC"/>
            </w:pPr>
          </w:p>
        </w:tc>
        <w:tc>
          <w:tcPr>
            <w:tcW w:w="835" w:type="dxa"/>
            <w:vAlign w:val="center"/>
          </w:tcPr>
          <w:p w14:paraId="3909CC5F" w14:textId="77777777" w:rsidR="00975C97" w:rsidRPr="007F2609" w:rsidRDefault="00975C97" w:rsidP="00346178">
            <w:pPr>
              <w:pStyle w:val="TAC"/>
            </w:pPr>
          </w:p>
        </w:tc>
        <w:tc>
          <w:tcPr>
            <w:tcW w:w="835" w:type="dxa"/>
            <w:vAlign w:val="center"/>
          </w:tcPr>
          <w:p w14:paraId="47F23174" w14:textId="77777777" w:rsidR="00975C97" w:rsidRPr="007F2609" w:rsidRDefault="00975C97" w:rsidP="00346178">
            <w:pPr>
              <w:pStyle w:val="TAC"/>
            </w:pPr>
          </w:p>
        </w:tc>
        <w:tc>
          <w:tcPr>
            <w:tcW w:w="835" w:type="dxa"/>
            <w:vAlign w:val="center"/>
          </w:tcPr>
          <w:p w14:paraId="315FF9EC" w14:textId="77777777" w:rsidR="00975C97" w:rsidRPr="007F2609" w:rsidRDefault="00975C97" w:rsidP="00346178">
            <w:pPr>
              <w:pStyle w:val="TAC"/>
            </w:pPr>
          </w:p>
        </w:tc>
        <w:tc>
          <w:tcPr>
            <w:tcW w:w="835" w:type="dxa"/>
            <w:vAlign w:val="center"/>
          </w:tcPr>
          <w:p w14:paraId="4A0390DA" w14:textId="77777777" w:rsidR="00975C97" w:rsidRPr="007F2609" w:rsidRDefault="00975C97" w:rsidP="00346178">
            <w:pPr>
              <w:pStyle w:val="TAC"/>
            </w:pPr>
          </w:p>
        </w:tc>
        <w:tc>
          <w:tcPr>
            <w:tcW w:w="835" w:type="dxa"/>
            <w:vAlign w:val="center"/>
          </w:tcPr>
          <w:p w14:paraId="05D8C4EE" w14:textId="77777777" w:rsidR="00975C97" w:rsidRPr="007F2609" w:rsidRDefault="00975C97" w:rsidP="00346178">
            <w:pPr>
              <w:pStyle w:val="TAC"/>
            </w:pPr>
          </w:p>
        </w:tc>
        <w:tc>
          <w:tcPr>
            <w:tcW w:w="835" w:type="dxa"/>
            <w:vAlign w:val="center"/>
          </w:tcPr>
          <w:p w14:paraId="680787BF" w14:textId="77777777" w:rsidR="00975C97" w:rsidRPr="007F2609" w:rsidRDefault="00975C97" w:rsidP="00346178">
            <w:pPr>
              <w:pStyle w:val="TAC"/>
            </w:pPr>
          </w:p>
        </w:tc>
        <w:tc>
          <w:tcPr>
            <w:tcW w:w="835" w:type="dxa"/>
          </w:tcPr>
          <w:p w14:paraId="03EF8774" w14:textId="77777777" w:rsidR="00975C97" w:rsidRPr="007F2609" w:rsidRDefault="00975C97" w:rsidP="00346178">
            <w:pPr>
              <w:pStyle w:val="TAC"/>
            </w:pPr>
          </w:p>
        </w:tc>
        <w:tc>
          <w:tcPr>
            <w:tcW w:w="835" w:type="dxa"/>
            <w:vAlign w:val="center"/>
          </w:tcPr>
          <w:p w14:paraId="172C112F" w14:textId="77777777" w:rsidR="00975C97" w:rsidRPr="007F2609" w:rsidRDefault="00975C97" w:rsidP="00346178">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346178">
            <w:pPr>
              <w:pStyle w:val="TAL"/>
            </w:pPr>
            <w:r w:rsidRPr="007F2609">
              <w:t xml:space="preserve">  For Slots 0,1,2</w:t>
            </w:r>
          </w:p>
        </w:tc>
        <w:tc>
          <w:tcPr>
            <w:tcW w:w="1093" w:type="dxa"/>
            <w:vAlign w:val="center"/>
          </w:tcPr>
          <w:p w14:paraId="6656C4EA" w14:textId="77777777" w:rsidR="00975C97" w:rsidRPr="007F2609" w:rsidRDefault="00975C97" w:rsidP="00346178">
            <w:pPr>
              <w:pStyle w:val="TAC"/>
            </w:pPr>
            <w:r w:rsidRPr="007F2609">
              <w:t>CBs</w:t>
            </w:r>
          </w:p>
        </w:tc>
        <w:tc>
          <w:tcPr>
            <w:tcW w:w="835" w:type="dxa"/>
            <w:vAlign w:val="center"/>
          </w:tcPr>
          <w:p w14:paraId="29CD33AE" w14:textId="77777777" w:rsidR="00975C97" w:rsidRPr="007F2609" w:rsidRDefault="00975C97" w:rsidP="00346178">
            <w:pPr>
              <w:pStyle w:val="TAC"/>
            </w:pPr>
            <w:r w:rsidRPr="007F2609">
              <w:t>N/A</w:t>
            </w:r>
          </w:p>
        </w:tc>
        <w:tc>
          <w:tcPr>
            <w:tcW w:w="835" w:type="dxa"/>
            <w:vAlign w:val="center"/>
          </w:tcPr>
          <w:p w14:paraId="4044588D" w14:textId="77777777" w:rsidR="00975C97" w:rsidRPr="007F2609" w:rsidRDefault="00975C97" w:rsidP="00346178">
            <w:pPr>
              <w:pStyle w:val="TAC"/>
            </w:pPr>
            <w:r w:rsidRPr="007F2609">
              <w:t>N/A</w:t>
            </w:r>
          </w:p>
        </w:tc>
        <w:tc>
          <w:tcPr>
            <w:tcW w:w="835" w:type="dxa"/>
            <w:vAlign w:val="center"/>
          </w:tcPr>
          <w:p w14:paraId="1905F7DC" w14:textId="77777777" w:rsidR="00975C97" w:rsidRPr="007F2609" w:rsidRDefault="00975C97" w:rsidP="00346178">
            <w:pPr>
              <w:pStyle w:val="TAC"/>
            </w:pPr>
            <w:r w:rsidRPr="007F2609">
              <w:t>N/A</w:t>
            </w:r>
          </w:p>
        </w:tc>
        <w:tc>
          <w:tcPr>
            <w:tcW w:w="835" w:type="dxa"/>
            <w:vAlign w:val="center"/>
          </w:tcPr>
          <w:p w14:paraId="15027636" w14:textId="77777777" w:rsidR="00975C97" w:rsidRPr="007F2609" w:rsidRDefault="00975C97" w:rsidP="00346178">
            <w:pPr>
              <w:pStyle w:val="TAC"/>
            </w:pPr>
            <w:r w:rsidRPr="007F2609">
              <w:t>N/A</w:t>
            </w:r>
          </w:p>
        </w:tc>
        <w:tc>
          <w:tcPr>
            <w:tcW w:w="835" w:type="dxa"/>
            <w:vAlign w:val="center"/>
          </w:tcPr>
          <w:p w14:paraId="1A7DAD71" w14:textId="77777777" w:rsidR="00975C97" w:rsidRPr="007F2609" w:rsidRDefault="00975C97" w:rsidP="00346178">
            <w:pPr>
              <w:pStyle w:val="TAC"/>
            </w:pPr>
            <w:r w:rsidRPr="007F2609">
              <w:t>N/A</w:t>
            </w:r>
          </w:p>
        </w:tc>
        <w:tc>
          <w:tcPr>
            <w:tcW w:w="835" w:type="dxa"/>
            <w:vAlign w:val="center"/>
          </w:tcPr>
          <w:p w14:paraId="627387E3" w14:textId="77777777" w:rsidR="00975C97" w:rsidRPr="007F2609" w:rsidRDefault="00975C97" w:rsidP="00346178">
            <w:pPr>
              <w:pStyle w:val="TAC"/>
            </w:pPr>
            <w:r w:rsidRPr="007F2609">
              <w:t>N/A</w:t>
            </w:r>
          </w:p>
        </w:tc>
        <w:tc>
          <w:tcPr>
            <w:tcW w:w="835" w:type="dxa"/>
            <w:vAlign w:val="center"/>
          </w:tcPr>
          <w:p w14:paraId="05310661" w14:textId="77777777" w:rsidR="00975C97" w:rsidRPr="007F2609" w:rsidRDefault="00975C97" w:rsidP="00346178">
            <w:pPr>
              <w:pStyle w:val="TAC"/>
            </w:pPr>
            <w:r w:rsidRPr="007F2609">
              <w:t>N/A</w:t>
            </w:r>
          </w:p>
        </w:tc>
        <w:tc>
          <w:tcPr>
            <w:tcW w:w="835" w:type="dxa"/>
            <w:vAlign w:val="center"/>
          </w:tcPr>
          <w:p w14:paraId="44CE74D4" w14:textId="77777777" w:rsidR="00975C97" w:rsidRPr="007F2609" w:rsidRDefault="00975C97" w:rsidP="00346178">
            <w:pPr>
              <w:pStyle w:val="TAC"/>
            </w:pPr>
            <w:r w:rsidRPr="007F2609">
              <w:t>N/A</w:t>
            </w:r>
          </w:p>
        </w:tc>
        <w:tc>
          <w:tcPr>
            <w:tcW w:w="835" w:type="dxa"/>
            <w:vAlign w:val="center"/>
          </w:tcPr>
          <w:p w14:paraId="3F64CEB2" w14:textId="77777777" w:rsidR="00975C97" w:rsidRPr="007F2609" w:rsidRDefault="00975C97" w:rsidP="00346178">
            <w:pPr>
              <w:pStyle w:val="TAC"/>
            </w:pPr>
            <w:r w:rsidRPr="007F2609">
              <w:t>N/A</w:t>
            </w:r>
          </w:p>
        </w:tc>
        <w:tc>
          <w:tcPr>
            <w:tcW w:w="835" w:type="dxa"/>
            <w:vAlign w:val="center"/>
          </w:tcPr>
          <w:p w14:paraId="195A48CD" w14:textId="77777777" w:rsidR="00975C97" w:rsidRPr="007F2609" w:rsidRDefault="00975C97" w:rsidP="00346178">
            <w:pPr>
              <w:pStyle w:val="TAC"/>
            </w:pPr>
            <w:r w:rsidRPr="007F2609">
              <w:t>N/A</w:t>
            </w:r>
          </w:p>
        </w:tc>
        <w:tc>
          <w:tcPr>
            <w:tcW w:w="835" w:type="dxa"/>
          </w:tcPr>
          <w:p w14:paraId="37A7948C" w14:textId="77777777" w:rsidR="00975C97" w:rsidRPr="007F2609" w:rsidRDefault="00975C97" w:rsidP="00346178">
            <w:pPr>
              <w:pStyle w:val="TAC"/>
            </w:pPr>
            <w:r w:rsidRPr="007F2609">
              <w:t>N/A</w:t>
            </w:r>
          </w:p>
        </w:tc>
        <w:tc>
          <w:tcPr>
            <w:tcW w:w="835" w:type="dxa"/>
            <w:vAlign w:val="center"/>
          </w:tcPr>
          <w:p w14:paraId="32FAA1EA" w14:textId="77777777" w:rsidR="00975C97" w:rsidRPr="007F2609" w:rsidRDefault="00975C97" w:rsidP="00346178">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346178">
            <w:pPr>
              <w:pStyle w:val="TAL"/>
            </w:pPr>
            <w:r w:rsidRPr="007F2609">
              <w:t xml:space="preserve">  For Slots 3,…,19</w:t>
            </w:r>
          </w:p>
        </w:tc>
        <w:tc>
          <w:tcPr>
            <w:tcW w:w="1093" w:type="dxa"/>
            <w:vAlign w:val="center"/>
          </w:tcPr>
          <w:p w14:paraId="71919809" w14:textId="77777777" w:rsidR="00975C97" w:rsidRPr="007F2609" w:rsidRDefault="00975C97" w:rsidP="00346178">
            <w:pPr>
              <w:pStyle w:val="TAC"/>
            </w:pPr>
            <w:r w:rsidRPr="007F2609">
              <w:t>CBs</w:t>
            </w:r>
          </w:p>
        </w:tc>
        <w:tc>
          <w:tcPr>
            <w:tcW w:w="835" w:type="dxa"/>
            <w:vAlign w:val="center"/>
          </w:tcPr>
          <w:p w14:paraId="79827838" w14:textId="77777777" w:rsidR="00975C97" w:rsidRPr="007F2609" w:rsidRDefault="00975C97" w:rsidP="00346178">
            <w:pPr>
              <w:pStyle w:val="TAC"/>
            </w:pPr>
            <w:r w:rsidRPr="007F2609">
              <w:t>1</w:t>
            </w:r>
          </w:p>
        </w:tc>
        <w:tc>
          <w:tcPr>
            <w:tcW w:w="835" w:type="dxa"/>
            <w:vAlign w:val="center"/>
          </w:tcPr>
          <w:p w14:paraId="1D4AEC5D" w14:textId="77777777" w:rsidR="00975C97" w:rsidRPr="007F2609" w:rsidRDefault="00975C97" w:rsidP="00346178">
            <w:pPr>
              <w:pStyle w:val="TAC"/>
            </w:pPr>
            <w:r w:rsidRPr="007F2609">
              <w:t>1</w:t>
            </w:r>
          </w:p>
        </w:tc>
        <w:tc>
          <w:tcPr>
            <w:tcW w:w="835" w:type="dxa"/>
            <w:vAlign w:val="center"/>
          </w:tcPr>
          <w:p w14:paraId="5E5A748A" w14:textId="77777777" w:rsidR="00975C97" w:rsidRPr="007F2609" w:rsidRDefault="00975C97" w:rsidP="00346178">
            <w:pPr>
              <w:pStyle w:val="TAC"/>
            </w:pPr>
            <w:r w:rsidRPr="007F2609">
              <w:t>1</w:t>
            </w:r>
          </w:p>
        </w:tc>
        <w:tc>
          <w:tcPr>
            <w:tcW w:w="835" w:type="dxa"/>
            <w:vAlign w:val="center"/>
          </w:tcPr>
          <w:p w14:paraId="4F35BA48" w14:textId="77777777" w:rsidR="00975C97" w:rsidRPr="007F2609" w:rsidRDefault="00975C97" w:rsidP="00346178">
            <w:pPr>
              <w:pStyle w:val="TAC"/>
            </w:pPr>
            <w:r w:rsidRPr="007F2609">
              <w:t>1</w:t>
            </w:r>
          </w:p>
        </w:tc>
        <w:tc>
          <w:tcPr>
            <w:tcW w:w="835" w:type="dxa"/>
            <w:vAlign w:val="center"/>
          </w:tcPr>
          <w:p w14:paraId="5B38486D" w14:textId="77777777" w:rsidR="00975C97" w:rsidRPr="007F2609" w:rsidRDefault="00975C97" w:rsidP="00346178">
            <w:pPr>
              <w:pStyle w:val="TAC"/>
            </w:pPr>
            <w:r w:rsidRPr="007F2609">
              <w:t>1</w:t>
            </w:r>
          </w:p>
        </w:tc>
        <w:tc>
          <w:tcPr>
            <w:tcW w:w="835" w:type="dxa"/>
            <w:vAlign w:val="center"/>
          </w:tcPr>
          <w:p w14:paraId="193F697F" w14:textId="77777777" w:rsidR="00975C97" w:rsidRPr="007F2609" w:rsidRDefault="00975C97" w:rsidP="00346178">
            <w:pPr>
              <w:pStyle w:val="TAC"/>
            </w:pPr>
            <w:r w:rsidRPr="007F2609">
              <w:t>1</w:t>
            </w:r>
          </w:p>
        </w:tc>
        <w:tc>
          <w:tcPr>
            <w:tcW w:w="835" w:type="dxa"/>
            <w:vAlign w:val="center"/>
          </w:tcPr>
          <w:p w14:paraId="30BEF631" w14:textId="77777777" w:rsidR="00975C97" w:rsidRPr="007F2609" w:rsidRDefault="00975C97" w:rsidP="00346178">
            <w:pPr>
              <w:pStyle w:val="TAC"/>
            </w:pPr>
            <w:r w:rsidRPr="007F2609">
              <w:t>1</w:t>
            </w:r>
          </w:p>
        </w:tc>
        <w:tc>
          <w:tcPr>
            <w:tcW w:w="835" w:type="dxa"/>
            <w:vAlign w:val="center"/>
          </w:tcPr>
          <w:p w14:paraId="28F79376" w14:textId="77777777" w:rsidR="00975C97" w:rsidRPr="007F2609" w:rsidRDefault="00975C97" w:rsidP="00346178">
            <w:pPr>
              <w:pStyle w:val="TAC"/>
            </w:pPr>
            <w:r w:rsidRPr="007F2609">
              <w:t>2</w:t>
            </w:r>
          </w:p>
        </w:tc>
        <w:tc>
          <w:tcPr>
            <w:tcW w:w="835" w:type="dxa"/>
            <w:vAlign w:val="center"/>
          </w:tcPr>
          <w:p w14:paraId="3CE0F1A8" w14:textId="77777777" w:rsidR="00975C97" w:rsidRPr="007F2609" w:rsidRDefault="00975C97" w:rsidP="00346178">
            <w:pPr>
              <w:pStyle w:val="TAC"/>
            </w:pPr>
            <w:r w:rsidRPr="007F2609">
              <w:t>2</w:t>
            </w:r>
          </w:p>
        </w:tc>
        <w:tc>
          <w:tcPr>
            <w:tcW w:w="835" w:type="dxa"/>
            <w:vAlign w:val="center"/>
          </w:tcPr>
          <w:p w14:paraId="1CA38111" w14:textId="77777777" w:rsidR="00975C97" w:rsidRPr="007F2609" w:rsidRDefault="00975C97" w:rsidP="00346178">
            <w:pPr>
              <w:pStyle w:val="TAC"/>
            </w:pPr>
            <w:r w:rsidRPr="007F2609">
              <w:t>2</w:t>
            </w:r>
          </w:p>
        </w:tc>
        <w:tc>
          <w:tcPr>
            <w:tcW w:w="835" w:type="dxa"/>
          </w:tcPr>
          <w:p w14:paraId="479B2425" w14:textId="77777777" w:rsidR="00975C97" w:rsidRPr="007F2609" w:rsidRDefault="00975C97" w:rsidP="00346178">
            <w:pPr>
              <w:pStyle w:val="TAC"/>
            </w:pPr>
            <w:r w:rsidRPr="007F2609">
              <w:t>2</w:t>
            </w:r>
          </w:p>
        </w:tc>
        <w:tc>
          <w:tcPr>
            <w:tcW w:w="835" w:type="dxa"/>
            <w:vAlign w:val="center"/>
          </w:tcPr>
          <w:p w14:paraId="25C67769" w14:textId="77777777" w:rsidR="00975C97" w:rsidRPr="007F2609" w:rsidRDefault="00975C97" w:rsidP="00346178">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346178">
            <w:pPr>
              <w:pStyle w:val="TAL"/>
            </w:pPr>
            <w:r w:rsidRPr="007F2609">
              <w:t>Binary Channel Bits per Slot</w:t>
            </w:r>
          </w:p>
        </w:tc>
        <w:tc>
          <w:tcPr>
            <w:tcW w:w="1093" w:type="dxa"/>
            <w:vAlign w:val="center"/>
          </w:tcPr>
          <w:p w14:paraId="25B204F0" w14:textId="77777777" w:rsidR="00975C97" w:rsidRPr="007F2609" w:rsidRDefault="00975C97" w:rsidP="00346178">
            <w:pPr>
              <w:pStyle w:val="TAC"/>
            </w:pPr>
          </w:p>
        </w:tc>
        <w:tc>
          <w:tcPr>
            <w:tcW w:w="835" w:type="dxa"/>
            <w:vAlign w:val="center"/>
          </w:tcPr>
          <w:p w14:paraId="39744241" w14:textId="77777777" w:rsidR="00975C97" w:rsidRPr="007F2609" w:rsidRDefault="00975C97" w:rsidP="00346178">
            <w:pPr>
              <w:pStyle w:val="TAC"/>
            </w:pPr>
          </w:p>
        </w:tc>
        <w:tc>
          <w:tcPr>
            <w:tcW w:w="835" w:type="dxa"/>
            <w:vAlign w:val="center"/>
          </w:tcPr>
          <w:p w14:paraId="3C1E9400" w14:textId="77777777" w:rsidR="00975C97" w:rsidRPr="007F2609" w:rsidRDefault="00975C97" w:rsidP="00346178">
            <w:pPr>
              <w:pStyle w:val="TAC"/>
            </w:pPr>
          </w:p>
        </w:tc>
        <w:tc>
          <w:tcPr>
            <w:tcW w:w="835" w:type="dxa"/>
            <w:vAlign w:val="center"/>
          </w:tcPr>
          <w:p w14:paraId="7C209C69" w14:textId="77777777" w:rsidR="00975C97" w:rsidRPr="007F2609" w:rsidRDefault="00975C97" w:rsidP="00346178">
            <w:pPr>
              <w:pStyle w:val="TAC"/>
            </w:pPr>
          </w:p>
        </w:tc>
        <w:tc>
          <w:tcPr>
            <w:tcW w:w="835" w:type="dxa"/>
            <w:vAlign w:val="center"/>
          </w:tcPr>
          <w:p w14:paraId="0A1D753D" w14:textId="77777777" w:rsidR="00975C97" w:rsidRPr="007F2609" w:rsidRDefault="00975C97" w:rsidP="00346178">
            <w:pPr>
              <w:pStyle w:val="TAC"/>
            </w:pPr>
          </w:p>
        </w:tc>
        <w:tc>
          <w:tcPr>
            <w:tcW w:w="835" w:type="dxa"/>
            <w:vAlign w:val="center"/>
          </w:tcPr>
          <w:p w14:paraId="272759D6" w14:textId="77777777" w:rsidR="00975C97" w:rsidRPr="007F2609" w:rsidRDefault="00975C97" w:rsidP="00346178">
            <w:pPr>
              <w:pStyle w:val="TAC"/>
            </w:pPr>
          </w:p>
        </w:tc>
        <w:tc>
          <w:tcPr>
            <w:tcW w:w="835" w:type="dxa"/>
            <w:vAlign w:val="center"/>
          </w:tcPr>
          <w:p w14:paraId="2BAE34D2" w14:textId="77777777" w:rsidR="00975C97" w:rsidRPr="007F2609" w:rsidRDefault="00975C97" w:rsidP="00346178">
            <w:pPr>
              <w:pStyle w:val="TAC"/>
            </w:pPr>
          </w:p>
        </w:tc>
        <w:tc>
          <w:tcPr>
            <w:tcW w:w="835" w:type="dxa"/>
            <w:vAlign w:val="center"/>
          </w:tcPr>
          <w:p w14:paraId="552D1A1B" w14:textId="77777777" w:rsidR="00975C97" w:rsidRPr="007F2609" w:rsidRDefault="00975C97" w:rsidP="00346178">
            <w:pPr>
              <w:pStyle w:val="TAC"/>
            </w:pPr>
          </w:p>
        </w:tc>
        <w:tc>
          <w:tcPr>
            <w:tcW w:w="835" w:type="dxa"/>
            <w:vAlign w:val="center"/>
          </w:tcPr>
          <w:p w14:paraId="3E4F5207" w14:textId="77777777" w:rsidR="00975C97" w:rsidRPr="007F2609" w:rsidRDefault="00975C97" w:rsidP="00346178">
            <w:pPr>
              <w:pStyle w:val="TAC"/>
            </w:pPr>
          </w:p>
        </w:tc>
        <w:tc>
          <w:tcPr>
            <w:tcW w:w="835" w:type="dxa"/>
            <w:vAlign w:val="center"/>
          </w:tcPr>
          <w:p w14:paraId="040AB6AE" w14:textId="77777777" w:rsidR="00975C97" w:rsidRPr="007F2609" w:rsidRDefault="00975C97" w:rsidP="00346178">
            <w:pPr>
              <w:pStyle w:val="TAC"/>
            </w:pPr>
          </w:p>
        </w:tc>
        <w:tc>
          <w:tcPr>
            <w:tcW w:w="835" w:type="dxa"/>
            <w:vAlign w:val="center"/>
          </w:tcPr>
          <w:p w14:paraId="2A0EE669" w14:textId="77777777" w:rsidR="00975C97" w:rsidRPr="007F2609" w:rsidRDefault="00975C97" w:rsidP="00346178">
            <w:pPr>
              <w:pStyle w:val="TAC"/>
            </w:pPr>
          </w:p>
        </w:tc>
        <w:tc>
          <w:tcPr>
            <w:tcW w:w="835" w:type="dxa"/>
          </w:tcPr>
          <w:p w14:paraId="18AA22A3" w14:textId="77777777" w:rsidR="00975C97" w:rsidRPr="007F2609" w:rsidRDefault="00975C97" w:rsidP="00346178">
            <w:pPr>
              <w:pStyle w:val="TAC"/>
            </w:pPr>
          </w:p>
        </w:tc>
        <w:tc>
          <w:tcPr>
            <w:tcW w:w="835" w:type="dxa"/>
            <w:vAlign w:val="center"/>
          </w:tcPr>
          <w:p w14:paraId="51FF8E8C" w14:textId="77777777" w:rsidR="00975C97" w:rsidRPr="007F2609" w:rsidRDefault="00975C97" w:rsidP="00346178">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346178">
            <w:pPr>
              <w:pStyle w:val="TAL"/>
            </w:pPr>
            <w:r w:rsidRPr="007F2609">
              <w:t xml:space="preserve">  For Slots 0,1,2</w:t>
            </w:r>
          </w:p>
        </w:tc>
        <w:tc>
          <w:tcPr>
            <w:tcW w:w="1093" w:type="dxa"/>
            <w:vAlign w:val="center"/>
          </w:tcPr>
          <w:p w14:paraId="5DE6EECA" w14:textId="77777777" w:rsidR="00975C97" w:rsidRPr="007F2609" w:rsidRDefault="00975C97" w:rsidP="00346178">
            <w:pPr>
              <w:pStyle w:val="TAC"/>
            </w:pPr>
            <w:r w:rsidRPr="007F2609">
              <w:t>Bits</w:t>
            </w:r>
          </w:p>
        </w:tc>
        <w:tc>
          <w:tcPr>
            <w:tcW w:w="835" w:type="dxa"/>
            <w:vAlign w:val="center"/>
          </w:tcPr>
          <w:p w14:paraId="7F63A10F" w14:textId="77777777" w:rsidR="00975C97" w:rsidRPr="007F2609" w:rsidRDefault="00975C97" w:rsidP="00346178">
            <w:pPr>
              <w:pStyle w:val="TAC"/>
            </w:pPr>
            <w:r w:rsidRPr="007F2609">
              <w:t>N/A</w:t>
            </w:r>
          </w:p>
        </w:tc>
        <w:tc>
          <w:tcPr>
            <w:tcW w:w="835" w:type="dxa"/>
            <w:vAlign w:val="center"/>
          </w:tcPr>
          <w:p w14:paraId="2C26A8F2" w14:textId="77777777" w:rsidR="00975C97" w:rsidRPr="007F2609" w:rsidRDefault="00975C97" w:rsidP="00346178">
            <w:pPr>
              <w:pStyle w:val="TAC"/>
            </w:pPr>
            <w:r w:rsidRPr="007F2609">
              <w:t>N/A</w:t>
            </w:r>
          </w:p>
        </w:tc>
        <w:tc>
          <w:tcPr>
            <w:tcW w:w="835" w:type="dxa"/>
            <w:vAlign w:val="center"/>
          </w:tcPr>
          <w:p w14:paraId="622C265A" w14:textId="77777777" w:rsidR="00975C97" w:rsidRPr="007F2609" w:rsidRDefault="00975C97" w:rsidP="00346178">
            <w:pPr>
              <w:pStyle w:val="TAC"/>
            </w:pPr>
            <w:r w:rsidRPr="007F2609">
              <w:t>N/A</w:t>
            </w:r>
          </w:p>
        </w:tc>
        <w:tc>
          <w:tcPr>
            <w:tcW w:w="835" w:type="dxa"/>
            <w:vAlign w:val="center"/>
          </w:tcPr>
          <w:p w14:paraId="52C82DC0" w14:textId="77777777" w:rsidR="00975C97" w:rsidRPr="007F2609" w:rsidRDefault="00975C97" w:rsidP="00346178">
            <w:pPr>
              <w:pStyle w:val="TAC"/>
            </w:pPr>
            <w:r w:rsidRPr="007F2609">
              <w:t>N/A</w:t>
            </w:r>
          </w:p>
        </w:tc>
        <w:tc>
          <w:tcPr>
            <w:tcW w:w="835" w:type="dxa"/>
            <w:vAlign w:val="center"/>
          </w:tcPr>
          <w:p w14:paraId="648FFD88" w14:textId="77777777" w:rsidR="00975C97" w:rsidRPr="007F2609" w:rsidRDefault="00975C97" w:rsidP="00346178">
            <w:pPr>
              <w:pStyle w:val="TAC"/>
            </w:pPr>
            <w:r w:rsidRPr="007F2609">
              <w:t>N/A</w:t>
            </w:r>
          </w:p>
        </w:tc>
        <w:tc>
          <w:tcPr>
            <w:tcW w:w="835" w:type="dxa"/>
            <w:vAlign w:val="center"/>
          </w:tcPr>
          <w:p w14:paraId="02FE41FF" w14:textId="77777777" w:rsidR="00975C97" w:rsidRPr="007F2609" w:rsidRDefault="00975C97" w:rsidP="00346178">
            <w:pPr>
              <w:pStyle w:val="TAC"/>
            </w:pPr>
            <w:r w:rsidRPr="007F2609">
              <w:t>N/A</w:t>
            </w:r>
          </w:p>
        </w:tc>
        <w:tc>
          <w:tcPr>
            <w:tcW w:w="835" w:type="dxa"/>
            <w:vAlign w:val="center"/>
          </w:tcPr>
          <w:p w14:paraId="6F368337" w14:textId="77777777" w:rsidR="00975C97" w:rsidRPr="007F2609" w:rsidRDefault="00975C97" w:rsidP="00346178">
            <w:pPr>
              <w:pStyle w:val="TAC"/>
            </w:pPr>
            <w:r w:rsidRPr="007F2609">
              <w:t>N/A</w:t>
            </w:r>
          </w:p>
        </w:tc>
        <w:tc>
          <w:tcPr>
            <w:tcW w:w="835" w:type="dxa"/>
            <w:vAlign w:val="center"/>
          </w:tcPr>
          <w:p w14:paraId="1954BBF0" w14:textId="77777777" w:rsidR="00975C97" w:rsidRPr="007F2609" w:rsidRDefault="00975C97" w:rsidP="00346178">
            <w:pPr>
              <w:pStyle w:val="TAC"/>
            </w:pPr>
            <w:r w:rsidRPr="007F2609">
              <w:t>N/A</w:t>
            </w:r>
          </w:p>
        </w:tc>
        <w:tc>
          <w:tcPr>
            <w:tcW w:w="835" w:type="dxa"/>
            <w:vAlign w:val="center"/>
          </w:tcPr>
          <w:p w14:paraId="62BAA068" w14:textId="77777777" w:rsidR="00975C97" w:rsidRPr="007F2609" w:rsidRDefault="00975C97" w:rsidP="00346178">
            <w:pPr>
              <w:pStyle w:val="TAC"/>
            </w:pPr>
            <w:r w:rsidRPr="007F2609">
              <w:t>N/A</w:t>
            </w:r>
          </w:p>
        </w:tc>
        <w:tc>
          <w:tcPr>
            <w:tcW w:w="835" w:type="dxa"/>
            <w:vAlign w:val="center"/>
          </w:tcPr>
          <w:p w14:paraId="2CA894CB" w14:textId="77777777" w:rsidR="00975C97" w:rsidRPr="007F2609" w:rsidRDefault="00975C97" w:rsidP="00346178">
            <w:pPr>
              <w:pStyle w:val="TAC"/>
            </w:pPr>
            <w:r w:rsidRPr="007F2609">
              <w:t>N/A</w:t>
            </w:r>
          </w:p>
        </w:tc>
        <w:tc>
          <w:tcPr>
            <w:tcW w:w="835" w:type="dxa"/>
          </w:tcPr>
          <w:p w14:paraId="5A60EF82" w14:textId="77777777" w:rsidR="00975C97" w:rsidRPr="007F2609" w:rsidRDefault="00975C97" w:rsidP="00346178">
            <w:pPr>
              <w:pStyle w:val="TAC"/>
            </w:pPr>
            <w:r w:rsidRPr="007F2609">
              <w:t>N/A</w:t>
            </w:r>
          </w:p>
        </w:tc>
        <w:tc>
          <w:tcPr>
            <w:tcW w:w="835" w:type="dxa"/>
            <w:vAlign w:val="center"/>
          </w:tcPr>
          <w:p w14:paraId="53D13E2B" w14:textId="77777777" w:rsidR="00975C97" w:rsidRPr="007F2609" w:rsidRDefault="00975C97" w:rsidP="00346178">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346178">
            <w:pPr>
              <w:pStyle w:val="TAL"/>
            </w:pPr>
            <w:r w:rsidRPr="007F2609">
              <w:t xml:space="preserve">  For Slots 3,…,19</w:t>
            </w:r>
          </w:p>
        </w:tc>
        <w:tc>
          <w:tcPr>
            <w:tcW w:w="1093" w:type="dxa"/>
            <w:vAlign w:val="center"/>
          </w:tcPr>
          <w:p w14:paraId="7F83B7BF" w14:textId="77777777" w:rsidR="00975C97" w:rsidRPr="007F2609" w:rsidRDefault="00975C97" w:rsidP="00346178">
            <w:pPr>
              <w:pStyle w:val="TAC"/>
            </w:pPr>
            <w:r w:rsidRPr="007F2609">
              <w:t>Bits</w:t>
            </w:r>
          </w:p>
        </w:tc>
        <w:tc>
          <w:tcPr>
            <w:tcW w:w="835" w:type="dxa"/>
            <w:vAlign w:val="center"/>
          </w:tcPr>
          <w:p w14:paraId="7B2D096D" w14:textId="77777777" w:rsidR="00975C97" w:rsidRPr="007F2609" w:rsidRDefault="00975C97" w:rsidP="00346178">
            <w:pPr>
              <w:pStyle w:val="TAC"/>
            </w:pPr>
            <w:r w:rsidRPr="007F2609">
              <w:t>2376</w:t>
            </w:r>
          </w:p>
        </w:tc>
        <w:tc>
          <w:tcPr>
            <w:tcW w:w="835" w:type="dxa"/>
            <w:vAlign w:val="center"/>
          </w:tcPr>
          <w:p w14:paraId="09CFA24C" w14:textId="77777777" w:rsidR="00975C97" w:rsidRPr="007F2609" w:rsidRDefault="00975C97" w:rsidP="00346178">
            <w:pPr>
              <w:pStyle w:val="TAC"/>
            </w:pPr>
            <w:r w:rsidRPr="007F2609">
              <w:t>5184</w:t>
            </w:r>
          </w:p>
        </w:tc>
        <w:tc>
          <w:tcPr>
            <w:tcW w:w="835" w:type="dxa"/>
            <w:vAlign w:val="center"/>
          </w:tcPr>
          <w:p w14:paraId="7D91EF49" w14:textId="77777777" w:rsidR="00975C97" w:rsidRPr="007F2609" w:rsidRDefault="00975C97" w:rsidP="00346178">
            <w:pPr>
              <w:pStyle w:val="TAC"/>
            </w:pPr>
            <w:r w:rsidRPr="007F2609">
              <w:t>8208</w:t>
            </w:r>
          </w:p>
        </w:tc>
        <w:tc>
          <w:tcPr>
            <w:tcW w:w="835" w:type="dxa"/>
            <w:vAlign w:val="center"/>
          </w:tcPr>
          <w:p w14:paraId="6295ADC4" w14:textId="77777777" w:rsidR="00975C97" w:rsidRPr="007F2609" w:rsidRDefault="00975C97" w:rsidP="00346178">
            <w:pPr>
              <w:pStyle w:val="TAC"/>
            </w:pPr>
            <w:r w:rsidRPr="007F2609">
              <w:t>11016</w:t>
            </w:r>
          </w:p>
        </w:tc>
        <w:tc>
          <w:tcPr>
            <w:tcW w:w="835" w:type="dxa"/>
            <w:vAlign w:val="center"/>
          </w:tcPr>
          <w:p w14:paraId="233827EC" w14:textId="77777777" w:rsidR="00975C97" w:rsidRPr="007F2609" w:rsidRDefault="00975C97" w:rsidP="00346178">
            <w:pPr>
              <w:pStyle w:val="TAC"/>
            </w:pPr>
            <w:r w:rsidRPr="007F2609">
              <w:t>14040</w:t>
            </w:r>
          </w:p>
        </w:tc>
        <w:tc>
          <w:tcPr>
            <w:tcW w:w="835" w:type="dxa"/>
            <w:vAlign w:val="center"/>
          </w:tcPr>
          <w:p w14:paraId="3C605BE8" w14:textId="77777777" w:rsidR="00975C97" w:rsidRPr="007F2609" w:rsidRDefault="00975C97" w:rsidP="00346178">
            <w:pPr>
              <w:pStyle w:val="TAC"/>
            </w:pPr>
            <w:r w:rsidRPr="007F2609">
              <w:t>16848</w:t>
            </w:r>
          </w:p>
        </w:tc>
        <w:tc>
          <w:tcPr>
            <w:tcW w:w="835" w:type="dxa"/>
            <w:vAlign w:val="center"/>
          </w:tcPr>
          <w:p w14:paraId="57B29E95" w14:textId="77777777" w:rsidR="00975C97" w:rsidRPr="007F2609" w:rsidRDefault="00975C97" w:rsidP="00346178">
            <w:pPr>
              <w:pStyle w:val="TAC"/>
            </w:pPr>
            <w:r w:rsidRPr="007F2609">
              <w:t>22896</w:t>
            </w:r>
          </w:p>
        </w:tc>
        <w:tc>
          <w:tcPr>
            <w:tcW w:w="835" w:type="dxa"/>
            <w:vAlign w:val="center"/>
          </w:tcPr>
          <w:p w14:paraId="7A7AA905" w14:textId="77777777" w:rsidR="00975C97" w:rsidRPr="007F2609" w:rsidRDefault="00975C97" w:rsidP="00346178">
            <w:pPr>
              <w:pStyle w:val="TAC"/>
            </w:pPr>
            <w:r w:rsidRPr="007F2609">
              <w:t>28728</w:t>
            </w:r>
          </w:p>
        </w:tc>
        <w:tc>
          <w:tcPr>
            <w:tcW w:w="835" w:type="dxa"/>
            <w:vAlign w:val="center"/>
          </w:tcPr>
          <w:p w14:paraId="4EB31E6D" w14:textId="77777777" w:rsidR="00975C97" w:rsidRPr="007F2609" w:rsidRDefault="00975C97" w:rsidP="00346178">
            <w:pPr>
              <w:pStyle w:val="TAC"/>
            </w:pPr>
            <w:r w:rsidRPr="007F2609">
              <w:t>34992</w:t>
            </w:r>
          </w:p>
        </w:tc>
        <w:tc>
          <w:tcPr>
            <w:tcW w:w="835" w:type="dxa"/>
            <w:vAlign w:val="center"/>
          </w:tcPr>
          <w:p w14:paraId="48A30DF2" w14:textId="77777777" w:rsidR="00975C97" w:rsidRPr="007F2609" w:rsidRDefault="00975C97" w:rsidP="00346178">
            <w:pPr>
              <w:pStyle w:val="TAC"/>
            </w:pPr>
            <w:r w:rsidRPr="007F2609">
              <w:t>46872</w:t>
            </w:r>
          </w:p>
        </w:tc>
        <w:tc>
          <w:tcPr>
            <w:tcW w:w="835" w:type="dxa"/>
          </w:tcPr>
          <w:p w14:paraId="325AC84B" w14:textId="77777777" w:rsidR="00975C97" w:rsidRPr="007F2609" w:rsidRDefault="00975C97" w:rsidP="00346178">
            <w:pPr>
              <w:pStyle w:val="TAC"/>
            </w:pPr>
            <w:r w:rsidRPr="007F2609">
              <w:t>52920</w:t>
            </w:r>
          </w:p>
        </w:tc>
        <w:tc>
          <w:tcPr>
            <w:tcW w:w="835" w:type="dxa"/>
            <w:vAlign w:val="center"/>
          </w:tcPr>
          <w:p w14:paraId="5FC2B4BE" w14:textId="77777777" w:rsidR="00975C97" w:rsidRPr="007F2609" w:rsidRDefault="00975C97" w:rsidP="00346178">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346178">
            <w:pPr>
              <w:pStyle w:val="TF"/>
            </w:pPr>
            <w:r w:rsidRPr="007F2609">
              <w:t>Max. Throughput averaged over 1 frame</w:t>
            </w:r>
          </w:p>
        </w:tc>
        <w:tc>
          <w:tcPr>
            <w:tcW w:w="1093" w:type="dxa"/>
            <w:vAlign w:val="center"/>
          </w:tcPr>
          <w:p w14:paraId="1A42EB0D" w14:textId="77777777" w:rsidR="00975C97" w:rsidRPr="007F2609" w:rsidRDefault="00975C97" w:rsidP="00346178">
            <w:pPr>
              <w:pStyle w:val="TAC"/>
            </w:pPr>
            <w:r w:rsidRPr="007F2609">
              <w:t>Mbps</w:t>
            </w:r>
          </w:p>
        </w:tc>
        <w:tc>
          <w:tcPr>
            <w:tcW w:w="835" w:type="dxa"/>
            <w:vAlign w:val="center"/>
          </w:tcPr>
          <w:p w14:paraId="144010BE" w14:textId="77777777" w:rsidR="00975C97" w:rsidRPr="007F2609" w:rsidRDefault="00975C97" w:rsidP="00346178">
            <w:pPr>
              <w:pStyle w:val="TAC"/>
            </w:pPr>
            <w:r w:rsidRPr="007F2609">
              <w:t>1.251</w:t>
            </w:r>
          </w:p>
        </w:tc>
        <w:tc>
          <w:tcPr>
            <w:tcW w:w="835" w:type="dxa"/>
            <w:vAlign w:val="center"/>
          </w:tcPr>
          <w:p w14:paraId="78CEF348" w14:textId="77777777" w:rsidR="00975C97" w:rsidRPr="007F2609" w:rsidRDefault="00975C97" w:rsidP="00346178">
            <w:pPr>
              <w:pStyle w:val="TAC"/>
            </w:pPr>
            <w:r w:rsidRPr="007F2609">
              <w:t>2.734</w:t>
            </w:r>
          </w:p>
        </w:tc>
        <w:tc>
          <w:tcPr>
            <w:tcW w:w="835" w:type="dxa"/>
            <w:vAlign w:val="center"/>
          </w:tcPr>
          <w:p w14:paraId="3657FC14" w14:textId="77777777" w:rsidR="00975C97" w:rsidRPr="007F2609" w:rsidRDefault="00975C97" w:rsidP="00346178">
            <w:pPr>
              <w:pStyle w:val="TAC"/>
            </w:pPr>
            <w:r w:rsidRPr="007F2609">
              <w:t>4.202</w:t>
            </w:r>
          </w:p>
        </w:tc>
        <w:tc>
          <w:tcPr>
            <w:tcW w:w="835" w:type="dxa"/>
            <w:vAlign w:val="center"/>
          </w:tcPr>
          <w:p w14:paraId="686E6CE5" w14:textId="77777777" w:rsidR="00975C97" w:rsidRPr="007F2609" w:rsidRDefault="00975C97" w:rsidP="00346178">
            <w:pPr>
              <w:pStyle w:val="TAC"/>
            </w:pPr>
            <w:r w:rsidRPr="007F2609">
              <w:t>5.726</w:t>
            </w:r>
          </w:p>
        </w:tc>
        <w:tc>
          <w:tcPr>
            <w:tcW w:w="835" w:type="dxa"/>
            <w:vAlign w:val="center"/>
          </w:tcPr>
          <w:p w14:paraId="6F548107" w14:textId="77777777" w:rsidR="00975C97" w:rsidRPr="007F2609" w:rsidRDefault="00975C97" w:rsidP="00346178">
            <w:pPr>
              <w:pStyle w:val="TAC"/>
            </w:pPr>
            <w:r w:rsidRPr="007F2609">
              <w:t>7.181</w:t>
            </w:r>
          </w:p>
        </w:tc>
        <w:tc>
          <w:tcPr>
            <w:tcW w:w="835" w:type="dxa"/>
            <w:vAlign w:val="center"/>
          </w:tcPr>
          <w:p w14:paraId="17E6E2B4" w14:textId="77777777" w:rsidR="00975C97" w:rsidRPr="007F2609" w:rsidRDefault="00975C97" w:rsidP="00346178">
            <w:pPr>
              <w:pStyle w:val="TAC"/>
            </w:pPr>
            <w:r w:rsidRPr="007F2609">
              <w:t>8.486</w:t>
            </w:r>
          </w:p>
        </w:tc>
        <w:tc>
          <w:tcPr>
            <w:tcW w:w="835" w:type="dxa"/>
            <w:vAlign w:val="center"/>
          </w:tcPr>
          <w:p w14:paraId="0F93E24B" w14:textId="77777777" w:rsidR="00975C97" w:rsidRPr="007F2609" w:rsidRDefault="00975C97" w:rsidP="00346178">
            <w:pPr>
              <w:pStyle w:val="TAC"/>
            </w:pPr>
            <w:r w:rsidRPr="007F2609">
              <w:t>11.750</w:t>
            </w:r>
          </w:p>
        </w:tc>
        <w:tc>
          <w:tcPr>
            <w:tcW w:w="835" w:type="dxa"/>
            <w:vAlign w:val="center"/>
          </w:tcPr>
          <w:p w14:paraId="375D14FD" w14:textId="77777777" w:rsidR="00975C97" w:rsidRPr="007F2609" w:rsidRDefault="00975C97" w:rsidP="00346178">
            <w:pPr>
              <w:pStyle w:val="TAC"/>
            </w:pPr>
            <w:r w:rsidRPr="007F2609">
              <w:t>14.810</w:t>
            </w:r>
          </w:p>
        </w:tc>
        <w:tc>
          <w:tcPr>
            <w:tcW w:w="835" w:type="dxa"/>
            <w:vAlign w:val="center"/>
          </w:tcPr>
          <w:p w14:paraId="08FAFB2A" w14:textId="77777777" w:rsidR="00975C97" w:rsidRPr="007F2609" w:rsidRDefault="00975C97" w:rsidP="00346178">
            <w:pPr>
              <w:pStyle w:val="TAC"/>
            </w:pPr>
            <w:r w:rsidRPr="007F2609">
              <w:t>17.857</w:t>
            </w:r>
          </w:p>
        </w:tc>
        <w:tc>
          <w:tcPr>
            <w:tcW w:w="835" w:type="dxa"/>
            <w:vAlign w:val="center"/>
          </w:tcPr>
          <w:p w14:paraId="1F823827" w14:textId="77777777" w:rsidR="00975C97" w:rsidRPr="007F2609" w:rsidRDefault="00975C97" w:rsidP="00346178">
            <w:pPr>
              <w:pStyle w:val="TAC"/>
            </w:pPr>
            <w:r w:rsidRPr="007F2609">
              <w:t>23.950</w:t>
            </w:r>
          </w:p>
        </w:tc>
        <w:tc>
          <w:tcPr>
            <w:tcW w:w="835" w:type="dxa"/>
          </w:tcPr>
          <w:p w14:paraId="61B0E4FE" w14:textId="77777777" w:rsidR="00975C97" w:rsidRPr="007F2609" w:rsidRDefault="00975C97" w:rsidP="00346178">
            <w:pPr>
              <w:pStyle w:val="TAC"/>
            </w:pPr>
            <w:r w:rsidRPr="007F2609">
              <w:t>26.996</w:t>
            </w:r>
          </w:p>
        </w:tc>
        <w:tc>
          <w:tcPr>
            <w:tcW w:w="835" w:type="dxa"/>
            <w:vAlign w:val="center"/>
          </w:tcPr>
          <w:p w14:paraId="5A4DC049" w14:textId="77777777" w:rsidR="00975C97" w:rsidRPr="007F2609" w:rsidRDefault="00975C97" w:rsidP="00346178">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346178">
            <w:pPr>
              <w:pStyle w:val="TAN"/>
            </w:pPr>
            <w:r w:rsidRPr="007F2609">
              <w:t>Note 1:</w:t>
            </w:r>
            <w:r w:rsidRPr="007F2609">
              <w:tab/>
              <w:t>Additional parameters are specified in Table A.3.1-1 and Table A.3.2.1-1.</w:t>
            </w:r>
          </w:p>
          <w:p w14:paraId="43C4B032"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346178">
            <w:pPr>
              <w:pStyle w:val="TAN"/>
            </w:pPr>
            <w:r w:rsidRPr="007F2609">
              <w:t>Note 3:</w:t>
            </w:r>
            <w:r w:rsidRPr="007F2609">
              <w:tab/>
              <w:t>SS/PBCH block is transmitted in slot #0 of each frame.</w:t>
            </w:r>
          </w:p>
          <w:p w14:paraId="33CAA9EC" w14:textId="77777777" w:rsidR="00975C97" w:rsidRPr="007F2609" w:rsidRDefault="00975C97" w:rsidP="00346178">
            <w:pPr>
              <w:pStyle w:val="TAN"/>
              <w:rPr>
                <w:rFonts w:eastAsia="PMingLiU"/>
                <w:lang w:eastAsia="zh-TW"/>
              </w:rPr>
            </w:pPr>
            <w:r w:rsidRPr="007F2609">
              <w:t>Note 4:</w:t>
            </w:r>
            <w:r w:rsidRPr="007F2609">
              <w:tab/>
              <w:t>Slot i is slot index per fram</w:t>
            </w:r>
            <w:r w:rsidRPr="007F2609">
              <w:rPr>
                <w:rFonts w:eastAsia="PMingLiU"/>
                <w:lang w:eastAsia="zh-TW"/>
              </w:rPr>
              <w:t>e.</w:t>
            </w:r>
          </w:p>
        </w:tc>
      </w:tr>
    </w:tbl>
    <w:p w14:paraId="0186DE2B" w14:textId="77777777" w:rsidR="00975C97" w:rsidRPr="007F2609" w:rsidRDefault="00975C97" w:rsidP="00346178"/>
    <w:p w14:paraId="2E05C481" w14:textId="77777777" w:rsidR="00975C97" w:rsidRPr="007F2609" w:rsidRDefault="00975C97" w:rsidP="00346178">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346178">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346178">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346178">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346178">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346178">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346178">
            <w:pPr>
              <w:pStyle w:val="TAL"/>
            </w:pPr>
            <w:r w:rsidRPr="007F2609">
              <w:t xml:space="preserve">Subcarrier spacing configuration </w:t>
            </w:r>
            <w:r w:rsidRPr="007F2609">
              <w:object w:dxaOrig="230" w:dyaOrig="250" w14:anchorId="3D20AAB1">
                <v:shape id="_x0000_i1027" type="#_x0000_t75" style="width:14.4pt;height:14.4pt" o:ole="">
                  <v:imagedata r:id="rId13" o:title=""/>
                </v:shape>
                <o:OLEObject Type="Embed" ProgID="Equation.3" ShapeID="_x0000_i1027" DrawAspect="Content" ObjectID="_1758387828"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346178">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346178">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346178">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346178">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346178">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346178">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346178">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346178">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346178">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346178">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346178">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346178">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346178">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346178">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346178">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346178">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346178">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346178">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346178">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346178">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346178">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346178">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346178">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346178">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346178">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346178">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346178">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346178">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346178">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346178">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346178">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346178">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346178">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346178">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346178">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346178">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346178">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346178">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346178">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346178">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346178">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346178">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346178">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346178">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346178">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346178">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346178">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346178">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346178">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346178">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346178">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346178">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346178">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346178">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346178">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346178">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346178">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346178">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346178">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346178">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346178">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346178">
            <w:pPr>
              <w:pStyle w:val="TAN"/>
              <w:rPr>
                <w:rFonts w:eastAsia="PMingLiU"/>
                <w:lang w:eastAsia="zh-TW"/>
              </w:rPr>
            </w:pPr>
            <w:r w:rsidRPr="007F2609">
              <w:t>NOTE 4:</w:t>
            </w:r>
            <w:r w:rsidRPr="007F2609">
              <w:tab/>
              <w:t>Slot i is slot index per frame</w:t>
            </w:r>
            <w:r w:rsidRPr="007F2609">
              <w:rPr>
                <w:rFonts w:eastAsia="PMingLiU"/>
                <w:lang w:eastAsia="zh-TW"/>
              </w:rPr>
              <w:t>.</w:t>
            </w:r>
          </w:p>
        </w:tc>
      </w:tr>
    </w:tbl>
    <w:p w14:paraId="19839B84" w14:textId="77777777" w:rsidR="00975C97" w:rsidRPr="007F2609" w:rsidRDefault="00975C97" w:rsidP="00346178"/>
    <w:p w14:paraId="4E2E56CE" w14:textId="4AC3782B" w:rsidR="00975C97" w:rsidRPr="007F2609" w:rsidRDefault="00975C97" w:rsidP="00975C97">
      <w:pPr>
        <w:pStyle w:val="Heading3"/>
      </w:pPr>
      <w:bookmarkStart w:id="60" w:name="_Toc27478699"/>
      <w:bookmarkStart w:id="61" w:name="_Toc36227413"/>
      <w:r w:rsidRPr="007F2609">
        <w:lastRenderedPageBreak/>
        <w:t>A.3.2.3</w:t>
      </w:r>
      <w:r w:rsidRPr="007F2609">
        <w:tab/>
        <w:t>FRC for maximum input level for 64QAM</w:t>
      </w:r>
      <w:bookmarkEnd w:id="60"/>
      <w:bookmarkEnd w:id="61"/>
    </w:p>
    <w:p w14:paraId="62C4EE2B" w14:textId="77777777" w:rsidR="00975C97" w:rsidRPr="007F2609" w:rsidRDefault="00975C97" w:rsidP="00346178">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346178">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346178">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346178">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346178">
            <w:pPr>
              <w:pStyle w:val="TAL"/>
            </w:pPr>
            <w:r w:rsidRPr="007F2609">
              <w:t xml:space="preserve">Subcarrier spacing configuration </w:t>
            </w:r>
            <w:r w:rsidRPr="007F2609">
              <w:object w:dxaOrig="230" w:dyaOrig="250" w14:anchorId="0E221FE5">
                <v:shape id="_x0000_i1028" type="#_x0000_t75" style="width:9.4pt;height:11.9pt" o:ole="">
                  <v:imagedata r:id="rId13" o:title=""/>
                </v:shape>
                <o:OLEObject Type="Embed" ProgID="Equation.3" ShapeID="_x0000_i1028" DrawAspect="Content" ObjectID="_1758387829"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346178">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346178">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346178">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346178">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346178">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346178">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346178">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346178">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346178">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346178">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346178">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346178">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346178">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346178">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346178">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346178">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346178">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346178">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346178">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346178">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346178">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346178">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346178">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346178">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346178">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346178">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346178">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346178">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346178">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346178">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346178">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346178">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346178">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346178">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346178">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346178">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346178">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346178">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346178">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346178">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346178">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346178">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346178">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346178">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346178">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346178">
            <w:pPr>
              <w:pStyle w:val="TAN"/>
            </w:pPr>
            <w:r w:rsidRPr="007F2609">
              <w:t>NOTE 1:</w:t>
            </w:r>
            <w:r w:rsidRPr="007F2609">
              <w:tab/>
              <w:t>Additional parameters are specified in Table A.3.1-1 and Table A.3.2.1-1.</w:t>
            </w:r>
          </w:p>
          <w:p w14:paraId="71D9A6F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346178">
            <w:pPr>
              <w:pStyle w:val="TAN"/>
            </w:pPr>
            <w:r w:rsidRPr="007F2609">
              <w:t>NOTE 3:</w:t>
            </w:r>
            <w:r w:rsidRPr="007F2609">
              <w:tab/>
              <w:t>SS/PBCH block is transmitted in slot 0 of each frame</w:t>
            </w:r>
          </w:p>
          <w:p w14:paraId="46056A86" w14:textId="77777777" w:rsidR="00975C97" w:rsidRPr="007F2609" w:rsidRDefault="00975C97" w:rsidP="00346178">
            <w:pPr>
              <w:pStyle w:val="TAN"/>
            </w:pPr>
            <w:r w:rsidRPr="007F2609">
              <w:t>NOTE 4:</w:t>
            </w:r>
            <w:r w:rsidRPr="007F2609">
              <w:tab/>
              <w:t>Slot i is slot index per frame</w:t>
            </w:r>
          </w:p>
        </w:tc>
      </w:tr>
    </w:tbl>
    <w:p w14:paraId="6DCEC014" w14:textId="6D453827" w:rsidR="00975C97" w:rsidRPr="007F2609" w:rsidRDefault="00975C97" w:rsidP="00346178"/>
    <w:p w14:paraId="75432885" w14:textId="77777777" w:rsidR="00975C97" w:rsidRPr="007F2609" w:rsidRDefault="00975C97" w:rsidP="00346178">
      <w:pPr>
        <w:pStyle w:val="TH"/>
      </w:pPr>
      <w:r w:rsidRPr="007F2609">
        <w:lastRenderedPageBreak/>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346178">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346178">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346178">
            <w:pPr>
              <w:pStyle w:val="TAL"/>
            </w:pPr>
            <w:r w:rsidRPr="007F2609">
              <w:t xml:space="preserve">Subcarrier spacing configuration </w:t>
            </w:r>
            <w:r w:rsidRPr="007F2609">
              <w:object w:dxaOrig="230" w:dyaOrig="250" w14:anchorId="6B429B0D">
                <v:shape id="_x0000_i1029" type="#_x0000_t75" style="width:9.4pt;height:14.4pt" o:ole="">
                  <v:imagedata r:id="rId13" o:title=""/>
                </v:shape>
                <o:OLEObject Type="Embed" ProgID="Equation.3" ShapeID="_x0000_i1029" DrawAspect="Content" ObjectID="_1758387830"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346178">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346178">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346178">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346178">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346178">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346178">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346178">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346178">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346178">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346178">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346178">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346178">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346178">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346178">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346178">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346178">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346178">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346178">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346178">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346178">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346178">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346178">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346178">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346178">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346178">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346178">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346178">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346178">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346178">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346178">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346178">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346178">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346178">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346178">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346178">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346178">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346178">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346178">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346178">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346178">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346178">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346178">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346178">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346178">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346178">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346178">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346178">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346178">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346178">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346178">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346178">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346178">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346178">
            <w:pPr>
              <w:pStyle w:val="TAN"/>
            </w:pPr>
            <w:r w:rsidRPr="007F2609">
              <w:t>Note 1:</w:t>
            </w:r>
            <w:r w:rsidRPr="007F2609">
              <w:tab/>
              <w:t>Additional parameters are specified in Table A.3.1-1 and Table A.3.2.1-1</w:t>
            </w:r>
          </w:p>
          <w:p w14:paraId="22731D8C"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346178">
            <w:pPr>
              <w:pStyle w:val="TAN"/>
            </w:pPr>
            <w:r w:rsidRPr="007F2609">
              <w:t>Note 3:</w:t>
            </w:r>
            <w:r w:rsidRPr="007F2609">
              <w:tab/>
              <w:t>SS/PBCH block is transmitted in slot 0 of each frame.</w:t>
            </w:r>
          </w:p>
          <w:p w14:paraId="21B292E4" w14:textId="77777777" w:rsidR="00975C97" w:rsidRPr="007F2609" w:rsidRDefault="00975C97" w:rsidP="00346178">
            <w:pPr>
              <w:pStyle w:val="TAN"/>
            </w:pPr>
            <w:r w:rsidRPr="007F2609">
              <w:t>Note 4:</w:t>
            </w:r>
            <w:r w:rsidRPr="007F2609">
              <w:tab/>
              <w:t>Slot i is slot index per frame.</w:t>
            </w:r>
          </w:p>
        </w:tc>
      </w:tr>
    </w:tbl>
    <w:p w14:paraId="13882C7A" w14:textId="77777777" w:rsidR="00975C97" w:rsidRPr="007F2609" w:rsidRDefault="00975C97" w:rsidP="00346178"/>
    <w:p w14:paraId="5329613E" w14:textId="77777777" w:rsidR="00975C97" w:rsidRPr="007F2609" w:rsidRDefault="00975C97" w:rsidP="00346178">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346178">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346178">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346178">
            <w:pPr>
              <w:pStyle w:val="TAL"/>
            </w:pPr>
            <w:r w:rsidRPr="007F2609">
              <w:t xml:space="preserve">Subcarrier spacing configuration </w:t>
            </w:r>
            <w:r w:rsidRPr="007F2609">
              <w:object w:dxaOrig="230" w:dyaOrig="250" w14:anchorId="4E0FE74D">
                <v:shape id="_x0000_i1030" type="#_x0000_t75" style="width:9.4pt;height:14.4pt" o:ole="">
                  <v:imagedata r:id="rId13" o:title=""/>
                </v:shape>
                <o:OLEObject Type="Embed" ProgID="Equation.3" ShapeID="_x0000_i1030" DrawAspect="Content" ObjectID="_1758387831" r:id="rId19"/>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346178">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346178">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346178">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346178">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346178">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346178">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346178">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346178">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346178">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346178">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346178">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346178">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346178">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346178">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346178">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346178">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346178">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346178">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346178">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346178">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346178">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346178">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346178">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346178">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346178">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346178">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346178">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346178">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346178">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346178">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346178">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346178">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346178">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346178">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346178">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346178">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346178">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346178">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346178">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346178">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346178">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346178">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346178">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346178">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346178">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346178">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346178">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346178">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346178">
            <w:pPr>
              <w:pStyle w:val="TAN"/>
            </w:pPr>
            <w:r w:rsidRPr="007F2609">
              <w:t>Note 1:</w:t>
            </w:r>
            <w:r w:rsidRPr="007F2609">
              <w:tab/>
              <w:t>Additional parameters are specified in Table A.3.1-1 and Table A.3.2.1-1.</w:t>
            </w:r>
          </w:p>
          <w:p w14:paraId="2106E56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346178">
            <w:pPr>
              <w:pStyle w:val="TAN"/>
            </w:pPr>
            <w:r w:rsidRPr="007F2609">
              <w:t>Note 3:</w:t>
            </w:r>
            <w:r w:rsidRPr="007F2609">
              <w:tab/>
              <w:t>SS/PBCH block is transmitted in slot #0 of each frame.</w:t>
            </w:r>
          </w:p>
          <w:p w14:paraId="1A0CB413" w14:textId="77777777" w:rsidR="00975C97" w:rsidRPr="007F2609" w:rsidRDefault="00975C97" w:rsidP="00346178">
            <w:pPr>
              <w:pStyle w:val="TAN"/>
            </w:pPr>
            <w:r w:rsidRPr="007F2609">
              <w:t>Note 4:</w:t>
            </w:r>
            <w:r w:rsidRPr="007F2609">
              <w:tab/>
              <w:t>Slot i is slot index per frame.</w:t>
            </w:r>
          </w:p>
        </w:tc>
      </w:tr>
    </w:tbl>
    <w:p w14:paraId="60D0BA9D" w14:textId="77777777" w:rsidR="00975C97" w:rsidRPr="007F2609" w:rsidRDefault="00975C97" w:rsidP="00346178"/>
    <w:p w14:paraId="79C5BAE1" w14:textId="65ACEC87" w:rsidR="00975C97" w:rsidRPr="007F2609" w:rsidRDefault="00975C97" w:rsidP="00975C97">
      <w:pPr>
        <w:pStyle w:val="Heading3"/>
      </w:pPr>
      <w:bookmarkStart w:id="62" w:name="_Toc27478700"/>
      <w:bookmarkStart w:id="63" w:name="_Toc36227414"/>
      <w:r w:rsidRPr="007F2609">
        <w:lastRenderedPageBreak/>
        <w:t>A.3.2.4</w:t>
      </w:r>
      <w:r w:rsidRPr="007F2609">
        <w:tab/>
        <w:t>FRC for maximum input level for 256 QAM</w:t>
      </w:r>
      <w:bookmarkEnd w:id="62"/>
      <w:bookmarkEnd w:id="63"/>
    </w:p>
    <w:p w14:paraId="319F4705" w14:textId="77777777" w:rsidR="00975C97" w:rsidRPr="007F2609" w:rsidRDefault="00975C97" w:rsidP="00346178">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346178">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346178">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346178">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346178">
            <w:pPr>
              <w:pStyle w:val="TAL"/>
            </w:pPr>
            <w:r w:rsidRPr="007F2609">
              <w:t xml:space="preserve">Subcarrier spacing configuration </w:t>
            </w:r>
            <w:r w:rsidRPr="007F2609">
              <w:object w:dxaOrig="230" w:dyaOrig="250" w14:anchorId="3A58BFE0">
                <v:shape id="_x0000_i1031" type="#_x0000_t75" style="width:9.4pt;height:14.4pt" o:ole="">
                  <v:imagedata r:id="rId13" o:title=""/>
                </v:shape>
                <o:OLEObject Type="Embed" ProgID="Equation.3" ShapeID="_x0000_i1031" DrawAspect="Content" ObjectID="_1758387832" r:id="rId20"/>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346178">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346178">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346178">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346178">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346178">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346178">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346178">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346178">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346178">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346178">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346178">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346178">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346178">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346178">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346178">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346178">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346178">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346178">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346178">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346178">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346178">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346178">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346178">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346178">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346178">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346178">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18A581F0" w:rsidR="00975C97" w:rsidRPr="007F2609" w:rsidRDefault="001B3277" w:rsidP="00346178">
            <w:pPr>
              <w:pStyle w:val="TAC"/>
            </w:pPr>
            <w:r>
              <w:t>22</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346178">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346178">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346178">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346178">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346178">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346178">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346178">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346178">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346178">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346178">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346178">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346178">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346178">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346178">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346178">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346178">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346178">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346178">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346178">
            <w:pPr>
              <w:pStyle w:val="TAN"/>
            </w:pPr>
            <w:r w:rsidRPr="007F2609">
              <w:t>Note 1:</w:t>
            </w:r>
            <w:r w:rsidRPr="007F2609">
              <w:tab/>
              <w:t>Additional parameters are specified in Table A.3.1-1 and Table A.3.2.1-1.</w:t>
            </w:r>
          </w:p>
          <w:p w14:paraId="3C3F8E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346178">
            <w:pPr>
              <w:pStyle w:val="TAN"/>
            </w:pPr>
            <w:r w:rsidRPr="007F2609">
              <w:t>Note 3:</w:t>
            </w:r>
            <w:r w:rsidRPr="007F2609">
              <w:tab/>
              <w:t>SS/PBCH block is transmitted in slot 0 of each frame.</w:t>
            </w:r>
          </w:p>
          <w:p w14:paraId="3688F237" w14:textId="77777777" w:rsidR="00975C97" w:rsidRPr="007F2609" w:rsidRDefault="00975C97" w:rsidP="00346178">
            <w:pPr>
              <w:pStyle w:val="TAN"/>
            </w:pPr>
            <w:r w:rsidRPr="007F2609">
              <w:t>Note 4:</w:t>
            </w:r>
            <w:r w:rsidRPr="007F2609">
              <w:tab/>
              <w:t>Slot i is slot index per frame.</w:t>
            </w:r>
          </w:p>
        </w:tc>
      </w:tr>
    </w:tbl>
    <w:p w14:paraId="0992D374" w14:textId="77777777" w:rsidR="00975C97" w:rsidRPr="007F2609" w:rsidRDefault="00975C97" w:rsidP="00346178"/>
    <w:p w14:paraId="2AC34232" w14:textId="77777777" w:rsidR="00975C97" w:rsidRPr="007F2609" w:rsidRDefault="00975C97" w:rsidP="00346178">
      <w:pPr>
        <w:pStyle w:val="TH"/>
      </w:pPr>
      <w:r w:rsidRPr="007F2609">
        <w:lastRenderedPageBreak/>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346178">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346178">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346178">
            <w:pPr>
              <w:pStyle w:val="TAL"/>
            </w:pPr>
            <w:r w:rsidRPr="007F2609">
              <w:t xml:space="preserve">Subcarrier spacing configuration </w:t>
            </w:r>
            <w:r w:rsidRPr="007F2609">
              <w:object w:dxaOrig="230" w:dyaOrig="250" w14:anchorId="1E9DE768">
                <v:shape id="_x0000_i1032" type="#_x0000_t75" style="width:9.4pt;height:14.4pt" o:ole="">
                  <v:imagedata r:id="rId13" o:title=""/>
                </v:shape>
                <o:OLEObject Type="Embed" ProgID="Equation.3" ShapeID="_x0000_i1032" DrawAspect="Content" ObjectID="_1758387833" r:id="rId21"/>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346178">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346178">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346178">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346178">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346178">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346178">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346178">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346178">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346178">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346178">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346178">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346178">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346178">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346178">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346178">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346178">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346178">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346178">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346178">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346178">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346178">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346178">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346178">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346178">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346178">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346178">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346178">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346178">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346178">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346178">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346178">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346178">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346178">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346178">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346178">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346178">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346178">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346178">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346178">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346178">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346178">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346178">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346178">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346178">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346178">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346178">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346178">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346178">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346178">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346178">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346178">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346178">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346178">
            <w:pPr>
              <w:pStyle w:val="TAN"/>
            </w:pPr>
            <w:r w:rsidRPr="007F2609">
              <w:t>Note 1:</w:t>
            </w:r>
            <w:r w:rsidRPr="007F2609">
              <w:tab/>
              <w:t>Additional parameters are specified in Table A.3.1-1 and Table A.3.2.1-1.</w:t>
            </w:r>
          </w:p>
          <w:p w14:paraId="3D93CED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346178">
            <w:pPr>
              <w:pStyle w:val="TAN"/>
            </w:pPr>
            <w:r w:rsidRPr="007F2609">
              <w:t>Note 3:</w:t>
            </w:r>
            <w:r w:rsidRPr="007F2609">
              <w:tab/>
              <w:t>SS/PBCH block is transmitted in slot 0 of each frame.</w:t>
            </w:r>
          </w:p>
          <w:p w14:paraId="74FFD297" w14:textId="77777777" w:rsidR="00975C97" w:rsidRPr="007F2609" w:rsidRDefault="00975C97" w:rsidP="00346178">
            <w:pPr>
              <w:pStyle w:val="TAN"/>
            </w:pPr>
            <w:r w:rsidRPr="007F2609">
              <w:t>Note 4:</w:t>
            </w:r>
            <w:r w:rsidRPr="007F2609">
              <w:tab/>
              <w:t>Slot i is slot index per frame.</w:t>
            </w:r>
          </w:p>
        </w:tc>
      </w:tr>
    </w:tbl>
    <w:p w14:paraId="29B5713B" w14:textId="77777777" w:rsidR="00975C97" w:rsidRPr="007F2609" w:rsidRDefault="00975C97" w:rsidP="00346178"/>
    <w:p w14:paraId="1B28AB29" w14:textId="77777777" w:rsidR="00975C97" w:rsidRPr="007F2609" w:rsidRDefault="00975C97" w:rsidP="00346178">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346178">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346178">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346178">
            <w:pPr>
              <w:pStyle w:val="TAL"/>
            </w:pPr>
            <w:r w:rsidRPr="007F2609">
              <w:t xml:space="preserve">Subcarrier spacing configuration </w:t>
            </w:r>
            <w:r w:rsidRPr="007F2609">
              <w:object w:dxaOrig="230" w:dyaOrig="250" w14:anchorId="283F3032">
                <v:shape id="_x0000_i1033" type="#_x0000_t75" style="width:9.4pt;height:14.4pt" o:ole="">
                  <v:imagedata r:id="rId13" o:title=""/>
                </v:shape>
                <o:OLEObject Type="Embed" ProgID="Equation.3" ShapeID="_x0000_i1033" DrawAspect="Content" ObjectID="_1758387834" r:id="rId22"/>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346178">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346178">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346178">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346178">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346178">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346178">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346178">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346178">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346178">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346178">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346178">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346178">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346178">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346178">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346178">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346178">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346178">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346178">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346178">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346178">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346178">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346178">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346178">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346178">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346178">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346178">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346178">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346178">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346178">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346178">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346178">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346178">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346178">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346178">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346178">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346178">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346178">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346178">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346178">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346178">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346178">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346178">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346178">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346178">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346178">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346178">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346178">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346178">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346178">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346178">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346178">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346178">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346178">
            <w:pPr>
              <w:pStyle w:val="TAN"/>
            </w:pPr>
            <w:r w:rsidRPr="007F2609">
              <w:t>Note 1:</w:t>
            </w:r>
            <w:r w:rsidRPr="007F2609">
              <w:tab/>
              <w:t>Additional parameters are specified in Table A.3.1-1 and Table A.3.2.1-1.</w:t>
            </w:r>
          </w:p>
          <w:p w14:paraId="02FC680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346178">
            <w:pPr>
              <w:pStyle w:val="TAN"/>
            </w:pPr>
            <w:r w:rsidRPr="007F2609">
              <w:t>Note 3:</w:t>
            </w:r>
            <w:r w:rsidRPr="007F2609">
              <w:tab/>
              <w:t>SS/PBCH block is transmitted in slot #0 of each frame.</w:t>
            </w:r>
          </w:p>
          <w:p w14:paraId="63A1BBFA" w14:textId="77777777" w:rsidR="00975C97" w:rsidRPr="007F2609" w:rsidRDefault="00975C97" w:rsidP="00346178">
            <w:pPr>
              <w:pStyle w:val="TAN"/>
            </w:pPr>
            <w:r w:rsidRPr="007F2609">
              <w:t>Note 4:</w:t>
            </w:r>
            <w:r w:rsidRPr="007F2609">
              <w:tab/>
              <w:t>Slot i is slot index per frame.</w:t>
            </w:r>
          </w:p>
        </w:tc>
      </w:tr>
    </w:tbl>
    <w:p w14:paraId="1E547A28" w14:textId="77777777" w:rsidR="00975C97" w:rsidRPr="007F2609" w:rsidRDefault="00975C97" w:rsidP="00346178"/>
    <w:p w14:paraId="088791BD" w14:textId="77777777" w:rsidR="00AA48BA" w:rsidRPr="007F2609" w:rsidRDefault="00AA48BA" w:rsidP="00AA48BA">
      <w:pPr>
        <w:pStyle w:val="Heading3"/>
      </w:pPr>
      <w:bookmarkStart w:id="64" w:name="_Toc27478701"/>
      <w:bookmarkStart w:id="65" w:name="_Toc36227415"/>
      <w:r w:rsidRPr="007F2609">
        <w:lastRenderedPageBreak/>
        <w:t>A.3.2.</w:t>
      </w:r>
      <w:r>
        <w:t>5</w:t>
      </w:r>
      <w:r w:rsidRPr="007F2609">
        <w:tab/>
        <w:t xml:space="preserve">FRC for maximum input level for </w:t>
      </w:r>
      <w:r>
        <w:t>1024</w:t>
      </w:r>
      <w:r w:rsidRPr="007F2609">
        <w:t xml:space="preserve"> QAM</w:t>
      </w:r>
    </w:p>
    <w:p w14:paraId="53EEB216" w14:textId="77777777" w:rsidR="00AA48BA" w:rsidRPr="00A1115A" w:rsidRDefault="00AA48BA" w:rsidP="00AA48BA">
      <w:pPr>
        <w:pStyle w:val="TH"/>
      </w:pPr>
      <w:r w:rsidRPr="00A1115A">
        <w:t>Table A.3.2.</w:t>
      </w:r>
      <w:r>
        <w:t>5</w:t>
      </w:r>
      <w:r w:rsidRPr="00A1115A">
        <w:t xml:space="preserve">-1 Fixed reference channel for maximum input level receiver requirements (SCS 15 kHz, FDD, </w:t>
      </w:r>
      <w:r>
        <w:t>1024</w:t>
      </w:r>
      <w:r w:rsidRPr="00A1115A">
        <w:t>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AA48BA" w:rsidRPr="00A1115A" w14:paraId="115BDC1C"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32D933"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C33FE3" w14:textId="77777777" w:rsidR="00AA48BA" w:rsidRPr="00A1115A" w:rsidRDefault="00AA48BA" w:rsidP="001D3C85">
            <w:pPr>
              <w:pStyle w:val="TAH"/>
              <w:rPr>
                <w:b w:val="0"/>
              </w:rPr>
            </w:pPr>
            <w:r w:rsidRPr="00A1115A">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1176B073" w14:textId="77777777" w:rsidR="00AA48BA" w:rsidRPr="00A1115A" w:rsidRDefault="00AA48BA" w:rsidP="001D3C85">
            <w:pPr>
              <w:pStyle w:val="TAH"/>
              <w:rPr>
                <w:b w:val="0"/>
              </w:rPr>
            </w:pPr>
            <w:r w:rsidRPr="00A1115A">
              <w:t>Value</w:t>
            </w:r>
          </w:p>
        </w:tc>
      </w:tr>
      <w:tr w:rsidR="00AA48BA" w:rsidRPr="00A1115A" w14:paraId="754CC39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C17D7B8" w14:textId="77777777" w:rsidR="00AA48BA" w:rsidRPr="00A1115A" w:rsidRDefault="00AA48BA" w:rsidP="001D3C85">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BB7481" w14:textId="77777777" w:rsidR="00AA48BA" w:rsidRPr="00A1115A" w:rsidRDefault="00AA48BA" w:rsidP="001D3C85">
            <w:pPr>
              <w:pStyle w:val="TAH"/>
            </w:pPr>
            <w:r w:rsidRPr="00A1115A">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71375A" w14:textId="77777777" w:rsidR="00AA48BA" w:rsidRPr="00A1115A" w:rsidRDefault="00AA48BA" w:rsidP="001D3C85">
            <w:pPr>
              <w:pStyle w:val="TAH"/>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656444" w14:textId="77777777" w:rsidR="00AA48BA" w:rsidRPr="00A1115A" w:rsidRDefault="00AA48BA" w:rsidP="001D3C85">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4662F" w14:textId="77777777" w:rsidR="00AA48BA" w:rsidRPr="00A1115A" w:rsidRDefault="00AA48BA" w:rsidP="001D3C85">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0FEFB" w14:textId="77777777" w:rsidR="00AA48BA" w:rsidRPr="00A1115A" w:rsidRDefault="00AA48BA" w:rsidP="001D3C85">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9297DC" w14:textId="77777777" w:rsidR="00AA48BA" w:rsidRPr="00A1115A" w:rsidRDefault="00AA48BA" w:rsidP="001D3C85">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D8A0FF" w14:textId="77777777" w:rsidR="00AA48BA" w:rsidRPr="00A1115A" w:rsidRDefault="00AA48BA" w:rsidP="001D3C85">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A53AD1" w14:textId="77777777" w:rsidR="00AA48BA" w:rsidRPr="00A1115A" w:rsidRDefault="00AA48BA" w:rsidP="001D3C85">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E3826" w14:textId="77777777" w:rsidR="00AA48BA" w:rsidRPr="00A1115A" w:rsidRDefault="00AA48BA" w:rsidP="001D3C85">
            <w:pPr>
              <w:pStyle w:val="TAH"/>
            </w:pPr>
            <w:r w:rsidRPr="00A1115A">
              <w:t>50</w:t>
            </w:r>
          </w:p>
        </w:tc>
      </w:tr>
      <w:tr w:rsidR="00AA48BA" w:rsidRPr="00A1115A" w14:paraId="66454E6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F7B9F8" w14:textId="77777777" w:rsidR="00AA48BA" w:rsidRPr="00A1115A" w:rsidRDefault="00AA48BA" w:rsidP="001D3C85">
            <w:pPr>
              <w:pStyle w:val="TAL"/>
            </w:pPr>
            <w:r w:rsidRPr="00A1115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A6115E" w14:textId="77777777" w:rsidR="00AA48BA" w:rsidRPr="00A1115A" w:rsidRDefault="00AA48BA" w:rsidP="001D3C85">
            <w:pPr>
              <w:pStyle w:val="TAC"/>
            </w:pPr>
            <w:r w:rsidRPr="00A1115A">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F53EC9"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764D41"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7EA536"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94BFFE"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962FAB"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AF7608"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4FF29C"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1B457B" w14:textId="77777777" w:rsidR="00AA48BA" w:rsidRPr="00A1115A" w:rsidRDefault="00AA48BA" w:rsidP="001D3C85">
            <w:pPr>
              <w:pStyle w:val="TAC"/>
            </w:pPr>
            <w:r w:rsidRPr="00A1115A">
              <w:t>15</w:t>
            </w:r>
          </w:p>
        </w:tc>
      </w:tr>
      <w:tr w:rsidR="00AA48BA" w:rsidRPr="00A1115A" w14:paraId="11422A2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DECE7F"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7DA48D43"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CCC4D36"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BACC7C"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438FE7"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F48F79"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30E6DA"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15277E"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98CEA2"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3C1017" w14:textId="77777777" w:rsidR="00AA48BA" w:rsidRPr="00A1115A" w:rsidRDefault="00AA48BA" w:rsidP="001D3C85">
            <w:pPr>
              <w:pStyle w:val="TAC"/>
            </w:pPr>
            <w:r w:rsidRPr="00A1115A">
              <w:t>0</w:t>
            </w:r>
          </w:p>
        </w:tc>
      </w:tr>
      <w:tr w:rsidR="00AA48BA" w:rsidRPr="00A1115A" w14:paraId="33B6AD81"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25723DB"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40769AA"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6D882F" w14:textId="77777777" w:rsidR="00AA48BA" w:rsidRPr="00A1115A" w:rsidRDefault="00AA48BA" w:rsidP="001D3C85">
            <w:pPr>
              <w:pStyle w:val="TAC"/>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0E3C5A" w14:textId="77777777" w:rsidR="00AA48BA" w:rsidRPr="00A1115A" w:rsidRDefault="00AA48BA" w:rsidP="001D3C85">
            <w:pPr>
              <w:pStyle w:val="TAC"/>
            </w:pPr>
            <w:r w:rsidRPr="00A1115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2E3B42" w14:textId="77777777" w:rsidR="00AA48BA" w:rsidRPr="00A1115A" w:rsidRDefault="00AA48BA" w:rsidP="001D3C85">
            <w:pPr>
              <w:pStyle w:val="TAC"/>
            </w:pPr>
            <w:r w:rsidRPr="00A1115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A448D7" w14:textId="77777777" w:rsidR="00AA48BA" w:rsidRPr="00A1115A" w:rsidRDefault="00AA48BA" w:rsidP="001D3C85">
            <w:pPr>
              <w:pStyle w:val="TAC"/>
            </w:pPr>
            <w:r w:rsidRPr="00A1115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8B2F3B" w14:textId="77777777" w:rsidR="00AA48BA" w:rsidRPr="00A1115A" w:rsidRDefault="00AA48BA" w:rsidP="001D3C85">
            <w:pPr>
              <w:pStyle w:val="TAC"/>
            </w:pPr>
            <w:r w:rsidRPr="00A1115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9FBD14" w14:textId="77777777" w:rsidR="00AA48BA" w:rsidRPr="00A1115A" w:rsidRDefault="00AA48BA" w:rsidP="001D3C85">
            <w:pPr>
              <w:pStyle w:val="TAC"/>
            </w:pPr>
            <w:r w:rsidRPr="00A1115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258F85" w14:textId="77777777" w:rsidR="00AA48BA" w:rsidRPr="00A1115A" w:rsidRDefault="00AA48BA" w:rsidP="001D3C85">
            <w:pPr>
              <w:pStyle w:val="TAC"/>
            </w:pPr>
            <w:r w:rsidRPr="00A1115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FFA055" w14:textId="77777777" w:rsidR="00AA48BA" w:rsidRPr="00A1115A" w:rsidRDefault="00AA48BA" w:rsidP="001D3C85">
            <w:pPr>
              <w:pStyle w:val="TAC"/>
            </w:pPr>
            <w:r w:rsidRPr="00A1115A">
              <w:t>270</w:t>
            </w:r>
          </w:p>
        </w:tc>
      </w:tr>
      <w:tr w:rsidR="00AA48BA" w:rsidRPr="00A1115A" w14:paraId="4B905CC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B096E"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8157316"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ED00B0"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04DC9"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F4D697"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905AC"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BB4E69"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BBE218"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DD854B"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4F482B" w14:textId="77777777" w:rsidR="00AA48BA" w:rsidRPr="00A1115A" w:rsidRDefault="00AA48BA" w:rsidP="001D3C85">
            <w:pPr>
              <w:pStyle w:val="TAC"/>
            </w:pPr>
            <w:r w:rsidRPr="00A1115A">
              <w:t>12</w:t>
            </w:r>
          </w:p>
        </w:tc>
      </w:tr>
      <w:tr w:rsidR="00AA48BA" w:rsidRPr="00A1115A" w14:paraId="19EA606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434EB9"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D2FFDA7"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22BF9D"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1DE2F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9248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1B201D"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ABE6E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6321E"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7D6896"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22B77" w14:textId="77777777" w:rsidR="00AA48BA" w:rsidRPr="00A1115A" w:rsidRDefault="00AA48BA" w:rsidP="001D3C85">
            <w:pPr>
              <w:pStyle w:val="TAC"/>
            </w:pPr>
            <w:r w:rsidRPr="00A1115A">
              <w:t>8</w:t>
            </w:r>
          </w:p>
        </w:tc>
      </w:tr>
      <w:tr w:rsidR="00AA48BA" w:rsidRPr="00A1115A" w14:paraId="51D264AF"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821A87"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D407A38"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D9D93A1"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566CC"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B57BBF"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92DD8"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40A10C"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6EFA37"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81D3F1"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AC94BA" w14:textId="77777777" w:rsidR="00AA48BA" w:rsidRPr="00A1115A" w:rsidRDefault="00AA48BA" w:rsidP="001D3C85">
            <w:pPr>
              <w:pStyle w:val="TAC"/>
            </w:pPr>
            <w:r w:rsidRPr="00A1115A">
              <w:t>23</w:t>
            </w:r>
          </w:p>
        </w:tc>
      </w:tr>
      <w:tr w:rsidR="00AA48BA" w:rsidRPr="00A1115A" w14:paraId="4BEC50CD"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F6D617F"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72420965" w14:textId="77777777" w:rsidR="00AA48BA" w:rsidRPr="00A1115A" w:rsidRDefault="00AA48BA" w:rsidP="001D3C85">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6A6F53BC" w14:textId="77777777" w:rsidR="00AA48BA" w:rsidRPr="00A1115A" w:rsidRDefault="00AA48BA" w:rsidP="001D3C85">
            <w:pPr>
              <w:pStyle w:val="TAC"/>
            </w:pPr>
            <w:r>
              <w:t>1024</w:t>
            </w:r>
            <w:r w:rsidRPr="00A1115A">
              <w:t>QAM</w:t>
            </w:r>
          </w:p>
        </w:tc>
      </w:tr>
      <w:tr w:rsidR="00AA48BA" w:rsidRPr="00A1115A" w14:paraId="4E417B3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E4ABD4"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36A0B850"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B95CD"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3EB0E9"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15D9DF"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542A56"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E8F56B"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1BCAFD"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46F977"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D34DA" w14:textId="77777777" w:rsidR="00AA48BA" w:rsidRPr="00A1115A" w:rsidRDefault="00AA48BA" w:rsidP="001D3C85">
            <w:pPr>
              <w:pStyle w:val="TAC"/>
            </w:pPr>
            <w:r>
              <w:t>1024</w:t>
            </w:r>
            <w:r w:rsidRPr="00A1115A">
              <w:t xml:space="preserve"> QAM</w:t>
            </w:r>
          </w:p>
        </w:tc>
      </w:tr>
      <w:tr w:rsidR="00AA48BA" w:rsidRPr="00A1115A" w14:paraId="2623BEC3"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121D0AA"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94EED1D"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3EB45D4"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E2BD1E"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7DFF57"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B98579"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4236C5"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3BE5CE"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BD931"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F7FFF8" w14:textId="77777777" w:rsidR="00AA48BA" w:rsidRPr="00A1115A" w:rsidRDefault="00AA48BA" w:rsidP="001D3C85">
            <w:pPr>
              <w:pStyle w:val="TAC"/>
            </w:pPr>
            <w:r>
              <w:t>0.78</w:t>
            </w:r>
          </w:p>
        </w:tc>
      </w:tr>
      <w:tr w:rsidR="00AA48BA" w:rsidRPr="00A1115A" w14:paraId="0D32D540"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5A075F"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CD99AC2"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312D6BF"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C5482A"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6E208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E236B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596DA1"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CFBC6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7B0865"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FDC9C7" w14:textId="77777777" w:rsidR="00AA48BA" w:rsidRPr="00A1115A" w:rsidRDefault="00AA48BA" w:rsidP="001D3C85">
            <w:pPr>
              <w:pStyle w:val="TAC"/>
            </w:pPr>
            <w:r w:rsidRPr="00A1115A">
              <w:t>1</w:t>
            </w:r>
          </w:p>
        </w:tc>
      </w:tr>
      <w:tr w:rsidR="00AA48BA" w:rsidRPr="00A1115A" w14:paraId="2C0E4781" w14:textId="77777777" w:rsidTr="001D3C85">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2BB8C3"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25BF9BE"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88ACE3"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5D6984"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A5B9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D9C1A9"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E75C11"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C3D2B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7693F5"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171F07" w14:textId="77777777" w:rsidR="00AA48BA" w:rsidRPr="008C13A0" w:rsidRDefault="00AA48BA" w:rsidP="001D3C85">
            <w:pPr>
              <w:pStyle w:val="TAC"/>
            </w:pPr>
          </w:p>
        </w:tc>
      </w:tr>
      <w:tr w:rsidR="00AA48BA" w:rsidRPr="00A1115A" w14:paraId="2E15260F"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D9F249" w14:textId="77777777" w:rsidR="00AA48BA" w:rsidRPr="00A1115A" w:rsidRDefault="00AA48BA" w:rsidP="001D3C85">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30ACDD"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648C0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5CB80B"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0D4D1F"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5470E8"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C5B8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D055C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7D0A5"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C0E81" w14:textId="77777777" w:rsidR="00AA48BA" w:rsidRPr="008C13A0" w:rsidRDefault="00AA48BA" w:rsidP="001D3C85">
            <w:pPr>
              <w:pStyle w:val="TAC"/>
            </w:pPr>
            <w:r w:rsidRPr="008C13A0">
              <w:t>N/A</w:t>
            </w:r>
          </w:p>
        </w:tc>
      </w:tr>
      <w:tr w:rsidR="00AA48BA" w:rsidRPr="00A1115A" w14:paraId="79196CB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61D3F4"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00D34EC"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B41030" w14:textId="77777777" w:rsidR="00AA48BA" w:rsidRPr="008C13A0" w:rsidRDefault="00AA48BA" w:rsidP="001D3C85">
            <w:pPr>
              <w:pStyle w:val="TAC"/>
            </w:pPr>
            <w:r w:rsidRPr="008C13A0">
              <w:t>21000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DBBBC" w14:textId="77777777" w:rsidR="00AA48BA" w:rsidRPr="008C13A0" w:rsidRDefault="00AA48BA" w:rsidP="001D3C85">
            <w:pPr>
              <w:pStyle w:val="TAC"/>
            </w:pPr>
            <w:r w:rsidRPr="008C13A0">
              <w:t>44040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77DAE9" w14:textId="77777777" w:rsidR="00AA48BA" w:rsidRPr="008C13A0" w:rsidRDefault="00AA48BA" w:rsidP="001D3C85">
            <w:pPr>
              <w:pStyle w:val="TAC"/>
            </w:pPr>
            <w:r w:rsidRPr="008C13A0">
              <w:t>67584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5FEA6" w14:textId="77777777" w:rsidR="00AA48BA" w:rsidRPr="008C13A0" w:rsidRDefault="00AA48BA" w:rsidP="001D3C85">
            <w:pPr>
              <w:pStyle w:val="TAC"/>
            </w:pPr>
            <w:r w:rsidRPr="008C13A0">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D7169F" w14:textId="77777777" w:rsidR="00AA48BA" w:rsidRPr="008C13A0" w:rsidRDefault="00AA48BA" w:rsidP="001D3C85">
            <w:pPr>
              <w:pStyle w:val="TAC"/>
            </w:pPr>
            <w:r w:rsidRPr="008C13A0">
              <w:t>112648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BB665" w14:textId="77777777" w:rsidR="00AA48BA" w:rsidRPr="008C13A0" w:rsidRDefault="00AA48BA" w:rsidP="001D3C85">
            <w:pPr>
              <w:pStyle w:val="TAC"/>
            </w:pPr>
            <w:r w:rsidRPr="008C13A0">
              <w:t>135296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0F212" w14:textId="77777777" w:rsidR="00AA48BA" w:rsidRPr="008C13A0" w:rsidRDefault="00AA48BA" w:rsidP="001D3C85">
            <w:pPr>
              <w:pStyle w:val="TAC"/>
            </w:pPr>
            <w:r w:rsidRPr="008C13A0">
              <w:t>184424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B36AEA" w14:textId="77777777" w:rsidR="00AA48BA" w:rsidRPr="008C13A0" w:rsidRDefault="00AA48BA" w:rsidP="001D3C85">
            <w:pPr>
              <w:pStyle w:val="TAC"/>
            </w:pPr>
            <w:r w:rsidRPr="008C13A0">
              <w:t>229576</w:t>
            </w:r>
          </w:p>
        </w:tc>
      </w:tr>
      <w:tr w:rsidR="00AA48BA" w:rsidRPr="00A1115A" w14:paraId="32AC971B"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6BD2C3"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816479"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8436E"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3FCC2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6902A"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55590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442241"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2D58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25910D"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3A7BCF" w14:textId="77777777" w:rsidR="00AA48BA" w:rsidRPr="008C13A0" w:rsidRDefault="00AA48BA" w:rsidP="001D3C85">
            <w:pPr>
              <w:pStyle w:val="TAC"/>
            </w:pPr>
            <w:r w:rsidRPr="008C13A0">
              <w:t>24</w:t>
            </w:r>
          </w:p>
        </w:tc>
      </w:tr>
      <w:tr w:rsidR="00AA48BA" w:rsidRPr="00A1115A" w14:paraId="7BC6080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2DB7A9"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EEB817F"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D3BA55"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A01683"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8C6BF1"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15D9E9"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55A5EC"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B263F"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874516"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721CC1" w14:textId="77777777" w:rsidR="00AA48BA" w:rsidRPr="008C13A0" w:rsidRDefault="00AA48BA" w:rsidP="001D3C85">
            <w:pPr>
              <w:pStyle w:val="TAC"/>
            </w:pPr>
            <w:r w:rsidRPr="008C13A0">
              <w:t>1</w:t>
            </w:r>
          </w:p>
        </w:tc>
      </w:tr>
      <w:tr w:rsidR="00AA48BA" w:rsidRPr="00A1115A" w14:paraId="1F924717"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2FE94F"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4166F05"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DB4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021AED"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CFA647"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2AC3C5"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A51C1B"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3412D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3DC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FE9475" w14:textId="77777777" w:rsidR="00AA48BA" w:rsidRPr="008C13A0" w:rsidRDefault="00AA48BA" w:rsidP="001D3C85">
            <w:pPr>
              <w:pStyle w:val="TAC"/>
            </w:pPr>
          </w:p>
        </w:tc>
      </w:tr>
      <w:tr w:rsidR="00AA48BA" w:rsidRPr="00A1115A" w14:paraId="057675B8"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9BDF720" w14:textId="77777777" w:rsidR="00AA48BA" w:rsidRPr="00A1115A" w:rsidRDefault="00AA48BA" w:rsidP="001D3C85">
            <w:pPr>
              <w:pStyle w:val="TAL"/>
            </w:pPr>
            <w:r w:rsidRPr="00A1115A">
              <w:t xml:space="preserve">  For Slot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BE6231" w14:textId="77777777" w:rsidR="00AA48BA" w:rsidRPr="00A1115A" w:rsidRDefault="00AA48BA" w:rsidP="001D3C85">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9A3ED"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A2A8CB"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4A96"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644A5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84AA05"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7B676C"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B596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E17C9E" w14:textId="77777777" w:rsidR="00AA48BA" w:rsidRPr="008C13A0" w:rsidRDefault="00AA48BA" w:rsidP="001D3C85">
            <w:pPr>
              <w:pStyle w:val="TAC"/>
            </w:pPr>
            <w:r w:rsidRPr="008C13A0">
              <w:t>N/A</w:t>
            </w:r>
          </w:p>
        </w:tc>
      </w:tr>
      <w:tr w:rsidR="00AA48BA" w:rsidRPr="00A1115A" w14:paraId="04DF8517"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8ECFCA"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C637D8" w14:textId="77777777" w:rsidR="00AA48BA" w:rsidRPr="00A1115A" w:rsidRDefault="00AA48BA" w:rsidP="001D3C85">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5953E7" w14:textId="77777777" w:rsidR="00AA48BA" w:rsidRPr="008C13A0" w:rsidRDefault="00AA48BA" w:rsidP="001D3C85">
            <w:pPr>
              <w:pStyle w:val="TAC"/>
            </w:pPr>
            <w:r w:rsidRPr="008C13A0">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F49743" w14:textId="77777777" w:rsidR="00AA48BA" w:rsidRPr="008C13A0" w:rsidRDefault="00AA48BA" w:rsidP="001D3C85">
            <w:pPr>
              <w:pStyle w:val="TAC"/>
            </w:pPr>
            <w:r w:rsidRPr="008C13A0">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5BD715" w14:textId="77777777" w:rsidR="00AA48BA" w:rsidRPr="008C13A0" w:rsidRDefault="00AA48BA" w:rsidP="001D3C85">
            <w:pPr>
              <w:pStyle w:val="TAC"/>
            </w:pPr>
            <w:r w:rsidRPr="008C13A0">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571021" w14:textId="77777777" w:rsidR="00AA48BA" w:rsidRPr="008C13A0" w:rsidRDefault="00AA48BA" w:rsidP="001D3C85">
            <w:pPr>
              <w:pStyle w:val="TAC"/>
            </w:pPr>
            <w:r w:rsidRPr="008C13A0">
              <w:t>11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12911D" w14:textId="77777777" w:rsidR="00AA48BA" w:rsidRPr="008C13A0" w:rsidRDefault="00AA48BA" w:rsidP="001D3C85">
            <w:pPr>
              <w:pStyle w:val="TAC"/>
            </w:pPr>
            <w:r w:rsidRPr="008C13A0">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55D82F" w14:textId="77777777" w:rsidR="00AA48BA" w:rsidRPr="008C13A0" w:rsidRDefault="00AA48BA" w:rsidP="001D3C85">
            <w:pPr>
              <w:pStyle w:val="TAC"/>
            </w:pPr>
            <w:r w:rsidRPr="008C13A0">
              <w:t>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5343F6" w14:textId="77777777" w:rsidR="00AA48BA" w:rsidRPr="008C13A0" w:rsidRDefault="00AA48BA" w:rsidP="001D3C85">
            <w:pPr>
              <w:pStyle w:val="TAC"/>
            </w:pPr>
            <w:r w:rsidRPr="008C13A0">
              <w:t>22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6319BF" w14:textId="77777777" w:rsidR="00AA48BA" w:rsidRPr="008C13A0" w:rsidRDefault="00AA48BA" w:rsidP="001D3C85">
            <w:pPr>
              <w:pStyle w:val="TAC"/>
            </w:pPr>
            <w:r w:rsidRPr="008C13A0">
              <w:t>28</w:t>
            </w:r>
          </w:p>
        </w:tc>
      </w:tr>
      <w:tr w:rsidR="00AA48BA" w:rsidRPr="00A1115A" w14:paraId="0C496F21"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016886"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71393C0"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1819FE"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8AA1F0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75563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858F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F8BF6F"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D4F3C4"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989C5D"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B386DC" w14:textId="77777777" w:rsidR="00AA48BA" w:rsidRPr="008C13A0" w:rsidRDefault="00AA48BA" w:rsidP="001D3C85">
            <w:pPr>
              <w:pStyle w:val="TAC"/>
            </w:pPr>
          </w:p>
        </w:tc>
      </w:tr>
      <w:tr w:rsidR="00AA48BA" w:rsidRPr="00A1115A" w14:paraId="3A6874E6"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390A38" w14:textId="77777777" w:rsidR="00AA48BA" w:rsidRPr="00A1115A" w:rsidRDefault="00AA48BA" w:rsidP="001D3C85">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A0041"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F8857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52DDA"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5CD532"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6BA034"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B7D8"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2A1D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F7ED80"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5F4861" w14:textId="77777777" w:rsidR="00AA48BA" w:rsidRPr="008C13A0" w:rsidRDefault="00AA48BA" w:rsidP="001D3C85">
            <w:pPr>
              <w:pStyle w:val="TAC"/>
            </w:pPr>
            <w:r w:rsidRPr="008C13A0">
              <w:t>N/A</w:t>
            </w:r>
          </w:p>
        </w:tc>
      </w:tr>
      <w:tr w:rsidR="00AA48BA" w:rsidRPr="00A1115A" w14:paraId="68D5497B"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597638"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1913F2"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681ED6F8" w14:textId="77777777" w:rsidR="00AA48BA" w:rsidRPr="008C13A0" w:rsidRDefault="00AA48BA" w:rsidP="001D3C85">
            <w:pPr>
              <w:pStyle w:val="TAC"/>
            </w:pPr>
            <w:r w:rsidRPr="008C13A0">
              <w:t>27000</w:t>
            </w:r>
          </w:p>
        </w:tc>
        <w:tc>
          <w:tcPr>
            <w:tcW w:w="717" w:type="dxa"/>
            <w:tcBorders>
              <w:top w:val="single" w:sz="4" w:space="0" w:color="auto"/>
              <w:left w:val="single" w:sz="4" w:space="0" w:color="auto"/>
              <w:bottom w:val="single" w:sz="4" w:space="0" w:color="auto"/>
              <w:right w:val="single" w:sz="4" w:space="0" w:color="auto"/>
            </w:tcBorders>
            <w:vAlign w:val="center"/>
          </w:tcPr>
          <w:p w14:paraId="0229E0CF" w14:textId="77777777" w:rsidR="00AA48BA" w:rsidRPr="008C13A0" w:rsidRDefault="00AA48BA" w:rsidP="001D3C85">
            <w:pPr>
              <w:pStyle w:val="TAC"/>
            </w:pPr>
            <w:r w:rsidRPr="008C13A0">
              <w:t>56160</w:t>
            </w:r>
          </w:p>
        </w:tc>
        <w:tc>
          <w:tcPr>
            <w:tcW w:w="717" w:type="dxa"/>
            <w:tcBorders>
              <w:top w:val="single" w:sz="4" w:space="0" w:color="auto"/>
              <w:left w:val="single" w:sz="4" w:space="0" w:color="auto"/>
              <w:bottom w:val="single" w:sz="4" w:space="0" w:color="auto"/>
              <w:right w:val="single" w:sz="4" w:space="0" w:color="auto"/>
            </w:tcBorders>
            <w:vAlign w:val="center"/>
          </w:tcPr>
          <w:p w14:paraId="1BA20A37" w14:textId="77777777" w:rsidR="00AA48BA" w:rsidRPr="008C13A0" w:rsidRDefault="00AA48BA" w:rsidP="001D3C85">
            <w:pPr>
              <w:pStyle w:val="TAC"/>
            </w:pPr>
            <w:r w:rsidRPr="008C13A0">
              <w:t>85320</w:t>
            </w:r>
          </w:p>
        </w:tc>
        <w:tc>
          <w:tcPr>
            <w:tcW w:w="717" w:type="dxa"/>
            <w:tcBorders>
              <w:top w:val="single" w:sz="4" w:space="0" w:color="auto"/>
              <w:left w:val="single" w:sz="4" w:space="0" w:color="auto"/>
              <w:bottom w:val="single" w:sz="4" w:space="0" w:color="auto"/>
              <w:right w:val="single" w:sz="4" w:space="0" w:color="auto"/>
            </w:tcBorders>
            <w:vAlign w:val="center"/>
          </w:tcPr>
          <w:p w14:paraId="326EAF7C" w14:textId="77777777" w:rsidR="00AA48BA" w:rsidRPr="008C13A0" w:rsidRDefault="00AA48BA" w:rsidP="001D3C85">
            <w:pPr>
              <w:pStyle w:val="TAC"/>
            </w:pPr>
            <w:r w:rsidRPr="008C13A0">
              <w:t>114480</w:t>
            </w:r>
          </w:p>
        </w:tc>
        <w:tc>
          <w:tcPr>
            <w:tcW w:w="717" w:type="dxa"/>
            <w:tcBorders>
              <w:top w:val="single" w:sz="4" w:space="0" w:color="auto"/>
              <w:left w:val="single" w:sz="4" w:space="0" w:color="auto"/>
              <w:bottom w:val="single" w:sz="4" w:space="0" w:color="auto"/>
              <w:right w:val="single" w:sz="4" w:space="0" w:color="auto"/>
            </w:tcBorders>
            <w:vAlign w:val="center"/>
          </w:tcPr>
          <w:p w14:paraId="5B4EE7CF" w14:textId="77777777" w:rsidR="00AA48BA" w:rsidRPr="008C13A0" w:rsidRDefault="00AA48BA" w:rsidP="001D3C85">
            <w:pPr>
              <w:pStyle w:val="TAC"/>
            </w:pPr>
            <w:r w:rsidRPr="008C13A0">
              <w:t>143640</w:t>
            </w:r>
          </w:p>
        </w:tc>
        <w:tc>
          <w:tcPr>
            <w:tcW w:w="717" w:type="dxa"/>
            <w:tcBorders>
              <w:top w:val="single" w:sz="4" w:space="0" w:color="auto"/>
              <w:left w:val="single" w:sz="4" w:space="0" w:color="auto"/>
              <w:bottom w:val="single" w:sz="4" w:space="0" w:color="auto"/>
              <w:right w:val="single" w:sz="4" w:space="0" w:color="auto"/>
            </w:tcBorders>
            <w:vAlign w:val="center"/>
          </w:tcPr>
          <w:p w14:paraId="7D1FE024" w14:textId="77777777" w:rsidR="00AA48BA" w:rsidRPr="008C13A0" w:rsidRDefault="00AA48BA" w:rsidP="001D3C85">
            <w:pPr>
              <w:pStyle w:val="TAC"/>
            </w:pPr>
            <w:r w:rsidRPr="008C13A0">
              <w:t>172800</w:t>
            </w:r>
          </w:p>
        </w:tc>
        <w:tc>
          <w:tcPr>
            <w:tcW w:w="717" w:type="dxa"/>
            <w:tcBorders>
              <w:top w:val="single" w:sz="4" w:space="0" w:color="auto"/>
              <w:left w:val="single" w:sz="4" w:space="0" w:color="auto"/>
              <w:bottom w:val="single" w:sz="4" w:space="0" w:color="auto"/>
              <w:right w:val="single" w:sz="4" w:space="0" w:color="auto"/>
            </w:tcBorders>
            <w:vAlign w:val="center"/>
          </w:tcPr>
          <w:p w14:paraId="4AE6AD27" w14:textId="77777777" w:rsidR="00AA48BA" w:rsidRPr="008C13A0" w:rsidRDefault="00AA48BA" w:rsidP="001D3C85">
            <w:pPr>
              <w:pStyle w:val="TAC"/>
            </w:pPr>
            <w:r w:rsidRPr="008C13A0">
              <w:t>233280</w:t>
            </w:r>
          </w:p>
        </w:tc>
        <w:tc>
          <w:tcPr>
            <w:tcW w:w="717" w:type="dxa"/>
            <w:tcBorders>
              <w:top w:val="single" w:sz="4" w:space="0" w:color="auto"/>
              <w:left w:val="single" w:sz="4" w:space="0" w:color="auto"/>
              <w:bottom w:val="single" w:sz="4" w:space="0" w:color="auto"/>
              <w:right w:val="single" w:sz="4" w:space="0" w:color="auto"/>
            </w:tcBorders>
            <w:vAlign w:val="center"/>
          </w:tcPr>
          <w:p w14:paraId="0E8D968D" w14:textId="77777777" w:rsidR="00AA48BA" w:rsidRPr="008C13A0" w:rsidRDefault="00AA48BA" w:rsidP="001D3C85">
            <w:pPr>
              <w:pStyle w:val="TAC"/>
            </w:pPr>
            <w:r w:rsidRPr="008C13A0">
              <w:t>291600</w:t>
            </w:r>
          </w:p>
        </w:tc>
      </w:tr>
      <w:tr w:rsidR="00AA48BA" w:rsidRPr="00A1115A" w14:paraId="338C21D8" w14:textId="77777777" w:rsidTr="001D3C85">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0DE9B"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8C1DD" w14:textId="77777777" w:rsidR="00AA48BA" w:rsidRPr="00A1115A" w:rsidRDefault="00AA48BA" w:rsidP="001D3C85">
            <w:pPr>
              <w:pStyle w:val="TAC"/>
            </w:pPr>
            <w:r w:rsidRPr="00A1115A">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22829" w14:textId="77777777" w:rsidR="00AA48BA" w:rsidRPr="008C13A0" w:rsidRDefault="00AA48BA" w:rsidP="001D3C85">
            <w:pPr>
              <w:pStyle w:val="TAC"/>
            </w:pPr>
            <w:r w:rsidRPr="008C13A0">
              <w:t>16.800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5D72" w14:textId="77777777" w:rsidR="00AA48BA" w:rsidRPr="008C13A0" w:rsidRDefault="00AA48BA" w:rsidP="001D3C85">
            <w:pPr>
              <w:pStyle w:val="TAC"/>
            </w:pPr>
            <w:r w:rsidRPr="008C13A0">
              <w:t>35.232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CD33A" w14:textId="77777777" w:rsidR="00AA48BA" w:rsidRPr="008C13A0" w:rsidRDefault="00AA48BA" w:rsidP="001D3C85">
            <w:pPr>
              <w:pStyle w:val="TAC"/>
            </w:pPr>
            <w:r w:rsidRPr="008C13A0">
              <w:t>54.067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E04FBB" w14:textId="77777777" w:rsidR="00AA48BA" w:rsidRPr="008C13A0" w:rsidRDefault="00AA48BA" w:rsidP="001D3C85">
            <w:pPr>
              <w:pStyle w:val="TAC"/>
            </w:pPr>
            <w:r w:rsidRPr="008C13A0">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5F95EC" w14:textId="77777777" w:rsidR="00AA48BA" w:rsidRPr="008C13A0" w:rsidRDefault="00AA48BA" w:rsidP="001D3C85">
            <w:pPr>
              <w:pStyle w:val="TAC"/>
            </w:pPr>
            <w:r w:rsidRPr="008C13A0">
              <w:t>90.118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07422B" w14:textId="77777777" w:rsidR="00AA48BA" w:rsidRPr="008C13A0" w:rsidRDefault="00AA48BA" w:rsidP="001D3C85">
            <w:pPr>
              <w:pStyle w:val="TAC"/>
            </w:pPr>
            <w:r w:rsidRPr="008C13A0">
              <w:t>108.237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8257BF" w14:textId="77777777" w:rsidR="00AA48BA" w:rsidRPr="008C13A0" w:rsidRDefault="00AA48BA" w:rsidP="001D3C85">
            <w:pPr>
              <w:pStyle w:val="TAC"/>
            </w:pPr>
            <w:r w:rsidRPr="008C13A0">
              <w:t>147.539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6CF1FD" w14:textId="77777777" w:rsidR="00AA48BA" w:rsidRPr="008C13A0" w:rsidRDefault="00AA48BA" w:rsidP="001D3C85">
            <w:pPr>
              <w:pStyle w:val="TAC"/>
            </w:pPr>
            <w:r w:rsidRPr="008C13A0">
              <w:t>183.661</w:t>
            </w:r>
          </w:p>
        </w:tc>
      </w:tr>
      <w:tr w:rsidR="00AA48BA" w:rsidRPr="00A1115A" w14:paraId="3A001B66" w14:textId="77777777" w:rsidTr="001D3C85">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1FB3862" w14:textId="77777777" w:rsidR="00AA48BA" w:rsidRPr="00A1115A" w:rsidRDefault="00AA48BA" w:rsidP="001D3C85">
            <w:pPr>
              <w:pStyle w:val="TAN"/>
            </w:pPr>
            <w:r w:rsidRPr="00A1115A">
              <w:t>NOTE 1:</w:t>
            </w:r>
            <w:r w:rsidRPr="00A1115A">
              <w:tab/>
              <w:t>Additional parameters are specified in Table A.3.1-1 and Table A.3.2.1-1.</w:t>
            </w:r>
          </w:p>
          <w:p w14:paraId="3DAEC412"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4A4B06A" w14:textId="77777777" w:rsidR="00AA48BA" w:rsidRPr="00A1115A" w:rsidRDefault="00AA48BA" w:rsidP="001D3C85">
            <w:pPr>
              <w:pStyle w:val="TAN"/>
            </w:pPr>
            <w:r w:rsidRPr="00A1115A">
              <w:t>NOTE 3:</w:t>
            </w:r>
            <w:r w:rsidRPr="00A1115A">
              <w:tab/>
              <w:t>SS/PBCH block is transmitted in slot 0 of each frame</w:t>
            </w:r>
          </w:p>
          <w:p w14:paraId="6D10D674" w14:textId="77777777" w:rsidR="00AA48BA" w:rsidRPr="00A1115A" w:rsidRDefault="00AA48BA" w:rsidP="001D3C85">
            <w:pPr>
              <w:pStyle w:val="TAN"/>
              <w:rPr>
                <w:sz w:val="16"/>
                <w:szCs w:val="16"/>
                <w:lang w:val="en-US"/>
              </w:rPr>
            </w:pPr>
            <w:r w:rsidRPr="00A1115A">
              <w:rPr>
                <w:lang w:val="en-US"/>
              </w:rPr>
              <w:t>NOTE 4:</w:t>
            </w:r>
            <w:r w:rsidRPr="00A1115A">
              <w:tab/>
            </w:r>
            <w:r w:rsidRPr="00A1115A">
              <w:rPr>
                <w:lang w:val="en-US"/>
              </w:rPr>
              <w:t>Slot i is slot index per frame</w:t>
            </w:r>
          </w:p>
        </w:tc>
      </w:tr>
    </w:tbl>
    <w:p w14:paraId="3127EA41" w14:textId="77777777" w:rsidR="00AA48BA" w:rsidRPr="00A1115A" w:rsidRDefault="00AA48BA" w:rsidP="00AA48BA">
      <w:pPr>
        <w:rPr>
          <w:lang w:eastAsia="zh-CN"/>
        </w:rPr>
      </w:pPr>
    </w:p>
    <w:p w14:paraId="63527D0D" w14:textId="77777777" w:rsidR="00AA48BA" w:rsidRDefault="00AA48BA" w:rsidP="00AA48BA">
      <w:pPr>
        <w:sectPr w:rsidR="00AA48BA" w:rsidSect="00343D70">
          <w:footnotePr>
            <w:numRestart w:val="eachSect"/>
          </w:footnotePr>
          <w:pgSz w:w="16840" w:h="11907" w:orient="landscape" w:code="9"/>
          <w:pgMar w:top="1138" w:right="1411" w:bottom="1138" w:left="1138" w:header="677" w:footer="562" w:gutter="0"/>
          <w:cols w:space="720"/>
          <w:docGrid w:linePitch="272"/>
        </w:sectPr>
      </w:pPr>
    </w:p>
    <w:p w14:paraId="6E9459D3" w14:textId="77777777" w:rsidR="00AA48BA" w:rsidRPr="00A1115A" w:rsidRDefault="00AA48BA" w:rsidP="00AA48BA">
      <w:pPr>
        <w:pStyle w:val="TH"/>
        <w:rPr>
          <w:b w:val="0"/>
        </w:rPr>
      </w:pPr>
      <w:r w:rsidRPr="00A1115A">
        <w:lastRenderedPageBreak/>
        <w:t>Table A.3.2.</w:t>
      </w:r>
      <w:r>
        <w:t>5</w:t>
      </w:r>
      <w:r w:rsidRPr="00A1115A">
        <w:t xml:space="preserve">-2 Fixed reference channel for maximum input level receiver requirements (SCS 30 kHz, FDD, </w:t>
      </w:r>
      <w:r>
        <w:t>1024</w:t>
      </w:r>
      <w:r w:rsidRPr="00A1115A">
        <w:t>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AA48BA" w:rsidRPr="00A1115A" w14:paraId="6784FBA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C46E864"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574E1E2B" w14:textId="77777777" w:rsidR="00AA48BA" w:rsidRPr="00A1115A" w:rsidRDefault="00AA48BA" w:rsidP="001D3C85">
            <w:pPr>
              <w:pStyle w:val="TAH"/>
              <w:rPr>
                <w:b w:val="0"/>
              </w:rPr>
            </w:pPr>
            <w:r w:rsidRPr="00A1115A">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6AE8294A" w14:textId="77777777" w:rsidR="00AA48BA" w:rsidRPr="00A1115A" w:rsidRDefault="00AA48BA" w:rsidP="001D3C85">
            <w:pPr>
              <w:pStyle w:val="TAH"/>
              <w:rPr>
                <w:b w:val="0"/>
              </w:rPr>
            </w:pPr>
            <w:r w:rsidRPr="00A1115A">
              <w:t>Value</w:t>
            </w:r>
          </w:p>
        </w:tc>
      </w:tr>
      <w:tr w:rsidR="00AA48BA" w:rsidRPr="00A1115A" w14:paraId="0966BAA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3B66A83" w14:textId="77777777" w:rsidR="00AA48BA" w:rsidRPr="00A1115A" w:rsidRDefault="00AA48BA" w:rsidP="001D3C85">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11CAD" w14:textId="77777777" w:rsidR="00AA48BA" w:rsidRPr="00A1115A" w:rsidRDefault="00AA48BA" w:rsidP="001D3C85">
            <w:pPr>
              <w:pStyle w:val="TAH"/>
            </w:pPr>
            <w:r w:rsidRPr="00A1115A">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5E0B4" w14:textId="77777777" w:rsidR="00AA48BA" w:rsidRPr="00A1115A" w:rsidRDefault="00AA48BA" w:rsidP="001D3C85">
            <w:pPr>
              <w:pStyle w:val="TAH"/>
            </w:pPr>
            <w:r w:rsidRPr="00A1115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9A3AA6" w14:textId="77777777" w:rsidR="00AA48BA" w:rsidRPr="00A1115A" w:rsidRDefault="00AA48BA" w:rsidP="001D3C85">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C8C34E" w14:textId="77777777" w:rsidR="00AA48BA" w:rsidRPr="00A1115A" w:rsidRDefault="00AA48BA" w:rsidP="001D3C85">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F94860" w14:textId="77777777" w:rsidR="00AA48BA" w:rsidRPr="00A1115A" w:rsidRDefault="00AA48BA" w:rsidP="001D3C85">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A57D4" w14:textId="77777777" w:rsidR="00AA48BA" w:rsidRPr="00A1115A" w:rsidRDefault="00AA48BA" w:rsidP="001D3C85">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82865" w14:textId="77777777" w:rsidR="00AA48BA" w:rsidRPr="00A1115A" w:rsidRDefault="00AA48BA" w:rsidP="001D3C85">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62965D" w14:textId="77777777" w:rsidR="00AA48BA" w:rsidRPr="00A1115A" w:rsidRDefault="00AA48BA" w:rsidP="001D3C85">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2F484D" w14:textId="77777777" w:rsidR="00AA48BA" w:rsidRPr="00A1115A" w:rsidRDefault="00AA48BA" w:rsidP="001D3C85">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575A3" w14:textId="77777777" w:rsidR="00AA48BA" w:rsidRPr="00A1115A" w:rsidRDefault="00AA48BA" w:rsidP="001D3C85">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AEA284" w14:textId="77777777" w:rsidR="00AA48BA" w:rsidRPr="00A1115A" w:rsidRDefault="00AA48BA" w:rsidP="001D3C85">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9D738D" w14:textId="77777777" w:rsidR="00AA48BA" w:rsidRPr="00A1115A" w:rsidRDefault="00AA48BA" w:rsidP="001D3C85">
            <w:pPr>
              <w:pStyle w:val="TAH"/>
            </w:pPr>
            <w:r w:rsidRPr="00A1115A">
              <w:t>100</w:t>
            </w:r>
          </w:p>
        </w:tc>
      </w:tr>
      <w:tr w:rsidR="00AA48BA" w:rsidRPr="00A1115A" w14:paraId="0A36BB1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5131E4A"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097DC844"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397881D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9E43A"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557E13"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D2AC85"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31297B"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11323F"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C15734"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3B4832"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4D8BFF"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0635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FF92B" w14:textId="77777777" w:rsidR="00AA48BA" w:rsidRPr="00A1115A" w:rsidRDefault="00AA48BA" w:rsidP="001D3C85">
            <w:pPr>
              <w:pStyle w:val="TAC"/>
            </w:pPr>
            <w:r w:rsidRPr="00A1115A">
              <w:t>1</w:t>
            </w:r>
          </w:p>
        </w:tc>
      </w:tr>
      <w:tr w:rsidR="00AA48BA" w:rsidRPr="00A1115A" w14:paraId="45F2F74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0B349D9"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924FF65"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669F62" w14:textId="77777777" w:rsidR="00AA48BA" w:rsidRPr="00A1115A" w:rsidRDefault="00AA48BA" w:rsidP="001D3C85">
            <w:pPr>
              <w:pStyle w:val="TAC"/>
            </w:pPr>
            <w:r w:rsidRPr="00A1115A">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FD3655" w14:textId="77777777" w:rsidR="00AA48BA" w:rsidRPr="00A1115A" w:rsidRDefault="00AA48BA" w:rsidP="001D3C85">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A62DF" w14:textId="77777777" w:rsidR="00AA48BA" w:rsidRPr="00A1115A" w:rsidRDefault="00AA48BA" w:rsidP="001D3C85">
            <w:pPr>
              <w:pStyle w:val="TAC"/>
            </w:pPr>
            <w:r w:rsidRPr="00A1115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4FF8EE" w14:textId="77777777" w:rsidR="00AA48BA" w:rsidRPr="00A1115A" w:rsidRDefault="00AA48BA" w:rsidP="001D3C85">
            <w:pPr>
              <w:pStyle w:val="TAC"/>
            </w:pPr>
            <w:r w:rsidRPr="00A1115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D75DD" w14:textId="77777777" w:rsidR="00AA48BA" w:rsidRPr="00A1115A" w:rsidRDefault="00AA48BA" w:rsidP="001D3C85">
            <w:pPr>
              <w:pStyle w:val="TAC"/>
            </w:pPr>
            <w:r w:rsidRPr="00A1115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6F69FE" w14:textId="77777777" w:rsidR="00AA48BA" w:rsidRPr="00A1115A" w:rsidRDefault="00AA48BA" w:rsidP="001D3C85">
            <w:pPr>
              <w:pStyle w:val="TAC"/>
            </w:pPr>
            <w:r w:rsidRPr="00A1115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41EC6B" w14:textId="77777777" w:rsidR="00AA48BA" w:rsidRPr="00A1115A" w:rsidRDefault="00AA48BA" w:rsidP="001D3C85">
            <w:pPr>
              <w:pStyle w:val="TAC"/>
            </w:pPr>
            <w:r w:rsidRPr="00A1115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7B915" w14:textId="77777777" w:rsidR="00AA48BA" w:rsidRPr="00A1115A" w:rsidRDefault="00AA48BA" w:rsidP="001D3C85">
            <w:pPr>
              <w:pStyle w:val="TAC"/>
            </w:pPr>
            <w:r w:rsidRPr="00A1115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245058" w14:textId="77777777" w:rsidR="00AA48BA" w:rsidRPr="00A1115A" w:rsidRDefault="00AA48BA" w:rsidP="001D3C85">
            <w:pPr>
              <w:pStyle w:val="TAC"/>
            </w:pPr>
            <w:r w:rsidRPr="00A1115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B013C" w14:textId="77777777" w:rsidR="00AA48BA" w:rsidRPr="00A1115A" w:rsidRDefault="00AA48BA" w:rsidP="001D3C85">
            <w:pPr>
              <w:pStyle w:val="TAC"/>
            </w:pPr>
            <w:r w:rsidRPr="00A1115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B164A" w14:textId="77777777" w:rsidR="00AA48BA" w:rsidRPr="00A1115A" w:rsidRDefault="00AA48BA" w:rsidP="001D3C85">
            <w:pPr>
              <w:pStyle w:val="TAC"/>
            </w:pPr>
            <w:r w:rsidRPr="00A1115A">
              <w:t>273</w:t>
            </w:r>
          </w:p>
        </w:tc>
      </w:tr>
      <w:tr w:rsidR="00AA48BA" w:rsidRPr="00A1115A" w14:paraId="6B233441"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504B223"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032B8A9"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E32454"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F58AF2"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E05D59"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A0DDB"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A23B09"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BFB61F"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BA69B4"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5D8D6"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C574B"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7DB203"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22E7CC" w14:textId="77777777" w:rsidR="00AA48BA" w:rsidRPr="00A1115A" w:rsidRDefault="00AA48BA" w:rsidP="001D3C85">
            <w:pPr>
              <w:pStyle w:val="TAC"/>
            </w:pPr>
            <w:r w:rsidRPr="00A1115A">
              <w:t>12</w:t>
            </w:r>
          </w:p>
        </w:tc>
      </w:tr>
      <w:tr w:rsidR="00AA48BA" w:rsidRPr="00A1115A" w14:paraId="4CD1E071"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09895D4"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8B8B55E"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1129857"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6AF621"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71367D"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4445D6"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37CFD9"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2D9F02"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9EE35"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746954"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F9A1F1"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68002"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297DF4" w14:textId="77777777" w:rsidR="00AA48BA" w:rsidRPr="00A1115A" w:rsidRDefault="00AA48BA" w:rsidP="001D3C85">
            <w:pPr>
              <w:pStyle w:val="TAC"/>
            </w:pPr>
            <w:r w:rsidRPr="00A1115A">
              <w:t>17</w:t>
            </w:r>
          </w:p>
        </w:tc>
      </w:tr>
      <w:tr w:rsidR="00AA48BA" w:rsidRPr="00A1115A" w14:paraId="134AAE0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A9C30FC"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50FF688"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071A816"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9FDF3"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A048B0"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117A0E"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43724"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442191"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88814"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1916EC"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91234B"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03B9A1"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F536F9" w14:textId="77777777" w:rsidR="00AA48BA" w:rsidRPr="00A1115A" w:rsidRDefault="00AA48BA" w:rsidP="001D3C85">
            <w:pPr>
              <w:pStyle w:val="TAC"/>
            </w:pPr>
            <w:r w:rsidRPr="00A1115A">
              <w:t>23</w:t>
            </w:r>
          </w:p>
        </w:tc>
      </w:tr>
      <w:tr w:rsidR="00AA48BA" w:rsidRPr="00A1115A" w14:paraId="2FF11E4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3301EAAD"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6B94BCEC" w14:textId="77777777" w:rsidR="00AA48BA" w:rsidRPr="00A1115A" w:rsidRDefault="00AA48BA" w:rsidP="001D3C85">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4208DEA" w14:textId="77777777" w:rsidR="00AA48BA" w:rsidRPr="00A1115A" w:rsidRDefault="00AA48BA" w:rsidP="001D3C85">
            <w:pPr>
              <w:pStyle w:val="TAC"/>
            </w:pPr>
            <w:r>
              <w:t>1024</w:t>
            </w:r>
            <w:r w:rsidRPr="00A1115A">
              <w:t>QAM</w:t>
            </w:r>
          </w:p>
        </w:tc>
      </w:tr>
      <w:tr w:rsidR="00AA48BA" w:rsidRPr="00A1115A" w14:paraId="7159319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0245713"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1D2D4B59"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DB047D5"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C0A08E"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DC29E5"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402CE1"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682CA"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44B10"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069D3"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F8824B"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B4B64"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78147E"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70574" w14:textId="77777777" w:rsidR="00AA48BA" w:rsidRPr="00A1115A" w:rsidRDefault="00AA48BA" w:rsidP="001D3C85">
            <w:pPr>
              <w:pStyle w:val="TAC"/>
            </w:pPr>
            <w:r>
              <w:t>1024</w:t>
            </w:r>
            <w:r w:rsidRPr="00A1115A">
              <w:t xml:space="preserve"> QAM</w:t>
            </w:r>
          </w:p>
        </w:tc>
      </w:tr>
      <w:tr w:rsidR="00AA48BA" w:rsidRPr="00A1115A" w14:paraId="24F89C9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5D16B9E"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E1A518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2B7A786"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2B1F2"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916AD5"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BC1FA7"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17454C"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CA69B9"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6B473"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857C3D"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FC0F8B"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ED2A1B"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7502C8" w14:textId="77777777" w:rsidR="00AA48BA" w:rsidRPr="00A1115A" w:rsidRDefault="00AA48BA" w:rsidP="001D3C85">
            <w:pPr>
              <w:pStyle w:val="TAC"/>
            </w:pPr>
            <w:r>
              <w:t>0.78</w:t>
            </w:r>
          </w:p>
        </w:tc>
      </w:tr>
      <w:tr w:rsidR="00AA48BA" w:rsidRPr="00A1115A" w14:paraId="7851C73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09CBA27"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79E4DD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F1C619C"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D95BD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A5FDFC"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0D7813"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C44E5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FE267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175CCE"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502B0B"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902788"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493A7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559C16" w14:textId="77777777" w:rsidR="00AA48BA" w:rsidRPr="00A1115A" w:rsidRDefault="00AA48BA" w:rsidP="001D3C85">
            <w:pPr>
              <w:pStyle w:val="TAC"/>
            </w:pPr>
            <w:r w:rsidRPr="00A1115A">
              <w:t>1</w:t>
            </w:r>
          </w:p>
        </w:tc>
      </w:tr>
      <w:tr w:rsidR="00AA48BA" w:rsidRPr="00A1115A" w14:paraId="68E0562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4537C6A"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1D8D1A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EF400B"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78BA11"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086F05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C05050"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D60B2A"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773EF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B8965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66BD840"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53F0E2"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94CDB94"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908F8F" w14:textId="77777777" w:rsidR="00AA48BA" w:rsidRPr="00A1115A" w:rsidRDefault="00AA48BA" w:rsidP="001D3C85">
            <w:pPr>
              <w:pStyle w:val="TAC"/>
            </w:pPr>
          </w:p>
        </w:tc>
      </w:tr>
      <w:tr w:rsidR="00AA48BA" w:rsidRPr="00A1115A" w14:paraId="48D0C09C"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15559DB"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64D19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88B8F"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9EB0C3"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FEB14"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1A27A0"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6ED1EE"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788921"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318AFD"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ADB0C6"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6383DB"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C63FFF"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218DD" w14:textId="77777777" w:rsidR="00AA48BA" w:rsidRPr="00A1115A" w:rsidRDefault="00AA48BA" w:rsidP="001D3C85">
            <w:pPr>
              <w:pStyle w:val="TAC"/>
            </w:pPr>
            <w:r w:rsidRPr="00A1115A">
              <w:t>N/A</w:t>
            </w:r>
          </w:p>
        </w:tc>
      </w:tr>
      <w:tr w:rsidR="00AA48BA" w:rsidRPr="00A1115A" w14:paraId="36B2DCF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B79F0D9"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1975F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E98D5" w14:textId="77777777" w:rsidR="00AA48BA" w:rsidRPr="00715524" w:rsidRDefault="00AA48BA" w:rsidP="001D3C85">
            <w:pPr>
              <w:pStyle w:val="TAC"/>
            </w:pPr>
            <w:r w:rsidRPr="00715524">
              <w:t>9224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CA0E00" w14:textId="77777777" w:rsidR="00AA48BA" w:rsidRPr="00715524" w:rsidRDefault="00AA48BA" w:rsidP="001D3C85">
            <w:pPr>
              <w:pStyle w:val="TAC"/>
            </w:pPr>
            <w:r w:rsidRPr="00715524">
              <w:t>20496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88020D" w14:textId="77777777" w:rsidR="00AA48BA" w:rsidRPr="00715524" w:rsidRDefault="00AA48BA" w:rsidP="001D3C85">
            <w:pPr>
              <w:pStyle w:val="TAC"/>
            </w:pPr>
            <w:r w:rsidRPr="00715524">
              <w:t>32264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C35D5B" w14:textId="77777777" w:rsidR="00AA48BA" w:rsidRPr="00715524" w:rsidRDefault="00AA48BA" w:rsidP="001D3C85">
            <w:pPr>
              <w:pStyle w:val="TAC"/>
            </w:pPr>
            <w:r w:rsidRPr="00715524">
              <w:t>43032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E11B1C" w14:textId="77777777" w:rsidR="00AA48BA" w:rsidRPr="00715524" w:rsidRDefault="00AA48BA" w:rsidP="001D3C85">
            <w:pPr>
              <w:pStyle w:val="TAC"/>
            </w:pPr>
            <w:r w:rsidRPr="00715524">
              <w:t>55304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DA0412" w14:textId="77777777" w:rsidR="00AA48BA" w:rsidRPr="00715524" w:rsidRDefault="00AA48BA" w:rsidP="001D3C85">
            <w:pPr>
              <w:pStyle w:val="TAC"/>
            </w:pPr>
            <w:r w:rsidRPr="00715524">
              <w:t>65576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DB0CF7" w14:textId="77777777" w:rsidR="00AA48BA" w:rsidRPr="00715524" w:rsidRDefault="00AA48BA" w:rsidP="001D3C85">
            <w:pPr>
              <w:pStyle w:val="TAC"/>
            </w:pPr>
            <w:r w:rsidRPr="0071552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452E" w14:textId="77777777" w:rsidR="00AA48BA" w:rsidRPr="00715524" w:rsidRDefault="00AA48BA" w:rsidP="001D3C85">
            <w:pPr>
              <w:pStyle w:val="TAC"/>
            </w:pPr>
            <w:r w:rsidRPr="00715524">
              <w:t>112648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A3F3AA" w14:textId="77777777" w:rsidR="00AA48BA" w:rsidRPr="00715524" w:rsidRDefault="00AA48BA" w:rsidP="001D3C85">
            <w:pPr>
              <w:pStyle w:val="TAC"/>
            </w:pPr>
            <w:r w:rsidRPr="00715524">
              <w:t>139376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C7A7A3" w14:textId="77777777" w:rsidR="00AA48BA" w:rsidRPr="00715524" w:rsidRDefault="00AA48BA" w:rsidP="001D3C85">
            <w:pPr>
              <w:pStyle w:val="TAC"/>
            </w:pPr>
            <w:r w:rsidRPr="00715524">
              <w:t>184424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76DAC0" w14:textId="77777777" w:rsidR="00AA48BA" w:rsidRPr="00715524" w:rsidRDefault="00AA48BA" w:rsidP="001D3C85">
            <w:pPr>
              <w:pStyle w:val="TAC"/>
            </w:pPr>
            <w:r w:rsidRPr="00715524">
              <w:t>233608</w:t>
            </w:r>
          </w:p>
        </w:tc>
      </w:tr>
      <w:tr w:rsidR="00AA48BA" w:rsidRPr="00A1115A" w14:paraId="67E2B0B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6D44BE0"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6F76D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DEA5E"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850C10"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2C9B94"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94779"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17A41C"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F6DA9"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1EBBAC"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26FB4"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42B67"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11CE2F"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1FAAA7" w14:textId="77777777" w:rsidR="00AA48BA" w:rsidRPr="00715524" w:rsidRDefault="00AA48BA" w:rsidP="001D3C85">
            <w:pPr>
              <w:pStyle w:val="TAC"/>
            </w:pPr>
            <w:r w:rsidRPr="00715524">
              <w:t>24</w:t>
            </w:r>
          </w:p>
        </w:tc>
      </w:tr>
      <w:tr w:rsidR="00AA48BA" w:rsidRPr="00A1115A" w14:paraId="7E82693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EA34E53"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A00B62B"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8597EBD"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6000C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0BF179"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3B747D"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0CED5"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B78AE"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9160A2"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35143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69637"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CDBA4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14C20" w14:textId="77777777" w:rsidR="00AA48BA" w:rsidRPr="00715524" w:rsidRDefault="00AA48BA" w:rsidP="001D3C85">
            <w:pPr>
              <w:pStyle w:val="TAC"/>
            </w:pPr>
            <w:r w:rsidRPr="00715524">
              <w:t>1</w:t>
            </w:r>
          </w:p>
        </w:tc>
      </w:tr>
      <w:tr w:rsidR="00AA48BA" w:rsidRPr="00A1115A" w14:paraId="785D6355"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C0C9F61"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4B3211"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CC8A52"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44F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D92454"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535C4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078DE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DC5BD1"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BB4CE7"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81E3A7"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075E2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B4BC63"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AC0C37" w14:textId="77777777" w:rsidR="00AA48BA" w:rsidRPr="00715524" w:rsidRDefault="00AA48BA" w:rsidP="001D3C85">
            <w:pPr>
              <w:pStyle w:val="TAC"/>
            </w:pPr>
          </w:p>
        </w:tc>
      </w:tr>
      <w:tr w:rsidR="00AA48BA" w:rsidRPr="00A1115A" w14:paraId="6B0F87B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1B8AD6A"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E186F7" w14:textId="77777777" w:rsidR="00AA48BA" w:rsidRPr="00A1115A" w:rsidRDefault="00AA48BA" w:rsidP="001D3C85">
            <w:pPr>
              <w:pStyle w:val="TAC"/>
            </w:pPr>
            <w:r w:rsidRPr="00A1115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0361D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CD19BF"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61876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948483"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AC665D"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DFD04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6337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17037"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AABDDB"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24629"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8A774C" w14:textId="77777777" w:rsidR="00AA48BA" w:rsidRPr="00715524" w:rsidRDefault="00AA48BA" w:rsidP="001D3C85">
            <w:pPr>
              <w:pStyle w:val="TAC"/>
            </w:pPr>
            <w:r w:rsidRPr="00715524">
              <w:t>N/A</w:t>
            </w:r>
          </w:p>
        </w:tc>
      </w:tr>
      <w:tr w:rsidR="00AA48BA" w:rsidRPr="00A1115A" w14:paraId="0A4961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DD70B11"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D06803" w14:textId="77777777" w:rsidR="00AA48BA" w:rsidRPr="00A1115A" w:rsidRDefault="00AA48BA" w:rsidP="001D3C85">
            <w:pPr>
              <w:pStyle w:val="TAC"/>
            </w:pPr>
            <w:r w:rsidRPr="00A1115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3316F4" w14:textId="77777777" w:rsidR="00AA48BA" w:rsidRPr="00715524" w:rsidRDefault="00AA48BA" w:rsidP="001D3C85">
            <w:pPr>
              <w:pStyle w:val="TAC"/>
            </w:pPr>
            <w:r w:rsidRPr="0071552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045CA3" w14:textId="77777777" w:rsidR="00AA48BA" w:rsidRPr="00715524" w:rsidRDefault="00AA48BA" w:rsidP="001D3C85">
            <w:pPr>
              <w:pStyle w:val="TAC"/>
            </w:pPr>
            <w:r w:rsidRPr="0071552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62DCCB" w14:textId="77777777" w:rsidR="00AA48BA" w:rsidRPr="00715524" w:rsidRDefault="00AA48BA" w:rsidP="001D3C85">
            <w:pPr>
              <w:pStyle w:val="TAC"/>
            </w:pPr>
            <w:r w:rsidRPr="0071552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BD09BA" w14:textId="77777777" w:rsidR="00AA48BA" w:rsidRPr="00715524" w:rsidRDefault="00AA48BA" w:rsidP="001D3C85">
            <w:pPr>
              <w:pStyle w:val="TAC"/>
            </w:pPr>
            <w:r w:rsidRPr="0071552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2ADDF7" w14:textId="77777777" w:rsidR="00AA48BA" w:rsidRPr="00715524" w:rsidRDefault="00AA48BA" w:rsidP="001D3C85">
            <w:pPr>
              <w:pStyle w:val="TAC"/>
            </w:pPr>
            <w:r w:rsidRPr="0071552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922BD0" w14:textId="77777777" w:rsidR="00AA48BA" w:rsidRPr="00715524" w:rsidRDefault="00AA48BA" w:rsidP="001D3C85">
            <w:pPr>
              <w:pStyle w:val="TAC"/>
            </w:pPr>
            <w:r w:rsidRPr="0071552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A7B7BB" w14:textId="77777777" w:rsidR="00AA48BA" w:rsidRPr="00715524" w:rsidRDefault="00AA48BA" w:rsidP="001D3C85">
            <w:pPr>
              <w:pStyle w:val="TAC"/>
            </w:pPr>
            <w:r w:rsidRPr="0071552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4073CD" w14:textId="77777777" w:rsidR="00AA48BA" w:rsidRPr="00715524" w:rsidRDefault="00AA48BA" w:rsidP="001D3C85">
            <w:pPr>
              <w:pStyle w:val="TAC"/>
            </w:pPr>
            <w:r w:rsidRPr="0071552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A7447B" w14:textId="77777777" w:rsidR="00AA48BA" w:rsidRPr="00715524" w:rsidRDefault="00AA48BA" w:rsidP="001D3C85">
            <w:pPr>
              <w:pStyle w:val="TAC"/>
            </w:pPr>
            <w:r w:rsidRPr="00715524">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B07AF" w14:textId="77777777" w:rsidR="00AA48BA" w:rsidRPr="00715524" w:rsidRDefault="00AA48BA" w:rsidP="001D3C85">
            <w:pPr>
              <w:pStyle w:val="TAC"/>
            </w:pPr>
            <w:r w:rsidRPr="00715524">
              <w:t>22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62BF14" w14:textId="77777777" w:rsidR="00AA48BA" w:rsidRPr="00715524" w:rsidRDefault="00AA48BA" w:rsidP="001D3C85">
            <w:pPr>
              <w:pStyle w:val="TAC"/>
            </w:pPr>
            <w:r w:rsidRPr="00715524">
              <w:t>28</w:t>
            </w:r>
          </w:p>
        </w:tc>
      </w:tr>
      <w:tr w:rsidR="00AA48BA" w:rsidRPr="00A1115A" w14:paraId="229572A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C3C6860"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47D05D6"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55D036"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218FFF"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09DDE29"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60B16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F825C1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714981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1B2569"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770770"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650272"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31B9014"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731FBC" w14:textId="77777777" w:rsidR="00AA48BA" w:rsidRPr="00715524" w:rsidRDefault="00AA48BA" w:rsidP="001D3C85">
            <w:pPr>
              <w:pStyle w:val="TAC"/>
            </w:pPr>
          </w:p>
        </w:tc>
      </w:tr>
      <w:tr w:rsidR="00AA48BA" w:rsidRPr="00A1115A" w14:paraId="0350B325"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A5C0DD0"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88AD7A8"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7FFB8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E07BE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FDFFF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50B523"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1F1D4"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7445B"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637F1"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0CED1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FA12F"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532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0DD928" w14:textId="77777777" w:rsidR="00AA48BA" w:rsidRPr="00715524" w:rsidRDefault="00AA48BA" w:rsidP="001D3C85">
            <w:pPr>
              <w:pStyle w:val="TAC"/>
            </w:pPr>
            <w:r w:rsidRPr="00715524">
              <w:t>N/A</w:t>
            </w:r>
          </w:p>
        </w:tc>
      </w:tr>
      <w:tr w:rsidR="00AA48BA" w:rsidRPr="00A1115A" w14:paraId="4927E87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9F53D3A"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3AA90C"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tcPr>
          <w:p w14:paraId="45740D12" w14:textId="77777777" w:rsidR="00AA48BA" w:rsidRPr="00715524" w:rsidRDefault="00AA48BA" w:rsidP="001D3C85">
            <w:pPr>
              <w:pStyle w:val="TAC"/>
            </w:pPr>
            <w:r w:rsidRPr="00715524">
              <w:t>11880</w:t>
            </w:r>
          </w:p>
        </w:tc>
        <w:tc>
          <w:tcPr>
            <w:tcW w:w="835" w:type="dxa"/>
            <w:tcBorders>
              <w:top w:val="single" w:sz="4" w:space="0" w:color="auto"/>
              <w:left w:val="single" w:sz="4" w:space="0" w:color="auto"/>
              <w:bottom w:val="single" w:sz="4" w:space="0" w:color="auto"/>
              <w:right w:val="single" w:sz="4" w:space="0" w:color="auto"/>
            </w:tcBorders>
            <w:vAlign w:val="center"/>
          </w:tcPr>
          <w:p w14:paraId="102651F8" w14:textId="77777777" w:rsidR="00AA48BA" w:rsidRPr="00715524" w:rsidRDefault="00AA48BA" w:rsidP="001D3C85">
            <w:pPr>
              <w:pStyle w:val="TAC"/>
            </w:pPr>
            <w:r w:rsidRPr="00715524">
              <w:t>25920</w:t>
            </w:r>
          </w:p>
        </w:tc>
        <w:tc>
          <w:tcPr>
            <w:tcW w:w="835" w:type="dxa"/>
            <w:tcBorders>
              <w:top w:val="single" w:sz="4" w:space="0" w:color="auto"/>
              <w:left w:val="single" w:sz="4" w:space="0" w:color="auto"/>
              <w:bottom w:val="single" w:sz="4" w:space="0" w:color="auto"/>
              <w:right w:val="single" w:sz="4" w:space="0" w:color="auto"/>
            </w:tcBorders>
            <w:vAlign w:val="center"/>
          </w:tcPr>
          <w:p w14:paraId="2923562F" w14:textId="77777777" w:rsidR="00AA48BA" w:rsidRPr="00715524" w:rsidRDefault="00AA48BA" w:rsidP="001D3C85">
            <w:pPr>
              <w:pStyle w:val="TAC"/>
            </w:pPr>
            <w:r w:rsidRPr="00715524">
              <w:t>41040</w:t>
            </w:r>
          </w:p>
        </w:tc>
        <w:tc>
          <w:tcPr>
            <w:tcW w:w="835" w:type="dxa"/>
            <w:tcBorders>
              <w:top w:val="single" w:sz="4" w:space="0" w:color="auto"/>
              <w:left w:val="single" w:sz="4" w:space="0" w:color="auto"/>
              <w:bottom w:val="single" w:sz="4" w:space="0" w:color="auto"/>
              <w:right w:val="single" w:sz="4" w:space="0" w:color="auto"/>
            </w:tcBorders>
            <w:vAlign w:val="center"/>
          </w:tcPr>
          <w:p w14:paraId="4BAE20AA" w14:textId="77777777" w:rsidR="00AA48BA" w:rsidRPr="00715524" w:rsidRDefault="00AA48BA" w:rsidP="001D3C85">
            <w:pPr>
              <w:pStyle w:val="TAC"/>
            </w:pPr>
            <w:r w:rsidRPr="00715524">
              <w:t>55080</w:t>
            </w:r>
          </w:p>
        </w:tc>
        <w:tc>
          <w:tcPr>
            <w:tcW w:w="835" w:type="dxa"/>
            <w:tcBorders>
              <w:top w:val="single" w:sz="4" w:space="0" w:color="auto"/>
              <w:left w:val="single" w:sz="4" w:space="0" w:color="auto"/>
              <w:bottom w:val="single" w:sz="4" w:space="0" w:color="auto"/>
              <w:right w:val="single" w:sz="4" w:space="0" w:color="auto"/>
            </w:tcBorders>
            <w:vAlign w:val="center"/>
          </w:tcPr>
          <w:p w14:paraId="7228008F" w14:textId="77777777" w:rsidR="00AA48BA" w:rsidRPr="00715524" w:rsidRDefault="00AA48BA" w:rsidP="001D3C85">
            <w:pPr>
              <w:pStyle w:val="TAC"/>
            </w:pPr>
            <w:r w:rsidRPr="00715524">
              <w:t>70200</w:t>
            </w:r>
          </w:p>
        </w:tc>
        <w:tc>
          <w:tcPr>
            <w:tcW w:w="835" w:type="dxa"/>
            <w:tcBorders>
              <w:top w:val="single" w:sz="4" w:space="0" w:color="auto"/>
              <w:left w:val="single" w:sz="4" w:space="0" w:color="auto"/>
              <w:bottom w:val="single" w:sz="4" w:space="0" w:color="auto"/>
              <w:right w:val="single" w:sz="4" w:space="0" w:color="auto"/>
            </w:tcBorders>
            <w:vAlign w:val="center"/>
          </w:tcPr>
          <w:p w14:paraId="03AA4FE2" w14:textId="77777777" w:rsidR="00AA48BA" w:rsidRPr="00715524" w:rsidRDefault="00AA48BA" w:rsidP="001D3C85">
            <w:pPr>
              <w:pStyle w:val="TAC"/>
            </w:pPr>
            <w:r w:rsidRPr="00715524">
              <w:t>84240</w:t>
            </w:r>
          </w:p>
        </w:tc>
        <w:tc>
          <w:tcPr>
            <w:tcW w:w="835" w:type="dxa"/>
            <w:tcBorders>
              <w:top w:val="single" w:sz="4" w:space="0" w:color="auto"/>
              <w:left w:val="single" w:sz="4" w:space="0" w:color="auto"/>
              <w:bottom w:val="single" w:sz="4" w:space="0" w:color="auto"/>
              <w:right w:val="single" w:sz="4" w:space="0" w:color="auto"/>
            </w:tcBorders>
            <w:vAlign w:val="center"/>
          </w:tcPr>
          <w:p w14:paraId="37C7542A" w14:textId="77777777" w:rsidR="00AA48BA" w:rsidRPr="00715524" w:rsidRDefault="00AA48BA" w:rsidP="001D3C85">
            <w:pPr>
              <w:pStyle w:val="TAC"/>
            </w:pPr>
            <w:r w:rsidRPr="00715524">
              <w:t>114480</w:t>
            </w:r>
          </w:p>
        </w:tc>
        <w:tc>
          <w:tcPr>
            <w:tcW w:w="835" w:type="dxa"/>
            <w:tcBorders>
              <w:top w:val="single" w:sz="4" w:space="0" w:color="auto"/>
              <w:left w:val="single" w:sz="4" w:space="0" w:color="auto"/>
              <w:bottom w:val="single" w:sz="4" w:space="0" w:color="auto"/>
              <w:right w:val="single" w:sz="4" w:space="0" w:color="auto"/>
            </w:tcBorders>
            <w:vAlign w:val="center"/>
          </w:tcPr>
          <w:p w14:paraId="74F49889" w14:textId="77777777" w:rsidR="00AA48BA" w:rsidRPr="00715524" w:rsidRDefault="00AA48BA" w:rsidP="001D3C85">
            <w:pPr>
              <w:pStyle w:val="TAC"/>
            </w:pPr>
            <w:r w:rsidRPr="00715524">
              <w:t>143640</w:t>
            </w:r>
          </w:p>
        </w:tc>
        <w:tc>
          <w:tcPr>
            <w:tcW w:w="835" w:type="dxa"/>
            <w:tcBorders>
              <w:top w:val="single" w:sz="4" w:space="0" w:color="auto"/>
              <w:left w:val="single" w:sz="4" w:space="0" w:color="auto"/>
              <w:bottom w:val="single" w:sz="4" w:space="0" w:color="auto"/>
              <w:right w:val="single" w:sz="4" w:space="0" w:color="auto"/>
            </w:tcBorders>
            <w:vAlign w:val="center"/>
          </w:tcPr>
          <w:p w14:paraId="668CB255" w14:textId="77777777" w:rsidR="00AA48BA" w:rsidRPr="00715524" w:rsidRDefault="00AA48BA" w:rsidP="001D3C85">
            <w:pPr>
              <w:pStyle w:val="TAC"/>
            </w:pPr>
            <w:r w:rsidRPr="00715524">
              <w:t>174960</w:t>
            </w:r>
          </w:p>
        </w:tc>
        <w:tc>
          <w:tcPr>
            <w:tcW w:w="835" w:type="dxa"/>
            <w:tcBorders>
              <w:top w:val="single" w:sz="4" w:space="0" w:color="auto"/>
              <w:left w:val="single" w:sz="4" w:space="0" w:color="auto"/>
              <w:bottom w:val="single" w:sz="4" w:space="0" w:color="auto"/>
              <w:right w:val="single" w:sz="4" w:space="0" w:color="auto"/>
            </w:tcBorders>
            <w:vAlign w:val="center"/>
          </w:tcPr>
          <w:p w14:paraId="3EA25CBE" w14:textId="77777777" w:rsidR="00AA48BA" w:rsidRPr="00715524" w:rsidRDefault="00AA48BA" w:rsidP="001D3C85">
            <w:pPr>
              <w:pStyle w:val="TAC"/>
            </w:pPr>
            <w:r w:rsidRPr="00715524">
              <w:t>234360</w:t>
            </w:r>
          </w:p>
        </w:tc>
        <w:tc>
          <w:tcPr>
            <w:tcW w:w="835" w:type="dxa"/>
            <w:tcBorders>
              <w:top w:val="single" w:sz="4" w:space="0" w:color="auto"/>
              <w:left w:val="single" w:sz="4" w:space="0" w:color="auto"/>
              <w:bottom w:val="single" w:sz="4" w:space="0" w:color="auto"/>
              <w:right w:val="single" w:sz="4" w:space="0" w:color="auto"/>
            </w:tcBorders>
            <w:vAlign w:val="center"/>
          </w:tcPr>
          <w:p w14:paraId="75CCB425" w14:textId="77777777" w:rsidR="00AA48BA" w:rsidRPr="00715524" w:rsidRDefault="00AA48BA" w:rsidP="001D3C85">
            <w:pPr>
              <w:pStyle w:val="TAC"/>
            </w:pPr>
            <w:r w:rsidRPr="00715524">
              <w:t>294840</w:t>
            </w:r>
          </w:p>
        </w:tc>
      </w:tr>
      <w:tr w:rsidR="00AA48BA" w:rsidRPr="00A1115A" w14:paraId="42E97658" w14:textId="77777777" w:rsidTr="001D3C85">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B0D6B1B"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D2B0CA" w14:textId="77777777" w:rsidR="00AA48BA" w:rsidRPr="00A1115A" w:rsidRDefault="00AA48BA" w:rsidP="001D3C85">
            <w:pPr>
              <w:pStyle w:val="TAC"/>
            </w:pPr>
            <w:r w:rsidRPr="00A1115A">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D5283F" w14:textId="77777777" w:rsidR="00AA48BA" w:rsidRPr="00715524" w:rsidRDefault="00AA48BA" w:rsidP="001D3C85">
            <w:pPr>
              <w:pStyle w:val="TAC"/>
            </w:pPr>
            <w:r w:rsidRPr="00715524">
              <w:t>15.681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75E443" w14:textId="77777777" w:rsidR="00AA48BA" w:rsidRPr="00715524" w:rsidRDefault="00AA48BA" w:rsidP="001D3C85">
            <w:pPr>
              <w:pStyle w:val="TAC"/>
            </w:pPr>
            <w:r w:rsidRPr="00715524">
              <w:t>34.843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C29CFC" w14:textId="77777777" w:rsidR="00AA48BA" w:rsidRPr="00715524" w:rsidRDefault="00AA48BA" w:rsidP="001D3C85">
            <w:pPr>
              <w:pStyle w:val="TAC"/>
            </w:pPr>
            <w:r w:rsidRPr="00715524">
              <w:t>54.849</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0D1D54" w14:textId="77777777" w:rsidR="00AA48BA" w:rsidRPr="00715524" w:rsidRDefault="00AA48BA" w:rsidP="001D3C85">
            <w:pPr>
              <w:pStyle w:val="TAC"/>
            </w:pPr>
            <w:r w:rsidRPr="00715524">
              <w:t>73.154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2AF8AE" w14:textId="77777777" w:rsidR="00AA48BA" w:rsidRPr="00715524" w:rsidRDefault="00AA48BA" w:rsidP="001D3C85">
            <w:pPr>
              <w:pStyle w:val="TAC"/>
            </w:pPr>
            <w:r w:rsidRPr="00715524">
              <w:t>94.017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930AE6" w14:textId="77777777" w:rsidR="00AA48BA" w:rsidRPr="00715524" w:rsidRDefault="00AA48BA" w:rsidP="001D3C85">
            <w:pPr>
              <w:pStyle w:val="TAC"/>
            </w:pPr>
            <w:r w:rsidRPr="00715524">
              <w:t>111.479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5CB4E" w14:textId="77777777" w:rsidR="00AA48BA" w:rsidRPr="00715524" w:rsidRDefault="00AA48BA" w:rsidP="001D3C85">
            <w:pPr>
              <w:pStyle w:val="TAC"/>
            </w:pPr>
            <w:r w:rsidRPr="0071552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608D" w14:textId="77777777" w:rsidR="00AA48BA" w:rsidRPr="00715524" w:rsidRDefault="00AA48BA" w:rsidP="001D3C85">
            <w:pPr>
              <w:pStyle w:val="TAC"/>
            </w:pPr>
            <w:r w:rsidRPr="00715524">
              <w:t>191.502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5ECAC" w14:textId="77777777" w:rsidR="00AA48BA" w:rsidRPr="00715524" w:rsidRDefault="00AA48BA" w:rsidP="001D3C85">
            <w:pPr>
              <w:pStyle w:val="TAC"/>
            </w:pPr>
            <w:r w:rsidRPr="00715524">
              <w:t>236.939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5483F" w14:textId="77777777" w:rsidR="00AA48BA" w:rsidRPr="00715524" w:rsidRDefault="00AA48BA" w:rsidP="001D3C85">
            <w:pPr>
              <w:pStyle w:val="TAC"/>
            </w:pPr>
            <w:r w:rsidRPr="00715524">
              <w:t>313.521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31507D" w14:textId="77777777" w:rsidR="00AA48BA" w:rsidRPr="00715524" w:rsidRDefault="00AA48BA" w:rsidP="001D3C85">
            <w:pPr>
              <w:pStyle w:val="TAC"/>
            </w:pPr>
            <w:r w:rsidRPr="00715524">
              <w:t>397.134</w:t>
            </w:r>
          </w:p>
        </w:tc>
      </w:tr>
      <w:tr w:rsidR="00AA48BA" w:rsidRPr="00A1115A" w14:paraId="244050DD" w14:textId="77777777" w:rsidTr="001D3C85">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116DF662" w14:textId="77777777" w:rsidR="00AA48BA" w:rsidRPr="00A1115A" w:rsidRDefault="00AA48BA" w:rsidP="001D3C85">
            <w:pPr>
              <w:pStyle w:val="TAN"/>
            </w:pPr>
            <w:r w:rsidRPr="00A1115A">
              <w:t>NOTE 1:</w:t>
            </w:r>
            <w:r w:rsidRPr="00A1115A">
              <w:tab/>
              <w:t>Additional parameters are specified in Table A.3.1-1 and Table A.3.2.1-1.</w:t>
            </w:r>
          </w:p>
          <w:p w14:paraId="4291D8AE"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0326532" w14:textId="77777777" w:rsidR="00AA48BA" w:rsidRPr="00A1115A" w:rsidRDefault="00AA48BA" w:rsidP="001D3C85">
            <w:pPr>
              <w:pStyle w:val="TAN"/>
            </w:pPr>
            <w:r w:rsidRPr="00A1115A">
              <w:t>NOTE 3:</w:t>
            </w:r>
            <w:r w:rsidRPr="00A1115A">
              <w:tab/>
              <w:t>SS/PBCH block is transmitted in slot 0 of each frame</w:t>
            </w:r>
          </w:p>
          <w:p w14:paraId="58613522" w14:textId="77777777" w:rsidR="00AA48BA" w:rsidRPr="00A1115A" w:rsidRDefault="00AA48BA" w:rsidP="001D3C85">
            <w:pPr>
              <w:pStyle w:val="TAN"/>
              <w:rPr>
                <w:sz w:val="16"/>
                <w:szCs w:val="16"/>
                <w:lang w:val="en-US"/>
              </w:rPr>
            </w:pPr>
            <w:r w:rsidRPr="00A1115A">
              <w:rPr>
                <w:lang w:val="en-US"/>
              </w:rPr>
              <w:t>NOTE 4:</w:t>
            </w:r>
            <w:r w:rsidRPr="00A1115A">
              <w:tab/>
            </w:r>
            <w:r w:rsidRPr="00A1115A">
              <w:rPr>
                <w:lang w:val="en-US"/>
              </w:rPr>
              <w:t>Slot i is slot index per frame</w:t>
            </w:r>
          </w:p>
        </w:tc>
      </w:tr>
    </w:tbl>
    <w:p w14:paraId="526AFD42" w14:textId="77777777" w:rsidR="00AA48BA" w:rsidRPr="00A1115A" w:rsidRDefault="00AA48BA" w:rsidP="00AA48BA">
      <w:pPr>
        <w:rPr>
          <w:lang w:eastAsia="zh-CN"/>
        </w:rPr>
      </w:pPr>
    </w:p>
    <w:p w14:paraId="6D82B80C" w14:textId="77777777" w:rsidR="00AA48BA" w:rsidRPr="00A1115A" w:rsidRDefault="00AA48BA" w:rsidP="00AA48BA">
      <w:pPr>
        <w:pStyle w:val="TH"/>
      </w:pPr>
      <w:r w:rsidRPr="00A1115A">
        <w:lastRenderedPageBreak/>
        <w:t>Table A.3.2.</w:t>
      </w:r>
      <w:r>
        <w:t>5</w:t>
      </w:r>
      <w:r w:rsidRPr="00A1115A">
        <w:t xml:space="preserve">-3 Fixed reference channel for maximum input level receiver requirements (SCS 60 kHz, FDD, </w:t>
      </w:r>
      <w:r>
        <w:t>1024</w:t>
      </w:r>
      <w:r w:rsidRPr="00A1115A">
        <w:t>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AA48BA" w:rsidRPr="00A1115A" w14:paraId="683E153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ADB93DA"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64C3F6D2" w14:textId="77777777" w:rsidR="00AA48BA" w:rsidRPr="00A1115A" w:rsidRDefault="00AA48BA" w:rsidP="001D3C85">
            <w:pPr>
              <w:pStyle w:val="TAH"/>
              <w:rPr>
                <w:b w:val="0"/>
              </w:rPr>
            </w:pPr>
            <w:r w:rsidRPr="00A1115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4CE0D451" w14:textId="77777777" w:rsidR="00AA48BA" w:rsidRPr="00A1115A" w:rsidRDefault="00AA48BA" w:rsidP="001D3C85">
            <w:pPr>
              <w:pStyle w:val="TAH"/>
              <w:rPr>
                <w:b w:val="0"/>
              </w:rPr>
            </w:pPr>
            <w:r w:rsidRPr="00A1115A">
              <w:t>Value</w:t>
            </w:r>
          </w:p>
        </w:tc>
      </w:tr>
      <w:tr w:rsidR="00AA48BA" w:rsidRPr="00A1115A" w14:paraId="7E2867AA"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0BFFCFA" w14:textId="77777777" w:rsidR="00AA48BA" w:rsidRPr="00A1115A" w:rsidRDefault="00AA48BA" w:rsidP="001D3C85">
            <w:pPr>
              <w:pStyle w:val="TAH"/>
              <w:rPr>
                <w:rFonts w:eastAsia="SimSun"/>
              </w:rPr>
            </w:pPr>
            <w:r w:rsidRPr="00A1115A">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058C62E" w14:textId="77777777" w:rsidR="00AA48BA" w:rsidRPr="00A1115A" w:rsidRDefault="00AA48BA" w:rsidP="001D3C85">
            <w:pPr>
              <w:pStyle w:val="TAH"/>
            </w:pPr>
            <w:r w:rsidRPr="00A1115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B7B7DC" w14:textId="77777777" w:rsidR="00AA48BA" w:rsidRPr="00A1115A" w:rsidRDefault="00AA48BA" w:rsidP="001D3C85">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157B5E" w14:textId="77777777" w:rsidR="00AA48BA" w:rsidRPr="00A1115A" w:rsidRDefault="00AA48BA" w:rsidP="001D3C85">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2A9625" w14:textId="77777777" w:rsidR="00AA48BA" w:rsidRPr="00A1115A" w:rsidRDefault="00AA48BA" w:rsidP="001D3C85">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CEF0D7" w14:textId="77777777" w:rsidR="00AA48BA" w:rsidRPr="00A1115A" w:rsidRDefault="00AA48BA" w:rsidP="001D3C85">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FA5B6B" w14:textId="77777777" w:rsidR="00AA48BA" w:rsidRPr="00A1115A" w:rsidRDefault="00AA48BA" w:rsidP="001D3C85">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9206B1" w14:textId="77777777" w:rsidR="00AA48BA" w:rsidRPr="00A1115A" w:rsidRDefault="00AA48BA" w:rsidP="001D3C85">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1780A7" w14:textId="77777777" w:rsidR="00AA48BA" w:rsidRPr="00A1115A" w:rsidRDefault="00AA48BA" w:rsidP="001D3C85">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AF6407" w14:textId="77777777" w:rsidR="00AA48BA" w:rsidRPr="00A1115A" w:rsidRDefault="00AA48BA" w:rsidP="001D3C85">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9D46D2" w14:textId="77777777" w:rsidR="00AA48BA" w:rsidRPr="00A1115A" w:rsidRDefault="00AA48BA" w:rsidP="001D3C85">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B2BDCE" w14:textId="77777777" w:rsidR="00AA48BA" w:rsidRPr="00A1115A" w:rsidRDefault="00AA48BA" w:rsidP="001D3C85">
            <w:pPr>
              <w:pStyle w:val="TAH"/>
            </w:pPr>
            <w:r w:rsidRPr="00A1115A">
              <w:t>100</w:t>
            </w:r>
          </w:p>
        </w:tc>
      </w:tr>
      <w:tr w:rsidR="00AA48BA" w:rsidRPr="00A1115A" w14:paraId="7BF2552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F1DF12C"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6ABA0E1B"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EBC1C03"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8BA91C"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E36121"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11ED2D"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C4CE69"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F5DC0"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2C4CCB"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8ACA82"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87B0FE" w14:textId="77777777" w:rsidR="00AA48BA" w:rsidRPr="00A1115A" w:rsidRDefault="00AA48BA" w:rsidP="001D3C85">
            <w:pPr>
              <w:pStyle w:val="TAC"/>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9E0353" w14:textId="77777777" w:rsidR="00AA48BA" w:rsidRPr="00A1115A" w:rsidRDefault="00AA48BA" w:rsidP="001D3C85">
            <w:pPr>
              <w:pStyle w:val="TAC"/>
            </w:pPr>
            <w:r w:rsidRPr="00A1115A">
              <w:t>2</w:t>
            </w:r>
          </w:p>
        </w:tc>
      </w:tr>
      <w:tr w:rsidR="00AA48BA" w:rsidRPr="00A1115A" w14:paraId="186622B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AB99662"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CCADF94"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DF01086" w14:textId="77777777" w:rsidR="00AA48BA" w:rsidRPr="00A1115A" w:rsidRDefault="00AA48BA" w:rsidP="001D3C85">
            <w:pPr>
              <w:pStyle w:val="TAC"/>
            </w:pPr>
            <w:r w:rsidRPr="00A1115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B6C3C4" w14:textId="77777777" w:rsidR="00AA48BA" w:rsidRPr="00A1115A" w:rsidRDefault="00AA48BA" w:rsidP="001D3C85">
            <w:pPr>
              <w:pStyle w:val="TAC"/>
            </w:pPr>
            <w:r w:rsidRPr="00A1115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80FD02" w14:textId="77777777" w:rsidR="00AA48BA" w:rsidRPr="00A1115A" w:rsidRDefault="00AA48BA" w:rsidP="001D3C85">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772885" w14:textId="77777777" w:rsidR="00AA48BA" w:rsidRPr="00A1115A" w:rsidRDefault="00AA48BA" w:rsidP="001D3C85">
            <w:pPr>
              <w:pStyle w:val="TAC"/>
            </w:pPr>
            <w:r w:rsidRPr="00A1115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A3449" w14:textId="77777777" w:rsidR="00AA48BA" w:rsidRPr="00A1115A" w:rsidRDefault="00AA48BA" w:rsidP="001D3C85">
            <w:pPr>
              <w:pStyle w:val="TAC"/>
            </w:pPr>
            <w:r w:rsidRPr="00A1115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49050" w14:textId="77777777" w:rsidR="00AA48BA" w:rsidRPr="00A1115A" w:rsidRDefault="00AA48BA" w:rsidP="001D3C85">
            <w:pPr>
              <w:pStyle w:val="TAC"/>
            </w:pPr>
            <w:r w:rsidRPr="00A1115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7124F3" w14:textId="77777777" w:rsidR="00AA48BA" w:rsidRPr="00A1115A" w:rsidRDefault="00AA48BA" w:rsidP="001D3C85">
            <w:pPr>
              <w:pStyle w:val="TAC"/>
            </w:pPr>
            <w:r w:rsidRPr="00A1115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A380F5" w14:textId="77777777" w:rsidR="00AA48BA" w:rsidRPr="00A1115A" w:rsidRDefault="00AA48BA" w:rsidP="001D3C85">
            <w:pPr>
              <w:pStyle w:val="TAC"/>
            </w:pPr>
            <w:r w:rsidRPr="00A1115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6E217" w14:textId="77777777" w:rsidR="00AA48BA" w:rsidRPr="00A1115A" w:rsidRDefault="00AA48BA" w:rsidP="001D3C85">
            <w:pPr>
              <w:pStyle w:val="TAC"/>
            </w:pPr>
            <w:r w:rsidRPr="00A1115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6C50D7" w14:textId="77777777" w:rsidR="00AA48BA" w:rsidRPr="00A1115A" w:rsidRDefault="00AA48BA" w:rsidP="001D3C85">
            <w:pPr>
              <w:pStyle w:val="TAC"/>
            </w:pPr>
            <w:r w:rsidRPr="00A1115A">
              <w:t>135</w:t>
            </w:r>
          </w:p>
        </w:tc>
      </w:tr>
      <w:tr w:rsidR="00AA48BA" w:rsidRPr="00A1115A" w14:paraId="7F818E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14DD14B"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6300CA"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E22175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E6CCF5"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1B71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EA7A6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67657E"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AD479A"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A09497"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716728"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8F5580" w14:textId="77777777" w:rsidR="00AA48BA" w:rsidRPr="00A1115A" w:rsidRDefault="00AA48BA" w:rsidP="001D3C85">
            <w:pPr>
              <w:pStyle w:val="TAC"/>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D005F7" w14:textId="77777777" w:rsidR="00AA48BA" w:rsidRPr="00A1115A" w:rsidRDefault="00AA48BA" w:rsidP="001D3C85">
            <w:pPr>
              <w:pStyle w:val="TAC"/>
            </w:pPr>
            <w:r w:rsidRPr="00A1115A">
              <w:t>12</w:t>
            </w:r>
          </w:p>
        </w:tc>
      </w:tr>
      <w:tr w:rsidR="00AA48BA" w:rsidRPr="00A1115A" w14:paraId="437F6DD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852FF6B"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31D6FD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B580E8D"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331EB3"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2D8D06"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87EA69"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87FB5"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881A1F"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5EE928"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2391D3"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9E33E1" w14:textId="77777777" w:rsidR="00AA48BA" w:rsidRPr="00A1115A" w:rsidRDefault="00AA48BA" w:rsidP="001D3C85">
            <w:pPr>
              <w:pStyle w:val="TAC"/>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390B9D" w14:textId="77777777" w:rsidR="00AA48BA" w:rsidRPr="00A1115A" w:rsidRDefault="00AA48BA" w:rsidP="001D3C85">
            <w:pPr>
              <w:pStyle w:val="TAC"/>
            </w:pPr>
            <w:r w:rsidRPr="00A1115A">
              <w:t>36</w:t>
            </w:r>
          </w:p>
        </w:tc>
      </w:tr>
      <w:tr w:rsidR="00AA48BA" w:rsidRPr="00A1115A" w14:paraId="2D4F050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0AA48DFF"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5E82369"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5A360B1"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37C12F35"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93CD3FB"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7D9D01D9"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B5CCE7B"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26A06D9"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38957538"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8BEBCA3"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28579B26" w14:textId="77777777" w:rsidR="00AA48BA" w:rsidRPr="00A1115A" w:rsidRDefault="00AA48BA" w:rsidP="001D3C85">
            <w:pPr>
              <w:pStyle w:val="TAC"/>
            </w:pPr>
            <w:r w:rsidRPr="00A1115A">
              <w:t>23</w:t>
            </w:r>
          </w:p>
        </w:tc>
        <w:tc>
          <w:tcPr>
            <w:tcW w:w="849" w:type="dxa"/>
            <w:tcBorders>
              <w:top w:val="single" w:sz="4" w:space="0" w:color="auto"/>
              <w:left w:val="single" w:sz="4" w:space="0" w:color="auto"/>
              <w:bottom w:val="single" w:sz="4" w:space="0" w:color="auto"/>
              <w:right w:val="single" w:sz="4" w:space="0" w:color="auto"/>
            </w:tcBorders>
            <w:vAlign w:val="center"/>
          </w:tcPr>
          <w:p w14:paraId="43E7C3CA" w14:textId="77777777" w:rsidR="00AA48BA" w:rsidRPr="00A1115A" w:rsidRDefault="00AA48BA" w:rsidP="001D3C85">
            <w:pPr>
              <w:pStyle w:val="TAC"/>
            </w:pPr>
            <w:r w:rsidRPr="00A1115A">
              <w:t>23</w:t>
            </w:r>
          </w:p>
        </w:tc>
      </w:tr>
      <w:tr w:rsidR="00AA48BA" w:rsidRPr="00A1115A" w14:paraId="3EE2D54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4B81E0C6"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098DAFA" w14:textId="77777777" w:rsidR="00AA48BA" w:rsidRPr="00A1115A" w:rsidRDefault="00AA48BA" w:rsidP="001D3C85">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13159ADD" w14:textId="77777777" w:rsidR="00AA48BA" w:rsidRPr="00A1115A" w:rsidRDefault="00AA48BA" w:rsidP="001D3C85">
            <w:pPr>
              <w:pStyle w:val="TAC"/>
            </w:pPr>
            <w:r>
              <w:t>1024</w:t>
            </w:r>
            <w:r w:rsidRPr="00A1115A">
              <w:t>QAM</w:t>
            </w:r>
          </w:p>
        </w:tc>
      </w:tr>
      <w:tr w:rsidR="00AA48BA" w:rsidRPr="00A1115A" w14:paraId="2476899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F1D8340"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A410265"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B05B5DB"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E723D"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118CA3"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4D3A6F"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C77969"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976C1"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9D9A22"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2F0A41"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93BD9" w14:textId="77777777" w:rsidR="00AA48BA" w:rsidRPr="00A1115A" w:rsidRDefault="00AA48BA" w:rsidP="001D3C85">
            <w:pPr>
              <w:pStyle w:val="TAC"/>
            </w:pPr>
            <w:r>
              <w:t>1024</w:t>
            </w:r>
            <w:r w:rsidRPr="00A1115A">
              <w:t xml:space="preserve">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2769E4AD" w14:textId="77777777" w:rsidR="00AA48BA" w:rsidRPr="00A1115A" w:rsidRDefault="00AA48BA" w:rsidP="001D3C85">
            <w:pPr>
              <w:pStyle w:val="TAC"/>
            </w:pPr>
            <w:r>
              <w:t>1024</w:t>
            </w:r>
            <w:r w:rsidRPr="00A1115A">
              <w:t xml:space="preserve"> QAM</w:t>
            </w:r>
          </w:p>
        </w:tc>
      </w:tr>
      <w:tr w:rsidR="00AA48BA" w:rsidRPr="00A1115A" w14:paraId="72DA9D4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289C118"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9C1A1FE"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47052E3"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87820"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53D29"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58506C"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202E6"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05E5DB"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FD428"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8AD4F3"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1866FD" w14:textId="77777777" w:rsidR="00AA48BA" w:rsidRPr="00A1115A" w:rsidRDefault="00AA48BA" w:rsidP="001D3C85">
            <w:pPr>
              <w:pStyle w:val="TAC"/>
            </w:pPr>
            <w:r>
              <w:t>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33C35E" w14:textId="77777777" w:rsidR="00AA48BA" w:rsidRPr="00A1115A" w:rsidRDefault="00AA48BA" w:rsidP="001D3C85">
            <w:pPr>
              <w:pStyle w:val="TAC"/>
            </w:pPr>
            <w:r>
              <w:t>0.78</w:t>
            </w:r>
          </w:p>
        </w:tc>
      </w:tr>
      <w:tr w:rsidR="00AA48BA" w:rsidRPr="00A1115A" w14:paraId="317C2AA8"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7CF919E"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1122D80"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682579"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25F9D"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CAC20B"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0470"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4E1626"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B4AB5D"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1ED66B"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14933A"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60CF12" w14:textId="77777777" w:rsidR="00AA48BA" w:rsidRPr="00A1115A" w:rsidRDefault="00AA48BA" w:rsidP="001D3C85">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F4A574" w14:textId="77777777" w:rsidR="00AA48BA" w:rsidRPr="00A1115A" w:rsidRDefault="00AA48BA" w:rsidP="001D3C85">
            <w:pPr>
              <w:pStyle w:val="TAC"/>
            </w:pPr>
            <w:r w:rsidRPr="00A1115A">
              <w:t>1</w:t>
            </w:r>
          </w:p>
        </w:tc>
      </w:tr>
      <w:tr w:rsidR="00AA48BA" w:rsidRPr="00A1115A" w14:paraId="33E2D13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37D4EDE"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79475A5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1617E38"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33F040"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794B325"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A981DC"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E7B295"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EBAD9EA"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46D368"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528F7BF"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B558B7" w14:textId="77777777" w:rsidR="00AA48BA" w:rsidRPr="00A1115A"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B1947C3" w14:textId="77777777" w:rsidR="00AA48BA" w:rsidRPr="00A1115A" w:rsidRDefault="00AA48BA" w:rsidP="001D3C85">
            <w:pPr>
              <w:pStyle w:val="TAC"/>
            </w:pPr>
          </w:p>
        </w:tc>
      </w:tr>
      <w:tr w:rsidR="00AA48BA" w:rsidRPr="00A1115A" w14:paraId="1D7E73D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F82035A" w14:textId="77777777" w:rsidR="00AA48BA" w:rsidRPr="00A1115A" w:rsidRDefault="00AA48BA" w:rsidP="001D3C85">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C766A4"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1B97E57"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30A480"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23949F"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09749A"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ED72"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03FC6A"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F74BB7"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20AA30"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2DACE8" w14:textId="77777777" w:rsidR="00AA48BA" w:rsidRPr="00A1115A" w:rsidRDefault="00AA48BA" w:rsidP="001D3C85">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4F2655" w14:textId="77777777" w:rsidR="00AA48BA" w:rsidRPr="00A1115A" w:rsidRDefault="00AA48BA" w:rsidP="001D3C85">
            <w:pPr>
              <w:pStyle w:val="TAC"/>
            </w:pPr>
            <w:r w:rsidRPr="00A1115A">
              <w:t>N/A</w:t>
            </w:r>
          </w:p>
        </w:tc>
      </w:tr>
      <w:tr w:rsidR="00AA48BA" w:rsidRPr="00A1115A" w14:paraId="2B65C98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72F5E65"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50743"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6343C27" w14:textId="77777777" w:rsidR="00AA48BA" w:rsidRPr="00380A93" w:rsidRDefault="00AA48BA" w:rsidP="001D3C85">
            <w:pPr>
              <w:pStyle w:val="TAC"/>
            </w:pPr>
            <w:r w:rsidRPr="00380A93">
              <w:t>9224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F48173" w14:textId="77777777" w:rsidR="00AA48BA" w:rsidRPr="00380A93" w:rsidRDefault="00AA48BA" w:rsidP="001D3C85">
            <w:pPr>
              <w:pStyle w:val="TAC"/>
            </w:pPr>
            <w:r w:rsidRPr="00380A93">
              <w:t>15368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171E73" w14:textId="77777777" w:rsidR="00AA48BA" w:rsidRPr="00380A93" w:rsidRDefault="00AA48BA" w:rsidP="001D3C85">
            <w:pPr>
              <w:pStyle w:val="TAC"/>
            </w:pPr>
            <w:r w:rsidRPr="00380A93">
              <w:t>20496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F7FD6A" w14:textId="77777777" w:rsidR="00AA48BA" w:rsidRPr="00380A93" w:rsidRDefault="00AA48BA" w:rsidP="001D3C85">
            <w:pPr>
              <w:pStyle w:val="TAC"/>
            </w:pPr>
            <w:r w:rsidRPr="00380A93">
              <w:t>26120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C1AAF7" w14:textId="77777777" w:rsidR="00AA48BA" w:rsidRPr="00380A93" w:rsidRDefault="00AA48BA" w:rsidP="001D3C85">
            <w:pPr>
              <w:pStyle w:val="TAC"/>
            </w:pPr>
            <w:r w:rsidRPr="00380A93">
              <w:t>32264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C8AF4E" w14:textId="77777777" w:rsidR="00AA48BA" w:rsidRPr="00380A93" w:rsidRDefault="00AA48BA" w:rsidP="001D3C85">
            <w:pPr>
              <w:pStyle w:val="TAC"/>
            </w:pPr>
            <w:r w:rsidRPr="00380A93">
              <w:t>43032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FA1A8D" w14:textId="77777777" w:rsidR="00AA48BA" w:rsidRPr="00380A93" w:rsidRDefault="00AA48BA" w:rsidP="001D3C85">
            <w:pPr>
              <w:pStyle w:val="TAC"/>
            </w:pPr>
            <w:r w:rsidRPr="00380A93">
              <w:t>55304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D97D8C" w14:textId="77777777" w:rsidR="00AA48BA" w:rsidRPr="00380A93" w:rsidRDefault="00AA48BA" w:rsidP="001D3C85">
            <w:pPr>
              <w:pStyle w:val="TAC"/>
            </w:pPr>
            <w:r w:rsidRPr="00380A93">
              <w:t>67584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23408" w14:textId="77777777" w:rsidR="00AA48BA" w:rsidRPr="00380A93" w:rsidRDefault="00AA48BA" w:rsidP="001D3C85">
            <w:pPr>
              <w:pStyle w:val="TAC"/>
            </w:pPr>
            <w:r w:rsidRPr="00380A93">
              <w:t>90176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82FE62" w14:textId="77777777" w:rsidR="00AA48BA" w:rsidRPr="00380A93" w:rsidRDefault="00AA48BA" w:rsidP="001D3C85">
            <w:pPr>
              <w:pStyle w:val="TAC"/>
            </w:pPr>
            <w:r w:rsidRPr="00380A93">
              <w:t>114776</w:t>
            </w:r>
          </w:p>
        </w:tc>
      </w:tr>
      <w:tr w:rsidR="00AA48BA" w:rsidRPr="00A1115A" w14:paraId="3BF330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AF0DDF0"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7F2C3D"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AD0D0EF"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EC6A8B"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C02AF2"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3C2E39"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C63644"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1CCEC3"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34AC36"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F7540"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01F430" w14:textId="77777777" w:rsidR="00AA48BA" w:rsidRPr="00380A93" w:rsidRDefault="00AA48BA" w:rsidP="001D3C85">
            <w:pPr>
              <w:pStyle w:val="TAC"/>
            </w:pPr>
            <w:r w:rsidRPr="00380A93">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01AA68" w14:textId="77777777" w:rsidR="00AA48BA" w:rsidRPr="00380A93" w:rsidRDefault="00AA48BA" w:rsidP="001D3C85">
            <w:pPr>
              <w:pStyle w:val="TAC"/>
            </w:pPr>
            <w:r w:rsidRPr="00380A93">
              <w:t>24</w:t>
            </w:r>
          </w:p>
        </w:tc>
      </w:tr>
      <w:tr w:rsidR="00AA48BA" w:rsidRPr="00A1115A" w14:paraId="424C60A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BA6B3B9"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549C2CF"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9C349C1"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F140B1"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B7608"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FBDF6E"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B76697"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E76A5A"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E7BAB7"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F2C4EA"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7914F5" w14:textId="77777777" w:rsidR="00AA48BA" w:rsidRPr="00380A93" w:rsidRDefault="00AA48BA" w:rsidP="001D3C85">
            <w:pPr>
              <w:pStyle w:val="TAC"/>
            </w:pPr>
            <w:r w:rsidRPr="00380A93">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5CD94" w14:textId="77777777" w:rsidR="00AA48BA" w:rsidRPr="00380A93" w:rsidRDefault="00AA48BA" w:rsidP="001D3C85">
            <w:pPr>
              <w:pStyle w:val="TAC"/>
            </w:pPr>
            <w:r w:rsidRPr="00380A93">
              <w:t>1</w:t>
            </w:r>
          </w:p>
        </w:tc>
      </w:tr>
      <w:tr w:rsidR="00AA48BA" w:rsidRPr="00A1115A" w14:paraId="40D88D34"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7260314"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850C02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2CE86040"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C1470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F825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1C8C595"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50CDE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F70808"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BFBE5D6"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9AD0EC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1D6999" w14:textId="77777777" w:rsidR="00AA48BA" w:rsidRPr="00380A93"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668E2FB" w14:textId="77777777" w:rsidR="00AA48BA" w:rsidRPr="00380A93" w:rsidRDefault="00AA48BA" w:rsidP="001D3C85">
            <w:pPr>
              <w:pStyle w:val="TAC"/>
            </w:pPr>
          </w:p>
        </w:tc>
      </w:tr>
      <w:tr w:rsidR="00AA48BA" w:rsidRPr="00A1115A" w14:paraId="63A8EEBD"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EADCB72" w14:textId="77777777" w:rsidR="00AA48BA" w:rsidRPr="00A1115A" w:rsidRDefault="00AA48BA" w:rsidP="001D3C85">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62C028" w14:textId="77777777" w:rsidR="00AA48BA" w:rsidRPr="00A1115A" w:rsidRDefault="00AA48BA" w:rsidP="001D3C85">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372C660"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136DB"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122B47"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1313B8"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E833E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1C6915"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F8206B"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0A83F"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437100" w14:textId="77777777" w:rsidR="00AA48BA" w:rsidRPr="00380A93" w:rsidRDefault="00AA48BA" w:rsidP="001D3C85">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52C6FE" w14:textId="77777777" w:rsidR="00AA48BA" w:rsidRPr="00380A93" w:rsidRDefault="00AA48BA" w:rsidP="001D3C85">
            <w:pPr>
              <w:pStyle w:val="TAC"/>
            </w:pPr>
            <w:r w:rsidRPr="00380A93">
              <w:t>N/A</w:t>
            </w:r>
          </w:p>
        </w:tc>
      </w:tr>
      <w:tr w:rsidR="00AA48BA" w:rsidRPr="00A1115A" w14:paraId="0F306D09"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2DBBB26"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A78FA0" w14:textId="77777777" w:rsidR="00AA48BA" w:rsidRPr="00A1115A" w:rsidRDefault="00AA48BA" w:rsidP="001D3C85">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13DB968" w14:textId="77777777" w:rsidR="00AA48BA" w:rsidRPr="00380A93" w:rsidRDefault="00AA48BA" w:rsidP="001D3C85">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E7AD0" w14:textId="77777777" w:rsidR="00AA48BA" w:rsidRPr="00380A93" w:rsidRDefault="00AA48BA" w:rsidP="001D3C85">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BA4199" w14:textId="77777777" w:rsidR="00AA48BA" w:rsidRPr="00380A93" w:rsidRDefault="00AA48BA" w:rsidP="001D3C85">
            <w:pPr>
              <w:pStyle w:val="TAC"/>
            </w:pPr>
            <w:r w:rsidRPr="00380A93">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7361BA" w14:textId="77777777" w:rsidR="00AA48BA" w:rsidRPr="00380A93" w:rsidRDefault="00AA48BA" w:rsidP="001D3C85">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78D98F" w14:textId="77777777" w:rsidR="00AA48BA" w:rsidRPr="00380A93" w:rsidRDefault="00AA48BA" w:rsidP="001D3C85">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3F3D9B" w14:textId="77777777" w:rsidR="00AA48BA" w:rsidRPr="00380A93" w:rsidRDefault="00AA48BA" w:rsidP="001D3C85">
            <w:pPr>
              <w:pStyle w:val="TAC"/>
            </w:pPr>
            <w:r w:rsidRPr="00380A93">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4A69" w14:textId="77777777" w:rsidR="00AA48BA" w:rsidRPr="00380A93" w:rsidRDefault="00AA48BA" w:rsidP="001D3C85">
            <w:pPr>
              <w:pStyle w:val="TAC"/>
            </w:pPr>
            <w:r w:rsidRPr="00380A93">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27596" w14:textId="77777777" w:rsidR="00AA48BA" w:rsidRPr="00380A93" w:rsidRDefault="00AA48BA" w:rsidP="001D3C85">
            <w:pPr>
              <w:pStyle w:val="TAC"/>
            </w:pPr>
            <w:r w:rsidRPr="00380A93">
              <w:t>9</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F5D45B" w14:textId="77777777" w:rsidR="00AA48BA" w:rsidRPr="00380A93" w:rsidRDefault="00AA48BA" w:rsidP="001D3C85">
            <w:pPr>
              <w:pStyle w:val="TAC"/>
            </w:pPr>
            <w:r w:rsidRPr="00380A93">
              <w:t>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E0913C" w14:textId="77777777" w:rsidR="00AA48BA" w:rsidRPr="00380A93" w:rsidRDefault="00AA48BA" w:rsidP="001D3C85">
            <w:pPr>
              <w:pStyle w:val="TAC"/>
            </w:pPr>
            <w:r w:rsidRPr="00380A93">
              <w:t>14</w:t>
            </w:r>
          </w:p>
        </w:tc>
      </w:tr>
      <w:tr w:rsidR="00AA48BA" w:rsidRPr="00A1115A" w14:paraId="3E6D9D17"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FD3BBA0"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8D1BC4D"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1317AE9"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2452B8B"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2A4206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7AFB8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0F9501"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AD40B9F"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CEBECF"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7AE230"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444739" w14:textId="77777777" w:rsidR="00AA48BA" w:rsidRPr="00380A93"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3C6D0BE1" w14:textId="77777777" w:rsidR="00AA48BA" w:rsidRPr="00380A93" w:rsidRDefault="00AA48BA" w:rsidP="001D3C85">
            <w:pPr>
              <w:pStyle w:val="TAC"/>
            </w:pPr>
          </w:p>
        </w:tc>
      </w:tr>
      <w:tr w:rsidR="00AA48BA" w:rsidRPr="00A1115A" w14:paraId="2BE6F1A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E3059D8" w14:textId="77777777" w:rsidR="00AA48BA" w:rsidRPr="00A1115A" w:rsidRDefault="00AA48BA" w:rsidP="001D3C85">
            <w:pPr>
              <w:pStyle w:val="TAL"/>
            </w:pPr>
            <w:r w:rsidRPr="00A1115A">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F368D1"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09005A"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F623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480345"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B22A63"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10D3E8"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9E511C"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9A733D"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3E3B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83EDBA" w14:textId="77777777" w:rsidR="00AA48BA" w:rsidRPr="00380A93" w:rsidRDefault="00AA48BA" w:rsidP="001D3C85">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C43B0EA" w14:textId="77777777" w:rsidR="00AA48BA" w:rsidRPr="00380A93" w:rsidRDefault="00AA48BA" w:rsidP="001D3C85">
            <w:pPr>
              <w:pStyle w:val="TAC"/>
            </w:pPr>
            <w:r w:rsidRPr="00380A93">
              <w:t>N/A</w:t>
            </w:r>
          </w:p>
        </w:tc>
      </w:tr>
      <w:tr w:rsidR="00AA48BA" w:rsidRPr="00A1115A" w14:paraId="4CA1B1C9"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5D06130"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2D5504"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tcPr>
          <w:p w14:paraId="0423477C" w14:textId="77777777" w:rsidR="00AA48BA" w:rsidRPr="00380A93" w:rsidRDefault="00AA48BA" w:rsidP="001D3C85">
            <w:pPr>
              <w:pStyle w:val="TAC"/>
            </w:pPr>
            <w:r w:rsidRPr="00380A93">
              <w:t>11880</w:t>
            </w:r>
          </w:p>
        </w:tc>
        <w:tc>
          <w:tcPr>
            <w:tcW w:w="848" w:type="dxa"/>
            <w:tcBorders>
              <w:top w:val="single" w:sz="4" w:space="0" w:color="auto"/>
              <w:left w:val="single" w:sz="4" w:space="0" w:color="auto"/>
              <w:bottom w:val="single" w:sz="4" w:space="0" w:color="auto"/>
              <w:right w:val="single" w:sz="4" w:space="0" w:color="auto"/>
            </w:tcBorders>
            <w:vAlign w:val="center"/>
          </w:tcPr>
          <w:p w14:paraId="587A0908" w14:textId="77777777" w:rsidR="00AA48BA" w:rsidRPr="00380A93" w:rsidRDefault="00AA48BA" w:rsidP="001D3C85">
            <w:pPr>
              <w:pStyle w:val="TAC"/>
            </w:pPr>
            <w:r w:rsidRPr="00380A93">
              <w:t>19440</w:t>
            </w:r>
          </w:p>
        </w:tc>
        <w:tc>
          <w:tcPr>
            <w:tcW w:w="848" w:type="dxa"/>
            <w:tcBorders>
              <w:top w:val="single" w:sz="4" w:space="0" w:color="auto"/>
              <w:left w:val="single" w:sz="4" w:space="0" w:color="auto"/>
              <w:bottom w:val="single" w:sz="4" w:space="0" w:color="auto"/>
              <w:right w:val="single" w:sz="4" w:space="0" w:color="auto"/>
            </w:tcBorders>
            <w:vAlign w:val="center"/>
          </w:tcPr>
          <w:p w14:paraId="5CB95F75" w14:textId="77777777" w:rsidR="00AA48BA" w:rsidRPr="00380A93" w:rsidRDefault="00AA48BA" w:rsidP="001D3C85">
            <w:pPr>
              <w:pStyle w:val="TAC"/>
            </w:pPr>
            <w:r w:rsidRPr="00380A93">
              <w:t>25920</w:t>
            </w:r>
          </w:p>
        </w:tc>
        <w:tc>
          <w:tcPr>
            <w:tcW w:w="848" w:type="dxa"/>
            <w:tcBorders>
              <w:top w:val="single" w:sz="4" w:space="0" w:color="auto"/>
              <w:left w:val="single" w:sz="4" w:space="0" w:color="auto"/>
              <w:bottom w:val="single" w:sz="4" w:space="0" w:color="auto"/>
              <w:right w:val="single" w:sz="4" w:space="0" w:color="auto"/>
            </w:tcBorders>
            <w:vAlign w:val="center"/>
          </w:tcPr>
          <w:p w14:paraId="4E8FE664" w14:textId="77777777" w:rsidR="00AA48BA" w:rsidRPr="00380A93" w:rsidRDefault="00AA48BA" w:rsidP="001D3C85">
            <w:pPr>
              <w:pStyle w:val="TAC"/>
            </w:pPr>
            <w:r w:rsidRPr="00380A93">
              <w:t>33480</w:t>
            </w:r>
          </w:p>
        </w:tc>
        <w:tc>
          <w:tcPr>
            <w:tcW w:w="848" w:type="dxa"/>
            <w:tcBorders>
              <w:top w:val="single" w:sz="4" w:space="0" w:color="auto"/>
              <w:left w:val="single" w:sz="4" w:space="0" w:color="auto"/>
              <w:bottom w:val="single" w:sz="4" w:space="0" w:color="auto"/>
              <w:right w:val="single" w:sz="4" w:space="0" w:color="auto"/>
            </w:tcBorders>
            <w:vAlign w:val="center"/>
          </w:tcPr>
          <w:p w14:paraId="018670D6" w14:textId="77777777" w:rsidR="00AA48BA" w:rsidRPr="00380A93" w:rsidRDefault="00AA48BA" w:rsidP="001D3C85">
            <w:pPr>
              <w:pStyle w:val="TAC"/>
            </w:pPr>
            <w:r w:rsidRPr="00380A93">
              <w:t>41040</w:t>
            </w:r>
          </w:p>
        </w:tc>
        <w:tc>
          <w:tcPr>
            <w:tcW w:w="848" w:type="dxa"/>
            <w:tcBorders>
              <w:top w:val="single" w:sz="4" w:space="0" w:color="auto"/>
              <w:left w:val="single" w:sz="4" w:space="0" w:color="auto"/>
              <w:bottom w:val="single" w:sz="4" w:space="0" w:color="auto"/>
              <w:right w:val="single" w:sz="4" w:space="0" w:color="auto"/>
            </w:tcBorders>
            <w:vAlign w:val="center"/>
          </w:tcPr>
          <w:p w14:paraId="1DA36170" w14:textId="77777777" w:rsidR="00AA48BA" w:rsidRPr="00380A93" w:rsidRDefault="00AA48BA" w:rsidP="001D3C85">
            <w:pPr>
              <w:pStyle w:val="TAC"/>
            </w:pPr>
            <w:r w:rsidRPr="00380A93">
              <w:t>55080</w:t>
            </w:r>
          </w:p>
        </w:tc>
        <w:tc>
          <w:tcPr>
            <w:tcW w:w="848" w:type="dxa"/>
            <w:tcBorders>
              <w:top w:val="single" w:sz="4" w:space="0" w:color="auto"/>
              <w:left w:val="single" w:sz="4" w:space="0" w:color="auto"/>
              <w:bottom w:val="single" w:sz="4" w:space="0" w:color="auto"/>
              <w:right w:val="single" w:sz="4" w:space="0" w:color="auto"/>
            </w:tcBorders>
            <w:vAlign w:val="center"/>
          </w:tcPr>
          <w:p w14:paraId="1FDDD929" w14:textId="77777777" w:rsidR="00AA48BA" w:rsidRPr="00380A93" w:rsidRDefault="00AA48BA" w:rsidP="001D3C85">
            <w:pPr>
              <w:pStyle w:val="TAC"/>
            </w:pPr>
            <w:r w:rsidRPr="00380A93">
              <w:t>70200</w:t>
            </w:r>
          </w:p>
        </w:tc>
        <w:tc>
          <w:tcPr>
            <w:tcW w:w="848" w:type="dxa"/>
            <w:tcBorders>
              <w:top w:val="single" w:sz="4" w:space="0" w:color="auto"/>
              <w:left w:val="single" w:sz="4" w:space="0" w:color="auto"/>
              <w:bottom w:val="single" w:sz="4" w:space="0" w:color="auto"/>
              <w:right w:val="single" w:sz="4" w:space="0" w:color="auto"/>
            </w:tcBorders>
            <w:vAlign w:val="center"/>
          </w:tcPr>
          <w:p w14:paraId="1CE0C636" w14:textId="77777777" w:rsidR="00AA48BA" w:rsidRPr="00380A93" w:rsidRDefault="00AA48BA" w:rsidP="001D3C85">
            <w:pPr>
              <w:pStyle w:val="TAC"/>
            </w:pPr>
            <w:r w:rsidRPr="00380A93">
              <w:t>85320</w:t>
            </w:r>
          </w:p>
        </w:tc>
        <w:tc>
          <w:tcPr>
            <w:tcW w:w="848" w:type="dxa"/>
            <w:tcBorders>
              <w:top w:val="single" w:sz="4" w:space="0" w:color="auto"/>
              <w:left w:val="single" w:sz="4" w:space="0" w:color="auto"/>
              <w:bottom w:val="single" w:sz="4" w:space="0" w:color="auto"/>
              <w:right w:val="single" w:sz="4" w:space="0" w:color="auto"/>
            </w:tcBorders>
            <w:vAlign w:val="center"/>
          </w:tcPr>
          <w:p w14:paraId="7620CC4F" w14:textId="77777777" w:rsidR="00AA48BA" w:rsidRPr="00380A93" w:rsidRDefault="00AA48BA" w:rsidP="001D3C85">
            <w:pPr>
              <w:pStyle w:val="TAC"/>
            </w:pPr>
            <w:r w:rsidRPr="00380A93">
              <w:t>115560</w:t>
            </w:r>
          </w:p>
        </w:tc>
        <w:tc>
          <w:tcPr>
            <w:tcW w:w="849" w:type="dxa"/>
            <w:tcBorders>
              <w:top w:val="single" w:sz="4" w:space="0" w:color="auto"/>
              <w:left w:val="single" w:sz="4" w:space="0" w:color="auto"/>
              <w:bottom w:val="single" w:sz="4" w:space="0" w:color="auto"/>
              <w:right w:val="single" w:sz="4" w:space="0" w:color="auto"/>
            </w:tcBorders>
            <w:vAlign w:val="center"/>
          </w:tcPr>
          <w:p w14:paraId="634AEE37" w14:textId="77777777" w:rsidR="00AA48BA" w:rsidRPr="00380A93" w:rsidRDefault="00AA48BA" w:rsidP="001D3C85">
            <w:pPr>
              <w:pStyle w:val="TAC"/>
            </w:pPr>
            <w:r w:rsidRPr="00380A93">
              <w:t>145800</w:t>
            </w:r>
          </w:p>
        </w:tc>
      </w:tr>
      <w:tr w:rsidR="00AA48BA" w:rsidRPr="00A1115A" w14:paraId="5D92B78C" w14:textId="77777777" w:rsidTr="001D3C85">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22E44E2"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157C46" w14:textId="77777777" w:rsidR="00AA48BA" w:rsidRPr="00A1115A" w:rsidRDefault="00AA48BA" w:rsidP="001D3C85">
            <w:pPr>
              <w:pStyle w:val="TAC"/>
            </w:pPr>
            <w:r w:rsidRPr="00A1115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74D721A" w14:textId="77777777" w:rsidR="00AA48BA" w:rsidRPr="00380A93" w:rsidRDefault="00AA48BA" w:rsidP="001D3C85">
            <w:pPr>
              <w:pStyle w:val="TAC"/>
            </w:pPr>
            <w:r w:rsidRPr="00380A93">
              <w:t>33.206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1F4634" w14:textId="77777777" w:rsidR="00AA48BA" w:rsidRPr="00380A93" w:rsidRDefault="00AA48BA" w:rsidP="001D3C85">
            <w:pPr>
              <w:pStyle w:val="TAC"/>
            </w:pPr>
            <w:r w:rsidRPr="00380A93">
              <w:t>55.325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D53558" w14:textId="77777777" w:rsidR="00AA48BA" w:rsidRPr="00380A93" w:rsidRDefault="00AA48BA" w:rsidP="001D3C85">
            <w:pPr>
              <w:pStyle w:val="TAC"/>
            </w:pPr>
            <w:r w:rsidRPr="00380A93">
              <w:t>73.786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6C65EF" w14:textId="77777777" w:rsidR="00AA48BA" w:rsidRPr="00380A93" w:rsidRDefault="00AA48BA" w:rsidP="001D3C85">
            <w:pPr>
              <w:pStyle w:val="TAC"/>
            </w:pPr>
            <w:r w:rsidRPr="00380A93">
              <w:t>94.032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8F4A0E" w14:textId="77777777" w:rsidR="00AA48BA" w:rsidRPr="00380A93" w:rsidRDefault="00AA48BA" w:rsidP="001D3C85">
            <w:pPr>
              <w:pStyle w:val="TAC"/>
            </w:pPr>
            <w:r w:rsidRPr="00380A93">
              <w:t>116.150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18D8D3" w14:textId="77777777" w:rsidR="00AA48BA" w:rsidRPr="00380A93" w:rsidRDefault="00AA48BA" w:rsidP="001D3C85">
            <w:pPr>
              <w:pStyle w:val="TAC"/>
            </w:pPr>
            <w:r w:rsidRPr="00380A93">
              <w:t>154.915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42D30B" w14:textId="77777777" w:rsidR="00AA48BA" w:rsidRPr="00380A93" w:rsidRDefault="00AA48BA" w:rsidP="001D3C85">
            <w:pPr>
              <w:pStyle w:val="TAC"/>
            </w:pPr>
            <w:r w:rsidRPr="00380A93">
              <w:t>199.094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A73646" w14:textId="77777777" w:rsidR="00AA48BA" w:rsidRPr="00380A93" w:rsidRDefault="00AA48BA" w:rsidP="001D3C85">
            <w:pPr>
              <w:pStyle w:val="TAC"/>
            </w:pPr>
            <w:r w:rsidRPr="00380A93">
              <w:t>243.302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D9D6C7" w14:textId="77777777" w:rsidR="00AA48BA" w:rsidRPr="00380A93" w:rsidRDefault="00AA48BA" w:rsidP="001D3C85">
            <w:pPr>
              <w:pStyle w:val="TAC"/>
            </w:pPr>
            <w:r w:rsidRPr="00380A93">
              <w:t>324.634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113E61" w14:textId="77777777" w:rsidR="00AA48BA" w:rsidRPr="00380A93" w:rsidRDefault="00AA48BA" w:rsidP="001D3C85">
            <w:pPr>
              <w:pStyle w:val="TAC"/>
            </w:pPr>
            <w:r w:rsidRPr="00380A93">
              <w:t>413.194</w:t>
            </w:r>
          </w:p>
        </w:tc>
      </w:tr>
      <w:tr w:rsidR="00AA48BA" w:rsidRPr="00A1115A" w14:paraId="7115AB83" w14:textId="77777777" w:rsidTr="001D3C85">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60986B6C" w14:textId="77777777" w:rsidR="00AA48BA" w:rsidRPr="00A1115A" w:rsidRDefault="00AA48BA" w:rsidP="001D3C85">
            <w:pPr>
              <w:pStyle w:val="TAN"/>
            </w:pPr>
            <w:r w:rsidRPr="00A1115A">
              <w:t>NOTE 1:</w:t>
            </w:r>
            <w:r w:rsidRPr="00A1115A">
              <w:tab/>
              <w:t>Additional parameters are specified in Table A.3.1-1 and Table A.3.2.1-1.</w:t>
            </w:r>
          </w:p>
          <w:p w14:paraId="525DE7D9"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79452F6" w14:textId="77777777" w:rsidR="00AA48BA" w:rsidRPr="00A1115A" w:rsidRDefault="00AA48BA" w:rsidP="001D3C85">
            <w:pPr>
              <w:pStyle w:val="TAN"/>
            </w:pPr>
            <w:r w:rsidRPr="00A1115A">
              <w:t>NOTE 3:</w:t>
            </w:r>
            <w:r w:rsidRPr="00A1115A">
              <w:tab/>
              <w:t>SS/PBCH block is transmitted in slot #0 of each frame</w:t>
            </w:r>
          </w:p>
          <w:p w14:paraId="103F8D20" w14:textId="77777777" w:rsidR="00AA48BA" w:rsidRPr="00A1115A" w:rsidRDefault="00AA48BA" w:rsidP="001D3C85">
            <w:pPr>
              <w:pStyle w:val="TAN"/>
              <w:rPr>
                <w:sz w:val="16"/>
                <w:szCs w:val="16"/>
              </w:rPr>
            </w:pPr>
            <w:r w:rsidRPr="00A1115A">
              <w:rPr>
                <w:lang w:val="en-US"/>
              </w:rPr>
              <w:t>NOTE 4:</w:t>
            </w:r>
            <w:r w:rsidRPr="00A1115A">
              <w:tab/>
            </w:r>
            <w:r w:rsidRPr="00A1115A">
              <w:rPr>
                <w:lang w:val="en-US"/>
              </w:rPr>
              <w:t>Slot i is slot index per frame</w:t>
            </w:r>
          </w:p>
        </w:tc>
      </w:tr>
    </w:tbl>
    <w:p w14:paraId="6761A4D8" w14:textId="77777777" w:rsidR="00AA48BA" w:rsidRDefault="00AA48BA" w:rsidP="00AA48BA">
      <w:pPr>
        <w:rPr>
          <w:noProof/>
        </w:rPr>
      </w:pPr>
    </w:p>
    <w:p w14:paraId="187DCFCD" w14:textId="61125BEC" w:rsidR="00975C97" w:rsidRPr="007F2609" w:rsidRDefault="00975C97" w:rsidP="00975C97">
      <w:pPr>
        <w:pStyle w:val="Heading2"/>
      </w:pPr>
      <w:r w:rsidRPr="007F2609">
        <w:lastRenderedPageBreak/>
        <w:t>A.3.3</w:t>
      </w:r>
      <w:r w:rsidRPr="007F2609">
        <w:tab/>
        <w:t>DL reference measurement channels for TDD</w:t>
      </w:r>
      <w:bookmarkEnd w:id="64"/>
      <w:bookmarkEnd w:id="65"/>
    </w:p>
    <w:p w14:paraId="2D99A744" w14:textId="77777777" w:rsidR="00975C97" w:rsidRPr="007F2609" w:rsidRDefault="00975C97" w:rsidP="00975C97">
      <w:pPr>
        <w:pStyle w:val="Heading3"/>
      </w:pPr>
      <w:bookmarkStart w:id="66" w:name="_Toc27478702"/>
      <w:bookmarkStart w:id="67" w:name="_Toc36227416"/>
      <w:r w:rsidRPr="007F2609">
        <w:t>A.3.3.1</w:t>
      </w:r>
      <w:r w:rsidRPr="007F2609">
        <w:tab/>
        <w:t>General</w:t>
      </w:r>
      <w:bookmarkEnd w:id="66"/>
      <w:bookmarkEnd w:id="67"/>
    </w:p>
    <w:p w14:paraId="7AB2B397" w14:textId="77777777" w:rsidR="00975C97" w:rsidRPr="007F2609" w:rsidRDefault="00975C97" w:rsidP="00346178">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346178">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346178">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346178">
            <w:pPr>
              <w:pStyle w:val="TAH"/>
            </w:pPr>
          </w:p>
        </w:tc>
        <w:tc>
          <w:tcPr>
            <w:tcW w:w="2160" w:type="dxa"/>
            <w:shd w:val="clear" w:color="auto" w:fill="auto"/>
          </w:tcPr>
          <w:p w14:paraId="07374F20" w14:textId="77777777" w:rsidR="00975C97" w:rsidRPr="007F2609" w:rsidRDefault="00975C97" w:rsidP="00346178">
            <w:pPr>
              <w:pStyle w:val="TAH"/>
            </w:pPr>
            <w:r w:rsidRPr="007F2609">
              <w:t>SCS 15 kHz (µ=0)</w:t>
            </w:r>
          </w:p>
        </w:tc>
        <w:tc>
          <w:tcPr>
            <w:tcW w:w="2444" w:type="dxa"/>
            <w:shd w:val="clear" w:color="auto" w:fill="auto"/>
          </w:tcPr>
          <w:p w14:paraId="6FE32ECD" w14:textId="77777777" w:rsidR="00975C97" w:rsidRPr="007F2609" w:rsidRDefault="00975C97" w:rsidP="00346178">
            <w:pPr>
              <w:pStyle w:val="TAH"/>
            </w:pPr>
            <w:r w:rsidRPr="007F2609">
              <w:t>SCS 30 kHz (µ=1)</w:t>
            </w:r>
          </w:p>
        </w:tc>
        <w:tc>
          <w:tcPr>
            <w:tcW w:w="2506" w:type="dxa"/>
          </w:tcPr>
          <w:p w14:paraId="798766CE" w14:textId="77777777" w:rsidR="00975C97" w:rsidRPr="007F2609" w:rsidRDefault="00975C97" w:rsidP="00346178">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346178">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346178">
            <w:pPr>
              <w:pStyle w:val="TAL"/>
            </w:pPr>
            <w:r w:rsidRPr="007F2609">
              <w:t>DDDSU</w:t>
            </w:r>
          </w:p>
        </w:tc>
        <w:tc>
          <w:tcPr>
            <w:tcW w:w="2444" w:type="dxa"/>
            <w:shd w:val="clear" w:color="auto" w:fill="auto"/>
            <w:vAlign w:val="center"/>
          </w:tcPr>
          <w:p w14:paraId="7673F9A2" w14:textId="77777777" w:rsidR="00975C97" w:rsidRPr="007F2609" w:rsidRDefault="00975C97" w:rsidP="00346178">
            <w:pPr>
              <w:pStyle w:val="TAL"/>
            </w:pPr>
            <w:r w:rsidRPr="007F2609">
              <w:t>7DS2U</w:t>
            </w:r>
          </w:p>
        </w:tc>
        <w:tc>
          <w:tcPr>
            <w:tcW w:w="2506" w:type="dxa"/>
          </w:tcPr>
          <w:p w14:paraId="5A3CC4AB" w14:textId="77777777" w:rsidR="00975C97" w:rsidRPr="007F2609" w:rsidRDefault="00975C97" w:rsidP="00346178">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346178">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346178">
            <w:pPr>
              <w:pStyle w:val="TAL"/>
            </w:pPr>
            <w:r w:rsidRPr="007F2609">
              <w:t>10D+2G+2U</w:t>
            </w:r>
          </w:p>
        </w:tc>
        <w:tc>
          <w:tcPr>
            <w:tcW w:w="2444" w:type="dxa"/>
            <w:shd w:val="clear" w:color="auto" w:fill="auto"/>
            <w:vAlign w:val="center"/>
          </w:tcPr>
          <w:p w14:paraId="152CD7F8" w14:textId="77777777" w:rsidR="00975C97" w:rsidRPr="007F2609" w:rsidRDefault="00975C97" w:rsidP="00346178">
            <w:pPr>
              <w:pStyle w:val="TAL"/>
            </w:pPr>
            <w:r w:rsidRPr="007F2609">
              <w:t>6D+4G+4U</w:t>
            </w:r>
          </w:p>
        </w:tc>
        <w:tc>
          <w:tcPr>
            <w:tcW w:w="2506" w:type="dxa"/>
          </w:tcPr>
          <w:p w14:paraId="746612F1" w14:textId="77777777" w:rsidR="00975C97" w:rsidRPr="007F2609" w:rsidRDefault="00975C97" w:rsidP="00346178">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346178">
            <w:pPr>
              <w:pStyle w:val="TAL"/>
              <w:rPr>
                <w:i/>
              </w:rPr>
            </w:pPr>
            <w:r w:rsidRPr="007F2609">
              <w:t>referenceSubcarrierSpacing</w:t>
            </w:r>
          </w:p>
        </w:tc>
        <w:tc>
          <w:tcPr>
            <w:tcW w:w="2160" w:type="dxa"/>
            <w:shd w:val="clear" w:color="auto" w:fill="auto"/>
          </w:tcPr>
          <w:p w14:paraId="07A72D92" w14:textId="77777777" w:rsidR="00975C97" w:rsidRPr="007F2609" w:rsidRDefault="00975C97" w:rsidP="00346178">
            <w:pPr>
              <w:pStyle w:val="TAL"/>
            </w:pPr>
            <w:r w:rsidRPr="007F2609">
              <w:t>15 kHz</w:t>
            </w:r>
          </w:p>
        </w:tc>
        <w:tc>
          <w:tcPr>
            <w:tcW w:w="2444" w:type="dxa"/>
            <w:shd w:val="clear" w:color="auto" w:fill="auto"/>
            <w:vAlign w:val="center"/>
          </w:tcPr>
          <w:p w14:paraId="338BF1B6" w14:textId="77777777" w:rsidR="00975C97" w:rsidRPr="007F2609" w:rsidRDefault="00975C97" w:rsidP="00346178">
            <w:pPr>
              <w:pStyle w:val="TAL"/>
            </w:pPr>
            <w:r w:rsidRPr="007F2609">
              <w:t>30 kHz</w:t>
            </w:r>
          </w:p>
        </w:tc>
        <w:tc>
          <w:tcPr>
            <w:tcW w:w="2506" w:type="dxa"/>
          </w:tcPr>
          <w:p w14:paraId="1AC4AB63" w14:textId="77777777" w:rsidR="00975C97" w:rsidRPr="007F2609" w:rsidRDefault="00975C97" w:rsidP="00346178">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346178">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346178">
            <w:pPr>
              <w:pStyle w:val="TAL"/>
            </w:pPr>
            <w:r w:rsidRPr="007F2609">
              <w:t>dl-UL-TransmissionPeriodicity</w:t>
            </w:r>
          </w:p>
        </w:tc>
        <w:tc>
          <w:tcPr>
            <w:tcW w:w="2160" w:type="dxa"/>
            <w:shd w:val="clear" w:color="auto" w:fill="auto"/>
            <w:vAlign w:val="center"/>
          </w:tcPr>
          <w:p w14:paraId="226A6AF8" w14:textId="77777777" w:rsidR="00975C97" w:rsidRPr="007F2609" w:rsidRDefault="00975C97" w:rsidP="00346178">
            <w:pPr>
              <w:pStyle w:val="TAL"/>
            </w:pPr>
            <w:r w:rsidRPr="007F2609">
              <w:t>5 ms</w:t>
            </w:r>
          </w:p>
        </w:tc>
        <w:tc>
          <w:tcPr>
            <w:tcW w:w="2444" w:type="dxa"/>
            <w:shd w:val="clear" w:color="auto" w:fill="auto"/>
            <w:vAlign w:val="center"/>
          </w:tcPr>
          <w:p w14:paraId="679682C9" w14:textId="77777777" w:rsidR="00975C97" w:rsidRPr="007F2609" w:rsidRDefault="00975C97" w:rsidP="00346178">
            <w:pPr>
              <w:pStyle w:val="TAL"/>
            </w:pPr>
            <w:r w:rsidRPr="007F2609">
              <w:t>5 ms</w:t>
            </w:r>
          </w:p>
        </w:tc>
        <w:tc>
          <w:tcPr>
            <w:tcW w:w="2506" w:type="dxa"/>
            <w:vAlign w:val="center"/>
          </w:tcPr>
          <w:p w14:paraId="142438EE" w14:textId="77777777" w:rsidR="00975C97" w:rsidRPr="007F2609" w:rsidRDefault="00975C97" w:rsidP="00346178">
            <w:pPr>
              <w:pStyle w:val="TAL"/>
            </w:pPr>
            <w:r w:rsidRPr="007F2609">
              <w:t>5 ms</w:t>
            </w:r>
          </w:p>
        </w:tc>
      </w:tr>
      <w:tr w:rsidR="00975C97" w:rsidRPr="007F2609" w14:paraId="5500F0BB" w14:textId="77777777" w:rsidTr="00CE0E4E">
        <w:tc>
          <w:tcPr>
            <w:tcW w:w="1255" w:type="dxa"/>
            <w:vMerge/>
          </w:tcPr>
          <w:p w14:paraId="023868C2" w14:textId="77777777" w:rsidR="00975C97" w:rsidRPr="007F2609" w:rsidRDefault="00975C97" w:rsidP="00346178">
            <w:pPr>
              <w:pStyle w:val="TAL"/>
            </w:pPr>
          </w:p>
        </w:tc>
        <w:tc>
          <w:tcPr>
            <w:tcW w:w="1800" w:type="dxa"/>
            <w:shd w:val="clear" w:color="auto" w:fill="auto"/>
            <w:vAlign w:val="center"/>
          </w:tcPr>
          <w:p w14:paraId="49177A52" w14:textId="77777777" w:rsidR="00975C97" w:rsidRPr="007F2609" w:rsidRDefault="00975C97" w:rsidP="00346178">
            <w:pPr>
              <w:pStyle w:val="TAL"/>
            </w:pPr>
            <w:r w:rsidRPr="007F2609">
              <w:t>nrofDownlinkSlots</w:t>
            </w:r>
          </w:p>
        </w:tc>
        <w:tc>
          <w:tcPr>
            <w:tcW w:w="2160" w:type="dxa"/>
            <w:shd w:val="clear" w:color="auto" w:fill="auto"/>
            <w:vAlign w:val="center"/>
          </w:tcPr>
          <w:p w14:paraId="24BC7D33" w14:textId="77777777" w:rsidR="00975C97" w:rsidRPr="007F2609" w:rsidRDefault="00975C97" w:rsidP="00346178">
            <w:pPr>
              <w:pStyle w:val="TAL"/>
            </w:pPr>
            <w:r w:rsidRPr="007F2609">
              <w:t>3</w:t>
            </w:r>
          </w:p>
        </w:tc>
        <w:tc>
          <w:tcPr>
            <w:tcW w:w="2444" w:type="dxa"/>
            <w:shd w:val="clear" w:color="auto" w:fill="auto"/>
            <w:vAlign w:val="center"/>
          </w:tcPr>
          <w:p w14:paraId="6E1BDD19" w14:textId="77777777" w:rsidR="00975C97" w:rsidRPr="007F2609" w:rsidRDefault="00975C97" w:rsidP="00346178">
            <w:pPr>
              <w:pStyle w:val="TAL"/>
            </w:pPr>
            <w:r w:rsidRPr="007F2609">
              <w:t>7</w:t>
            </w:r>
          </w:p>
        </w:tc>
        <w:tc>
          <w:tcPr>
            <w:tcW w:w="2506" w:type="dxa"/>
            <w:vAlign w:val="center"/>
          </w:tcPr>
          <w:p w14:paraId="3DFE048A" w14:textId="77777777" w:rsidR="00975C97" w:rsidRPr="007F2609" w:rsidRDefault="00975C97" w:rsidP="00346178">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346178">
            <w:pPr>
              <w:pStyle w:val="TAL"/>
            </w:pPr>
          </w:p>
        </w:tc>
        <w:tc>
          <w:tcPr>
            <w:tcW w:w="1800" w:type="dxa"/>
            <w:shd w:val="clear" w:color="auto" w:fill="auto"/>
            <w:vAlign w:val="center"/>
          </w:tcPr>
          <w:p w14:paraId="0C262CC8" w14:textId="77777777" w:rsidR="00975C97" w:rsidRPr="007F2609" w:rsidRDefault="00975C97" w:rsidP="00346178">
            <w:pPr>
              <w:pStyle w:val="TAL"/>
            </w:pPr>
            <w:r w:rsidRPr="007F2609">
              <w:t>nrofDownlinkSymbols</w:t>
            </w:r>
          </w:p>
        </w:tc>
        <w:tc>
          <w:tcPr>
            <w:tcW w:w="2160" w:type="dxa"/>
            <w:shd w:val="clear" w:color="auto" w:fill="auto"/>
            <w:vAlign w:val="center"/>
          </w:tcPr>
          <w:p w14:paraId="2F90B10D" w14:textId="77777777" w:rsidR="00975C97" w:rsidRPr="007F2609" w:rsidRDefault="00975C97" w:rsidP="00346178">
            <w:pPr>
              <w:pStyle w:val="TAL"/>
            </w:pPr>
            <w:r w:rsidRPr="007F2609">
              <w:t>10</w:t>
            </w:r>
          </w:p>
        </w:tc>
        <w:tc>
          <w:tcPr>
            <w:tcW w:w="2444" w:type="dxa"/>
            <w:shd w:val="clear" w:color="auto" w:fill="auto"/>
            <w:vAlign w:val="center"/>
          </w:tcPr>
          <w:p w14:paraId="5CE502A2" w14:textId="77777777" w:rsidR="00975C97" w:rsidRPr="007F2609" w:rsidRDefault="00975C97" w:rsidP="00346178">
            <w:pPr>
              <w:pStyle w:val="TAL"/>
            </w:pPr>
            <w:r w:rsidRPr="007F2609">
              <w:t>6</w:t>
            </w:r>
          </w:p>
        </w:tc>
        <w:tc>
          <w:tcPr>
            <w:tcW w:w="2506" w:type="dxa"/>
            <w:vAlign w:val="center"/>
          </w:tcPr>
          <w:p w14:paraId="58A2E28F" w14:textId="77777777" w:rsidR="00975C97" w:rsidRPr="007F2609" w:rsidRDefault="00975C97" w:rsidP="00346178">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346178">
            <w:pPr>
              <w:pStyle w:val="TAL"/>
            </w:pPr>
          </w:p>
        </w:tc>
        <w:tc>
          <w:tcPr>
            <w:tcW w:w="1800" w:type="dxa"/>
            <w:shd w:val="clear" w:color="auto" w:fill="auto"/>
            <w:vAlign w:val="center"/>
          </w:tcPr>
          <w:p w14:paraId="3265AE80" w14:textId="77777777" w:rsidR="00975C97" w:rsidRPr="007F2609" w:rsidRDefault="00975C97" w:rsidP="00346178">
            <w:pPr>
              <w:pStyle w:val="TAL"/>
            </w:pPr>
            <w:r w:rsidRPr="007F2609">
              <w:t>nrofUplinkSlot</w:t>
            </w:r>
          </w:p>
        </w:tc>
        <w:tc>
          <w:tcPr>
            <w:tcW w:w="2160" w:type="dxa"/>
            <w:shd w:val="clear" w:color="auto" w:fill="auto"/>
            <w:vAlign w:val="center"/>
          </w:tcPr>
          <w:p w14:paraId="01E425B2" w14:textId="77777777" w:rsidR="00975C97" w:rsidRPr="007F2609" w:rsidRDefault="00975C97" w:rsidP="00346178">
            <w:pPr>
              <w:pStyle w:val="TAL"/>
            </w:pPr>
            <w:r w:rsidRPr="007F2609">
              <w:t>1</w:t>
            </w:r>
          </w:p>
        </w:tc>
        <w:tc>
          <w:tcPr>
            <w:tcW w:w="2444" w:type="dxa"/>
            <w:shd w:val="clear" w:color="auto" w:fill="auto"/>
            <w:vAlign w:val="center"/>
          </w:tcPr>
          <w:p w14:paraId="2886C2D5" w14:textId="77777777" w:rsidR="00975C97" w:rsidRPr="007F2609" w:rsidRDefault="00975C97" w:rsidP="00346178">
            <w:pPr>
              <w:pStyle w:val="TAL"/>
            </w:pPr>
            <w:r w:rsidRPr="007F2609">
              <w:t>2</w:t>
            </w:r>
          </w:p>
        </w:tc>
        <w:tc>
          <w:tcPr>
            <w:tcW w:w="2506" w:type="dxa"/>
            <w:vAlign w:val="center"/>
          </w:tcPr>
          <w:p w14:paraId="54ED1C74" w14:textId="77777777" w:rsidR="00975C97" w:rsidRPr="007F2609" w:rsidRDefault="00975C97" w:rsidP="00346178">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346178">
            <w:pPr>
              <w:pStyle w:val="TAL"/>
            </w:pPr>
          </w:p>
        </w:tc>
        <w:tc>
          <w:tcPr>
            <w:tcW w:w="1800" w:type="dxa"/>
            <w:shd w:val="clear" w:color="auto" w:fill="auto"/>
            <w:vAlign w:val="center"/>
          </w:tcPr>
          <w:p w14:paraId="577AD60B" w14:textId="77777777" w:rsidR="00975C97" w:rsidRPr="007F2609" w:rsidRDefault="00975C97" w:rsidP="00346178">
            <w:pPr>
              <w:pStyle w:val="TAL"/>
            </w:pPr>
            <w:r w:rsidRPr="007F2609">
              <w:t>nrofUplinkSymbols</w:t>
            </w:r>
          </w:p>
        </w:tc>
        <w:tc>
          <w:tcPr>
            <w:tcW w:w="2160" w:type="dxa"/>
            <w:shd w:val="clear" w:color="auto" w:fill="auto"/>
            <w:vAlign w:val="center"/>
          </w:tcPr>
          <w:p w14:paraId="1E724674" w14:textId="77777777" w:rsidR="00975C97" w:rsidRPr="007F2609" w:rsidRDefault="00975C97" w:rsidP="00346178">
            <w:pPr>
              <w:pStyle w:val="TAL"/>
            </w:pPr>
            <w:r w:rsidRPr="007F2609">
              <w:t>2</w:t>
            </w:r>
          </w:p>
        </w:tc>
        <w:tc>
          <w:tcPr>
            <w:tcW w:w="2444" w:type="dxa"/>
            <w:shd w:val="clear" w:color="auto" w:fill="auto"/>
            <w:vAlign w:val="center"/>
          </w:tcPr>
          <w:p w14:paraId="21059D8B" w14:textId="77777777" w:rsidR="00975C97" w:rsidRPr="007F2609" w:rsidRDefault="00975C97" w:rsidP="00346178">
            <w:pPr>
              <w:pStyle w:val="TAL"/>
            </w:pPr>
            <w:r w:rsidRPr="007F2609">
              <w:t>4</w:t>
            </w:r>
          </w:p>
        </w:tc>
        <w:tc>
          <w:tcPr>
            <w:tcW w:w="2506" w:type="dxa"/>
            <w:vAlign w:val="center"/>
          </w:tcPr>
          <w:p w14:paraId="6F79A952" w14:textId="77777777" w:rsidR="00975C97" w:rsidRPr="007F2609" w:rsidRDefault="00975C97" w:rsidP="00346178">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346178">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346178">
            <w:pPr>
              <w:pStyle w:val="TAL"/>
            </w:pPr>
            <w:r w:rsidRPr="007F2609">
              <w:t>8</w:t>
            </w:r>
          </w:p>
        </w:tc>
        <w:tc>
          <w:tcPr>
            <w:tcW w:w="2444" w:type="dxa"/>
            <w:shd w:val="clear" w:color="auto" w:fill="auto"/>
            <w:vAlign w:val="center"/>
          </w:tcPr>
          <w:p w14:paraId="57FFADCC" w14:textId="77777777" w:rsidR="00975C97" w:rsidRPr="007F2609" w:rsidRDefault="00975C97" w:rsidP="00346178">
            <w:pPr>
              <w:pStyle w:val="TAL"/>
            </w:pPr>
            <w:r w:rsidRPr="007F2609">
              <w:t>8</w:t>
            </w:r>
          </w:p>
        </w:tc>
        <w:tc>
          <w:tcPr>
            <w:tcW w:w="2506" w:type="dxa"/>
            <w:vAlign w:val="center"/>
          </w:tcPr>
          <w:p w14:paraId="06BB4853" w14:textId="77777777" w:rsidR="00975C97" w:rsidRPr="007F2609" w:rsidRDefault="00975C97" w:rsidP="00346178">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346178">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346178">
            <w:pPr>
              <w:pStyle w:val="TAL"/>
            </w:pPr>
            <w:r w:rsidRPr="007F2609">
              <w:t>K1 = 4 if mod(i,5) = 0</w:t>
            </w:r>
            <w:r w:rsidRPr="007F2609">
              <w:br/>
              <w:t>K1 = 3 if mod(i,5) = 1</w:t>
            </w:r>
            <w:r w:rsidRPr="007F2609">
              <w:br/>
              <w:t>K1 = 2 if mod(i,5) = 2</w:t>
            </w:r>
            <w:r w:rsidRPr="007F2609">
              <w:br/>
              <w:t>where i is slot index per frame; i = {0,…,9}</w:t>
            </w:r>
          </w:p>
        </w:tc>
        <w:tc>
          <w:tcPr>
            <w:tcW w:w="2444" w:type="dxa"/>
            <w:shd w:val="clear" w:color="auto" w:fill="auto"/>
            <w:vAlign w:val="center"/>
          </w:tcPr>
          <w:p w14:paraId="021B39C5" w14:textId="77777777" w:rsidR="00975C97" w:rsidRPr="007F2609" w:rsidRDefault="00975C97" w:rsidP="00346178">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where i is slot index per frame; i = {0,…,19}</w:t>
            </w:r>
          </w:p>
        </w:tc>
        <w:tc>
          <w:tcPr>
            <w:tcW w:w="2506" w:type="dxa"/>
            <w:vAlign w:val="center"/>
          </w:tcPr>
          <w:p w14:paraId="6983E0A1" w14:textId="77777777" w:rsidR="00975C97" w:rsidRPr="007F2609" w:rsidRDefault="00975C97" w:rsidP="00346178">
            <w:pPr>
              <w:pStyle w:val="TAL"/>
            </w:pPr>
            <w:r w:rsidRPr="007F2609">
              <w:br/>
              <w:t>K1 = 13 if mod(i,20) = 2</w:t>
            </w:r>
          </w:p>
          <w:p w14:paraId="034D64D3" w14:textId="77777777" w:rsidR="00975C97" w:rsidRPr="007F2609" w:rsidRDefault="00975C97" w:rsidP="00346178">
            <w:pPr>
              <w:pStyle w:val="TAL"/>
            </w:pPr>
            <w:r w:rsidRPr="007F2609">
              <w:t>K1 = 12 if mod(i,20) = 3</w:t>
            </w:r>
          </w:p>
          <w:p w14:paraId="4B219F16" w14:textId="77777777" w:rsidR="00975C97" w:rsidRPr="007F2609" w:rsidRDefault="00975C97" w:rsidP="00346178">
            <w:pPr>
              <w:pStyle w:val="TAL"/>
            </w:pPr>
            <w:r w:rsidRPr="007F2609">
              <w:t>K1 = 11 if mod(i,20) = 4</w:t>
            </w:r>
          </w:p>
          <w:p w14:paraId="63E0DDD1" w14:textId="77777777" w:rsidR="00975C97" w:rsidRPr="007F2609" w:rsidRDefault="00975C97" w:rsidP="00346178">
            <w:pPr>
              <w:pStyle w:val="TAL"/>
            </w:pPr>
            <w:r w:rsidRPr="007F2609">
              <w:t>K1 = 10 if mod(i,20) = 5</w:t>
            </w:r>
          </w:p>
          <w:p w14:paraId="44AA8F11" w14:textId="77777777" w:rsidR="00975C97" w:rsidRPr="007F2609" w:rsidRDefault="00975C97" w:rsidP="00346178">
            <w:pPr>
              <w:pStyle w:val="TAL"/>
            </w:pPr>
            <w:r w:rsidRPr="007F2609">
              <w:t>K1 = 9 if mod(i,20) = 6</w:t>
            </w:r>
          </w:p>
          <w:p w14:paraId="5E3F477B" w14:textId="77777777" w:rsidR="00975C97" w:rsidRPr="007F2609" w:rsidRDefault="00975C97" w:rsidP="00346178">
            <w:pPr>
              <w:pStyle w:val="TAL"/>
            </w:pPr>
            <w:r w:rsidRPr="007F2609">
              <w:t>K1 = 8 if mod(i,20) = 7</w:t>
            </w:r>
          </w:p>
          <w:p w14:paraId="3CA61E63" w14:textId="77777777" w:rsidR="00975C97" w:rsidRPr="007F2609" w:rsidRDefault="00975C97" w:rsidP="00346178">
            <w:pPr>
              <w:pStyle w:val="TAL"/>
            </w:pPr>
            <w:r w:rsidRPr="007F2609">
              <w:t>K1 = 7 if mod(i,20) = 8</w:t>
            </w:r>
          </w:p>
          <w:p w14:paraId="4BE89A99" w14:textId="77777777" w:rsidR="00975C97" w:rsidRPr="007F2609" w:rsidRDefault="00975C97" w:rsidP="00346178">
            <w:pPr>
              <w:pStyle w:val="TAL"/>
            </w:pPr>
            <w:r w:rsidRPr="007F2609">
              <w:t>K1 = 6 if mod(i,20) = 9</w:t>
            </w:r>
            <w:r w:rsidRPr="007F2609">
              <w:br/>
              <w:t>K1 = 6 if mod(i,20) = 10</w:t>
            </w:r>
          </w:p>
          <w:p w14:paraId="357FC93B" w14:textId="77777777" w:rsidR="00975C97" w:rsidRPr="007F2609" w:rsidRDefault="00975C97" w:rsidP="00346178">
            <w:pPr>
              <w:pStyle w:val="TAL"/>
            </w:pPr>
            <w:r w:rsidRPr="007F2609">
              <w:t>K1 = 6 if mod(i,20) = 11</w:t>
            </w:r>
          </w:p>
          <w:p w14:paraId="0257BA9F" w14:textId="77777777" w:rsidR="00975C97" w:rsidRPr="007F2609" w:rsidRDefault="00975C97" w:rsidP="00346178">
            <w:pPr>
              <w:pStyle w:val="TAL"/>
            </w:pPr>
            <w:r w:rsidRPr="007F2609">
              <w:t>K1 = 6 if mod(i,20) = 12</w:t>
            </w:r>
            <w:r w:rsidRPr="007F2609">
              <w:br/>
              <w:t>K1 = 6 if mod(i,20) = 13</w:t>
            </w:r>
            <w:r w:rsidRPr="007F2609">
              <w:br/>
              <w:t>where i is slot index per frame; i = {0,…,39}</w:t>
            </w:r>
          </w:p>
        </w:tc>
      </w:tr>
      <w:tr w:rsidR="00975C97" w:rsidRPr="007F2609" w14:paraId="419B40D1" w14:textId="77777777" w:rsidTr="00CE0E4E">
        <w:tc>
          <w:tcPr>
            <w:tcW w:w="10165" w:type="dxa"/>
            <w:gridSpan w:val="5"/>
          </w:tcPr>
          <w:p w14:paraId="4672557F" w14:textId="77777777" w:rsidR="00975C97" w:rsidRPr="007F2609" w:rsidRDefault="00975C97" w:rsidP="00346178">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346178">
            <w:pPr>
              <w:pStyle w:val="TAN"/>
            </w:pPr>
            <w:r w:rsidRPr="007F2609">
              <w:t>NOTE 2:</w:t>
            </w:r>
            <w:r w:rsidRPr="007F2609">
              <w:tab/>
              <w:t>D, G, U denote DL, guard and UL symbols, respectively. The field is for information.</w:t>
            </w:r>
          </w:p>
          <w:p w14:paraId="07D72E62" w14:textId="77777777" w:rsidR="00975C97" w:rsidRDefault="00975C97" w:rsidP="00346178">
            <w:pPr>
              <w:pStyle w:val="TAN"/>
            </w:pPr>
            <w:r w:rsidRPr="007F2609">
              <w:t>NOTE 3:</w:t>
            </w:r>
            <w:r w:rsidRPr="007F2609">
              <w:tab/>
              <w:t>i is the slot index per frame.</w:t>
            </w:r>
          </w:p>
          <w:p w14:paraId="53E98B8B" w14:textId="406DAA53" w:rsidR="009C7E81" w:rsidRPr="007F2609" w:rsidRDefault="009C7E81" w:rsidP="00346178">
            <w:pPr>
              <w:pStyle w:val="TAN"/>
            </w:pPr>
            <w:r w:rsidRPr="00862C47">
              <w:t>NOTE 4:</w:t>
            </w:r>
            <w:r w:rsidRPr="00862C47">
              <w:tab/>
              <w:t xml:space="preserve">A -2ms or +3ms time offset to the NR configuration pattern relative to the E-UTRA UL-DL configuration must be </w:t>
            </w:r>
            <w:r w:rsidRPr="002D3AD7">
              <w:t>appl</w:t>
            </w:r>
            <w:r w:rsidRPr="002D3AD7">
              <w:rPr>
                <w:rFonts w:hint="eastAsia"/>
                <w:lang w:eastAsia="zh-CN"/>
              </w:rPr>
              <w:t>i</w:t>
            </w:r>
            <w:r w:rsidRPr="002D3AD7">
              <w:rPr>
                <w:lang w:eastAsia="zh-CN"/>
              </w:rPr>
              <w:t>ed</w:t>
            </w:r>
            <w:r w:rsidRPr="00862C47">
              <w:t xml:space="preserve"> in the TDD intra-band EN-DC.</w:t>
            </w:r>
          </w:p>
        </w:tc>
      </w:tr>
    </w:tbl>
    <w:p w14:paraId="7C126C49" w14:textId="77777777" w:rsidR="00975C97" w:rsidRPr="007F2609" w:rsidRDefault="00975C97" w:rsidP="00346178"/>
    <w:p w14:paraId="69D12EF8" w14:textId="5F76F639" w:rsidR="00975C97" w:rsidRPr="007F2609" w:rsidRDefault="00975C97" w:rsidP="00975C97">
      <w:pPr>
        <w:pStyle w:val="Heading3"/>
      </w:pPr>
      <w:bookmarkStart w:id="68" w:name="_Toc27478703"/>
      <w:bookmarkStart w:id="69" w:name="_Toc36227417"/>
      <w:r w:rsidRPr="007F2609">
        <w:lastRenderedPageBreak/>
        <w:t>A.3.3.2</w:t>
      </w:r>
      <w:r w:rsidRPr="007F2609">
        <w:tab/>
        <w:t>FRC for receiver requirements for QPSK</w:t>
      </w:r>
      <w:bookmarkEnd w:id="68"/>
      <w:bookmarkEnd w:id="69"/>
    </w:p>
    <w:p w14:paraId="1903C314" w14:textId="77777777" w:rsidR="00975C97" w:rsidRPr="007F2609" w:rsidRDefault="00975C97" w:rsidP="00346178">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346178">
            <w:pPr>
              <w:pStyle w:val="TAH"/>
            </w:pPr>
            <w:r w:rsidRPr="007F2609">
              <w:t>Parameter</w:t>
            </w:r>
          </w:p>
        </w:tc>
        <w:tc>
          <w:tcPr>
            <w:tcW w:w="1093" w:type="dxa"/>
            <w:vAlign w:val="center"/>
          </w:tcPr>
          <w:p w14:paraId="2BE67330" w14:textId="77777777" w:rsidR="00975C97" w:rsidRPr="007F2609" w:rsidRDefault="00975C97" w:rsidP="00346178">
            <w:pPr>
              <w:pStyle w:val="TAH"/>
            </w:pPr>
            <w:r w:rsidRPr="007F2609">
              <w:t>Unit</w:t>
            </w:r>
          </w:p>
        </w:tc>
        <w:tc>
          <w:tcPr>
            <w:tcW w:w="5736" w:type="dxa"/>
            <w:gridSpan w:val="8"/>
          </w:tcPr>
          <w:p w14:paraId="42DDCE01" w14:textId="77777777" w:rsidR="00975C97" w:rsidRPr="007F2609" w:rsidRDefault="00975C97" w:rsidP="00346178">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346178">
            <w:pPr>
              <w:pStyle w:val="TAL"/>
            </w:pPr>
            <w:r w:rsidRPr="007F2609">
              <w:t>Channel bandwidth</w:t>
            </w:r>
          </w:p>
        </w:tc>
        <w:tc>
          <w:tcPr>
            <w:tcW w:w="1093" w:type="dxa"/>
            <w:vAlign w:val="center"/>
          </w:tcPr>
          <w:p w14:paraId="5950F36E" w14:textId="77777777" w:rsidR="00975C97" w:rsidRPr="007F2609" w:rsidRDefault="00975C97" w:rsidP="00346178">
            <w:pPr>
              <w:pStyle w:val="TAC"/>
            </w:pPr>
            <w:r w:rsidRPr="007F2609">
              <w:t>MHz</w:t>
            </w:r>
          </w:p>
        </w:tc>
        <w:tc>
          <w:tcPr>
            <w:tcW w:w="717" w:type="dxa"/>
            <w:vAlign w:val="center"/>
          </w:tcPr>
          <w:p w14:paraId="119797A2" w14:textId="77777777" w:rsidR="00975C97" w:rsidRPr="007F2609" w:rsidRDefault="00975C97" w:rsidP="00346178">
            <w:pPr>
              <w:pStyle w:val="TAC"/>
            </w:pPr>
            <w:r w:rsidRPr="007F2609">
              <w:t>5</w:t>
            </w:r>
          </w:p>
        </w:tc>
        <w:tc>
          <w:tcPr>
            <w:tcW w:w="717" w:type="dxa"/>
            <w:vAlign w:val="center"/>
          </w:tcPr>
          <w:p w14:paraId="7FA0DF10" w14:textId="77777777" w:rsidR="00975C97" w:rsidRPr="007F2609" w:rsidRDefault="00975C97" w:rsidP="00346178">
            <w:pPr>
              <w:pStyle w:val="TAC"/>
            </w:pPr>
            <w:r w:rsidRPr="007F2609">
              <w:t>10</w:t>
            </w:r>
          </w:p>
        </w:tc>
        <w:tc>
          <w:tcPr>
            <w:tcW w:w="717" w:type="dxa"/>
            <w:vAlign w:val="center"/>
          </w:tcPr>
          <w:p w14:paraId="599A7860" w14:textId="77777777" w:rsidR="00975C97" w:rsidRPr="007F2609" w:rsidRDefault="00975C97" w:rsidP="00346178">
            <w:pPr>
              <w:pStyle w:val="TAC"/>
            </w:pPr>
            <w:r w:rsidRPr="007F2609">
              <w:t>15</w:t>
            </w:r>
          </w:p>
        </w:tc>
        <w:tc>
          <w:tcPr>
            <w:tcW w:w="717" w:type="dxa"/>
            <w:vAlign w:val="center"/>
          </w:tcPr>
          <w:p w14:paraId="1608D59E" w14:textId="77777777" w:rsidR="00975C97" w:rsidRPr="007F2609" w:rsidRDefault="00975C97" w:rsidP="00346178">
            <w:pPr>
              <w:pStyle w:val="TAC"/>
            </w:pPr>
            <w:r w:rsidRPr="007F2609">
              <w:t>20</w:t>
            </w:r>
          </w:p>
        </w:tc>
        <w:tc>
          <w:tcPr>
            <w:tcW w:w="717" w:type="dxa"/>
            <w:vAlign w:val="center"/>
          </w:tcPr>
          <w:p w14:paraId="6BF7C099" w14:textId="77777777" w:rsidR="00975C97" w:rsidRPr="007F2609" w:rsidRDefault="00975C97" w:rsidP="00346178">
            <w:pPr>
              <w:pStyle w:val="TAC"/>
            </w:pPr>
            <w:r w:rsidRPr="007F2609">
              <w:t>25</w:t>
            </w:r>
          </w:p>
        </w:tc>
        <w:tc>
          <w:tcPr>
            <w:tcW w:w="717" w:type="dxa"/>
            <w:vAlign w:val="center"/>
          </w:tcPr>
          <w:p w14:paraId="1AA4A23F" w14:textId="77777777" w:rsidR="00975C97" w:rsidRPr="007F2609" w:rsidRDefault="00975C97" w:rsidP="00346178">
            <w:pPr>
              <w:pStyle w:val="TAC"/>
            </w:pPr>
            <w:r w:rsidRPr="007F2609">
              <w:t>30</w:t>
            </w:r>
          </w:p>
        </w:tc>
        <w:tc>
          <w:tcPr>
            <w:tcW w:w="717" w:type="dxa"/>
            <w:vAlign w:val="center"/>
          </w:tcPr>
          <w:p w14:paraId="38F11DAF" w14:textId="77777777" w:rsidR="00975C97" w:rsidRPr="007F2609" w:rsidRDefault="00975C97" w:rsidP="00346178">
            <w:pPr>
              <w:pStyle w:val="TAC"/>
            </w:pPr>
            <w:r w:rsidRPr="007F2609">
              <w:t>40</w:t>
            </w:r>
          </w:p>
        </w:tc>
        <w:tc>
          <w:tcPr>
            <w:tcW w:w="717" w:type="dxa"/>
            <w:vAlign w:val="center"/>
          </w:tcPr>
          <w:p w14:paraId="150C9167" w14:textId="77777777" w:rsidR="00975C97" w:rsidRPr="007F2609" w:rsidRDefault="00975C97" w:rsidP="00346178">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346178">
            <w:pPr>
              <w:pStyle w:val="TAL"/>
            </w:pPr>
            <w:r w:rsidRPr="007F2609">
              <w:t>Subcarrier spacing</w:t>
            </w:r>
          </w:p>
        </w:tc>
        <w:tc>
          <w:tcPr>
            <w:tcW w:w="1093" w:type="dxa"/>
            <w:vAlign w:val="center"/>
          </w:tcPr>
          <w:p w14:paraId="182B0BDE" w14:textId="77777777" w:rsidR="00975C97" w:rsidRPr="007F2609" w:rsidRDefault="00975C97" w:rsidP="00346178">
            <w:pPr>
              <w:pStyle w:val="TAC"/>
            </w:pPr>
            <w:r w:rsidRPr="007F2609">
              <w:t>kHz</w:t>
            </w:r>
          </w:p>
        </w:tc>
        <w:tc>
          <w:tcPr>
            <w:tcW w:w="717" w:type="dxa"/>
            <w:vAlign w:val="center"/>
          </w:tcPr>
          <w:p w14:paraId="4672FBFF" w14:textId="77777777" w:rsidR="00975C97" w:rsidRPr="007F2609" w:rsidRDefault="00975C97" w:rsidP="00346178">
            <w:pPr>
              <w:pStyle w:val="TAC"/>
            </w:pPr>
            <w:r w:rsidRPr="007F2609">
              <w:t>15</w:t>
            </w:r>
          </w:p>
        </w:tc>
        <w:tc>
          <w:tcPr>
            <w:tcW w:w="717" w:type="dxa"/>
            <w:vAlign w:val="center"/>
          </w:tcPr>
          <w:p w14:paraId="443A2FE4" w14:textId="77777777" w:rsidR="00975C97" w:rsidRPr="007F2609" w:rsidRDefault="00975C97" w:rsidP="00346178">
            <w:pPr>
              <w:pStyle w:val="TAC"/>
            </w:pPr>
            <w:r w:rsidRPr="007F2609">
              <w:t>15</w:t>
            </w:r>
          </w:p>
        </w:tc>
        <w:tc>
          <w:tcPr>
            <w:tcW w:w="717" w:type="dxa"/>
            <w:vAlign w:val="center"/>
          </w:tcPr>
          <w:p w14:paraId="074C17E5" w14:textId="77777777" w:rsidR="00975C97" w:rsidRPr="007F2609" w:rsidRDefault="00975C97" w:rsidP="00346178">
            <w:pPr>
              <w:pStyle w:val="TAC"/>
            </w:pPr>
            <w:r w:rsidRPr="007F2609">
              <w:t>15</w:t>
            </w:r>
          </w:p>
        </w:tc>
        <w:tc>
          <w:tcPr>
            <w:tcW w:w="717" w:type="dxa"/>
            <w:vAlign w:val="center"/>
          </w:tcPr>
          <w:p w14:paraId="0D3D6C69" w14:textId="77777777" w:rsidR="00975C97" w:rsidRPr="007F2609" w:rsidRDefault="00975C97" w:rsidP="00346178">
            <w:pPr>
              <w:pStyle w:val="TAC"/>
            </w:pPr>
            <w:r w:rsidRPr="007F2609">
              <w:t>15</w:t>
            </w:r>
          </w:p>
        </w:tc>
        <w:tc>
          <w:tcPr>
            <w:tcW w:w="717" w:type="dxa"/>
            <w:vAlign w:val="center"/>
          </w:tcPr>
          <w:p w14:paraId="08749ED0" w14:textId="77777777" w:rsidR="00975C97" w:rsidRPr="007F2609" w:rsidRDefault="00975C97" w:rsidP="00346178">
            <w:pPr>
              <w:pStyle w:val="TAC"/>
            </w:pPr>
            <w:r w:rsidRPr="007F2609">
              <w:t>15</w:t>
            </w:r>
          </w:p>
        </w:tc>
        <w:tc>
          <w:tcPr>
            <w:tcW w:w="717" w:type="dxa"/>
            <w:vAlign w:val="center"/>
          </w:tcPr>
          <w:p w14:paraId="7CFD3A8B" w14:textId="77777777" w:rsidR="00975C97" w:rsidRPr="007F2609" w:rsidRDefault="00975C97" w:rsidP="00346178">
            <w:pPr>
              <w:pStyle w:val="TAC"/>
            </w:pPr>
            <w:r w:rsidRPr="007F2609">
              <w:t>15</w:t>
            </w:r>
          </w:p>
        </w:tc>
        <w:tc>
          <w:tcPr>
            <w:tcW w:w="717" w:type="dxa"/>
            <w:vAlign w:val="center"/>
          </w:tcPr>
          <w:p w14:paraId="19BBF46A" w14:textId="77777777" w:rsidR="00975C97" w:rsidRPr="007F2609" w:rsidRDefault="00975C97" w:rsidP="00346178">
            <w:pPr>
              <w:pStyle w:val="TAC"/>
            </w:pPr>
            <w:r w:rsidRPr="007F2609">
              <w:t>15</w:t>
            </w:r>
          </w:p>
        </w:tc>
        <w:tc>
          <w:tcPr>
            <w:tcW w:w="717" w:type="dxa"/>
            <w:vAlign w:val="center"/>
          </w:tcPr>
          <w:p w14:paraId="5A9C3B2E" w14:textId="77777777" w:rsidR="00975C97" w:rsidRPr="007F2609" w:rsidRDefault="00975C97" w:rsidP="00346178">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346178">
            <w:pPr>
              <w:pStyle w:val="TAL"/>
            </w:pPr>
            <w:r w:rsidRPr="007F2609">
              <w:t xml:space="preserve">Subcarrier spacing configuration </w:t>
            </w:r>
            <w:r w:rsidRPr="007F2609">
              <w:object w:dxaOrig="220" w:dyaOrig="240" w14:anchorId="64CFF1D8">
                <v:shape id="_x0000_i1034" type="#_x0000_t75" style="width:11.25pt;height:14.4pt" o:ole="">
                  <v:imagedata r:id="rId13" o:title=""/>
                </v:shape>
                <o:OLEObject Type="Embed" ProgID="Equation.3" ShapeID="_x0000_i1034" DrawAspect="Content" ObjectID="_1758387835" r:id="rId23"/>
              </w:object>
            </w:r>
          </w:p>
        </w:tc>
        <w:tc>
          <w:tcPr>
            <w:tcW w:w="1093" w:type="dxa"/>
            <w:vAlign w:val="center"/>
          </w:tcPr>
          <w:p w14:paraId="780040C3" w14:textId="77777777" w:rsidR="00975C97" w:rsidRPr="007F2609" w:rsidRDefault="00975C97" w:rsidP="00346178">
            <w:pPr>
              <w:pStyle w:val="TAC"/>
            </w:pPr>
          </w:p>
        </w:tc>
        <w:tc>
          <w:tcPr>
            <w:tcW w:w="717" w:type="dxa"/>
            <w:vAlign w:val="center"/>
          </w:tcPr>
          <w:p w14:paraId="3CC17F56" w14:textId="77777777" w:rsidR="00975C97" w:rsidRPr="007F2609" w:rsidRDefault="00975C97" w:rsidP="00346178">
            <w:pPr>
              <w:pStyle w:val="TAC"/>
            </w:pPr>
            <w:r w:rsidRPr="007F2609">
              <w:t>0</w:t>
            </w:r>
          </w:p>
        </w:tc>
        <w:tc>
          <w:tcPr>
            <w:tcW w:w="717" w:type="dxa"/>
            <w:vAlign w:val="center"/>
          </w:tcPr>
          <w:p w14:paraId="663EE1E1" w14:textId="77777777" w:rsidR="00975C97" w:rsidRPr="007F2609" w:rsidRDefault="00975C97" w:rsidP="00346178">
            <w:pPr>
              <w:pStyle w:val="TAC"/>
            </w:pPr>
            <w:r w:rsidRPr="007F2609">
              <w:t>0</w:t>
            </w:r>
          </w:p>
        </w:tc>
        <w:tc>
          <w:tcPr>
            <w:tcW w:w="717" w:type="dxa"/>
            <w:vAlign w:val="center"/>
          </w:tcPr>
          <w:p w14:paraId="156C5433" w14:textId="77777777" w:rsidR="00975C97" w:rsidRPr="007F2609" w:rsidRDefault="00975C97" w:rsidP="00346178">
            <w:pPr>
              <w:pStyle w:val="TAC"/>
            </w:pPr>
            <w:r w:rsidRPr="007F2609">
              <w:t>0</w:t>
            </w:r>
          </w:p>
        </w:tc>
        <w:tc>
          <w:tcPr>
            <w:tcW w:w="717" w:type="dxa"/>
            <w:vAlign w:val="center"/>
          </w:tcPr>
          <w:p w14:paraId="77E6EBBC" w14:textId="77777777" w:rsidR="00975C97" w:rsidRPr="007F2609" w:rsidRDefault="00975C97" w:rsidP="00346178">
            <w:pPr>
              <w:pStyle w:val="TAC"/>
            </w:pPr>
            <w:r w:rsidRPr="007F2609">
              <w:t>0</w:t>
            </w:r>
          </w:p>
        </w:tc>
        <w:tc>
          <w:tcPr>
            <w:tcW w:w="717" w:type="dxa"/>
            <w:vAlign w:val="center"/>
          </w:tcPr>
          <w:p w14:paraId="70EE88E0" w14:textId="77777777" w:rsidR="00975C97" w:rsidRPr="007F2609" w:rsidRDefault="00975C97" w:rsidP="00346178">
            <w:pPr>
              <w:pStyle w:val="TAC"/>
            </w:pPr>
            <w:r w:rsidRPr="007F2609">
              <w:t>0</w:t>
            </w:r>
          </w:p>
        </w:tc>
        <w:tc>
          <w:tcPr>
            <w:tcW w:w="717" w:type="dxa"/>
            <w:vAlign w:val="center"/>
          </w:tcPr>
          <w:p w14:paraId="0A05E3B4" w14:textId="77777777" w:rsidR="00975C97" w:rsidRPr="007F2609" w:rsidRDefault="00975C97" w:rsidP="00346178">
            <w:pPr>
              <w:pStyle w:val="TAC"/>
            </w:pPr>
            <w:r w:rsidRPr="007F2609">
              <w:t>0</w:t>
            </w:r>
          </w:p>
        </w:tc>
        <w:tc>
          <w:tcPr>
            <w:tcW w:w="717" w:type="dxa"/>
            <w:vAlign w:val="center"/>
          </w:tcPr>
          <w:p w14:paraId="1EFD1A47" w14:textId="77777777" w:rsidR="00975C97" w:rsidRPr="007F2609" w:rsidRDefault="00975C97" w:rsidP="00346178">
            <w:pPr>
              <w:pStyle w:val="TAC"/>
            </w:pPr>
            <w:r w:rsidRPr="007F2609">
              <w:t>0</w:t>
            </w:r>
          </w:p>
        </w:tc>
        <w:tc>
          <w:tcPr>
            <w:tcW w:w="717" w:type="dxa"/>
            <w:vAlign w:val="center"/>
          </w:tcPr>
          <w:p w14:paraId="6EE5DDDF" w14:textId="77777777" w:rsidR="00975C97" w:rsidRPr="007F2609" w:rsidRDefault="00975C97" w:rsidP="00346178">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346178">
            <w:pPr>
              <w:pStyle w:val="TAL"/>
            </w:pPr>
            <w:r w:rsidRPr="007F2609">
              <w:t>Allocated resource blocks</w:t>
            </w:r>
          </w:p>
        </w:tc>
        <w:tc>
          <w:tcPr>
            <w:tcW w:w="1093" w:type="dxa"/>
            <w:vAlign w:val="center"/>
          </w:tcPr>
          <w:p w14:paraId="30C41995" w14:textId="77777777" w:rsidR="00975C97" w:rsidRPr="007F2609" w:rsidRDefault="00975C97" w:rsidP="00346178">
            <w:pPr>
              <w:pStyle w:val="TAC"/>
            </w:pPr>
          </w:p>
        </w:tc>
        <w:tc>
          <w:tcPr>
            <w:tcW w:w="717" w:type="dxa"/>
            <w:vAlign w:val="center"/>
          </w:tcPr>
          <w:p w14:paraId="6E162764" w14:textId="77777777" w:rsidR="00975C97" w:rsidRPr="007F2609" w:rsidRDefault="00975C97" w:rsidP="00346178">
            <w:pPr>
              <w:pStyle w:val="TAC"/>
            </w:pPr>
            <w:r w:rsidRPr="007F2609">
              <w:t>25</w:t>
            </w:r>
          </w:p>
        </w:tc>
        <w:tc>
          <w:tcPr>
            <w:tcW w:w="717" w:type="dxa"/>
            <w:vAlign w:val="center"/>
          </w:tcPr>
          <w:p w14:paraId="62F2255B" w14:textId="77777777" w:rsidR="00975C97" w:rsidRPr="007F2609" w:rsidRDefault="00975C97" w:rsidP="00346178">
            <w:pPr>
              <w:pStyle w:val="TAC"/>
            </w:pPr>
            <w:r w:rsidRPr="007F2609">
              <w:t>52</w:t>
            </w:r>
          </w:p>
        </w:tc>
        <w:tc>
          <w:tcPr>
            <w:tcW w:w="717" w:type="dxa"/>
            <w:vAlign w:val="center"/>
          </w:tcPr>
          <w:p w14:paraId="7E9001FA" w14:textId="77777777" w:rsidR="00975C97" w:rsidRPr="007F2609" w:rsidRDefault="00975C97" w:rsidP="00346178">
            <w:pPr>
              <w:pStyle w:val="TAC"/>
            </w:pPr>
            <w:r w:rsidRPr="007F2609">
              <w:t>79</w:t>
            </w:r>
          </w:p>
        </w:tc>
        <w:tc>
          <w:tcPr>
            <w:tcW w:w="717" w:type="dxa"/>
            <w:vAlign w:val="center"/>
          </w:tcPr>
          <w:p w14:paraId="75A8BF90" w14:textId="77777777" w:rsidR="00975C97" w:rsidRPr="007F2609" w:rsidRDefault="00975C97" w:rsidP="00346178">
            <w:pPr>
              <w:pStyle w:val="TAC"/>
            </w:pPr>
            <w:r w:rsidRPr="007F2609">
              <w:t>106</w:t>
            </w:r>
          </w:p>
        </w:tc>
        <w:tc>
          <w:tcPr>
            <w:tcW w:w="717" w:type="dxa"/>
            <w:vAlign w:val="center"/>
          </w:tcPr>
          <w:p w14:paraId="65C9FF4E" w14:textId="77777777" w:rsidR="00975C97" w:rsidRPr="007F2609" w:rsidRDefault="00975C97" w:rsidP="00346178">
            <w:pPr>
              <w:pStyle w:val="TAC"/>
            </w:pPr>
            <w:r w:rsidRPr="007F2609">
              <w:t>133</w:t>
            </w:r>
          </w:p>
        </w:tc>
        <w:tc>
          <w:tcPr>
            <w:tcW w:w="717" w:type="dxa"/>
            <w:vAlign w:val="center"/>
          </w:tcPr>
          <w:p w14:paraId="11544741" w14:textId="77777777" w:rsidR="00975C97" w:rsidRPr="007F2609" w:rsidRDefault="00975C97" w:rsidP="00346178">
            <w:pPr>
              <w:pStyle w:val="TAC"/>
            </w:pPr>
            <w:r w:rsidRPr="007F2609">
              <w:t>160</w:t>
            </w:r>
          </w:p>
        </w:tc>
        <w:tc>
          <w:tcPr>
            <w:tcW w:w="717" w:type="dxa"/>
            <w:vAlign w:val="center"/>
          </w:tcPr>
          <w:p w14:paraId="693E3C03" w14:textId="77777777" w:rsidR="00975C97" w:rsidRPr="007F2609" w:rsidRDefault="00975C97" w:rsidP="00346178">
            <w:pPr>
              <w:pStyle w:val="TAC"/>
            </w:pPr>
            <w:r w:rsidRPr="007F2609">
              <w:t>216</w:t>
            </w:r>
          </w:p>
        </w:tc>
        <w:tc>
          <w:tcPr>
            <w:tcW w:w="717" w:type="dxa"/>
            <w:vAlign w:val="center"/>
          </w:tcPr>
          <w:p w14:paraId="13913029" w14:textId="77777777" w:rsidR="00975C97" w:rsidRPr="007F2609" w:rsidRDefault="00975C97" w:rsidP="00346178">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346178">
            <w:pPr>
              <w:pStyle w:val="TAL"/>
            </w:pPr>
            <w:r w:rsidRPr="007F2609">
              <w:t>Subcarriers per resource block</w:t>
            </w:r>
          </w:p>
        </w:tc>
        <w:tc>
          <w:tcPr>
            <w:tcW w:w="1093" w:type="dxa"/>
            <w:vAlign w:val="center"/>
          </w:tcPr>
          <w:p w14:paraId="460FC71B" w14:textId="77777777" w:rsidR="00975C97" w:rsidRPr="007F2609" w:rsidRDefault="00975C97" w:rsidP="00346178">
            <w:pPr>
              <w:pStyle w:val="TAC"/>
            </w:pPr>
          </w:p>
        </w:tc>
        <w:tc>
          <w:tcPr>
            <w:tcW w:w="717" w:type="dxa"/>
            <w:vAlign w:val="center"/>
          </w:tcPr>
          <w:p w14:paraId="66563764" w14:textId="77777777" w:rsidR="00975C97" w:rsidRPr="007F2609" w:rsidRDefault="00975C97" w:rsidP="00346178">
            <w:pPr>
              <w:pStyle w:val="TAC"/>
            </w:pPr>
            <w:r w:rsidRPr="007F2609">
              <w:t>12</w:t>
            </w:r>
          </w:p>
        </w:tc>
        <w:tc>
          <w:tcPr>
            <w:tcW w:w="717" w:type="dxa"/>
            <w:vAlign w:val="center"/>
          </w:tcPr>
          <w:p w14:paraId="1497D657" w14:textId="77777777" w:rsidR="00975C97" w:rsidRPr="007F2609" w:rsidRDefault="00975C97" w:rsidP="00346178">
            <w:pPr>
              <w:pStyle w:val="TAC"/>
            </w:pPr>
            <w:r w:rsidRPr="007F2609">
              <w:t>12</w:t>
            </w:r>
          </w:p>
        </w:tc>
        <w:tc>
          <w:tcPr>
            <w:tcW w:w="717" w:type="dxa"/>
            <w:vAlign w:val="center"/>
          </w:tcPr>
          <w:p w14:paraId="2006875F" w14:textId="77777777" w:rsidR="00975C97" w:rsidRPr="007F2609" w:rsidRDefault="00975C97" w:rsidP="00346178">
            <w:pPr>
              <w:pStyle w:val="TAC"/>
            </w:pPr>
            <w:r w:rsidRPr="007F2609">
              <w:t>12</w:t>
            </w:r>
          </w:p>
        </w:tc>
        <w:tc>
          <w:tcPr>
            <w:tcW w:w="717" w:type="dxa"/>
            <w:vAlign w:val="center"/>
          </w:tcPr>
          <w:p w14:paraId="35841118" w14:textId="77777777" w:rsidR="00975C97" w:rsidRPr="007F2609" w:rsidRDefault="00975C97" w:rsidP="00346178">
            <w:pPr>
              <w:pStyle w:val="TAC"/>
            </w:pPr>
            <w:r w:rsidRPr="007F2609">
              <w:t>12</w:t>
            </w:r>
          </w:p>
        </w:tc>
        <w:tc>
          <w:tcPr>
            <w:tcW w:w="717" w:type="dxa"/>
            <w:vAlign w:val="center"/>
          </w:tcPr>
          <w:p w14:paraId="2690876F" w14:textId="77777777" w:rsidR="00975C97" w:rsidRPr="007F2609" w:rsidRDefault="00975C97" w:rsidP="00346178">
            <w:pPr>
              <w:pStyle w:val="TAC"/>
            </w:pPr>
            <w:r w:rsidRPr="007F2609">
              <w:t>12</w:t>
            </w:r>
          </w:p>
        </w:tc>
        <w:tc>
          <w:tcPr>
            <w:tcW w:w="717" w:type="dxa"/>
            <w:vAlign w:val="center"/>
          </w:tcPr>
          <w:p w14:paraId="11A86C44" w14:textId="77777777" w:rsidR="00975C97" w:rsidRPr="007F2609" w:rsidRDefault="00975C97" w:rsidP="00346178">
            <w:pPr>
              <w:pStyle w:val="TAC"/>
            </w:pPr>
            <w:r w:rsidRPr="007F2609">
              <w:t>12</w:t>
            </w:r>
          </w:p>
        </w:tc>
        <w:tc>
          <w:tcPr>
            <w:tcW w:w="717" w:type="dxa"/>
            <w:vAlign w:val="center"/>
          </w:tcPr>
          <w:p w14:paraId="054E365D" w14:textId="77777777" w:rsidR="00975C97" w:rsidRPr="007F2609" w:rsidRDefault="00975C97" w:rsidP="00346178">
            <w:pPr>
              <w:pStyle w:val="TAC"/>
            </w:pPr>
            <w:r w:rsidRPr="007F2609">
              <w:t>12</w:t>
            </w:r>
          </w:p>
        </w:tc>
        <w:tc>
          <w:tcPr>
            <w:tcW w:w="717" w:type="dxa"/>
            <w:vAlign w:val="center"/>
          </w:tcPr>
          <w:p w14:paraId="2488301B" w14:textId="77777777" w:rsidR="00975C97" w:rsidRPr="007F2609" w:rsidRDefault="00975C97" w:rsidP="00346178">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346178">
            <w:pPr>
              <w:pStyle w:val="TAL"/>
            </w:pPr>
            <w:r w:rsidRPr="007F2609">
              <w:t>Allocated slots per Frame</w:t>
            </w:r>
          </w:p>
        </w:tc>
        <w:tc>
          <w:tcPr>
            <w:tcW w:w="1093" w:type="dxa"/>
            <w:vAlign w:val="center"/>
          </w:tcPr>
          <w:p w14:paraId="7AC81B79" w14:textId="77777777" w:rsidR="00975C97" w:rsidRPr="007F2609" w:rsidRDefault="00975C97" w:rsidP="00346178">
            <w:pPr>
              <w:pStyle w:val="TAC"/>
            </w:pPr>
          </w:p>
        </w:tc>
        <w:tc>
          <w:tcPr>
            <w:tcW w:w="717" w:type="dxa"/>
          </w:tcPr>
          <w:p w14:paraId="69D2E3F8" w14:textId="77777777" w:rsidR="00975C97" w:rsidRPr="007F2609" w:rsidRDefault="00975C97" w:rsidP="00346178">
            <w:pPr>
              <w:pStyle w:val="TAC"/>
            </w:pPr>
            <w:r w:rsidRPr="007F2609">
              <w:t>4</w:t>
            </w:r>
          </w:p>
        </w:tc>
        <w:tc>
          <w:tcPr>
            <w:tcW w:w="717" w:type="dxa"/>
          </w:tcPr>
          <w:p w14:paraId="5A809A67" w14:textId="77777777" w:rsidR="00975C97" w:rsidRPr="007F2609" w:rsidRDefault="00975C97" w:rsidP="00346178">
            <w:pPr>
              <w:pStyle w:val="TAC"/>
            </w:pPr>
            <w:r w:rsidRPr="007F2609">
              <w:t>4</w:t>
            </w:r>
          </w:p>
        </w:tc>
        <w:tc>
          <w:tcPr>
            <w:tcW w:w="717" w:type="dxa"/>
          </w:tcPr>
          <w:p w14:paraId="12B03E2F" w14:textId="77777777" w:rsidR="00975C97" w:rsidRPr="007F2609" w:rsidRDefault="00975C97" w:rsidP="00346178">
            <w:pPr>
              <w:pStyle w:val="TAC"/>
            </w:pPr>
            <w:r w:rsidRPr="007F2609">
              <w:t>4</w:t>
            </w:r>
          </w:p>
        </w:tc>
        <w:tc>
          <w:tcPr>
            <w:tcW w:w="717" w:type="dxa"/>
          </w:tcPr>
          <w:p w14:paraId="0E4E3F9C" w14:textId="77777777" w:rsidR="00975C97" w:rsidRPr="007F2609" w:rsidRDefault="00975C97" w:rsidP="00346178">
            <w:pPr>
              <w:pStyle w:val="TAC"/>
            </w:pPr>
            <w:r w:rsidRPr="007F2609">
              <w:t>4</w:t>
            </w:r>
          </w:p>
        </w:tc>
        <w:tc>
          <w:tcPr>
            <w:tcW w:w="717" w:type="dxa"/>
          </w:tcPr>
          <w:p w14:paraId="6AEAEF6D" w14:textId="77777777" w:rsidR="00975C97" w:rsidRPr="007F2609" w:rsidRDefault="00975C97" w:rsidP="00346178">
            <w:pPr>
              <w:pStyle w:val="TAC"/>
            </w:pPr>
            <w:r w:rsidRPr="007F2609">
              <w:t>4</w:t>
            </w:r>
          </w:p>
        </w:tc>
        <w:tc>
          <w:tcPr>
            <w:tcW w:w="717" w:type="dxa"/>
          </w:tcPr>
          <w:p w14:paraId="51F02BCC" w14:textId="77777777" w:rsidR="00975C97" w:rsidRPr="007F2609" w:rsidRDefault="00975C97" w:rsidP="00346178">
            <w:pPr>
              <w:pStyle w:val="TAC"/>
            </w:pPr>
            <w:r w:rsidRPr="007F2609">
              <w:t>4</w:t>
            </w:r>
          </w:p>
        </w:tc>
        <w:tc>
          <w:tcPr>
            <w:tcW w:w="717" w:type="dxa"/>
          </w:tcPr>
          <w:p w14:paraId="05CD0D0D" w14:textId="77777777" w:rsidR="00975C97" w:rsidRPr="007F2609" w:rsidRDefault="00975C97" w:rsidP="00346178">
            <w:pPr>
              <w:pStyle w:val="TAC"/>
            </w:pPr>
            <w:r w:rsidRPr="007F2609">
              <w:t>4</w:t>
            </w:r>
          </w:p>
        </w:tc>
        <w:tc>
          <w:tcPr>
            <w:tcW w:w="717" w:type="dxa"/>
          </w:tcPr>
          <w:p w14:paraId="267A5A54" w14:textId="77777777" w:rsidR="00975C97" w:rsidRPr="007F2609" w:rsidRDefault="00975C97" w:rsidP="00346178">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346178">
            <w:pPr>
              <w:pStyle w:val="TAL"/>
            </w:pPr>
            <w:r w:rsidRPr="007F2609">
              <w:t>MCS Index</w:t>
            </w:r>
          </w:p>
        </w:tc>
        <w:tc>
          <w:tcPr>
            <w:tcW w:w="1093" w:type="dxa"/>
            <w:vAlign w:val="center"/>
          </w:tcPr>
          <w:p w14:paraId="3599926B" w14:textId="77777777" w:rsidR="00975C97" w:rsidRPr="007F2609" w:rsidRDefault="00975C97" w:rsidP="00346178">
            <w:pPr>
              <w:pStyle w:val="TAC"/>
            </w:pPr>
          </w:p>
        </w:tc>
        <w:tc>
          <w:tcPr>
            <w:tcW w:w="717" w:type="dxa"/>
            <w:vAlign w:val="center"/>
          </w:tcPr>
          <w:p w14:paraId="5F92DD59" w14:textId="77777777" w:rsidR="00975C97" w:rsidRPr="007F2609" w:rsidRDefault="00975C97" w:rsidP="00346178">
            <w:pPr>
              <w:pStyle w:val="TAC"/>
            </w:pPr>
            <w:r w:rsidRPr="007F2609">
              <w:t>4</w:t>
            </w:r>
          </w:p>
        </w:tc>
        <w:tc>
          <w:tcPr>
            <w:tcW w:w="717" w:type="dxa"/>
            <w:vAlign w:val="center"/>
          </w:tcPr>
          <w:p w14:paraId="20428E4E" w14:textId="77777777" w:rsidR="00975C97" w:rsidRPr="007F2609" w:rsidRDefault="00975C97" w:rsidP="00346178">
            <w:pPr>
              <w:pStyle w:val="TAC"/>
            </w:pPr>
            <w:r w:rsidRPr="007F2609">
              <w:t>4</w:t>
            </w:r>
          </w:p>
        </w:tc>
        <w:tc>
          <w:tcPr>
            <w:tcW w:w="717" w:type="dxa"/>
            <w:vAlign w:val="center"/>
          </w:tcPr>
          <w:p w14:paraId="3459FA30" w14:textId="77777777" w:rsidR="00975C97" w:rsidRPr="007F2609" w:rsidRDefault="00975C97" w:rsidP="00346178">
            <w:pPr>
              <w:pStyle w:val="TAC"/>
            </w:pPr>
            <w:r w:rsidRPr="007F2609">
              <w:t>4</w:t>
            </w:r>
          </w:p>
        </w:tc>
        <w:tc>
          <w:tcPr>
            <w:tcW w:w="717" w:type="dxa"/>
            <w:vAlign w:val="center"/>
          </w:tcPr>
          <w:p w14:paraId="7ADFD196" w14:textId="77777777" w:rsidR="00975C97" w:rsidRPr="007F2609" w:rsidRDefault="00975C97" w:rsidP="00346178">
            <w:pPr>
              <w:pStyle w:val="TAC"/>
            </w:pPr>
            <w:r w:rsidRPr="007F2609">
              <w:t>4</w:t>
            </w:r>
          </w:p>
        </w:tc>
        <w:tc>
          <w:tcPr>
            <w:tcW w:w="717" w:type="dxa"/>
            <w:vAlign w:val="center"/>
          </w:tcPr>
          <w:p w14:paraId="777852A3" w14:textId="77777777" w:rsidR="00975C97" w:rsidRPr="007F2609" w:rsidRDefault="00975C97" w:rsidP="00346178">
            <w:pPr>
              <w:pStyle w:val="TAC"/>
            </w:pPr>
            <w:r w:rsidRPr="007F2609">
              <w:t>4</w:t>
            </w:r>
          </w:p>
        </w:tc>
        <w:tc>
          <w:tcPr>
            <w:tcW w:w="717" w:type="dxa"/>
            <w:vAlign w:val="center"/>
          </w:tcPr>
          <w:p w14:paraId="5E072DD3" w14:textId="77777777" w:rsidR="00975C97" w:rsidRPr="007F2609" w:rsidRDefault="00975C97" w:rsidP="00346178">
            <w:pPr>
              <w:pStyle w:val="TAC"/>
            </w:pPr>
            <w:r w:rsidRPr="007F2609">
              <w:t>4</w:t>
            </w:r>
          </w:p>
        </w:tc>
        <w:tc>
          <w:tcPr>
            <w:tcW w:w="717" w:type="dxa"/>
            <w:vAlign w:val="center"/>
          </w:tcPr>
          <w:p w14:paraId="5475E62C" w14:textId="77777777" w:rsidR="00975C97" w:rsidRPr="007F2609" w:rsidRDefault="00975C97" w:rsidP="00346178">
            <w:pPr>
              <w:pStyle w:val="TAC"/>
            </w:pPr>
            <w:r w:rsidRPr="007F2609">
              <w:t>4</w:t>
            </w:r>
          </w:p>
        </w:tc>
        <w:tc>
          <w:tcPr>
            <w:tcW w:w="717" w:type="dxa"/>
            <w:vAlign w:val="center"/>
          </w:tcPr>
          <w:p w14:paraId="4A0BFCC0" w14:textId="77777777" w:rsidR="00975C97" w:rsidRPr="007F2609" w:rsidRDefault="00975C97" w:rsidP="00346178">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346178">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346178">
            <w:pPr>
              <w:pStyle w:val="TAC"/>
            </w:pPr>
          </w:p>
        </w:tc>
        <w:tc>
          <w:tcPr>
            <w:tcW w:w="5736" w:type="dxa"/>
            <w:gridSpan w:val="8"/>
            <w:vAlign w:val="center"/>
          </w:tcPr>
          <w:p w14:paraId="042B90D6" w14:textId="77777777" w:rsidR="00975C97" w:rsidRPr="007F2609" w:rsidRDefault="00975C97" w:rsidP="00346178">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346178">
            <w:pPr>
              <w:pStyle w:val="TAL"/>
            </w:pPr>
            <w:r w:rsidRPr="007F2609">
              <w:t>Modulation</w:t>
            </w:r>
          </w:p>
        </w:tc>
        <w:tc>
          <w:tcPr>
            <w:tcW w:w="1093" w:type="dxa"/>
            <w:vAlign w:val="center"/>
          </w:tcPr>
          <w:p w14:paraId="4FDB94DE" w14:textId="77777777" w:rsidR="00975C97" w:rsidRPr="007F2609" w:rsidRDefault="00975C97" w:rsidP="00346178">
            <w:pPr>
              <w:pStyle w:val="TAC"/>
            </w:pPr>
          </w:p>
        </w:tc>
        <w:tc>
          <w:tcPr>
            <w:tcW w:w="717" w:type="dxa"/>
            <w:vAlign w:val="center"/>
          </w:tcPr>
          <w:p w14:paraId="35EAE27D" w14:textId="77777777" w:rsidR="00975C97" w:rsidRPr="007F2609" w:rsidRDefault="00975C97" w:rsidP="00346178">
            <w:pPr>
              <w:pStyle w:val="TAC"/>
            </w:pPr>
            <w:r w:rsidRPr="007F2609">
              <w:t>QPSK</w:t>
            </w:r>
          </w:p>
        </w:tc>
        <w:tc>
          <w:tcPr>
            <w:tcW w:w="717" w:type="dxa"/>
            <w:vAlign w:val="center"/>
          </w:tcPr>
          <w:p w14:paraId="0EFFA716" w14:textId="77777777" w:rsidR="00975C97" w:rsidRPr="007F2609" w:rsidRDefault="00975C97" w:rsidP="00346178">
            <w:pPr>
              <w:pStyle w:val="TAC"/>
            </w:pPr>
            <w:r w:rsidRPr="007F2609">
              <w:t>QPSK</w:t>
            </w:r>
          </w:p>
        </w:tc>
        <w:tc>
          <w:tcPr>
            <w:tcW w:w="717" w:type="dxa"/>
            <w:vAlign w:val="center"/>
          </w:tcPr>
          <w:p w14:paraId="00B9AA06" w14:textId="77777777" w:rsidR="00975C97" w:rsidRPr="007F2609" w:rsidRDefault="00975C97" w:rsidP="00346178">
            <w:pPr>
              <w:pStyle w:val="TAC"/>
            </w:pPr>
            <w:r w:rsidRPr="007F2609">
              <w:t>QPSK</w:t>
            </w:r>
          </w:p>
        </w:tc>
        <w:tc>
          <w:tcPr>
            <w:tcW w:w="717" w:type="dxa"/>
            <w:vAlign w:val="center"/>
          </w:tcPr>
          <w:p w14:paraId="6DBC500A" w14:textId="77777777" w:rsidR="00975C97" w:rsidRPr="007F2609" w:rsidRDefault="00975C97" w:rsidP="00346178">
            <w:pPr>
              <w:pStyle w:val="TAC"/>
            </w:pPr>
            <w:r w:rsidRPr="007F2609">
              <w:t>QPSK</w:t>
            </w:r>
          </w:p>
        </w:tc>
        <w:tc>
          <w:tcPr>
            <w:tcW w:w="717" w:type="dxa"/>
            <w:vAlign w:val="center"/>
          </w:tcPr>
          <w:p w14:paraId="6C5781BF" w14:textId="77777777" w:rsidR="00975C97" w:rsidRPr="007F2609" w:rsidRDefault="00975C97" w:rsidP="00346178">
            <w:pPr>
              <w:pStyle w:val="TAC"/>
            </w:pPr>
            <w:r w:rsidRPr="007F2609">
              <w:t>QPSK</w:t>
            </w:r>
          </w:p>
        </w:tc>
        <w:tc>
          <w:tcPr>
            <w:tcW w:w="717" w:type="dxa"/>
            <w:vAlign w:val="center"/>
          </w:tcPr>
          <w:p w14:paraId="74197A57" w14:textId="77777777" w:rsidR="00975C97" w:rsidRPr="007F2609" w:rsidRDefault="00975C97" w:rsidP="00346178">
            <w:pPr>
              <w:pStyle w:val="TAC"/>
            </w:pPr>
            <w:r w:rsidRPr="007F2609">
              <w:t>QPSK</w:t>
            </w:r>
          </w:p>
        </w:tc>
        <w:tc>
          <w:tcPr>
            <w:tcW w:w="717" w:type="dxa"/>
            <w:vAlign w:val="center"/>
          </w:tcPr>
          <w:p w14:paraId="1077427C" w14:textId="77777777" w:rsidR="00975C97" w:rsidRPr="007F2609" w:rsidRDefault="00975C97" w:rsidP="00346178">
            <w:pPr>
              <w:pStyle w:val="TAC"/>
            </w:pPr>
            <w:r w:rsidRPr="007F2609">
              <w:t>QPSK</w:t>
            </w:r>
          </w:p>
        </w:tc>
        <w:tc>
          <w:tcPr>
            <w:tcW w:w="717" w:type="dxa"/>
            <w:vAlign w:val="center"/>
          </w:tcPr>
          <w:p w14:paraId="4A3E51A8" w14:textId="77777777" w:rsidR="00975C97" w:rsidRPr="007F2609" w:rsidRDefault="00975C97" w:rsidP="00346178">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346178">
            <w:pPr>
              <w:pStyle w:val="TAL"/>
            </w:pPr>
            <w:r w:rsidRPr="007F2609">
              <w:t>Target Coding Rate</w:t>
            </w:r>
          </w:p>
        </w:tc>
        <w:tc>
          <w:tcPr>
            <w:tcW w:w="1093" w:type="dxa"/>
            <w:vAlign w:val="center"/>
          </w:tcPr>
          <w:p w14:paraId="2406812E" w14:textId="77777777" w:rsidR="00975C97" w:rsidRPr="007F2609" w:rsidRDefault="00975C97" w:rsidP="00346178">
            <w:pPr>
              <w:pStyle w:val="TAC"/>
            </w:pPr>
          </w:p>
        </w:tc>
        <w:tc>
          <w:tcPr>
            <w:tcW w:w="717" w:type="dxa"/>
            <w:vAlign w:val="center"/>
          </w:tcPr>
          <w:p w14:paraId="289678A3" w14:textId="77777777" w:rsidR="00975C97" w:rsidRPr="007F2609" w:rsidRDefault="00975C97" w:rsidP="00346178">
            <w:pPr>
              <w:pStyle w:val="TAC"/>
            </w:pPr>
            <w:r w:rsidRPr="007F2609">
              <w:t>1/3</w:t>
            </w:r>
          </w:p>
        </w:tc>
        <w:tc>
          <w:tcPr>
            <w:tcW w:w="717" w:type="dxa"/>
            <w:vAlign w:val="center"/>
          </w:tcPr>
          <w:p w14:paraId="2F9EBE29" w14:textId="77777777" w:rsidR="00975C97" w:rsidRPr="007F2609" w:rsidRDefault="00975C97" w:rsidP="00346178">
            <w:pPr>
              <w:pStyle w:val="TAC"/>
            </w:pPr>
            <w:r w:rsidRPr="007F2609">
              <w:t>1/3</w:t>
            </w:r>
          </w:p>
        </w:tc>
        <w:tc>
          <w:tcPr>
            <w:tcW w:w="717" w:type="dxa"/>
            <w:vAlign w:val="center"/>
          </w:tcPr>
          <w:p w14:paraId="77F20687" w14:textId="77777777" w:rsidR="00975C97" w:rsidRPr="007F2609" w:rsidRDefault="00975C97" w:rsidP="00346178">
            <w:pPr>
              <w:pStyle w:val="TAC"/>
            </w:pPr>
            <w:r w:rsidRPr="007F2609">
              <w:t>1/3</w:t>
            </w:r>
          </w:p>
        </w:tc>
        <w:tc>
          <w:tcPr>
            <w:tcW w:w="717" w:type="dxa"/>
            <w:vAlign w:val="center"/>
          </w:tcPr>
          <w:p w14:paraId="1AF16EDE" w14:textId="77777777" w:rsidR="00975C97" w:rsidRPr="007F2609" w:rsidRDefault="00975C97" w:rsidP="00346178">
            <w:pPr>
              <w:pStyle w:val="TAC"/>
            </w:pPr>
            <w:r w:rsidRPr="007F2609">
              <w:t>1/3</w:t>
            </w:r>
          </w:p>
        </w:tc>
        <w:tc>
          <w:tcPr>
            <w:tcW w:w="717" w:type="dxa"/>
            <w:vAlign w:val="center"/>
          </w:tcPr>
          <w:p w14:paraId="3B36FE02" w14:textId="77777777" w:rsidR="00975C97" w:rsidRPr="007F2609" w:rsidRDefault="00975C97" w:rsidP="00346178">
            <w:pPr>
              <w:pStyle w:val="TAC"/>
            </w:pPr>
            <w:r w:rsidRPr="007F2609">
              <w:t>1/3</w:t>
            </w:r>
          </w:p>
        </w:tc>
        <w:tc>
          <w:tcPr>
            <w:tcW w:w="717" w:type="dxa"/>
            <w:vAlign w:val="center"/>
          </w:tcPr>
          <w:p w14:paraId="47BB77E1" w14:textId="77777777" w:rsidR="00975C97" w:rsidRPr="007F2609" w:rsidRDefault="00975C97" w:rsidP="00346178">
            <w:pPr>
              <w:pStyle w:val="TAC"/>
            </w:pPr>
            <w:r w:rsidRPr="007F2609">
              <w:t>1/3</w:t>
            </w:r>
          </w:p>
        </w:tc>
        <w:tc>
          <w:tcPr>
            <w:tcW w:w="717" w:type="dxa"/>
            <w:vAlign w:val="center"/>
          </w:tcPr>
          <w:p w14:paraId="7DF2D4D1" w14:textId="77777777" w:rsidR="00975C97" w:rsidRPr="007F2609" w:rsidRDefault="00975C97" w:rsidP="00346178">
            <w:pPr>
              <w:pStyle w:val="TAC"/>
            </w:pPr>
            <w:r w:rsidRPr="007F2609">
              <w:t>1/3</w:t>
            </w:r>
          </w:p>
        </w:tc>
        <w:tc>
          <w:tcPr>
            <w:tcW w:w="717" w:type="dxa"/>
            <w:vAlign w:val="center"/>
          </w:tcPr>
          <w:p w14:paraId="67DB4D36" w14:textId="77777777" w:rsidR="00975C97" w:rsidRPr="007F2609" w:rsidRDefault="00975C97" w:rsidP="00346178">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346178">
            <w:pPr>
              <w:pStyle w:val="TAL"/>
            </w:pPr>
            <w:r w:rsidRPr="007F2609">
              <w:t>Maximum number of HARQ transmissions</w:t>
            </w:r>
          </w:p>
        </w:tc>
        <w:tc>
          <w:tcPr>
            <w:tcW w:w="1093" w:type="dxa"/>
            <w:vAlign w:val="center"/>
          </w:tcPr>
          <w:p w14:paraId="39796A1E" w14:textId="77777777" w:rsidR="00975C97" w:rsidRPr="007F2609" w:rsidRDefault="00975C97" w:rsidP="00346178">
            <w:pPr>
              <w:pStyle w:val="TAC"/>
            </w:pPr>
          </w:p>
        </w:tc>
        <w:tc>
          <w:tcPr>
            <w:tcW w:w="717" w:type="dxa"/>
            <w:vAlign w:val="center"/>
          </w:tcPr>
          <w:p w14:paraId="01E8C9CF" w14:textId="77777777" w:rsidR="00975C97" w:rsidRPr="007F2609" w:rsidRDefault="00975C97" w:rsidP="00346178">
            <w:pPr>
              <w:pStyle w:val="TAC"/>
            </w:pPr>
            <w:r w:rsidRPr="007F2609">
              <w:t>1</w:t>
            </w:r>
          </w:p>
        </w:tc>
        <w:tc>
          <w:tcPr>
            <w:tcW w:w="717" w:type="dxa"/>
            <w:vAlign w:val="center"/>
          </w:tcPr>
          <w:p w14:paraId="5A92B38F" w14:textId="77777777" w:rsidR="00975C97" w:rsidRPr="007F2609" w:rsidRDefault="00975C97" w:rsidP="00346178">
            <w:pPr>
              <w:pStyle w:val="TAC"/>
            </w:pPr>
            <w:r w:rsidRPr="007F2609">
              <w:t>1</w:t>
            </w:r>
          </w:p>
        </w:tc>
        <w:tc>
          <w:tcPr>
            <w:tcW w:w="717" w:type="dxa"/>
            <w:vAlign w:val="center"/>
          </w:tcPr>
          <w:p w14:paraId="48FF58FB" w14:textId="77777777" w:rsidR="00975C97" w:rsidRPr="007F2609" w:rsidRDefault="00975C97" w:rsidP="00346178">
            <w:pPr>
              <w:pStyle w:val="TAC"/>
            </w:pPr>
            <w:r w:rsidRPr="007F2609">
              <w:t>1</w:t>
            </w:r>
          </w:p>
        </w:tc>
        <w:tc>
          <w:tcPr>
            <w:tcW w:w="717" w:type="dxa"/>
            <w:vAlign w:val="center"/>
          </w:tcPr>
          <w:p w14:paraId="07057279" w14:textId="77777777" w:rsidR="00975C97" w:rsidRPr="007F2609" w:rsidRDefault="00975C97" w:rsidP="00346178">
            <w:pPr>
              <w:pStyle w:val="TAC"/>
            </w:pPr>
            <w:r w:rsidRPr="007F2609">
              <w:t>1</w:t>
            </w:r>
          </w:p>
        </w:tc>
        <w:tc>
          <w:tcPr>
            <w:tcW w:w="717" w:type="dxa"/>
            <w:vAlign w:val="center"/>
          </w:tcPr>
          <w:p w14:paraId="770544E6" w14:textId="77777777" w:rsidR="00975C97" w:rsidRPr="007F2609" w:rsidRDefault="00975C97" w:rsidP="00346178">
            <w:pPr>
              <w:pStyle w:val="TAC"/>
            </w:pPr>
            <w:r w:rsidRPr="007F2609">
              <w:t>1</w:t>
            </w:r>
          </w:p>
        </w:tc>
        <w:tc>
          <w:tcPr>
            <w:tcW w:w="717" w:type="dxa"/>
            <w:vAlign w:val="center"/>
          </w:tcPr>
          <w:p w14:paraId="20312D8F" w14:textId="77777777" w:rsidR="00975C97" w:rsidRPr="007F2609" w:rsidRDefault="00975C97" w:rsidP="00346178">
            <w:pPr>
              <w:pStyle w:val="TAC"/>
            </w:pPr>
            <w:r w:rsidRPr="007F2609">
              <w:t>1</w:t>
            </w:r>
          </w:p>
        </w:tc>
        <w:tc>
          <w:tcPr>
            <w:tcW w:w="717" w:type="dxa"/>
            <w:vAlign w:val="center"/>
          </w:tcPr>
          <w:p w14:paraId="19AD801F" w14:textId="77777777" w:rsidR="00975C97" w:rsidRPr="007F2609" w:rsidRDefault="00975C97" w:rsidP="00346178">
            <w:pPr>
              <w:pStyle w:val="TAC"/>
            </w:pPr>
            <w:r w:rsidRPr="007F2609">
              <w:t>1</w:t>
            </w:r>
          </w:p>
        </w:tc>
        <w:tc>
          <w:tcPr>
            <w:tcW w:w="717" w:type="dxa"/>
            <w:vAlign w:val="center"/>
          </w:tcPr>
          <w:p w14:paraId="3018EF71" w14:textId="77777777" w:rsidR="00975C97" w:rsidRPr="007F2609" w:rsidRDefault="00975C97" w:rsidP="00346178">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346178">
            <w:pPr>
              <w:pStyle w:val="TAL"/>
            </w:pPr>
            <w:r w:rsidRPr="007F2609">
              <w:t>Information Bit Payload per Slot</w:t>
            </w:r>
          </w:p>
        </w:tc>
        <w:tc>
          <w:tcPr>
            <w:tcW w:w="1093" w:type="dxa"/>
            <w:vAlign w:val="center"/>
          </w:tcPr>
          <w:p w14:paraId="17170CBC" w14:textId="77777777" w:rsidR="00975C97" w:rsidRPr="007F2609" w:rsidRDefault="00975C97" w:rsidP="00346178">
            <w:pPr>
              <w:pStyle w:val="TAC"/>
            </w:pPr>
          </w:p>
        </w:tc>
        <w:tc>
          <w:tcPr>
            <w:tcW w:w="717" w:type="dxa"/>
            <w:vAlign w:val="center"/>
          </w:tcPr>
          <w:p w14:paraId="6A5034CD" w14:textId="77777777" w:rsidR="00975C97" w:rsidRPr="007F2609" w:rsidRDefault="00975C97" w:rsidP="00346178">
            <w:pPr>
              <w:pStyle w:val="TAC"/>
            </w:pPr>
          </w:p>
        </w:tc>
        <w:tc>
          <w:tcPr>
            <w:tcW w:w="717" w:type="dxa"/>
            <w:vAlign w:val="center"/>
          </w:tcPr>
          <w:p w14:paraId="220698A2" w14:textId="77777777" w:rsidR="00975C97" w:rsidRPr="007F2609" w:rsidRDefault="00975C97" w:rsidP="00346178">
            <w:pPr>
              <w:pStyle w:val="TAC"/>
            </w:pPr>
          </w:p>
        </w:tc>
        <w:tc>
          <w:tcPr>
            <w:tcW w:w="717" w:type="dxa"/>
            <w:vAlign w:val="center"/>
          </w:tcPr>
          <w:p w14:paraId="721A3180" w14:textId="77777777" w:rsidR="00975C97" w:rsidRPr="007F2609" w:rsidRDefault="00975C97" w:rsidP="00346178">
            <w:pPr>
              <w:pStyle w:val="TAC"/>
            </w:pPr>
          </w:p>
        </w:tc>
        <w:tc>
          <w:tcPr>
            <w:tcW w:w="717" w:type="dxa"/>
            <w:vAlign w:val="center"/>
          </w:tcPr>
          <w:p w14:paraId="71E9F39B" w14:textId="77777777" w:rsidR="00975C97" w:rsidRPr="007F2609" w:rsidRDefault="00975C97" w:rsidP="00346178">
            <w:pPr>
              <w:pStyle w:val="TAC"/>
            </w:pPr>
          </w:p>
        </w:tc>
        <w:tc>
          <w:tcPr>
            <w:tcW w:w="717" w:type="dxa"/>
            <w:vAlign w:val="center"/>
          </w:tcPr>
          <w:p w14:paraId="3733881B" w14:textId="77777777" w:rsidR="00975C97" w:rsidRPr="007F2609" w:rsidRDefault="00975C97" w:rsidP="00346178">
            <w:pPr>
              <w:pStyle w:val="TAC"/>
            </w:pPr>
          </w:p>
        </w:tc>
        <w:tc>
          <w:tcPr>
            <w:tcW w:w="717" w:type="dxa"/>
            <w:vAlign w:val="center"/>
          </w:tcPr>
          <w:p w14:paraId="4EF944F5" w14:textId="77777777" w:rsidR="00975C97" w:rsidRPr="007F2609" w:rsidRDefault="00975C97" w:rsidP="00346178">
            <w:pPr>
              <w:pStyle w:val="TAC"/>
            </w:pPr>
          </w:p>
        </w:tc>
        <w:tc>
          <w:tcPr>
            <w:tcW w:w="717" w:type="dxa"/>
            <w:vAlign w:val="center"/>
          </w:tcPr>
          <w:p w14:paraId="4BD739FA" w14:textId="77777777" w:rsidR="00975C97" w:rsidRPr="007F2609" w:rsidRDefault="00975C97" w:rsidP="00346178">
            <w:pPr>
              <w:pStyle w:val="TAC"/>
            </w:pPr>
          </w:p>
        </w:tc>
        <w:tc>
          <w:tcPr>
            <w:tcW w:w="717" w:type="dxa"/>
            <w:vAlign w:val="center"/>
          </w:tcPr>
          <w:p w14:paraId="1AD816E5" w14:textId="77777777" w:rsidR="00975C97" w:rsidRPr="007F2609" w:rsidRDefault="00975C97" w:rsidP="00346178">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346178">
            <w:pPr>
              <w:pStyle w:val="TAL"/>
            </w:pPr>
            <w:r w:rsidRPr="007F2609">
              <w:t xml:space="preserve">  For Slots 0,1,3,4,8,9</w:t>
            </w:r>
          </w:p>
        </w:tc>
        <w:tc>
          <w:tcPr>
            <w:tcW w:w="1093" w:type="dxa"/>
            <w:vAlign w:val="center"/>
          </w:tcPr>
          <w:p w14:paraId="2DAC6E9D" w14:textId="77777777" w:rsidR="00975C97" w:rsidRPr="007F2609" w:rsidRDefault="00975C97" w:rsidP="00346178">
            <w:pPr>
              <w:pStyle w:val="TAC"/>
            </w:pPr>
            <w:r w:rsidRPr="007F2609">
              <w:t>Bits</w:t>
            </w:r>
          </w:p>
        </w:tc>
        <w:tc>
          <w:tcPr>
            <w:tcW w:w="717" w:type="dxa"/>
            <w:vAlign w:val="center"/>
          </w:tcPr>
          <w:p w14:paraId="4B1C4B7C" w14:textId="77777777" w:rsidR="00975C97" w:rsidRPr="007F2609" w:rsidRDefault="00975C97" w:rsidP="00346178">
            <w:pPr>
              <w:pStyle w:val="TAC"/>
            </w:pPr>
            <w:r w:rsidRPr="007F2609">
              <w:t>N/A</w:t>
            </w:r>
          </w:p>
        </w:tc>
        <w:tc>
          <w:tcPr>
            <w:tcW w:w="717" w:type="dxa"/>
            <w:vAlign w:val="center"/>
          </w:tcPr>
          <w:p w14:paraId="1788B4B5" w14:textId="77777777" w:rsidR="00975C97" w:rsidRPr="007F2609" w:rsidRDefault="00975C97" w:rsidP="00346178">
            <w:pPr>
              <w:pStyle w:val="TAC"/>
            </w:pPr>
            <w:r w:rsidRPr="007F2609">
              <w:t>N/A</w:t>
            </w:r>
          </w:p>
        </w:tc>
        <w:tc>
          <w:tcPr>
            <w:tcW w:w="717" w:type="dxa"/>
            <w:vAlign w:val="center"/>
          </w:tcPr>
          <w:p w14:paraId="7289435E" w14:textId="77777777" w:rsidR="00975C97" w:rsidRPr="007F2609" w:rsidRDefault="00975C97" w:rsidP="00346178">
            <w:pPr>
              <w:pStyle w:val="TAC"/>
            </w:pPr>
            <w:r w:rsidRPr="007F2609">
              <w:t>N/A</w:t>
            </w:r>
          </w:p>
        </w:tc>
        <w:tc>
          <w:tcPr>
            <w:tcW w:w="717" w:type="dxa"/>
            <w:vAlign w:val="center"/>
          </w:tcPr>
          <w:p w14:paraId="16EA4F28" w14:textId="77777777" w:rsidR="00975C97" w:rsidRPr="007F2609" w:rsidRDefault="00975C97" w:rsidP="00346178">
            <w:pPr>
              <w:pStyle w:val="TAC"/>
            </w:pPr>
            <w:r w:rsidRPr="007F2609">
              <w:t>N/A</w:t>
            </w:r>
          </w:p>
        </w:tc>
        <w:tc>
          <w:tcPr>
            <w:tcW w:w="717" w:type="dxa"/>
            <w:vAlign w:val="center"/>
          </w:tcPr>
          <w:p w14:paraId="35EB7B7D" w14:textId="77777777" w:rsidR="00975C97" w:rsidRPr="007F2609" w:rsidRDefault="00975C97" w:rsidP="00346178">
            <w:pPr>
              <w:pStyle w:val="TAC"/>
            </w:pPr>
            <w:r w:rsidRPr="007F2609">
              <w:t>N/A</w:t>
            </w:r>
          </w:p>
        </w:tc>
        <w:tc>
          <w:tcPr>
            <w:tcW w:w="717" w:type="dxa"/>
            <w:vAlign w:val="center"/>
          </w:tcPr>
          <w:p w14:paraId="25ED289A" w14:textId="77777777" w:rsidR="00975C97" w:rsidRPr="007F2609" w:rsidRDefault="00975C97" w:rsidP="00346178">
            <w:pPr>
              <w:pStyle w:val="TAC"/>
            </w:pPr>
            <w:r w:rsidRPr="007F2609">
              <w:t>N/A</w:t>
            </w:r>
          </w:p>
        </w:tc>
        <w:tc>
          <w:tcPr>
            <w:tcW w:w="717" w:type="dxa"/>
            <w:vAlign w:val="center"/>
          </w:tcPr>
          <w:p w14:paraId="163B6CA5" w14:textId="77777777" w:rsidR="00975C97" w:rsidRPr="007F2609" w:rsidRDefault="00975C97" w:rsidP="00346178">
            <w:pPr>
              <w:pStyle w:val="TAC"/>
            </w:pPr>
            <w:r w:rsidRPr="007F2609">
              <w:t>N/A</w:t>
            </w:r>
          </w:p>
        </w:tc>
        <w:tc>
          <w:tcPr>
            <w:tcW w:w="717" w:type="dxa"/>
            <w:vAlign w:val="center"/>
          </w:tcPr>
          <w:p w14:paraId="00C3C179" w14:textId="77777777" w:rsidR="00975C97" w:rsidRPr="007F2609" w:rsidRDefault="00975C97" w:rsidP="00346178">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346178">
            <w:pPr>
              <w:pStyle w:val="TAL"/>
            </w:pPr>
            <w:r w:rsidRPr="007F2609">
              <w:t xml:space="preserve">  For Slots 2,5,6,7</w:t>
            </w:r>
          </w:p>
        </w:tc>
        <w:tc>
          <w:tcPr>
            <w:tcW w:w="1093" w:type="dxa"/>
            <w:vAlign w:val="center"/>
          </w:tcPr>
          <w:p w14:paraId="003CBF52" w14:textId="77777777" w:rsidR="00975C97" w:rsidRPr="007F2609" w:rsidRDefault="00975C97" w:rsidP="00346178">
            <w:pPr>
              <w:pStyle w:val="TAC"/>
            </w:pPr>
            <w:r w:rsidRPr="007F2609">
              <w:t>Bits</w:t>
            </w:r>
          </w:p>
        </w:tc>
        <w:tc>
          <w:tcPr>
            <w:tcW w:w="717" w:type="dxa"/>
            <w:vAlign w:val="center"/>
          </w:tcPr>
          <w:p w14:paraId="35846596" w14:textId="77777777" w:rsidR="00975C97" w:rsidRPr="007F2609" w:rsidRDefault="00975C97" w:rsidP="00346178">
            <w:pPr>
              <w:pStyle w:val="TAC"/>
            </w:pPr>
            <w:r w:rsidRPr="007F2609">
              <w:t>1672</w:t>
            </w:r>
          </w:p>
        </w:tc>
        <w:tc>
          <w:tcPr>
            <w:tcW w:w="717" w:type="dxa"/>
            <w:vAlign w:val="center"/>
          </w:tcPr>
          <w:p w14:paraId="3339F932" w14:textId="77777777" w:rsidR="00975C97" w:rsidRPr="007F2609" w:rsidRDefault="00975C97" w:rsidP="00346178">
            <w:pPr>
              <w:pStyle w:val="TAC"/>
            </w:pPr>
            <w:r w:rsidRPr="007F2609">
              <w:t>3368</w:t>
            </w:r>
          </w:p>
        </w:tc>
        <w:tc>
          <w:tcPr>
            <w:tcW w:w="717" w:type="dxa"/>
            <w:vAlign w:val="center"/>
          </w:tcPr>
          <w:p w14:paraId="5219C2E3" w14:textId="77777777" w:rsidR="00975C97" w:rsidRPr="007F2609" w:rsidRDefault="00975C97" w:rsidP="00346178">
            <w:pPr>
              <w:pStyle w:val="TAC"/>
            </w:pPr>
            <w:r w:rsidRPr="007F2609">
              <w:t>5120</w:t>
            </w:r>
          </w:p>
        </w:tc>
        <w:tc>
          <w:tcPr>
            <w:tcW w:w="717" w:type="dxa"/>
            <w:vAlign w:val="center"/>
          </w:tcPr>
          <w:p w14:paraId="4156627F" w14:textId="77777777" w:rsidR="00975C97" w:rsidRPr="007F2609" w:rsidRDefault="00975C97" w:rsidP="00346178">
            <w:pPr>
              <w:pStyle w:val="TAC"/>
            </w:pPr>
            <w:r w:rsidRPr="007F2609">
              <w:t>6912</w:t>
            </w:r>
          </w:p>
        </w:tc>
        <w:tc>
          <w:tcPr>
            <w:tcW w:w="717" w:type="dxa"/>
            <w:vAlign w:val="center"/>
          </w:tcPr>
          <w:p w14:paraId="2A0D686C" w14:textId="77777777" w:rsidR="00975C97" w:rsidRPr="007F2609" w:rsidRDefault="00975C97" w:rsidP="00346178">
            <w:pPr>
              <w:pStyle w:val="TAC"/>
            </w:pPr>
            <w:r w:rsidRPr="007F2609">
              <w:t>8712</w:t>
            </w:r>
          </w:p>
        </w:tc>
        <w:tc>
          <w:tcPr>
            <w:tcW w:w="717" w:type="dxa"/>
            <w:vAlign w:val="center"/>
          </w:tcPr>
          <w:p w14:paraId="5F6BB93F" w14:textId="77777777" w:rsidR="00975C97" w:rsidRPr="007F2609" w:rsidRDefault="00975C97" w:rsidP="00346178">
            <w:pPr>
              <w:pStyle w:val="TAC"/>
            </w:pPr>
            <w:r w:rsidRPr="007F2609">
              <w:t>10504</w:t>
            </w:r>
          </w:p>
        </w:tc>
        <w:tc>
          <w:tcPr>
            <w:tcW w:w="717" w:type="dxa"/>
            <w:vAlign w:val="center"/>
          </w:tcPr>
          <w:p w14:paraId="42AE80B3" w14:textId="77777777" w:rsidR="00975C97" w:rsidRPr="007F2609" w:rsidRDefault="00975C97" w:rsidP="00346178">
            <w:pPr>
              <w:pStyle w:val="TAC"/>
            </w:pPr>
            <w:r w:rsidRPr="007F2609">
              <w:t>14088</w:t>
            </w:r>
          </w:p>
        </w:tc>
        <w:tc>
          <w:tcPr>
            <w:tcW w:w="717" w:type="dxa"/>
            <w:vAlign w:val="center"/>
          </w:tcPr>
          <w:p w14:paraId="3B8C3290" w14:textId="77777777" w:rsidR="00975C97" w:rsidRPr="007F2609" w:rsidRDefault="00975C97" w:rsidP="00346178">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346178">
            <w:pPr>
              <w:pStyle w:val="TAL"/>
            </w:pPr>
            <w:r w:rsidRPr="007F2609">
              <w:t>Transport block CRC</w:t>
            </w:r>
          </w:p>
        </w:tc>
        <w:tc>
          <w:tcPr>
            <w:tcW w:w="1093" w:type="dxa"/>
            <w:vAlign w:val="center"/>
          </w:tcPr>
          <w:p w14:paraId="60995B58" w14:textId="77777777" w:rsidR="00975C97" w:rsidRPr="007F2609" w:rsidRDefault="00975C97" w:rsidP="00346178">
            <w:pPr>
              <w:pStyle w:val="TAC"/>
            </w:pPr>
            <w:r w:rsidRPr="007F2609">
              <w:t>Bits</w:t>
            </w:r>
          </w:p>
        </w:tc>
        <w:tc>
          <w:tcPr>
            <w:tcW w:w="717" w:type="dxa"/>
            <w:vAlign w:val="center"/>
          </w:tcPr>
          <w:p w14:paraId="765231FB" w14:textId="77777777" w:rsidR="00975C97" w:rsidRPr="007F2609" w:rsidRDefault="00975C97" w:rsidP="00346178">
            <w:pPr>
              <w:pStyle w:val="TAC"/>
            </w:pPr>
            <w:r w:rsidRPr="007F2609">
              <w:t>16</w:t>
            </w:r>
          </w:p>
        </w:tc>
        <w:tc>
          <w:tcPr>
            <w:tcW w:w="717" w:type="dxa"/>
            <w:vAlign w:val="center"/>
          </w:tcPr>
          <w:p w14:paraId="4A54636B" w14:textId="77777777" w:rsidR="00975C97" w:rsidRPr="007F2609" w:rsidRDefault="00975C97" w:rsidP="00346178">
            <w:pPr>
              <w:pStyle w:val="TAC"/>
            </w:pPr>
            <w:r w:rsidRPr="007F2609">
              <w:t>16</w:t>
            </w:r>
          </w:p>
        </w:tc>
        <w:tc>
          <w:tcPr>
            <w:tcW w:w="717" w:type="dxa"/>
            <w:vAlign w:val="center"/>
          </w:tcPr>
          <w:p w14:paraId="2276D5D1" w14:textId="77777777" w:rsidR="00975C97" w:rsidRPr="007F2609" w:rsidRDefault="00975C97" w:rsidP="00346178">
            <w:pPr>
              <w:pStyle w:val="TAC"/>
            </w:pPr>
            <w:r w:rsidRPr="007F2609">
              <w:t>24</w:t>
            </w:r>
          </w:p>
        </w:tc>
        <w:tc>
          <w:tcPr>
            <w:tcW w:w="717" w:type="dxa"/>
            <w:vAlign w:val="center"/>
          </w:tcPr>
          <w:p w14:paraId="43F57384" w14:textId="77777777" w:rsidR="00975C97" w:rsidRPr="007F2609" w:rsidRDefault="00975C97" w:rsidP="00346178">
            <w:pPr>
              <w:pStyle w:val="TAC"/>
            </w:pPr>
            <w:r w:rsidRPr="007F2609">
              <w:t>24</w:t>
            </w:r>
          </w:p>
        </w:tc>
        <w:tc>
          <w:tcPr>
            <w:tcW w:w="717" w:type="dxa"/>
            <w:vAlign w:val="center"/>
          </w:tcPr>
          <w:p w14:paraId="3A5D5875" w14:textId="77777777" w:rsidR="00975C97" w:rsidRPr="007F2609" w:rsidRDefault="00975C97" w:rsidP="00346178">
            <w:pPr>
              <w:pStyle w:val="TAC"/>
            </w:pPr>
            <w:r w:rsidRPr="007F2609">
              <w:t>24</w:t>
            </w:r>
          </w:p>
        </w:tc>
        <w:tc>
          <w:tcPr>
            <w:tcW w:w="717" w:type="dxa"/>
            <w:vAlign w:val="center"/>
          </w:tcPr>
          <w:p w14:paraId="2A17619D" w14:textId="77777777" w:rsidR="00975C97" w:rsidRPr="007F2609" w:rsidRDefault="00975C97" w:rsidP="00346178">
            <w:pPr>
              <w:pStyle w:val="TAC"/>
            </w:pPr>
            <w:r w:rsidRPr="007F2609">
              <w:t>24</w:t>
            </w:r>
          </w:p>
        </w:tc>
        <w:tc>
          <w:tcPr>
            <w:tcW w:w="717" w:type="dxa"/>
            <w:vAlign w:val="center"/>
          </w:tcPr>
          <w:p w14:paraId="5E088718" w14:textId="77777777" w:rsidR="00975C97" w:rsidRPr="007F2609" w:rsidRDefault="00975C97" w:rsidP="00346178">
            <w:pPr>
              <w:pStyle w:val="TAC"/>
            </w:pPr>
            <w:r w:rsidRPr="007F2609">
              <w:t>24</w:t>
            </w:r>
          </w:p>
        </w:tc>
        <w:tc>
          <w:tcPr>
            <w:tcW w:w="717" w:type="dxa"/>
            <w:vAlign w:val="center"/>
          </w:tcPr>
          <w:p w14:paraId="0833935E" w14:textId="77777777" w:rsidR="00975C97" w:rsidRPr="007F2609" w:rsidRDefault="00975C97" w:rsidP="00346178">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346178">
            <w:pPr>
              <w:pStyle w:val="TAL"/>
            </w:pPr>
            <w:r w:rsidRPr="007F2609">
              <w:t>LDPC base graph</w:t>
            </w:r>
          </w:p>
        </w:tc>
        <w:tc>
          <w:tcPr>
            <w:tcW w:w="1093" w:type="dxa"/>
            <w:vAlign w:val="center"/>
          </w:tcPr>
          <w:p w14:paraId="29E29266" w14:textId="77777777" w:rsidR="00975C97" w:rsidRPr="007F2609" w:rsidRDefault="00975C97" w:rsidP="00346178">
            <w:pPr>
              <w:pStyle w:val="TAC"/>
            </w:pPr>
          </w:p>
        </w:tc>
        <w:tc>
          <w:tcPr>
            <w:tcW w:w="717" w:type="dxa"/>
            <w:vAlign w:val="center"/>
          </w:tcPr>
          <w:p w14:paraId="741729D2" w14:textId="77777777" w:rsidR="00975C97" w:rsidRPr="007F2609" w:rsidRDefault="00975C97" w:rsidP="00346178">
            <w:pPr>
              <w:pStyle w:val="TAC"/>
            </w:pPr>
            <w:r w:rsidRPr="007F2609">
              <w:t>2</w:t>
            </w:r>
          </w:p>
        </w:tc>
        <w:tc>
          <w:tcPr>
            <w:tcW w:w="717" w:type="dxa"/>
            <w:vAlign w:val="center"/>
          </w:tcPr>
          <w:p w14:paraId="37AC442B" w14:textId="77777777" w:rsidR="00975C97" w:rsidRPr="007F2609" w:rsidRDefault="00975C97" w:rsidP="00346178">
            <w:pPr>
              <w:pStyle w:val="TAC"/>
            </w:pPr>
            <w:r w:rsidRPr="007F2609">
              <w:t>2</w:t>
            </w:r>
          </w:p>
        </w:tc>
        <w:tc>
          <w:tcPr>
            <w:tcW w:w="717" w:type="dxa"/>
            <w:vAlign w:val="center"/>
          </w:tcPr>
          <w:p w14:paraId="66BFE83B" w14:textId="77777777" w:rsidR="00975C97" w:rsidRPr="007F2609" w:rsidRDefault="00975C97" w:rsidP="00346178">
            <w:pPr>
              <w:pStyle w:val="TAC"/>
            </w:pPr>
            <w:r w:rsidRPr="007F2609">
              <w:t>1</w:t>
            </w:r>
          </w:p>
        </w:tc>
        <w:tc>
          <w:tcPr>
            <w:tcW w:w="717" w:type="dxa"/>
            <w:vAlign w:val="center"/>
          </w:tcPr>
          <w:p w14:paraId="6B3D0BA1" w14:textId="77777777" w:rsidR="00975C97" w:rsidRPr="007F2609" w:rsidRDefault="00975C97" w:rsidP="00346178">
            <w:pPr>
              <w:pStyle w:val="TAC"/>
            </w:pPr>
            <w:r w:rsidRPr="007F2609">
              <w:t>1</w:t>
            </w:r>
          </w:p>
        </w:tc>
        <w:tc>
          <w:tcPr>
            <w:tcW w:w="717" w:type="dxa"/>
            <w:vAlign w:val="center"/>
          </w:tcPr>
          <w:p w14:paraId="1FF4046B" w14:textId="77777777" w:rsidR="00975C97" w:rsidRPr="007F2609" w:rsidRDefault="00975C97" w:rsidP="00346178">
            <w:pPr>
              <w:pStyle w:val="TAC"/>
            </w:pPr>
            <w:r w:rsidRPr="007F2609">
              <w:t>1</w:t>
            </w:r>
          </w:p>
        </w:tc>
        <w:tc>
          <w:tcPr>
            <w:tcW w:w="717" w:type="dxa"/>
            <w:vAlign w:val="center"/>
          </w:tcPr>
          <w:p w14:paraId="6F5A4A1F" w14:textId="77777777" w:rsidR="00975C97" w:rsidRPr="007F2609" w:rsidRDefault="00975C97" w:rsidP="00346178">
            <w:pPr>
              <w:pStyle w:val="TAC"/>
            </w:pPr>
            <w:r w:rsidRPr="007F2609">
              <w:t>1</w:t>
            </w:r>
          </w:p>
        </w:tc>
        <w:tc>
          <w:tcPr>
            <w:tcW w:w="717" w:type="dxa"/>
            <w:vAlign w:val="center"/>
          </w:tcPr>
          <w:p w14:paraId="75DA6B83" w14:textId="77777777" w:rsidR="00975C97" w:rsidRPr="007F2609" w:rsidRDefault="00975C97" w:rsidP="00346178">
            <w:pPr>
              <w:pStyle w:val="TAC"/>
            </w:pPr>
            <w:r w:rsidRPr="007F2609">
              <w:t>1</w:t>
            </w:r>
          </w:p>
        </w:tc>
        <w:tc>
          <w:tcPr>
            <w:tcW w:w="717" w:type="dxa"/>
            <w:vAlign w:val="center"/>
          </w:tcPr>
          <w:p w14:paraId="575B824A" w14:textId="77777777" w:rsidR="00975C97" w:rsidRPr="007F2609" w:rsidRDefault="00975C97" w:rsidP="00346178">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346178">
            <w:pPr>
              <w:pStyle w:val="TAL"/>
            </w:pPr>
            <w:r w:rsidRPr="007F2609">
              <w:t>Number of Code Blocks per Slot</w:t>
            </w:r>
          </w:p>
        </w:tc>
        <w:tc>
          <w:tcPr>
            <w:tcW w:w="1093" w:type="dxa"/>
            <w:vAlign w:val="center"/>
          </w:tcPr>
          <w:p w14:paraId="632305A9" w14:textId="77777777" w:rsidR="00975C97" w:rsidRPr="007F2609" w:rsidRDefault="00975C97" w:rsidP="00346178">
            <w:pPr>
              <w:pStyle w:val="TAC"/>
            </w:pPr>
          </w:p>
        </w:tc>
        <w:tc>
          <w:tcPr>
            <w:tcW w:w="717" w:type="dxa"/>
            <w:vAlign w:val="center"/>
          </w:tcPr>
          <w:p w14:paraId="519D04C0" w14:textId="77777777" w:rsidR="00975C97" w:rsidRPr="007F2609" w:rsidRDefault="00975C97" w:rsidP="00346178">
            <w:pPr>
              <w:pStyle w:val="TAC"/>
            </w:pPr>
          </w:p>
        </w:tc>
        <w:tc>
          <w:tcPr>
            <w:tcW w:w="717" w:type="dxa"/>
            <w:vAlign w:val="center"/>
          </w:tcPr>
          <w:p w14:paraId="0FCC2A38" w14:textId="77777777" w:rsidR="00975C97" w:rsidRPr="007F2609" w:rsidRDefault="00975C97" w:rsidP="00346178">
            <w:pPr>
              <w:pStyle w:val="TAC"/>
            </w:pPr>
          </w:p>
        </w:tc>
        <w:tc>
          <w:tcPr>
            <w:tcW w:w="717" w:type="dxa"/>
            <w:vAlign w:val="center"/>
          </w:tcPr>
          <w:p w14:paraId="267C7279" w14:textId="77777777" w:rsidR="00975C97" w:rsidRPr="007F2609" w:rsidRDefault="00975C97" w:rsidP="00346178">
            <w:pPr>
              <w:pStyle w:val="TAC"/>
            </w:pPr>
          </w:p>
        </w:tc>
        <w:tc>
          <w:tcPr>
            <w:tcW w:w="717" w:type="dxa"/>
            <w:vAlign w:val="center"/>
          </w:tcPr>
          <w:p w14:paraId="0F40546A" w14:textId="77777777" w:rsidR="00975C97" w:rsidRPr="007F2609" w:rsidRDefault="00975C97" w:rsidP="00346178">
            <w:pPr>
              <w:pStyle w:val="TAC"/>
            </w:pPr>
          </w:p>
        </w:tc>
        <w:tc>
          <w:tcPr>
            <w:tcW w:w="717" w:type="dxa"/>
            <w:vAlign w:val="center"/>
          </w:tcPr>
          <w:p w14:paraId="31F332C9" w14:textId="77777777" w:rsidR="00975C97" w:rsidRPr="007F2609" w:rsidRDefault="00975C97" w:rsidP="00346178">
            <w:pPr>
              <w:pStyle w:val="TAC"/>
            </w:pPr>
          </w:p>
        </w:tc>
        <w:tc>
          <w:tcPr>
            <w:tcW w:w="717" w:type="dxa"/>
            <w:vAlign w:val="center"/>
          </w:tcPr>
          <w:p w14:paraId="59F01F69" w14:textId="77777777" w:rsidR="00975C97" w:rsidRPr="007F2609" w:rsidRDefault="00975C97" w:rsidP="00346178">
            <w:pPr>
              <w:pStyle w:val="TAC"/>
            </w:pPr>
          </w:p>
        </w:tc>
        <w:tc>
          <w:tcPr>
            <w:tcW w:w="717" w:type="dxa"/>
            <w:vAlign w:val="center"/>
          </w:tcPr>
          <w:p w14:paraId="6BF1E98A" w14:textId="77777777" w:rsidR="00975C97" w:rsidRPr="007F2609" w:rsidRDefault="00975C97" w:rsidP="00346178">
            <w:pPr>
              <w:pStyle w:val="TAC"/>
            </w:pPr>
          </w:p>
        </w:tc>
        <w:tc>
          <w:tcPr>
            <w:tcW w:w="717" w:type="dxa"/>
            <w:vAlign w:val="center"/>
          </w:tcPr>
          <w:p w14:paraId="3A9950A3" w14:textId="77777777" w:rsidR="00975C97" w:rsidRPr="007F2609" w:rsidRDefault="00975C97" w:rsidP="00346178">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346178">
            <w:pPr>
              <w:pStyle w:val="TAL"/>
            </w:pPr>
            <w:r w:rsidRPr="007F2609">
              <w:t xml:space="preserve">  For Slots 0,1,3,4,8,9</w:t>
            </w:r>
          </w:p>
        </w:tc>
        <w:tc>
          <w:tcPr>
            <w:tcW w:w="1093" w:type="dxa"/>
            <w:vAlign w:val="center"/>
          </w:tcPr>
          <w:p w14:paraId="73B42EDE" w14:textId="77777777" w:rsidR="00975C97" w:rsidRPr="007F2609" w:rsidRDefault="00975C97" w:rsidP="00346178">
            <w:pPr>
              <w:pStyle w:val="TAC"/>
            </w:pPr>
            <w:r w:rsidRPr="007F2609">
              <w:t>CBs</w:t>
            </w:r>
          </w:p>
        </w:tc>
        <w:tc>
          <w:tcPr>
            <w:tcW w:w="717" w:type="dxa"/>
            <w:vAlign w:val="center"/>
          </w:tcPr>
          <w:p w14:paraId="6276F8D3" w14:textId="77777777" w:rsidR="00975C97" w:rsidRPr="007F2609" w:rsidRDefault="00975C97" w:rsidP="00346178">
            <w:pPr>
              <w:pStyle w:val="TAC"/>
            </w:pPr>
            <w:r w:rsidRPr="007F2609">
              <w:t>N/A</w:t>
            </w:r>
          </w:p>
        </w:tc>
        <w:tc>
          <w:tcPr>
            <w:tcW w:w="717" w:type="dxa"/>
            <w:vAlign w:val="center"/>
          </w:tcPr>
          <w:p w14:paraId="0934B25D" w14:textId="77777777" w:rsidR="00975C97" w:rsidRPr="007F2609" w:rsidRDefault="00975C97" w:rsidP="00346178">
            <w:pPr>
              <w:pStyle w:val="TAC"/>
            </w:pPr>
            <w:r w:rsidRPr="007F2609">
              <w:t>N/A</w:t>
            </w:r>
          </w:p>
        </w:tc>
        <w:tc>
          <w:tcPr>
            <w:tcW w:w="717" w:type="dxa"/>
            <w:vAlign w:val="center"/>
          </w:tcPr>
          <w:p w14:paraId="45AB48FD" w14:textId="77777777" w:rsidR="00975C97" w:rsidRPr="007F2609" w:rsidRDefault="00975C97" w:rsidP="00346178">
            <w:pPr>
              <w:pStyle w:val="TAC"/>
            </w:pPr>
            <w:r w:rsidRPr="007F2609">
              <w:t>N/A</w:t>
            </w:r>
          </w:p>
        </w:tc>
        <w:tc>
          <w:tcPr>
            <w:tcW w:w="717" w:type="dxa"/>
            <w:vAlign w:val="center"/>
          </w:tcPr>
          <w:p w14:paraId="571BFC62" w14:textId="77777777" w:rsidR="00975C97" w:rsidRPr="007F2609" w:rsidRDefault="00975C97" w:rsidP="00346178">
            <w:pPr>
              <w:pStyle w:val="TAC"/>
            </w:pPr>
            <w:r w:rsidRPr="007F2609">
              <w:t>N/A</w:t>
            </w:r>
          </w:p>
        </w:tc>
        <w:tc>
          <w:tcPr>
            <w:tcW w:w="717" w:type="dxa"/>
            <w:vAlign w:val="center"/>
          </w:tcPr>
          <w:p w14:paraId="67AE19B6" w14:textId="77777777" w:rsidR="00975C97" w:rsidRPr="007F2609" w:rsidRDefault="00975C97" w:rsidP="00346178">
            <w:pPr>
              <w:pStyle w:val="TAC"/>
            </w:pPr>
            <w:r w:rsidRPr="007F2609">
              <w:t>N/A</w:t>
            </w:r>
          </w:p>
        </w:tc>
        <w:tc>
          <w:tcPr>
            <w:tcW w:w="717" w:type="dxa"/>
            <w:vAlign w:val="center"/>
          </w:tcPr>
          <w:p w14:paraId="1D1D3A5A" w14:textId="77777777" w:rsidR="00975C97" w:rsidRPr="007F2609" w:rsidRDefault="00975C97" w:rsidP="00346178">
            <w:pPr>
              <w:pStyle w:val="TAC"/>
            </w:pPr>
            <w:r w:rsidRPr="007F2609">
              <w:t>N/A</w:t>
            </w:r>
          </w:p>
        </w:tc>
        <w:tc>
          <w:tcPr>
            <w:tcW w:w="717" w:type="dxa"/>
            <w:vAlign w:val="center"/>
          </w:tcPr>
          <w:p w14:paraId="0554635E" w14:textId="77777777" w:rsidR="00975C97" w:rsidRPr="007F2609" w:rsidRDefault="00975C97" w:rsidP="00346178">
            <w:pPr>
              <w:pStyle w:val="TAC"/>
            </w:pPr>
            <w:r w:rsidRPr="007F2609">
              <w:t>N/A</w:t>
            </w:r>
          </w:p>
        </w:tc>
        <w:tc>
          <w:tcPr>
            <w:tcW w:w="717" w:type="dxa"/>
            <w:vAlign w:val="center"/>
          </w:tcPr>
          <w:p w14:paraId="1174CA5E" w14:textId="77777777" w:rsidR="00975C97" w:rsidRPr="007F2609" w:rsidRDefault="00975C97" w:rsidP="00346178">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346178">
            <w:pPr>
              <w:pStyle w:val="TAL"/>
            </w:pPr>
            <w:r w:rsidRPr="007F2609">
              <w:t xml:space="preserve">  For Slots 2,5,6,7</w:t>
            </w:r>
          </w:p>
        </w:tc>
        <w:tc>
          <w:tcPr>
            <w:tcW w:w="1093" w:type="dxa"/>
            <w:vAlign w:val="center"/>
          </w:tcPr>
          <w:p w14:paraId="5492B915" w14:textId="77777777" w:rsidR="00975C97" w:rsidRPr="007F2609" w:rsidRDefault="00975C97" w:rsidP="00346178">
            <w:pPr>
              <w:pStyle w:val="TAC"/>
            </w:pPr>
            <w:r w:rsidRPr="007F2609">
              <w:t>CBs</w:t>
            </w:r>
          </w:p>
        </w:tc>
        <w:tc>
          <w:tcPr>
            <w:tcW w:w="717" w:type="dxa"/>
            <w:vAlign w:val="center"/>
          </w:tcPr>
          <w:p w14:paraId="1BD34F4B" w14:textId="77777777" w:rsidR="00975C97" w:rsidRPr="007F2609" w:rsidRDefault="00975C97" w:rsidP="00346178">
            <w:pPr>
              <w:pStyle w:val="TAC"/>
            </w:pPr>
            <w:r w:rsidRPr="007F2609">
              <w:t>1</w:t>
            </w:r>
          </w:p>
        </w:tc>
        <w:tc>
          <w:tcPr>
            <w:tcW w:w="717" w:type="dxa"/>
            <w:vAlign w:val="center"/>
          </w:tcPr>
          <w:p w14:paraId="1495C2F8" w14:textId="77777777" w:rsidR="00975C97" w:rsidRPr="007F2609" w:rsidRDefault="00975C97" w:rsidP="00346178">
            <w:pPr>
              <w:pStyle w:val="TAC"/>
            </w:pPr>
            <w:r w:rsidRPr="007F2609">
              <w:t>1</w:t>
            </w:r>
          </w:p>
        </w:tc>
        <w:tc>
          <w:tcPr>
            <w:tcW w:w="717" w:type="dxa"/>
            <w:vAlign w:val="center"/>
          </w:tcPr>
          <w:p w14:paraId="50656BF3" w14:textId="77777777" w:rsidR="00975C97" w:rsidRPr="007F2609" w:rsidRDefault="00975C97" w:rsidP="00346178">
            <w:pPr>
              <w:pStyle w:val="TAC"/>
            </w:pPr>
            <w:r w:rsidRPr="007F2609">
              <w:t>1</w:t>
            </w:r>
          </w:p>
        </w:tc>
        <w:tc>
          <w:tcPr>
            <w:tcW w:w="717" w:type="dxa"/>
            <w:vAlign w:val="center"/>
          </w:tcPr>
          <w:p w14:paraId="5DEB2A88" w14:textId="77777777" w:rsidR="00975C97" w:rsidRPr="007F2609" w:rsidRDefault="00975C97" w:rsidP="00346178">
            <w:pPr>
              <w:pStyle w:val="TAC"/>
            </w:pPr>
            <w:r w:rsidRPr="007F2609">
              <w:t>1</w:t>
            </w:r>
          </w:p>
        </w:tc>
        <w:tc>
          <w:tcPr>
            <w:tcW w:w="717" w:type="dxa"/>
            <w:vAlign w:val="center"/>
          </w:tcPr>
          <w:p w14:paraId="21CB9AC5" w14:textId="77777777" w:rsidR="00975C97" w:rsidRPr="007F2609" w:rsidRDefault="00975C97" w:rsidP="00346178">
            <w:pPr>
              <w:pStyle w:val="TAC"/>
            </w:pPr>
            <w:r w:rsidRPr="007F2609">
              <w:t>2</w:t>
            </w:r>
          </w:p>
        </w:tc>
        <w:tc>
          <w:tcPr>
            <w:tcW w:w="717" w:type="dxa"/>
            <w:vAlign w:val="center"/>
          </w:tcPr>
          <w:p w14:paraId="1AFD389B" w14:textId="77777777" w:rsidR="00975C97" w:rsidRPr="007F2609" w:rsidRDefault="00975C97" w:rsidP="00346178">
            <w:pPr>
              <w:pStyle w:val="TAC"/>
            </w:pPr>
            <w:r w:rsidRPr="007F2609">
              <w:t>2</w:t>
            </w:r>
          </w:p>
        </w:tc>
        <w:tc>
          <w:tcPr>
            <w:tcW w:w="717" w:type="dxa"/>
            <w:vAlign w:val="center"/>
          </w:tcPr>
          <w:p w14:paraId="7F715F42" w14:textId="77777777" w:rsidR="00975C97" w:rsidRPr="007F2609" w:rsidRDefault="00975C97" w:rsidP="00346178">
            <w:pPr>
              <w:pStyle w:val="TAC"/>
            </w:pPr>
            <w:r w:rsidRPr="007F2609">
              <w:t>2</w:t>
            </w:r>
          </w:p>
        </w:tc>
        <w:tc>
          <w:tcPr>
            <w:tcW w:w="717" w:type="dxa"/>
            <w:vAlign w:val="center"/>
          </w:tcPr>
          <w:p w14:paraId="3B6055B9" w14:textId="77777777" w:rsidR="00975C97" w:rsidRPr="007F2609" w:rsidRDefault="00975C97" w:rsidP="00346178">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346178">
            <w:pPr>
              <w:pStyle w:val="TAL"/>
            </w:pPr>
            <w:r w:rsidRPr="007F2609">
              <w:t>Binary Channel Bits per Slot</w:t>
            </w:r>
          </w:p>
        </w:tc>
        <w:tc>
          <w:tcPr>
            <w:tcW w:w="1093" w:type="dxa"/>
            <w:vAlign w:val="center"/>
          </w:tcPr>
          <w:p w14:paraId="5EAD042F" w14:textId="77777777" w:rsidR="00975C97" w:rsidRPr="007F2609" w:rsidRDefault="00975C97" w:rsidP="00346178">
            <w:pPr>
              <w:pStyle w:val="TAC"/>
            </w:pPr>
          </w:p>
        </w:tc>
        <w:tc>
          <w:tcPr>
            <w:tcW w:w="717" w:type="dxa"/>
            <w:vAlign w:val="center"/>
          </w:tcPr>
          <w:p w14:paraId="2E86686D" w14:textId="77777777" w:rsidR="00975C97" w:rsidRPr="007F2609" w:rsidRDefault="00975C97" w:rsidP="00346178">
            <w:pPr>
              <w:pStyle w:val="TAC"/>
            </w:pPr>
          </w:p>
        </w:tc>
        <w:tc>
          <w:tcPr>
            <w:tcW w:w="717" w:type="dxa"/>
            <w:vAlign w:val="center"/>
          </w:tcPr>
          <w:p w14:paraId="7560DFE8" w14:textId="77777777" w:rsidR="00975C97" w:rsidRPr="007F2609" w:rsidRDefault="00975C97" w:rsidP="00346178">
            <w:pPr>
              <w:pStyle w:val="TAC"/>
            </w:pPr>
          </w:p>
        </w:tc>
        <w:tc>
          <w:tcPr>
            <w:tcW w:w="717" w:type="dxa"/>
            <w:vAlign w:val="center"/>
          </w:tcPr>
          <w:p w14:paraId="207ABDF8" w14:textId="77777777" w:rsidR="00975C97" w:rsidRPr="007F2609" w:rsidRDefault="00975C97" w:rsidP="00346178">
            <w:pPr>
              <w:pStyle w:val="TAC"/>
            </w:pPr>
          </w:p>
        </w:tc>
        <w:tc>
          <w:tcPr>
            <w:tcW w:w="717" w:type="dxa"/>
            <w:vAlign w:val="center"/>
          </w:tcPr>
          <w:p w14:paraId="1FD6A225" w14:textId="77777777" w:rsidR="00975C97" w:rsidRPr="007F2609" w:rsidRDefault="00975C97" w:rsidP="00346178">
            <w:pPr>
              <w:pStyle w:val="TAC"/>
            </w:pPr>
          </w:p>
        </w:tc>
        <w:tc>
          <w:tcPr>
            <w:tcW w:w="717" w:type="dxa"/>
            <w:vAlign w:val="center"/>
          </w:tcPr>
          <w:p w14:paraId="0817311F" w14:textId="77777777" w:rsidR="00975C97" w:rsidRPr="007F2609" w:rsidRDefault="00975C97" w:rsidP="00346178">
            <w:pPr>
              <w:pStyle w:val="TAC"/>
            </w:pPr>
          </w:p>
        </w:tc>
        <w:tc>
          <w:tcPr>
            <w:tcW w:w="717" w:type="dxa"/>
            <w:vAlign w:val="center"/>
          </w:tcPr>
          <w:p w14:paraId="7CC43744" w14:textId="77777777" w:rsidR="00975C97" w:rsidRPr="007F2609" w:rsidRDefault="00975C97" w:rsidP="00346178">
            <w:pPr>
              <w:pStyle w:val="TAC"/>
            </w:pPr>
          </w:p>
        </w:tc>
        <w:tc>
          <w:tcPr>
            <w:tcW w:w="717" w:type="dxa"/>
            <w:vAlign w:val="center"/>
          </w:tcPr>
          <w:p w14:paraId="0E893713" w14:textId="77777777" w:rsidR="00975C97" w:rsidRPr="007F2609" w:rsidRDefault="00975C97" w:rsidP="00346178">
            <w:pPr>
              <w:pStyle w:val="TAC"/>
            </w:pPr>
          </w:p>
        </w:tc>
        <w:tc>
          <w:tcPr>
            <w:tcW w:w="717" w:type="dxa"/>
            <w:vAlign w:val="center"/>
          </w:tcPr>
          <w:p w14:paraId="411281AF" w14:textId="77777777" w:rsidR="00975C97" w:rsidRPr="007F2609" w:rsidRDefault="00975C97" w:rsidP="00346178">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346178">
            <w:pPr>
              <w:pStyle w:val="TAL"/>
            </w:pPr>
            <w:r w:rsidRPr="007F2609">
              <w:t xml:space="preserve">  For Slots 0,1,3,4,8,9</w:t>
            </w:r>
          </w:p>
        </w:tc>
        <w:tc>
          <w:tcPr>
            <w:tcW w:w="1093" w:type="dxa"/>
            <w:vAlign w:val="center"/>
          </w:tcPr>
          <w:p w14:paraId="3B98D929" w14:textId="77777777" w:rsidR="00975C97" w:rsidRPr="007F2609" w:rsidRDefault="00975C97" w:rsidP="00346178">
            <w:pPr>
              <w:pStyle w:val="TAC"/>
            </w:pPr>
            <w:r w:rsidRPr="007F2609">
              <w:t>Bits</w:t>
            </w:r>
          </w:p>
        </w:tc>
        <w:tc>
          <w:tcPr>
            <w:tcW w:w="717" w:type="dxa"/>
            <w:vAlign w:val="center"/>
          </w:tcPr>
          <w:p w14:paraId="71CFCBB7" w14:textId="77777777" w:rsidR="00975C97" w:rsidRPr="007F2609" w:rsidRDefault="00975C97" w:rsidP="00346178">
            <w:pPr>
              <w:pStyle w:val="TAC"/>
            </w:pPr>
            <w:r w:rsidRPr="007F2609">
              <w:t>N/A</w:t>
            </w:r>
          </w:p>
        </w:tc>
        <w:tc>
          <w:tcPr>
            <w:tcW w:w="717" w:type="dxa"/>
            <w:vAlign w:val="center"/>
          </w:tcPr>
          <w:p w14:paraId="4BC712CE" w14:textId="77777777" w:rsidR="00975C97" w:rsidRPr="007F2609" w:rsidRDefault="00975C97" w:rsidP="00346178">
            <w:pPr>
              <w:pStyle w:val="TAC"/>
            </w:pPr>
            <w:r w:rsidRPr="007F2609">
              <w:t>N/A</w:t>
            </w:r>
          </w:p>
        </w:tc>
        <w:tc>
          <w:tcPr>
            <w:tcW w:w="717" w:type="dxa"/>
            <w:vAlign w:val="center"/>
          </w:tcPr>
          <w:p w14:paraId="2F295542" w14:textId="77777777" w:rsidR="00975C97" w:rsidRPr="007F2609" w:rsidRDefault="00975C97" w:rsidP="00346178">
            <w:pPr>
              <w:pStyle w:val="TAC"/>
            </w:pPr>
            <w:r w:rsidRPr="007F2609">
              <w:t>N/A</w:t>
            </w:r>
          </w:p>
        </w:tc>
        <w:tc>
          <w:tcPr>
            <w:tcW w:w="717" w:type="dxa"/>
            <w:vAlign w:val="center"/>
          </w:tcPr>
          <w:p w14:paraId="5FB89872" w14:textId="77777777" w:rsidR="00975C97" w:rsidRPr="007F2609" w:rsidRDefault="00975C97" w:rsidP="00346178">
            <w:pPr>
              <w:pStyle w:val="TAC"/>
            </w:pPr>
            <w:r w:rsidRPr="007F2609">
              <w:t>N/A</w:t>
            </w:r>
          </w:p>
        </w:tc>
        <w:tc>
          <w:tcPr>
            <w:tcW w:w="717" w:type="dxa"/>
            <w:vAlign w:val="center"/>
          </w:tcPr>
          <w:p w14:paraId="47BD3497" w14:textId="77777777" w:rsidR="00975C97" w:rsidRPr="007F2609" w:rsidRDefault="00975C97" w:rsidP="00346178">
            <w:pPr>
              <w:pStyle w:val="TAC"/>
            </w:pPr>
            <w:r w:rsidRPr="007F2609">
              <w:t>N/A</w:t>
            </w:r>
          </w:p>
        </w:tc>
        <w:tc>
          <w:tcPr>
            <w:tcW w:w="717" w:type="dxa"/>
            <w:vAlign w:val="center"/>
          </w:tcPr>
          <w:p w14:paraId="40976344" w14:textId="77777777" w:rsidR="00975C97" w:rsidRPr="007F2609" w:rsidRDefault="00975C97" w:rsidP="00346178">
            <w:pPr>
              <w:pStyle w:val="TAC"/>
            </w:pPr>
            <w:r w:rsidRPr="007F2609">
              <w:t>N/A</w:t>
            </w:r>
          </w:p>
        </w:tc>
        <w:tc>
          <w:tcPr>
            <w:tcW w:w="717" w:type="dxa"/>
            <w:vAlign w:val="center"/>
          </w:tcPr>
          <w:p w14:paraId="0AC7FC73" w14:textId="77777777" w:rsidR="00975C97" w:rsidRPr="007F2609" w:rsidRDefault="00975C97" w:rsidP="00346178">
            <w:pPr>
              <w:pStyle w:val="TAC"/>
            </w:pPr>
            <w:r w:rsidRPr="007F2609">
              <w:t>N/A</w:t>
            </w:r>
          </w:p>
        </w:tc>
        <w:tc>
          <w:tcPr>
            <w:tcW w:w="717" w:type="dxa"/>
            <w:vAlign w:val="center"/>
          </w:tcPr>
          <w:p w14:paraId="352C8BF7" w14:textId="77777777" w:rsidR="00975C97" w:rsidRPr="007F2609" w:rsidRDefault="00975C97" w:rsidP="00346178">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346178">
            <w:pPr>
              <w:pStyle w:val="TAL"/>
            </w:pPr>
            <w:r w:rsidRPr="007F2609">
              <w:t xml:space="preserve">  For Slots 2,5,6,7</w:t>
            </w:r>
          </w:p>
        </w:tc>
        <w:tc>
          <w:tcPr>
            <w:tcW w:w="1093" w:type="dxa"/>
            <w:vAlign w:val="center"/>
          </w:tcPr>
          <w:p w14:paraId="22634917" w14:textId="77777777" w:rsidR="00975C97" w:rsidRPr="007F2609" w:rsidRDefault="00975C97" w:rsidP="00346178">
            <w:pPr>
              <w:pStyle w:val="TAC"/>
            </w:pPr>
            <w:r w:rsidRPr="007F2609">
              <w:t>Bits</w:t>
            </w:r>
          </w:p>
        </w:tc>
        <w:tc>
          <w:tcPr>
            <w:tcW w:w="717" w:type="dxa"/>
            <w:vAlign w:val="center"/>
          </w:tcPr>
          <w:p w14:paraId="55F7B10D" w14:textId="77777777" w:rsidR="00975C97" w:rsidRPr="007F2609" w:rsidRDefault="00975C97" w:rsidP="00346178">
            <w:pPr>
              <w:pStyle w:val="TAC"/>
            </w:pPr>
            <w:r w:rsidRPr="007F2609">
              <w:t>5400</w:t>
            </w:r>
          </w:p>
        </w:tc>
        <w:tc>
          <w:tcPr>
            <w:tcW w:w="717" w:type="dxa"/>
            <w:vAlign w:val="center"/>
          </w:tcPr>
          <w:p w14:paraId="1A501452" w14:textId="77777777" w:rsidR="00975C97" w:rsidRPr="007F2609" w:rsidRDefault="00975C97" w:rsidP="00346178">
            <w:pPr>
              <w:pStyle w:val="TAC"/>
            </w:pPr>
            <w:r w:rsidRPr="007F2609">
              <w:t>11232</w:t>
            </w:r>
          </w:p>
        </w:tc>
        <w:tc>
          <w:tcPr>
            <w:tcW w:w="717" w:type="dxa"/>
            <w:vAlign w:val="center"/>
          </w:tcPr>
          <w:p w14:paraId="0D28440A" w14:textId="77777777" w:rsidR="00975C97" w:rsidRPr="007F2609" w:rsidRDefault="00975C97" w:rsidP="00346178">
            <w:pPr>
              <w:pStyle w:val="TAC"/>
            </w:pPr>
            <w:r w:rsidRPr="007F2609">
              <w:t>17064</w:t>
            </w:r>
          </w:p>
        </w:tc>
        <w:tc>
          <w:tcPr>
            <w:tcW w:w="717" w:type="dxa"/>
            <w:vAlign w:val="center"/>
          </w:tcPr>
          <w:p w14:paraId="5CC6FA97" w14:textId="77777777" w:rsidR="00975C97" w:rsidRPr="007F2609" w:rsidRDefault="00975C97" w:rsidP="00346178">
            <w:pPr>
              <w:pStyle w:val="TAC"/>
            </w:pPr>
            <w:r w:rsidRPr="007F2609">
              <w:t>22896</w:t>
            </w:r>
          </w:p>
        </w:tc>
        <w:tc>
          <w:tcPr>
            <w:tcW w:w="717" w:type="dxa"/>
            <w:vAlign w:val="center"/>
          </w:tcPr>
          <w:p w14:paraId="58884D38" w14:textId="77777777" w:rsidR="00975C97" w:rsidRPr="007F2609" w:rsidRDefault="00975C97" w:rsidP="00346178">
            <w:pPr>
              <w:pStyle w:val="TAC"/>
            </w:pPr>
            <w:r w:rsidRPr="007F2609">
              <w:t>28728</w:t>
            </w:r>
          </w:p>
        </w:tc>
        <w:tc>
          <w:tcPr>
            <w:tcW w:w="717" w:type="dxa"/>
            <w:vAlign w:val="center"/>
          </w:tcPr>
          <w:p w14:paraId="0007396F" w14:textId="77777777" w:rsidR="00975C97" w:rsidRPr="007F2609" w:rsidRDefault="00975C97" w:rsidP="00346178">
            <w:pPr>
              <w:pStyle w:val="TAC"/>
            </w:pPr>
            <w:r w:rsidRPr="007F2609">
              <w:t>34560</w:t>
            </w:r>
          </w:p>
        </w:tc>
        <w:tc>
          <w:tcPr>
            <w:tcW w:w="717" w:type="dxa"/>
            <w:vAlign w:val="center"/>
          </w:tcPr>
          <w:p w14:paraId="303313DE" w14:textId="77777777" w:rsidR="00975C97" w:rsidRPr="007F2609" w:rsidRDefault="00975C97" w:rsidP="00346178">
            <w:pPr>
              <w:pStyle w:val="TAC"/>
            </w:pPr>
            <w:r w:rsidRPr="007F2609">
              <w:t>46656</w:t>
            </w:r>
          </w:p>
        </w:tc>
        <w:tc>
          <w:tcPr>
            <w:tcW w:w="717" w:type="dxa"/>
            <w:vAlign w:val="center"/>
          </w:tcPr>
          <w:p w14:paraId="328DFC80" w14:textId="77777777" w:rsidR="00975C97" w:rsidRPr="007F2609" w:rsidRDefault="00975C97" w:rsidP="00346178">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346178">
            <w:pPr>
              <w:pStyle w:val="TAL"/>
            </w:pPr>
            <w:r w:rsidRPr="007F2609">
              <w:t>Max. Throughput averaged over 1 frame</w:t>
            </w:r>
          </w:p>
        </w:tc>
        <w:tc>
          <w:tcPr>
            <w:tcW w:w="1093" w:type="dxa"/>
            <w:vAlign w:val="center"/>
          </w:tcPr>
          <w:p w14:paraId="038DAED0" w14:textId="77777777" w:rsidR="00975C97" w:rsidRPr="007F2609" w:rsidRDefault="00975C97" w:rsidP="00346178">
            <w:pPr>
              <w:pStyle w:val="TAC"/>
            </w:pPr>
            <w:r w:rsidRPr="007F2609">
              <w:t>Mbps</w:t>
            </w:r>
          </w:p>
        </w:tc>
        <w:tc>
          <w:tcPr>
            <w:tcW w:w="717" w:type="dxa"/>
            <w:vAlign w:val="center"/>
          </w:tcPr>
          <w:p w14:paraId="6D78255F" w14:textId="77777777" w:rsidR="00975C97" w:rsidRPr="007F2609" w:rsidRDefault="00975C97" w:rsidP="00346178">
            <w:pPr>
              <w:pStyle w:val="TAC"/>
            </w:pPr>
            <w:r w:rsidRPr="007F2609">
              <w:t>0.669</w:t>
            </w:r>
          </w:p>
        </w:tc>
        <w:tc>
          <w:tcPr>
            <w:tcW w:w="717" w:type="dxa"/>
            <w:vAlign w:val="center"/>
          </w:tcPr>
          <w:p w14:paraId="353E961D" w14:textId="77777777" w:rsidR="00975C97" w:rsidRPr="007F2609" w:rsidRDefault="00975C97" w:rsidP="00346178">
            <w:pPr>
              <w:pStyle w:val="TAC"/>
            </w:pPr>
            <w:r w:rsidRPr="007F2609">
              <w:t>1.347</w:t>
            </w:r>
          </w:p>
        </w:tc>
        <w:tc>
          <w:tcPr>
            <w:tcW w:w="717" w:type="dxa"/>
            <w:vAlign w:val="center"/>
          </w:tcPr>
          <w:p w14:paraId="3D119FE4" w14:textId="77777777" w:rsidR="00975C97" w:rsidRPr="007F2609" w:rsidRDefault="00975C97" w:rsidP="00346178">
            <w:pPr>
              <w:pStyle w:val="TAC"/>
            </w:pPr>
            <w:r w:rsidRPr="007F2609">
              <w:t>2.048</w:t>
            </w:r>
          </w:p>
        </w:tc>
        <w:tc>
          <w:tcPr>
            <w:tcW w:w="717" w:type="dxa"/>
            <w:vAlign w:val="center"/>
          </w:tcPr>
          <w:p w14:paraId="682FC0FF" w14:textId="77777777" w:rsidR="00975C97" w:rsidRPr="007F2609" w:rsidRDefault="00975C97" w:rsidP="00346178">
            <w:pPr>
              <w:pStyle w:val="TAC"/>
            </w:pPr>
            <w:r w:rsidRPr="007F2609">
              <w:t>2.765</w:t>
            </w:r>
          </w:p>
        </w:tc>
        <w:tc>
          <w:tcPr>
            <w:tcW w:w="717" w:type="dxa"/>
            <w:vAlign w:val="center"/>
          </w:tcPr>
          <w:p w14:paraId="0B0BE84E" w14:textId="77777777" w:rsidR="00975C97" w:rsidRPr="007F2609" w:rsidRDefault="00975C97" w:rsidP="00346178">
            <w:pPr>
              <w:pStyle w:val="TAC"/>
            </w:pPr>
            <w:r w:rsidRPr="007F2609">
              <w:t>3.485</w:t>
            </w:r>
          </w:p>
        </w:tc>
        <w:tc>
          <w:tcPr>
            <w:tcW w:w="717" w:type="dxa"/>
            <w:vAlign w:val="center"/>
          </w:tcPr>
          <w:p w14:paraId="62DBC0DD" w14:textId="77777777" w:rsidR="00975C97" w:rsidRPr="007F2609" w:rsidRDefault="00975C97" w:rsidP="00346178">
            <w:pPr>
              <w:pStyle w:val="TAC"/>
            </w:pPr>
            <w:r w:rsidRPr="007F2609">
              <w:t>4.202</w:t>
            </w:r>
          </w:p>
        </w:tc>
        <w:tc>
          <w:tcPr>
            <w:tcW w:w="717" w:type="dxa"/>
            <w:vAlign w:val="center"/>
          </w:tcPr>
          <w:p w14:paraId="2382D7E5" w14:textId="77777777" w:rsidR="00975C97" w:rsidRPr="007F2609" w:rsidRDefault="00975C97" w:rsidP="00346178">
            <w:pPr>
              <w:pStyle w:val="TAC"/>
            </w:pPr>
            <w:r w:rsidRPr="007F2609">
              <w:t>5.635</w:t>
            </w:r>
          </w:p>
        </w:tc>
        <w:tc>
          <w:tcPr>
            <w:tcW w:w="717" w:type="dxa"/>
            <w:vAlign w:val="center"/>
          </w:tcPr>
          <w:p w14:paraId="6DA13E76" w14:textId="77777777" w:rsidR="00975C97" w:rsidRPr="007F2609" w:rsidRDefault="00975C97" w:rsidP="00346178">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346178">
            <w:pPr>
              <w:pStyle w:val="TAN"/>
            </w:pPr>
            <w:r w:rsidRPr="007F2609">
              <w:t>Note 1:</w:t>
            </w:r>
            <w:r w:rsidRPr="007F2609">
              <w:tab/>
              <w:t>Additional parameters are specified in Table A.3.1-1 and Table A.3.3.1-1.</w:t>
            </w:r>
          </w:p>
          <w:p w14:paraId="44891526"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346178">
            <w:pPr>
              <w:pStyle w:val="TAN"/>
            </w:pPr>
            <w:r w:rsidRPr="007F2609">
              <w:t>Note 3:</w:t>
            </w:r>
            <w:r w:rsidRPr="007F2609">
              <w:tab/>
              <w:t>SS/PBCH block is transmitted in slot 0 of each frame.</w:t>
            </w:r>
          </w:p>
          <w:p w14:paraId="5F7B9510" w14:textId="77777777" w:rsidR="00975C97" w:rsidRPr="007F2609" w:rsidRDefault="00975C97" w:rsidP="00346178">
            <w:pPr>
              <w:pStyle w:val="TAN"/>
              <w:rPr>
                <w:sz w:val="20"/>
              </w:rPr>
            </w:pPr>
            <w:r w:rsidRPr="007F2609">
              <w:t>Note 4:</w:t>
            </w:r>
            <w:r w:rsidRPr="007F2609">
              <w:tab/>
              <w:t>Slot i is slot index per frame.</w:t>
            </w:r>
          </w:p>
        </w:tc>
      </w:tr>
    </w:tbl>
    <w:p w14:paraId="13FE6DBD" w14:textId="77777777" w:rsidR="00975C97" w:rsidRPr="007F2609" w:rsidRDefault="00975C97" w:rsidP="00346178"/>
    <w:p w14:paraId="1D7685E9" w14:textId="77777777" w:rsidR="00975C97" w:rsidRPr="007F2609" w:rsidRDefault="00975C97" w:rsidP="00346178">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346178">
            <w:pPr>
              <w:pStyle w:val="TAH"/>
            </w:pPr>
            <w:r w:rsidRPr="007F2609">
              <w:t>Parameter</w:t>
            </w:r>
          </w:p>
        </w:tc>
        <w:tc>
          <w:tcPr>
            <w:tcW w:w="1093" w:type="dxa"/>
          </w:tcPr>
          <w:p w14:paraId="69EECB7C" w14:textId="77777777" w:rsidR="00975C97" w:rsidRPr="007F2609" w:rsidRDefault="00975C97" w:rsidP="00346178">
            <w:pPr>
              <w:pStyle w:val="TAH"/>
            </w:pPr>
            <w:r w:rsidRPr="007F2609">
              <w:t>Unit</w:t>
            </w:r>
          </w:p>
        </w:tc>
        <w:tc>
          <w:tcPr>
            <w:tcW w:w="9185" w:type="dxa"/>
            <w:gridSpan w:val="11"/>
          </w:tcPr>
          <w:p w14:paraId="09013888" w14:textId="77777777" w:rsidR="00975C97" w:rsidRPr="007F2609" w:rsidRDefault="00975C97" w:rsidP="00346178">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346178">
            <w:pPr>
              <w:pStyle w:val="TAL"/>
            </w:pPr>
            <w:r w:rsidRPr="007F2609">
              <w:t>Channel bandwidth</w:t>
            </w:r>
          </w:p>
        </w:tc>
        <w:tc>
          <w:tcPr>
            <w:tcW w:w="1093" w:type="dxa"/>
            <w:vAlign w:val="center"/>
          </w:tcPr>
          <w:p w14:paraId="3979F5D4" w14:textId="77777777" w:rsidR="00975C97" w:rsidRPr="007F2609" w:rsidRDefault="00975C97" w:rsidP="00346178">
            <w:pPr>
              <w:pStyle w:val="TAC"/>
            </w:pPr>
            <w:r w:rsidRPr="007F2609">
              <w:t>MHz</w:t>
            </w:r>
          </w:p>
        </w:tc>
        <w:tc>
          <w:tcPr>
            <w:tcW w:w="835" w:type="dxa"/>
            <w:vAlign w:val="center"/>
          </w:tcPr>
          <w:p w14:paraId="16D8906C" w14:textId="77777777" w:rsidR="00975C97" w:rsidRPr="007F2609" w:rsidRDefault="00975C97" w:rsidP="00346178">
            <w:pPr>
              <w:pStyle w:val="TAC"/>
            </w:pPr>
            <w:r w:rsidRPr="007F2609">
              <w:t>5</w:t>
            </w:r>
          </w:p>
        </w:tc>
        <w:tc>
          <w:tcPr>
            <w:tcW w:w="835" w:type="dxa"/>
            <w:vAlign w:val="center"/>
          </w:tcPr>
          <w:p w14:paraId="0D2940E0" w14:textId="77777777" w:rsidR="00975C97" w:rsidRPr="007F2609" w:rsidRDefault="00975C97" w:rsidP="00346178">
            <w:pPr>
              <w:pStyle w:val="TAC"/>
            </w:pPr>
            <w:r w:rsidRPr="007F2609">
              <w:t>10</w:t>
            </w:r>
          </w:p>
        </w:tc>
        <w:tc>
          <w:tcPr>
            <w:tcW w:w="835" w:type="dxa"/>
            <w:vAlign w:val="center"/>
          </w:tcPr>
          <w:p w14:paraId="02AA895A" w14:textId="77777777" w:rsidR="00975C97" w:rsidRPr="007F2609" w:rsidRDefault="00975C97" w:rsidP="00346178">
            <w:pPr>
              <w:pStyle w:val="TAC"/>
            </w:pPr>
            <w:r w:rsidRPr="007F2609">
              <w:t>15</w:t>
            </w:r>
          </w:p>
        </w:tc>
        <w:tc>
          <w:tcPr>
            <w:tcW w:w="835" w:type="dxa"/>
            <w:vAlign w:val="center"/>
          </w:tcPr>
          <w:p w14:paraId="6363E91B" w14:textId="77777777" w:rsidR="00975C97" w:rsidRPr="007F2609" w:rsidRDefault="00975C97" w:rsidP="00346178">
            <w:pPr>
              <w:pStyle w:val="TAC"/>
            </w:pPr>
            <w:r w:rsidRPr="007F2609">
              <w:t>20</w:t>
            </w:r>
          </w:p>
        </w:tc>
        <w:tc>
          <w:tcPr>
            <w:tcW w:w="835" w:type="dxa"/>
            <w:vAlign w:val="center"/>
          </w:tcPr>
          <w:p w14:paraId="0AF29F7C" w14:textId="77777777" w:rsidR="00975C97" w:rsidRPr="007F2609" w:rsidRDefault="00975C97" w:rsidP="00346178">
            <w:pPr>
              <w:pStyle w:val="TAC"/>
            </w:pPr>
            <w:r w:rsidRPr="007F2609">
              <w:t>25</w:t>
            </w:r>
          </w:p>
        </w:tc>
        <w:tc>
          <w:tcPr>
            <w:tcW w:w="835" w:type="dxa"/>
            <w:vAlign w:val="center"/>
          </w:tcPr>
          <w:p w14:paraId="18DD0708" w14:textId="77777777" w:rsidR="00975C97" w:rsidRPr="007F2609" w:rsidRDefault="00975C97" w:rsidP="00346178">
            <w:pPr>
              <w:pStyle w:val="TAC"/>
            </w:pPr>
            <w:r w:rsidRPr="007F2609">
              <w:t>30</w:t>
            </w:r>
          </w:p>
        </w:tc>
        <w:tc>
          <w:tcPr>
            <w:tcW w:w="835" w:type="dxa"/>
            <w:vAlign w:val="center"/>
          </w:tcPr>
          <w:p w14:paraId="72636D1C" w14:textId="77777777" w:rsidR="00975C97" w:rsidRPr="007F2609" w:rsidRDefault="00975C97" w:rsidP="00346178">
            <w:pPr>
              <w:pStyle w:val="TAC"/>
            </w:pPr>
            <w:r w:rsidRPr="007F2609">
              <w:t>40</w:t>
            </w:r>
          </w:p>
        </w:tc>
        <w:tc>
          <w:tcPr>
            <w:tcW w:w="835" w:type="dxa"/>
            <w:vAlign w:val="center"/>
          </w:tcPr>
          <w:p w14:paraId="6B5DB5A5" w14:textId="77777777" w:rsidR="00975C97" w:rsidRPr="007F2609" w:rsidRDefault="00975C97" w:rsidP="00346178">
            <w:pPr>
              <w:pStyle w:val="TAC"/>
            </w:pPr>
            <w:r w:rsidRPr="007F2609">
              <w:t>50</w:t>
            </w:r>
          </w:p>
        </w:tc>
        <w:tc>
          <w:tcPr>
            <w:tcW w:w="835" w:type="dxa"/>
            <w:vAlign w:val="center"/>
          </w:tcPr>
          <w:p w14:paraId="050E5921" w14:textId="77777777" w:rsidR="00975C97" w:rsidRPr="007F2609" w:rsidRDefault="00975C97" w:rsidP="00346178">
            <w:pPr>
              <w:pStyle w:val="TAC"/>
            </w:pPr>
            <w:r w:rsidRPr="007F2609">
              <w:t>60</w:t>
            </w:r>
          </w:p>
        </w:tc>
        <w:tc>
          <w:tcPr>
            <w:tcW w:w="835" w:type="dxa"/>
            <w:vAlign w:val="center"/>
          </w:tcPr>
          <w:p w14:paraId="127E06E8" w14:textId="77777777" w:rsidR="00975C97" w:rsidRPr="007F2609" w:rsidRDefault="00975C97" w:rsidP="00346178">
            <w:pPr>
              <w:pStyle w:val="TAC"/>
            </w:pPr>
            <w:r w:rsidRPr="007F2609">
              <w:t>80</w:t>
            </w:r>
          </w:p>
        </w:tc>
        <w:tc>
          <w:tcPr>
            <w:tcW w:w="835" w:type="dxa"/>
            <w:vAlign w:val="center"/>
          </w:tcPr>
          <w:p w14:paraId="07DBA370" w14:textId="77777777" w:rsidR="00975C97" w:rsidRPr="007F2609" w:rsidRDefault="00975C97" w:rsidP="00346178">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346178">
            <w:pPr>
              <w:pStyle w:val="TAL"/>
            </w:pPr>
            <w:r w:rsidRPr="007F2609">
              <w:t xml:space="preserve">Subcarrier spacing configuration </w:t>
            </w:r>
            <w:r w:rsidRPr="007F2609">
              <w:object w:dxaOrig="220" w:dyaOrig="240" w14:anchorId="7657B2E2">
                <v:shape id="_x0000_i1035" type="#_x0000_t75" style="width:11.9pt;height:14.4pt" o:ole="">
                  <v:imagedata r:id="rId13" o:title=""/>
                </v:shape>
                <o:OLEObject Type="Embed" ProgID="Equation.3" ShapeID="_x0000_i1035" DrawAspect="Content" ObjectID="_1758387836" r:id="rId24"/>
              </w:object>
            </w:r>
          </w:p>
        </w:tc>
        <w:tc>
          <w:tcPr>
            <w:tcW w:w="1093" w:type="dxa"/>
            <w:vAlign w:val="center"/>
          </w:tcPr>
          <w:p w14:paraId="679F521A" w14:textId="77777777" w:rsidR="00975C97" w:rsidRPr="007F2609" w:rsidRDefault="00975C97" w:rsidP="00346178">
            <w:pPr>
              <w:pStyle w:val="TAC"/>
            </w:pPr>
          </w:p>
        </w:tc>
        <w:tc>
          <w:tcPr>
            <w:tcW w:w="835" w:type="dxa"/>
            <w:vAlign w:val="center"/>
          </w:tcPr>
          <w:p w14:paraId="661D9BA4" w14:textId="77777777" w:rsidR="00975C97" w:rsidRPr="007F2609" w:rsidRDefault="00975C97" w:rsidP="00346178">
            <w:pPr>
              <w:pStyle w:val="TAC"/>
            </w:pPr>
            <w:r w:rsidRPr="007F2609">
              <w:t>1</w:t>
            </w:r>
          </w:p>
        </w:tc>
        <w:tc>
          <w:tcPr>
            <w:tcW w:w="835" w:type="dxa"/>
            <w:vAlign w:val="center"/>
          </w:tcPr>
          <w:p w14:paraId="18E8C782" w14:textId="77777777" w:rsidR="00975C97" w:rsidRPr="007F2609" w:rsidRDefault="00975C97" w:rsidP="00346178">
            <w:pPr>
              <w:pStyle w:val="TAC"/>
            </w:pPr>
            <w:r w:rsidRPr="007F2609">
              <w:t>1</w:t>
            </w:r>
          </w:p>
        </w:tc>
        <w:tc>
          <w:tcPr>
            <w:tcW w:w="835" w:type="dxa"/>
            <w:vAlign w:val="center"/>
          </w:tcPr>
          <w:p w14:paraId="353A9367" w14:textId="77777777" w:rsidR="00975C97" w:rsidRPr="007F2609" w:rsidRDefault="00975C97" w:rsidP="00346178">
            <w:pPr>
              <w:pStyle w:val="TAC"/>
            </w:pPr>
            <w:r w:rsidRPr="007F2609">
              <w:t>1</w:t>
            </w:r>
          </w:p>
        </w:tc>
        <w:tc>
          <w:tcPr>
            <w:tcW w:w="835" w:type="dxa"/>
            <w:vAlign w:val="center"/>
          </w:tcPr>
          <w:p w14:paraId="2335B3B5" w14:textId="77777777" w:rsidR="00975C97" w:rsidRPr="007F2609" w:rsidRDefault="00975C97" w:rsidP="00346178">
            <w:pPr>
              <w:pStyle w:val="TAC"/>
            </w:pPr>
            <w:r w:rsidRPr="007F2609">
              <w:t>1</w:t>
            </w:r>
          </w:p>
        </w:tc>
        <w:tc>
          <w:tcPr>
            <w:tcW w:w="835" w:type="dxa"/>
            <w:vAlign w:val="center"/>
          </w:tcPr>
          <w:p w14:paraId="5E3BDFB3" w14:textId="77777777" w:rsidR="00975C97" w:rsidRPr="007F2609" w:rsidRDefault="00975C97" w:rsidP="00346178">
            <w:pPr>
              <w:pStyle w:val="TAC"/>
            </w:pPr>
            <w:r w:rsidRPr="007F2609">
              <w:t>1</w:t>
            </w:r>
          </w:p>
        </w:tc>
        <w:tc>
          <w:tcPr>
            <w:tcW w:w="835" w:type="dxa"/>
            <w:vAlign w:val="center"/>
          </w:tcPr>
          <w:p w14:paraId="3A01B1AA" w14:textId="77777777" w:rsidR="00975C97" w:rsidRPr="007F2609" w:rsidRDefault="00975C97" w:rsidP="00346178">
            <w:pPr>
              <w:pStyle w:val="TAC"/>
            </w:pPr>
            <w:r w:rsidRPr="007F2609">
              <w:t>1</w:t>
            </w:r>
          </w:p>
        </w:tc>
        <w:tc>
          <w:tcPr>
            <w:tcW w:w="835" w:type="dxa"/>
            <w:vAlign w:val="center"/>
          </w:tcPr>
          <w:p w14:paraId="6E09A637" w14:textId="77777777" w:rsidR="00975C97" w:rsidRPr="007F2609" w:rsidRDefault="00975C97" w:rsidP="00346178">
            <w:pPr>
              <w:pStyle w:val="TAC"/>
            </w:pPr>
            <w:r w:rsidRPr="007F2609">
              <w:t>1</w:t>
            </w:r>
          </w:p>
        </w:tc>
        <w:tc>
          <w:tcPr>
            <w:tcW w:w="835" w:type="dxa"/>
            <w:vAlign w:val="center"/>
          </w:tcPr>
          <w:p w14:paraId="033A758F" w14:textId="77777777" w:rsidR="00975C97" w:rsidRPr="007F2609" w:rsidRDefault="00975C97" w:rsidP="00346178">
            <w:pPr>
              <w:pStyle w:val="TAC"/>
            </w:pPr>
            <w:r w:rsidRPr="007F2609">
              <w:t>1</w:t>
            </w:r>
          </w:p>
        </w:tc>
        <w:tc>
          <w:tcPr>
            <w:tcW w:w="835" w:type="dxa"/>
            <w:vAlign w:val="center"/>
          </w:tcPr>
          <w:p w14:paraId="74BC9FE0" w14:textId="77777777" w:rsidR="00975C97" w:rsidRPr="007F2609" w:rsidRDefault="00975C97" w:rsidP="00346178">
            <w:pPr>
              <w:pStyle w:val="TAC"/>
            </w:pPr>
            <w:r w:rsidRPr="007F2609">
              <w:t>1</w:t>
            </w:r>
          </w:p>
        </w:tc>
        <w:tc>
          <w:tcPr>
            <w:tcW w:w="835" w:type="dxa"/>
            <w:vAlign w:val="center"/>
          </w:tcPr>
          <w:p w14:paraId="034E45AC" w14:textId="77777777" w:rsidR="00975C97" w:rsidRPr="007F2609" w:rsidRDefault="00975C97" w:rsidP="00346178">
            <w:pPr>
              <w:pStyle w:val="TAC"/>
            </w:pPr>
            <w:r w:rsidRPr="007F2609">
              <w:t>1</w:t>
            </w:r>
          </w:p>
        </w:tc>
        <w:tc>
          <w:tcPr>
            <w:tcW w:w="835" w:type="dxa"/>
            <w:vAlign w:val="center"/>
          </w:tcPr>
          <w:p w14:paraId="6CD39440" w14:textId="77777777" w:rsidR="00975C97" w:rsidRPr="007F2609" w:rsidRDefault="00975C97" w:rsidP="00346178">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346178">
            <w:pPr>
              <w:pStyle w:val="TAL"/>
            </w:pPr>
            <w:r w:rsidRPr="007F2609">
              <w:t>Allocated resource blocks</w:t>
            </w:r>
          </w:p>
        </w:tc>
        <w:tc>
          <w:tcPr>
            <w:tcW w:w="1093" w:type="dxa"/>
            <w:vAlign w:val="center"/>
          </w:tcPr>
          <w:p w14:paraId="680D53B7" w14:textId="77777777" w:rsidR="00975C97" w:rsidRPr="007F2609" w:rsidRDefault="00975C97" w:rsidP="00346178">
            <w:pPr>
              <w:pStyle w:val="TAC"/>
            </w:pPr>
          </w:p>
        </w:tc>
        <w:tc>
          <w:tcPr>
            <w:tcW w:w="835" w:type="dxa"/>
            <w:vAlign w:val="center"/>
          </w:tcPr>
          <w:p w14:paraId="6251739D" w14:textId="77777777" w:rsidR="00975C97" w:rsidRPr="007F2609" w:rsidRDefault="00975C97" w:rsidP="00346178">
            <w:pPr>
              <w:pStyle w:val="TAC"/>
            </w:pPr>
            <w:r w:rsidRPr="007F2609">
              <w:t>11</w:t>
            </w:r>
          </w:p>
        </w:tc>
        <w:tc>
          <w:tcPr>
            <w:tcW w:w="835" w:type="dxa"/>
            <w:vAlign w:val="center"/>
          </w:tcPr>
          <w:p w14:paraId="69CD2998" w14:textId="77777777" w:rsidR="00975C97" w:rsidRPr="007F2609" w:rsidRDefault="00975C97" w:rsidP="00346178">
            <w:pPr>
              <w:pStyle w:val="TAC"/>
            </w:pPr>
            <w:r w:rsidRPr="007F2609">
              <w:t>24</w:t>
            </w:r>
          </w:p>
        </w:tc>
        <w:tc>
          <w:tcPr>
            <w:tcW w:w="835" w:type="dxa"/>
            <w:vAlign w:val="center"/>
          </w:tcPr>
          <w:p w14:paraId="7EC1AB12" w14:textId="77777777" w:rsidR="00975C97" w:rsidRPr="007F2609" w:rsidRDefault="00975C97" w:rsidP="00346178">
            <w:pPr>
              <w:pStyle w:val="TAC"/>
            </w:pPr>
            <w:r w:rsidRPr="007F2609">
              <w:t>38</w:t>
            </w:r>
          </w:p>
        </w:tc>
        <w:tc>
          <w:tcPr>
            <w:tcW w:w="835" w:type="dxa"/>
            <w:vAlign w:val="center"/>
          </w:tcPr>
          <w:p w14:paraId="66CCBF3B" w14:textId="77777777" w:rsidR="00975C97" w:rsidRPr="007F2609" w:rsidRDefault="00975C97" w:rsidP="00346178">
            <w:pPr>
              <w:pStyle w:val="TAC"/>
            </w:pPr>
            <w:r w:rsidRPr="007F2609">
              <w:t>51</w:t>
            </w:r>
          </w:p>
        </w:tc>
        <w:tc>
          <w:tcPr>
            <w:tcW w:w="835" w:type="dxa"/>
            <w:vAlign w:val="center"/>
          </w:tcPr>
          <w:p w14:paraId="57D137A3" w14:textId="77777777" w:rsidR="00975C97" w:rsidRPr="007F2609" w:rsidRDefault="00975C97" w:rsidP="00346178">
            <w:pPr>
              <w:pStyle w:val="TAC"/>
            </w:pPr>
            <w:r w:rsidRPr="007F2609">
              <w:t>65</w:t>
            </w:r>
          </w:p>
        </w:tc>
        <w:tc>
          <w:tcPr>
            <w:tcW w:w="835" w:type="dxa"/>
            <w:vAlign w:val="center"/>
          </w:tcPr>
          <w:p w14:paraId="10505610" w14:textId="77777777" w:rsidR="00975C97" w:rsidRPr="007F2609" w:rsidRDefault="00975C97" w:rsidP="00346178">
            <w:pPr>
              <w:pStyle w:val="TAC"/>
            </w:pPr>
            <w:r w:rsidRPr="007F2609">
              <w:t>78</w:t>
            </w:r>
          </w:p>
        </w:tc>
        <w:tc>
          <w:tcPr>
            <w:tcW w:w="835" w:type="dxa"/>
            <w:vAlign w:val="center"/>
          </w:tcPr>
          <w:p w14:paraId="7502623A" w14:textId="77777777" w:rsidR="00975C97" w:rsidRPr="007F2609" w:rsidRDefault="00975C97" w:rsidP="00346178">
            <w:pPr>
              <w:pStyle w:val="TAC"/>
            </w:pPr>
            <w:r w:rsidRPr="007F2609">
              <w:t>106</w:t>
            </w:r>
          </w:p>
        </w:tc>
        <w:tc>
          <w:tcPr>
            <w:tcW w:w="835" w:type="dxa"/>
            <w:vAlign w:val="center"/>
          </w:tcPr>
          <w:p w14:paraId="777F30AC" w14:textId="77777777" w:rsidR="00975C97" w:rsidRPr="007F2609" w:rsidRDefault="00975C97" w:rsidP="00346178">
            <w:pPr>
              <w:pStyle w:val="TAC"/>
            </w:pPr>
            <w:r w:rsidRPr="007F2609">
              <w:t>133</w:t>
            </w:r>
          </w:p>
        </w:tc>
        <w:tc>
          <w:tcPr>
            <w:tcW w:w="835" w:type="dxa"/>
            <w:vAlign w:val="center"/>
          </w:tcPr>
          <w:p w14:paraId="657B1C03" w14:textId="77777777" w:rsidR="00975C97" w:rsidRPr="007F2609" w:rsidRDefault="00975C97" w:rsidP="00346178">
            <w:pPr>
              <w:pStyle w:val="TAC"/>
            </w:pPr>
            <w:r w:rsidRPr="007F2609">
              <w:t>162</w:t>
            </w:r>
          </w:p>
        </w:tc>
        <w:tc>
          <w:tcPr>
            <w:tcW w:w="835" w:type="dxa"/>
            <w:vAlign w:val="center"/>
          </w:tcPr>
          <w:p w14:paraId="3EEE7DBA" w14:textId="77777777" w:rsidR="00975C97" w:rsidRPr="007F2609" w:rsidRDefault="00975C97" w:rsidP="00346178">
            <w:pPr>
              <w:pStyle w:val="TAC"/>
            </w:pPr>
            <w:r w:rsidRPr="007F2609">
              <w:t>217</w:t>
            </w:r>
          </w:p>
        </w:tc>
        <w:tc>
          <w:tcPr>
            <w:tcW w:w="835" w:type="dxa"/>
            <w:vAlign w:val="center"/>
          </w:tcPr>
          <w:p w14:paraId="5E5A0BDB" w14:textId="77777777" w:rsidR="00975C97" w:rsidRPr="007F2609" w:rsidRDefault="00975C97" w:rsidP="00346178">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346178">
            <w:pPr>
              <w:pStyle w:val="TAL"/>
            </w:pPr>
            <w:r w:rsidRPr="007F2609">
              <w:t>Subcarriers per resource block</w:t>
            </w:r>
          </w:p>
        </w:tc>
        <w:tc>
          <w:tcPr>
            <w:tcW w:w="1093" w:type="dxa"/>
            <w:vAlign w:val="center"/>
          </w:tcPr>
          <w:p w14:paraId="00A2A29F" w14:textId="77777777" w:rsidR="00975C97" w:rsidRPr="007F2609" w:rsidRDefault="00975C97" w:rsidP="00346178">
            <w:pPr>
              <w:pStyle w:val="TAC"/>
            </w:pPr>
          </w:p>
        </w:tc>
        <w:tc>
          <w:tcPr>
            <w:tcW w:w="835" w:type="dxa"/>
            <w:vAlign w:val="center"/>
          </w:tcPr>
          <w:p w14:paraId="7A456B59" w14:textId="77777777" w:rsidR="00975C97" w:rsidRPr="007F2609" w:rsidRDefault="00975C97" w:rsidP="00346178">
            <w:pPr>
              <w:pStyle w:val="TAC"/>
            </w:pPr>
            <w:r w:rsidRPr="007F2609">
              <w:t>12</w:t>
            </w:r>
          </w:p>
        </w:tc>
        <w:tc>
          <w:tcPr>
            <w:tcW w:w="835" w:type="dxa"/>
            <w:vAlign w:val="center"/>
          </w:tcPr>
          <w:p w14:paraId="54344160" w14:textId="77777777" w:rsidR="00975C97" w:rsidRPr="007F2609" w:rsidRDefault="00975C97" w:rsidP="00346178">
            <w:pPr>
              <w:pStyle w:val="TAC"/>
            </w:pPr>
            <w:r w:rsidRPr="007F2609">
              <w:t>12</w:t>
            </w:r>
          </w:p>
        </w:tc>
        <w:tc>
          <w:tcPr>
            <w:tcW w:w="835" w:type="dxa"/>
            <w:vAlign w:val="center"/>
          </w:tcPr>
          <w:p w14:paraId="73BCD19E" w14:textId="77777777" w:rsidR="00975C97" w:rsidRPr="007F2609" w:rsidRDefault="00975C97" w:rsidP="00346178">
            <w:pPr>
              <w:pStyle w:val="TAC"/>
            </w:pPr>
            <w:r w:rsidRPr="007F2609">
              <w:t>12</w:t>
            </w:r>
          </w:p>
        </w:tc>
        <w:tc>
          <w:tcPr>
            <w:tcW w:w="835" w:type="dxa"/>
            <w:vAlign w:val="center"/>
          </w:tcPr>
          <w:p w14:paraId="2DC2A11F" w14:textId="77777777" w:rsidR="00975C97" w:rsidRPr="007F2609" w:rsidRDefault="00975C97" w:rsidP="00346178">
            <w:pPr>
              <w:pStyle w:val="TAC"/>
            </w:pPr>
            <w:r w:rsidRPr="007F2609">
              <w:t>12</w:t>
            </w:r>
          </w:p>
        </w:tc>
        <w:tc>
          <w:tcPr>
            <w:tcW w:w="835" w:type="dxa"/>
            <w:vAlign w:val="center"/>
          </w:tcPr>
          <w:p w14:paraId="1EABEC85" w14:textId="77777777" w:rsidR="00975C97" w:rsidRPr="007F2609" w:rsidRDefault="00975C97" w:rsidP="00346178">
            <w:pPr>
              <w:pStyle w:val="TAC"/>
            </w:pPr>
            <w:r w:rsidRPr="007F2609">
              <w:t>12</w:t>
            </w:r>
          </w:p>
        </w:tc>
        <w:tc>
          <w:tcPr>
            <w:tcW w:w="835" w:type="dxa"/>
            <w:vAlign w:val="center"/>
          </w:tcPr>
          <w:p w14:paraId="449D5E04" w14:textId="77777777" w:rsidR="00975C97" w:rsidRPr="007F2609" w:rsidRDefault="00975C97" w:rsidP="00346178">
            <w:pPr>
              <w:pStyle w:val="TAC"/>
            </w:pPr>
            <w:r w:rsidRPr="007F2609">
              <w:t>12</w:t>
            </w:r>
          </w:p>
        </w:tc>
        <w:tc>
          <w:tcPr>
            <w:tcW w:w="835" w:type="dxa"/>
            <w:vAlign w:val="center"/>
          </w:tcPr>
          <w:p w14:paraId="642CA607" w14:textId="77777777" w:rsidR="00975C97" w:rsidRPr="007F2609" w:rsidRDefault="00975C97" w:rsidP="00346178">
            <w:pPr>
              <w:pStyle w:val="TAC"/>
            </w:pPr>
            <w:r w:rsidRPr="007F2609">
              <w:t>12</w:t>
            </w:r>
          </w:p>
        </w:tc>
        <w:tc>
          <w:tcPr>
            <w:tcW w:w="835" w:type="dxa"/>
            <w:vAlign w:val="center"/>
          </w:tcPr>
          <w:p w14:paraId="1FEA4DEF" w14:textId="77777777" w:rsidR="00975C97" w:rsidRPr="007F2609" w:rsidRDefault="00975C97" w:rsidP="00346178">
            <w:pPr>
              <w:pStyle w:val="TAC"/>
            </w:pPr>
            <w:r w:rsidRPr="007F2609">
              <w:t>12</w:t>
            </w:r>
          </w:p>
        </w:tc>
        <w:tc>
          <w:tcPr>
            <w:tcW w:w="835" w:type="dxa"/>
            <w:vAlign w:val="center"/>
          </w:tcPr>
          <w:p w14:paraId="7ABC992C" w14:textId="77777777" w:rsidR="00975C97" w:rsidRPr="007F2609" w:rsidRDefault="00975C97" w:rsidP="00346178">
            <w:pPr>
              <w:pStyle w:val="TAC"/>
            </w:pPr>
            <w:r w:rsidRPr="007F2609">
              <w:t>12</w:t>
            </w:r>
          </w:p>
        </w:tc>
        <w:tc>
          <w:tcPr>
            <w:tcW w:w="835" w:type="dxa"/>
            <w:vAlign w:val="center"/>
          </w:tcPr>
          <w:p w14:paraId="304D1489" w14:textId="77777777" w:rsidR="00975C97" w:rsidRPr="007F2609" w:rsidRDefault="00975C97" w:rsidP="00346178">
            <w:pPr>
              <w:pStyle w:val="TAC"/>
            </w:pPr>
            <w:r w:rsidRPr="007F2609">
              <w:t>12</w:t>
            </w:r>
          </w:p>
        </w:tc>
        <w:tc>
          <w:tcPr>
            <w:tcW w:w="835" w:type="dxa"/>
            <w:vAlign w:val="center"/>
          </w:tcPr>
          <w:p w14:paraId="1819A6CF" w14:textId="77777777" w:rsidR="00975C97" w:rsidRPr="007F2609" w:rsidRDefault="00975C97" w:rsidP="00346178">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346178">
            <w:pPr>
              <w:pStyle w:val="TAL"/>
            </w:pPr>
            <w:r w:rsidRPr="007F2609">
              <w:t>Allocated slots per Frame</w:t>
            </w:r>
          </w:p>
        </w:tc>
        <w:tc>
          <w:tcPr>
            <w:tcW w:w="1093" w:type="dxa"/>
            <w:vAlign w:val="center"/>
          </w:tcPr>
          <w:p w14:paraId="5C685AE4" w14:textId="77777777" w:rsidR="00975C97" w:rsidRPr="007F2609" w:rsidRDefault="00975C97" w:rsidP="00346178">
            <w:pPr>
              <w:pStyle w:val="TAC"/>
            </w:pPr>
          </w:p>
        </w:tc>
        <w:tc>
          <w:tcPr>
            <w:tcW w:w="835" w:type="dxa"/>
          </w:tcPr>
          <w:p w14:paraId="2A73BCF6" w14:textId="77777777" w:rsidR="00975C97" w:rsidRPr="007F2609" w:rsidRDefault="00975C97" w:rsidP="00346178">
            <w:pPr>
              <w:pStyle w:val="TAC"/>
            </w:pPr>
            <w:r w:rsidRPr="007F2609">
              <w:t>11</w:t>
            </w:r>
          </w:p>
        </w:tc>
        <w:tc>
          <w:tcPr>
            <w:tcW w:w="835" w:type="dxa"/>
          </w:tcPr>
          <w:p w14:paraId="352504EE" w14:textId="77777777" w:rsidR="00975C97" w:rsidRPr="007F2609" w:rsidRDefault="00975C97" w:rsidP="00346178">
            <w:pPr>
              <w:pStyle w:val="TAC"/>
            </w:pPr>
            <w:r w:rsidRPr="007F2609">
              <w:t>11</w:t>
            </w:r>
          </w:p>
        </w:tc>
        <w:tc>
          <w:tcPr>
            <w:tcW w:w="835" w:type="dxa"/>
          </w:tcPr>
          <w:p w14:paraId="683AF6F3" w14:textId="77777777" w:rsidR="00975C97" w:rsidRPr="007F2609" w:rsidRDefault="00975C97" w:rsidP="00346178">
            <w:pPr>
              <w:pStyle w:val="TAC"/>
            </w:pPr>
            <w:r w:rsidRPr="007F2609">
              <w:t>11</w:t>
            </w:r>
          </w:p>
        </w:tc>
        <w:tc>
          <w:tcPr>
            <w:tcW w:w="835" w:type="dxa"/>
          </w:tcPr>
          <w:p w14:paraId="3920B5F9" w14:textId="77777777" w:rsidR="00975C97" w:rsidRPr="007F2609" w:rsidRDefault="00975C97" w:rsidP="00346178">
            <w:pPr>
              <w:pStyle w:val="TAC"/>
            </w:pPr>
            <w:r w:rsidRPr="007F2609">
              <w:t>11</w:t>
            </w:r>
          </w:p>
        </w:tc>
        <w:tc>
          <w:tcPr>
            <w:tcW w:w="835" w:type="dxa"/>
          </w:tcPr>
          <w:p w14:paraId="36F1E84D" w14:textId="77777777" w:rsidR="00975C97" w:rsidRPr="007F2609" w:rsidRDefault="00975C97" w:rsidP="00346178">
            <w:pPr>
              <w:pStyle w:val="TAC"/>
            </w:pPr>
            <w:r w:rsidRPr="007F2609">
              <w:t>11</w:t>
            </w:r>
          </w:p>
        </w:tc>
        <w:tc>
          <w:tcPr>
            <w:tcW w:w="835" w:type="dxa"/>
          </w:tcPr>
          <w:p w14:paraId="79699973" w14:textId="77777777" w:rsidR="00975C97" w:rsidRPr="007F2609" w:rsidRDefault="00975C97" w:rsidP="00346178">
            <w:pPr>
              <w:pStyle w:val="TAC"/>
            </w:pPr>
            <w:r w:rsidRPr="007F2609">
              <w:t>11</w:t>
            </w:r>
          </w:p>
        </w:tc>
        <w:tc>
          <w:tcPr>
            <w:tcW w:w="835" w:type="dxa"/>
          </w:tcPr>
          <w:p w14:paraId="6330DBEB" w14:textId="77777777" w:rsidR="00975C97" w:rsidRPr="007F2609" w:rsidRDefault="00975C97" w:rsidP="00346178">
            <w:pPr>
              <w:pStyle w:val="TAC"/>
            </w:pPr>
            <w:r w:rsidRPr="007F2609">
              <w:t>11</w:t>
            </w:r>
          </w:p>
        </w:tc>
        <w:tc>
          <w:tcPr>
            <w:tcW w:w="835" w:type="dxa"/>
          </w:tcPr>
          <w:p w14:paraId="6471AC0C" w14:textId="77777777" w:rsidR="00975C97" w:rsidRPr="007F2609" w:rsidRDefault="00975C97" w:rsidP="00346178">
            <w:pPr>
              <w:pStyle w:val="TAC"/>
            </w:pPr>
            <w:r w:rsidRPr="007F2609">
              <w:t>11</w:t>
            </w:r>
          </w:p>
        </w:tc>
        <w:tc>
          <w:tcPr>
            <w:tcW w:w="835" w:type="dxa"/>
          </w:tcPr>
          <w:p w14:paraId="77E234DA" w14:textId="77777777" w:rsidR="00975C97" w:rsidRPr="007F2609" w:rsidRDefault="00975C97" w:rsidP="00346178">
            <w:pPr>
              <w:pStyle w:val="TAC"/>
            </w:pPr>
            <w:r w:rsidRPr="007F2609">
              <w:t>11</w:t>
            </w:r>
          </w:p>
        </w:tc>
        <w:tc>
          <w:tcPr>
            <w:tcW w:w="835" w:type="dxa"/>
          </w:tcPr>
          <w:p w14:paraId="3C128FFF" w14:textId="77777777" w:rsidR="00975C97" w:rsidRPr="007F2609" w:rsidRDefault="00975C97" w:rsidP="00346178">
            <w:pPr>
              <w:pStyle w:val="TAC"/>
            </w:pPr>
            <w:r w:rsidRPr="007F2609">
              <w:t>11</w:t>
            </w:r>
          </w:p>
        </w:tc>
        <w:tc>
          <w:tcPr>
            <w:tcW w:w="835" w:type="dxa"/>
          </w:tcPr>
          <w:p w14:paraId="2F2B0CC5" w14:textId="77777777" w:rsidR="00975C97" w:rsidRPr="007F2609" w:rsidRDefault="00975C97" w:rsidP="00346178">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346178">
            <w:pPr>
              <w:pStyle w:val="TAL"/>
            </w:pPr>
            <w:r w:rsidRPr="007F2609">
              <w:t>MCS Index</w:t>
            </w:r>
          </w:p>
        </w:tc>
        <w:tc>
          <w:tcPr>
            <w:tcW w:w="1093" w:type="dxa"/>
            <w:vAlign w:val="center"/>
          </w:tcPr>
          <w:p w14:paraId="0B407621" w14:textId="77777777" w:rsidR="00975C97" w:rsidRPr="007F2609" w:rsidRDefault="00975C97" w:rsidP="00346178">
            <w:pPr>
              <w:pStyle w:val="TAC"/>
            </w:pPr>
          </w:p>
        </w:tc>
        <w:tc>
          <w:tcPr>
            <w:tcW w:w="835" w:type="dxa"/>
            <w:vAlign w:val="center"/>
          </w:tcPr>
          <w:p w14:paraId="43008D0E" w14:textId="77777777" w:rsidR="00975C97" w:rsidRPr="007F2609" w:rsidRDefault="00975C97" w:rsidP="00346178">
            <w:pPr>
              <w:pStyle w:val="TAC"/>
            </w:pPr>
            <w:r w:rsidRPr="007F2609">
              <w:t>4</w:t>
            </w:r>
          </w:p>
        </w:tc>
        <w:tc>
          <w:tcPr>
            <w:tcW w:w="835" w:type="dxa"/>
            <w:vAlign w:val="center"/>
          </w:tcPr>
          <w:p w14:paraId="07302D5A" w14:textId="77777777" w:rsidR="00975C97" w:rsidRPr="007F2609" w:rsidRDefault="00975C97" w:rsidP="00346178">
            <w:pPr>
              <w:pStyle w:val="TAC"/>
            </w:pPr>
            <w:r w:rsidRPr="007F2609">
              <w:t>4</w:t>
            </w:r>
          </w:p>
        </w:tc>
        <w:tc>
          <w:tcPr>
            <w:tcW w:w="835" w:type="dxa"/>
            <w:vAlign w:val="center"/>
          </w:tcPr>
          <w:p w14:paraId="5E489250" w14:textId="77777777" w:rsidR="00975C97" w:rsidRPr="007F2609" w:rsidRDefault="00975C97" w:rsidP="00346178">
            <w:pPr>
              <w:pStyle w:val="TAC"/>
            </w:pPr>
            <w:r w:rsidRPr="007F2609">
              <w:t>4</w:t>
            </w:r>
          </w:p>
        </w:tc>
        <w:tc>
          <w:tcPr>
            <w:tcW w:w="835" w:type="dxa"/>
            <w:vAlign w:val="center"/>
          </w:tcPr>
          <w:p w14:paraId="2121DEE1" w14:textId="77777777" w:rsidR="00975C97" w:rsidRPr="007F2609" w:rsidRDefault="00975C97" w:rsidP="00346178">
            <w:pPr>
              <w:pStyle w:val="TAC"/>
            </w:pPr>
            <w:r w:rsidRPr="007F2609">
              <w:t>4</w:t>
            </w:r>
          </w:p>
        </w:tc>
        <w:tc>
          <w:tcPr>
            <w:tcW w:w="835" w:type="dxa"/>
            <w:vAlign w:val="center"/>
          </w:tcPr>
          <w:p w14:paraId="2B703315" w14:textId="77777777" w:rsidR="00975C97" w:rsidRPr="007F2609" w:rsidRDefault="00975C97" w:rsidP="00346178">
            <w:pPr>
              <w:pStyle w:val="TAC"/>
            </w:pPr>
            <w:r w:rsidRPr="007F2609">
              <w:t>4</w:t>
            </w:r>
          </w:p>
        </w:tc>
        <w:tc>
          <w:tcPr>
            <w:tcW w:w="835" w:type="dxa"/>
            <w:vAlign w:val="center"/>
          </w:tcPr>
          <w:p w14:paraId="0A648233" w14:textId="77777777" w:rsidR="00975C97" w:rsidRPr="007F2609" w:rsidRDefault="00975C97" w:rsidP="00346178">
            <w:pPr>
              <w:pStyle w:val="TAC"/>
            </w:pPr>
            <w:r w:rsidRPr="007F2609">
              <w:t>4</w:t>
            </w:r>
          </w:p>
        </w:tc>
        <w:tc>
          <w:tcPr>
            <w:tcW w:w="835" w:type="dxa"/>
            <w:vAlign w:val="center"/>
          </w:tcPr>
          <w:p w14:paraId="4CE3A2A3" w14:textId="77777777" w:rsidR="00975C97" w:rsidRPr="007F2609" w:rsidRDefault="00975C97" w:rsidP="00346178">
            <w:pPr>
              <w:pStyle w:val="TAC"/>
            </w:pPr>
            <w:r w:rsidRPr="007F2609">
              <w:t>4</w:t>
            </w:r>
          </w:p>
        </w:tc>
        <w:tc>
          <w:tcPr>
            <w:tcW w:w="835" w:type="dxa"/>
            <w:vAlign w:val="center"/>
          </w:tcPr>
          <w:p w14:paraId="53E32553" w14:textId="77777777" w:rsidR="00975C97" w:rsidRPr="007F2609" w:rsidRDefault="00975C97" w:rsidP="00346178">
            <w:pPr>
              <w:pStyle w:val="TAC"/>
            </w:pPr>
            <w:r w:rsidRPr="007F2609">
              <w:t>4</w:t>
            </w:r>
          </w:p>
        </w:tc>
        <w:tc>
          <w:tcPr>
            <w:tcW w:w="835" w:type="dxa"/>
            <w:vAlign w:val="center"/>
          </w:tcPr>
          <w:p w14:paraId="4C1BC063" w14:textId="77777777" w:rsidR="00975C97" w:rsidRPr="007F2609" w:rsidRDefault="00975C97" w:rsidP="00346178">
            <w:pPr>
              <w:pStyle w:val="TAC"/>
            </w:pPr>
            <w:r w:rsidRPr="007F2609">
              <w:t>4</w:t>
            </w:r>
          </w:p>
        </w:tc>
        <w:tc>
          <w:tcPr>
            <w:tcW w:w="835" w:type="dxa"/>
            <w:vAlign w:val="center"/>
          </w:tcPr>
          <w:p w14:paraId="5FB06AA2" w14:textId="77777777" w:rsidR="00975C97" w:rsidRPr="007F2609" w:rsidRDefault="00975C97" w:rsidP="00346178">
            <w:pPr>
              <w:pStyle w:val="TAC"/>
            </w:pPr>
            <w:r w:rsidRPr="007F2609">
              <w:t>4</w:t>
            </w:r>
          </w:p>
        </w:tc>
        <w:tc>
          <w:tcPr>
            <w:tcW w:w="835" w:type="dxa"/>
            <w:vAlign w:val="center"/>
          </w:tcPr>
          <w:p w14:paraId="0DF7AC6F" w14:textId="77777777" w:rsidR="00975C97" w:rsidRPr="007F2609" w:rsidRDefault="00975C97" w:rsidP="00346178">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346178">
            <w:pPr>
              <w:pStyle w:val="TAL"/>
            </w:pPr>
            <w:r w:rsidRPr="007F2609">
              <w:t>MCS Table for TBS determination</w:t>
            </w:r>
          </w:p>
        </w:tc>
        <w:tc>
          <w:tcPr>
            <w:tcW w:w="1093" w:type="dxa"/>
            <w:vAlign w:val="center"/>
          </w:tcPr>
          <w:p w14:paraId="23C16B7E" w14:textId="77777777" w:rsidR="00975C97" w:rsidRPr="007F2609" w:rsidRDefault="00975C97" w:rsidP="00346178">
            <w:pPr>
              <w:pStyle w:val="TAC"/>
            </w:pPr>
          </w:p>
        </w:tc>
        <w:tc>
          <w:tcPr>
            <w:tcW w:w="9185" w:type="dxa"/>
            <w:gridSpan w:val="11"/>
            <w:vAlign w:val="center"/>
          </w:tcPr>
          <w:p w14:paraId="4E45961E" w14:textId="77777777" w:rsidR="00975C97" w:rsidRPr="007F2609" w:rsidRDefault="00975C97" w:rsidP="00346178">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346178">
            <w:pPr>
              <w:pStyle w:val="TAL"/>
            </w:pPr>
            <w:r w:rsidRPr="007F2609">
              <w:t>Modulation</w:t>
            </w:r>
          </w:p>
        </w:tc>
        <w:tc>
          <w:tcPr>
            <w:tcW w:w="1093" w:type="dxa"/>
            <w:vAlign w:val="center"/>
          </w:tcPr>
          <w:p w14:paraId="43D81C80" w14:textId="77777777" w:rsidR="00975C97" w:rsidRPr="007F2609" w:rsidRDefault="00975C97" w:rsidP="00346178">
            <w:pPr>
              <w:pStyle w:val="TAC"/>
            </w:pPr>
          </w:p>
        </w:tc>
        <w:tc>
          <w:tcPr>
            <w:tcW w:w="835" w:type="dxa"/>
            <w:vAlign w:val="center"/>
          </w:tcPr>
          <w:p w14:paraId="54CA39BC" w14:textId="77777777" w:rsidR="00975C97" w:rsidRPr="007F2609" w:rsidRDefault="00975C97" w:rsidP="00346178">
            <w:pPr>
              <w:pStyle w:val="TAC"/>
            </w:pPr>
            <w:r w:rsidRPr="007F2609">
              <w:t>QPSK</w:t>
            </w:r>
          </w:p>
        </w:tc>
        <w:tc>
          <w:tcPr>
            <w:tcW w:w="835" w:type="dxa"/>
            <w:vAlign w:val="center"/>
          </w:tcPr>
          <w:p w14:paraId="6D15B5F7" w14:textId="77777777" w:rsidR="00975C97" w:rsidRPr="007F2609" w:rsidRDefault="00975C97" w:rsidP="00346178">
            <w:pPr>
              <w:pStyle w:val="TAC"/>
            </w:pPr>
            <w:r w:rsidRPr="007F2609">
              <w:t>QPSK</w:t>
            </w:r>
          </w:p>
        </w:tc>
        <w:tc>
          <w:tcPr>
            <w:tcW w:w="835" w:type="dxa"/>
            <w:vAlign w:val="center"/>
          </w:tcPr>
          <w:p w14:paraId="74F2A84F" w14:textId="77777777" w:rsidR="00975C97" w:rsidRPr="007F2609" w:rsidRDefault="00975C97" w:rsidP="00346178">
            <w:pPr>
              <w:pStyle w:val="TAC"/>
            </w:pPr>
            <w:r w:rsidRPr="007F2609">
              <w:t>QPSK</w:t>
            </w:r>
          </w:p>
        </w:tc>
        <w:tc>
          <w:tcPr>
            <w:tcW w:w="835" w:type="dxa"/>
            <w:vAlign w:val="center"/>
          </w:tcPr>
          <w:p w14:paraId="1C2FC7FA" w14:textId="77777777" w:rsidR="00975C97" w:rsidRPr="007F2609" w:rsidRDefault="00975C97" w:rsidP="00346178">
            <w:pPr>
              <w:pStyle w:val="TAC"/>
            </w:pPr>
            <w:r w:rsidRPr="007F2609">
              <w:t>QPSK</w:t>
            </w:r>
          </w:p>
        </w:tc>
        <w:tc>
          <w:tcPr>
            <w:tcW w:w="835" w:type="dxa"/>
            <w:vAlign w:val="center"/>
          </w:tcPr>
          <w:p w14:paraId="70177D3C" w14:textId="77777777" w:rsidR="00975C97" w:rsidRPr="007F2609" w:rsidRDefault="00975C97" w:rsidP="00346178">
            <w:pPr>
              <w:pStyle w:val="TAC"/>
            </w:pPr>
            <w:r w:rsidRPr="007F2609">
              <w:t>QPSK</w:t>
            </w:r>
          </w:p>
        </w:tc>
        <w:tc>
          <w:tcPr>
            <w:tcW w:w="835" w:type="dxa"/>
            <w:vAlign w:val="center"/>
          </w:tcPr>
          <w:p w14:paraId="502C6892" w14:textId="77777777" w:rsidR="00975C97" w:rsidRPr="007F2609" w:rsidRDefault="00975C97" w:rsidP="00346178">
            <w:pPr>
              <w:pStyle w:val="TAC"/>
            </w:pPr>
            <w:r w:rsidRPr="007F2609">
              <w:t>QPSK</w:t>
            </w:r>
          </w:p>
        </w:tc>
        <w:tc>
          <w:tcPr>
            <w:tcW w:w="835" w:type="dxa"/>
            <w:vAlign w:val="center"/>
          </w:tcPr>
          <w:p w14:paraId="52B499F5" w14:textId="77777777" w:rsidR="00975C97" w:rsidRPr="007F2609" w:rsidRDefault="00975C97" w:rsidP="00346178">
            <w:pPr>
              <w:pStyle w:val="TAC"/>
            </w:pPr>
            <w:r w:rsidRPr="007F2609">
              <w:t>QPSK</w:t>
            </w:r>
          </w:p>
        </w:tc>
        <w:tc>
          <w:tcPr>
            <w:tcW w:w="835" w:type="dxa"/>
            <w:vAlign w:val="center"/>
          </w:tcPr>
          <w:p w14:paraId="75831B93" w14:textId="77777777" w:rsidR="00975C97" w:rsidRPr="007F2609" w:rsidRDefault="00975C97" w:rsidP="00346178">
            <w:pPr>
              <w:pStyle w:val="TAC"/>
            </w:pPr>
            <w:r w:rsidRPr="007F2609">
              <w:t>QPSK</w:t>
            </w:r>
          </w:p>
        </w:tc>
        <w:tc>
          <w:tcPr>
            <w:tcW w:w="835" w:type="dxa"/>
            <w:vAlign w:val="center"/>
          </w:tcPr>
          <w:p w14:paraId="41C5D2DC" w14:textId="77777777" w:rsidR="00975C97" w:rsidRPr="007F2609" w:rsidRDefault="00975C97" w:rsidP="00346178">
            <w:pPr>
              <w:pStyle w:val="TAC"/>
            </w:pPr>
            <w:r w:rsidRPr="007F2609">
              <w:t>QPSK</w:t>
            </w:r>
          </w:p>
        </w:tc>
        <w:tc>
          <w:tcPr>
            <w:tcW w:w="835" w:type="dxa"/>
            <w:vAlign w:val="center"/>
          </w:tcPr>
          <w:p w14:paraId="5D371085" w14:textId="77777777" w:rsidR="00975C97" w:rsidRPr="007F2609" w:rsidRDefault="00975C97" w:rsidP="00346178">
            <w:pPr>
              <w:pStyle w:val="TAC"/>
            </w:pPr>
            <w:r w:rsidRPr="007F2609">
              <w:t>QPSK</w:t>
            </w:r>
          </w:p>
        </w:tc>
        <w:tc>
          <w:tcPr>
            <w:tcW w:w="835" w:type="dxa"/>
            <w:vAlign w:val="center"/>
          </w:tcPr>
          <w:p w14:paraId="2481ACEA" w14:textId="77777777" w:rsidR="00975C97" w:rsidRPr="007F2609" w:rsidRDefault="00975C97" w:rsidP="00346178">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346178">
            <w:pPr>
              <w:pStyle w:val="TAL"/>
            </w:pPr>
            <w:r w:rsidRPr="007F2609">
              <w:t>Target Coding Rate</w:t>
            </w:r>
          </w:p>
        </w:tc>
        <w:tc>
          <w:tcPr>
            <w:tcW w:w="1093" w:type="dxa"/>
            <w:vAlign w:val="center"/>
          </w:tcPr>
          <w:p w14:paraId="261F3C8D" w14:textId="77777777" w:rsidR="00975C97" w:rsidRPr="007F2609" w:rsidRDefault="00975C97" w:rsidP="00346178">
            <w:pPr>
              <w:pStyle w:val="TAC"/>
            </w:pPr>
          </w:p>
        </w:tc>
        <w:tc>
          <w:tcPr>
            <w:tcW w:w="835" w:type="dxa"/>
            <w:vAlign w:val="center"/>
          </w:tcPr>
          <w:p w14:paraId="1762A892" w14:textId="77777777" w:rsidR="00975C97" w:rsidRPr="007F2609" w:rsidRDefault="00975C97" w:rsidP="00346178">
            <w:pPr>
              <w:pStyle w:val="TAC"/>
            </w:pPr>
            <w:r w:rsidRPr="007F2609">
              <w:t>1/3</w:t>
            </w:r>
          </w:p>
        </w:tc>
        <w:tc>
          <w:tcPr>
            <w:tcW w:w="835" w:type="dxa"/>
            <w:vAlign w:val="center"/>
          </w:tcPr>
          <w:p w14:paraId="3EE9971F" w14:textId="77777777" w:rsidR="00975C97" w:rsidRPr="007F2609" w:rsidRDefault="00975C97" w:rsidP="00346178">
            <w:pPr>
              <w:pStyle w:val="TAC"/>
            </w:pPr>
            <w:r w:rsidRPr="007F2609">
              <w:t>1/3</w:t>
            </w:r>
          </w:p>
        </w:tc>
        <w:tc>
          <w:tcPr>
            <w:tcW w:w="835" w:type="dxa"/>
            <w:vAlign w:val="center"/>
          </w:tcPr>
          <w:p w14:paraId="22574EF0" w14:textId="77777777" w:rsidR="00975C97" w:rsidRPr="007F2609" w:rsidRDefault="00975C97" w:rsidP="00346178">
            <w:pPr>
              <w:pStyle w:val="TAC"/>
            </w:pPr>
            <w:r w:rsidRPr="007F2609">
              <w:t>1/3</w:t>
            </w:r>
          </w:p>
        </w:tc>
        <w:tc>
          <w:tcPr>
            <w:tcW w:w="835" w:type="dxa"/>
            <w:vAlign w:val="center"/>
          </w:tcPr>
          <w:p w14:paraId="0A7C1C64" w14:textId="77777777" w:rsidR="00975C97" w:rsidRPr="007F2609" w:rsidRDefault="00975C97" w:rsidP="00346178">
            <w:pPr>
              <w:pStyle w:val="TAC"/>
            </w:pPr>
            <w:r w:rsidRPr="007F2609">
              <w:t>1/3</w:t>
            </w:r>
          </w:p>
        </w:tc>
        <w:tc>
          <w:tcPr>
            <w:tcW w:w="835" w:type="dxa"/>
            <w:vAlign w:val="center"/>
          </w:tcPr>
          <w:p w14:paraId="5659DB94" w14:textId="77777777" w:rsidR="00975C97" w:rsidRPr="007F2609" w:rsidRDefault="00975C97" w:rsidP="00346178">
            <w:pPr>
              <w:pStyle w:val="TAC"/>
            </w:pPr>
            <w:r w:rsidRPr="007F2609">
              <w:t>1/3</w:t>
            </w:r>
          </w:p>
        </w:tc>
        <w:tc>
          <w:tcPr>
            <w:tcW w:w="835" w:type="dxa"/>
            <w:vAlign w:val="center"/>
          </w:tcPr>
          <w:p w14:paraId="50499FE5" w14:textId="77777777" w:rsidR="00975C97" w:rsidRPr="007F2609" w:rsidRDefault="00975C97" w:rsidP="00346178">
            <w:pPr>
              <w:pStyle w:val="TAC"/>
            </w:pPr>
            <w:r w:rsidRPr="007F2609">
              <w:t>1/3</w:t>
            </w:r>
          </w:p>
        </w:tc>
        <w:tc>
          <w:tcPr>
            <w:tcW w:w="835" w:type="dxa"/>
            <w:vAlign w:val="center"/>
          </w:tcPr>
          <w:p w14:paraId="3387F9F2" w14:textId="77777777" w:rsidR="00975C97" w:rsidRPr="007F2609" w:rsidRDefault="00975C97" w:rsidP="00346178">
            <w:pPr>
              <w:pStyle w:val="TAC"/>
            </w:pPr>
            <w:r w:rsidRPr="007F2609">
              <w:t>1/3</w:t>
            </w:r>
          </w:p>
        </w:tc>
        <w:tc>
          <w:tcPr>
            <w:tcW w:w="835" w:type="dxa"/>
            <w:vAlign w:val="center"/>
          </w:tcPr>
          <w:p w14:paraId="028C8605" w14:textId="77777777" w:rsidR="00975C97" w:rsidRPr="007F2609" w:rsidRDefault="00975C97" w:rsidP="00346178">
            <w:pPr>
              <w:pStyle w:val="TAC"/>
            </w:pPr>
            <w:r w:rsidRPr="007F2609">
              <w:t>1/3</w:t>
            </w:r>
          </w:p>
        </w:tc>
        <w:tc>
          <w:tcPr>
            <w:tcW w:w="835" w:type="dxa"/>
            <w:vAlign w:val="center"/>
          </w:tcPr>
          <w:p w14:paraId="63FE1DC5" w14:textId="77777777" w:rsidR="00975C97" w:rsidRPr="007F2609" w:rsidRDefault="00975C97" w:rsidP="00346178">
            <w:pPr>
              <w:pStyle w:val="TAC"/>
            </w:pPr>
            <w:r w:rsidRPr="007F2609">
              <w:t>1/3</w:t>
            </w:r>
          </w:p>
        </w:tc>
        <w:tc>
          <w:tcPr>
            <w:tcW w:w="835" w:type="dxa"/>
            <w:vAlign w:val="center"/>
          </w:tcPr>
          <w:p w14:paraId="26C8F200" w14:textId="77777777" w:rsidR="00975C97" w:rsidRPr="007F2609" w:rsidRDefault="00975C97" w:rsidP="00346178">
            <w:pPr>
              <w:pStyle w:val="TAC"/>
            </w:pPr>
            <w:r w:rsidRPr="007F2609">
              <w:t>1/3</w:t>
            </w:r>
          </w:p>
        </w:tc>
        <w:tc>
          <w:tcPr>
            <w:tcW w:w="835" w:type="dxa"/>
            <w:vAlign w:val="center"/>
          </w:tcPr>
          <w:p w14:paraId="05F8B5E8" w14:textId="77777777" w:rsidR="00975C97" w:rsidRPr="007F2609" w:rsidRDefault="00975C97" w:rsidP="00346178">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346178">
            <w:pPr>
              <w:pStyle w:val="TAL"/>
            </w:pPr>
            <w:r w:rsidRPr="007F2609">
              <w:t>Maximum number of HARQ transmissions</w:t>
            </w:r>
          </w:p>
        </w:tc>
        <w:tc>
          <w:tcPr>
            <w:tcW w:w="1093" w:type="dxa"/>
            <w:vAlign w:val="center"/>
          </w:tcPr>
          <w:p w14:paraId="65CBC115" w14:textId="77777777" w:rsidR="00975C97" w:rsidRPr="007F2609" w:rsidRDefault="00975C97" w:rsidP="00346178">
            <w:pPr>
              <w:pStyle w:val="TAC"/>
            </w:pPr>
          </w:p>
        </w:tc>
        <w:tc>
          <w:tcPr>
            <w:tcW w:w="835" w:type="dxa"/>
            <w:vAlign w:val="center"/>
          </w:tcPr>
          <w:p w14:paraId="54BB3797" w14:textId="77777777" w:rsidR="00975C97" w:rsidRPr="007F2609" w:rsidRDefault="00975C97" w:rsidP="00346178">
            <w:pPr>
              <w:pStyle w:val="TAC"/>
            </w:pPr>
            <w:r w:rsidRPr="007F2609">
              <w:t>1</w:t>
            </w:r>
          </w:p>
        </w:tc>
        <w:tc>
          <w:tcPr>
            <w:tcW w:w="835" w:type="dxa"/>
            <w:vAlign w:val="center"/>
          </w:tcPr>
          <w:p w14:paraId="2D508A73" w14:textId="77777777" w:rsidR="00975C97" w:rsidRPr="007F2609" w:rsidRDefault="00975C97" w:rsidP="00346178">
            <w:pPr>
              <w:pStyle w:val="TAC"/>
            </w:pPr>
            <w:r w:rsidRPr="007F2609">
              <w:t>1</w:t>
            </w:r>
          </w:p>
        </w:tc>
        <w:tc>
          <w:tcPr>
            <w:tcW w:w="835" w:type="dxa"/>
            <w:vAlign w:val="center"/>
          </w:tcPr>
          <w:p w14:paraId="05DC3B84" w14:textId="77777777" w:rsidR="00975C97" w:rsidRPr="007F2609" w:rsidRDefault="00975C97" w:rsidP="00346178">
            <w:pPr>
              <w:pStyle w:val="TAC"/>
            </w:pPr>
            <w:r w:rsidRPr="007F2609">
              <w:t>1</w:t>
            </w:r>
          </w:p>
        </w:tc>
        <w:tc>
          <w:tcPr>
            <w:tcW w:w="835" w:type="dxa"/>
            <w:vAlign w:val="center"/>
          </w:tcPr>
          <w:p w14:paraId="6CE3F358" w14:textId="77777777" w:rsidR="00975C97" w:rsidRPr="007F2609" w:rsidRDefault="00975C97" w:rsidP="00346178">
            <w:pPr>
              <w:pStyle w:val="TAC"/>
            </w:pPr>
            <w:r w:rsidRPr="007F2609">
              <w:t>1</w:t>
            </w:r>
          </w:p>
        </w:tc>
        <w:tc>
          <w:tcPr>
            <w:tcW w:w="835" w:type="dxa"/>
            <w:vAlign w:val="center"/>
          </w:tcPr>
          <w:p w14:paraId="7FFB603D" w14:textId="77777777" w:rsidR="00975C97" w:rsidRPr="007F2609" w:rsidRDefault="00975C97" w:rsidP="00346178">
            <w:pPr>
              <w:pStyle w:val="TAC"/>
            </w:pPr>
            <w:r w:rsidRPr="007F2609">
              <w:t>1</w:t>
            </w:r>
          </w:p>
        </w:tc>
        <w:tc>
          <w:tcPr>
            <w:tcW w:w="835" w:type="dxa"/>
            <w:vAlign w:val="center"/>
          </w:tcPr>
          <w:p w14:paraId="69A80C4D" w14:textId="77777777" w:rsidR="00975C97" w:rsidRPr="007F2609" w:rsidRDefault="00975C97" w:rsidP="00346178">
            <w:pPr>
              <w:pStyle w:val="TAC"/>
            </w:pPr>
            <w:r w:rsidRPr="007F2609">
              <w:t>1</w:t>
            </w:r>
          </w:p>
        </w:tc>
        <w:tc>
          <w:tcPr>
            <w:tcW w:w="835" w:type="dxa"/>
            <w:vAlign w:val="center"/>
          </w:tcPr>
          <w:p w14:paraId="6EECE7D2" w14:textId="77777777" w:rsidR="00975C97" w:rsidRPr="007F2609" w:rsidRDefault="00975C97" w:rsidP="00346178">
            <w:pPr>
              <w:pStyle w:val="TAC"/>
            </w:pPr>
            <w:r w:rsidRPr="007F2609">
              <w:t>1</w:t>
            </w:r>
          </w:p>
        </w:tc>
        <w:tc>
          <w:tcPr>
            <w:tcW w:w="835" w:type="dxa"/>
            <w:vAlign w:val="center"/>
          </w:tcPr>
          <w:p w14:paraId="11865B2D" w14:textId="77777777" w:rsidR="00975C97" w:rsidRPr="007F2609" w:rsidRDefault="00975C97" w:rsidP="00346178">
            <w:pPr>
              <w:pStyle w:val="TAC"/>
            </w:pPr>
            <w:r w:rsidRPr="007F2609">
              <w:t>1</w:t>
            </w:r>
          </w:p>
        </w:tc>
        <w:tc>
          <w:tcPr>
            <w:tcW w:w="835" w:type="dxa"/>
            <w:vAlign w:val="center"/>
          </w:tcPr>
          <w:p w14:paraId="6A6498CC" w14:textId="77777777" w:rsidR="00975C97" w:rsidRPr="007F2609" w:rsidRDefault="00975C97" w:rsidP="00346178">
            <w:pPr>
              <w:pStyle w:val="TAC"/>
            </w:pPr>
            <w:r w:rsidRPr="007F2609">
              <w:t>1</w:t>
            </w:r>
          </w:p>
        </w:tc>
        <w:tc>
          <w:tcPr>
            <w:tcW w:w="835" w:type="dxa"/>
            <w:vAlign w:val="center"/>
          </w:tcPr>
          <w:p w14:paraId="3046C6F1" w14:textId="77777777" w:rsidR="00975C97" w:rsidRPr="007F2609" w:rsidRDefault="00975C97" w:rsidP="00346178">
            <w:pPr>
              <w:pStyle w:val="TAC"/>
            </w:pPr>
            <w:r w:rsidRPr="007F2609">
              <w:t>1</w:t>
            </w:r>
          </w:p>
        </w:tc>
        <w:tc>
          <w:tcPr>
            <w:tcW w:w="835" w:type="dxa"/>
            <w:vAlign w:val="center"/>
          </w:tcPr>
          <w:p w14:paraId="264AD68E" w14:textId="77777777" w:rsidR="00975C97" w:rsidRPr="007F2609" w:rsidRDefault="00975C97" w:rsidP="00346178">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346178">
            <w:pPr>
              <w:pStyle w:val="TAL"/>
            </w:pPr>
            <w:r w:rsidRPr="007F2609">
              <w:t>Information Bit Payload per Slot</w:t>
            </w:r>
          </w:p>
        </w:tc>
        <w:tc>
          <w:tcPr>
            <w:tcW w:w="1093" w:type="dxa"/>
            <w:vAlign w:val="center"/>
          </w:tcPr>
          <w:p w14:paraId="4D3FCE68" w14:textId="77777777" w:rsidR="00975C97" w:rsidRPr="007F2609" w:rsidRDefault="00975C97" w:rsidP="00346178">
            <w:pPr>
              <w:pStyle w:val="TAC"/>
            </w:pPr>
          </w:p>
        </w:tc>
        <w:tc>
          <w:tcPr>
            <w:tcW w:w="835" w:type="dxa"/>
            <w:vAlign w:val="center"/>
          </w:tcPr>
          <w:p w14:paraId="23DE3E48" w14:textId="77777777" w:rsidR="00975C97" w:rsidRPr="007F2609" w:rsidRDefault="00975C97" w:rsidP="00346178">
            <w:pPr>
              <w:pStyle w:val="TAC"/>
            </w:pPr>
          </w:p>
        </w:tc>
        <w:tc>
          <w:tcPr>
            <w:tcW w:w="835" w:type="dxa"/>
            <w:vAlign w:val="center"/>
          </w:tcPr>
          <w:p w14:paraId="20080E93" w14:textId="77777777" w:rsidR="00975C97" w:rsidRPr="007F2609" w:rsidRDefault="00975C97" w:rsidP="00346178">
            <w:pPr>
              <w:pStyle w:val="TAC"/>
            </w:pPr>
          </w:p>
        </w:tc>
        <w:tc>
          <w:tcPr>
            <w:tcW w:w="835" w:type="dxa"/>
            <w:vAlign w:val="center"/>
          </w:tcPr>
          <w:p w14:paraId="7023DCA4" w14:textId="77777777" w:rsidR="00975C97" w:rsidRPr="007F2609" w:rsidRDefault="00975C97" w:rsidP="00346178">
            <w:pPr>
              <w:pStyle w:val="TAC"/>
            </w:pPr>
          </w:p>
        </w:tc>
        <w:tc>
          <w:tcPr>
            <w:tcW w:w="835" w:type="dxa"/>
            <w:vAlign w:val="center"/>
          </w:tcPr>
          <w:p w14:paraId="2AD4651C" w14:textId="77777777" w:rsidR="00975C97" w:rsidRPr="007F2609" w:rsidRDefault="00975C97" w:rsidP="00346178">
            <w:pPr>
              <w:pStyle w:val="TAC"/>
            </w:pPr>
          </w:p>
        </w:tc>
        <w:tc>
          <w:tcPr>
            <w:tcW w:w="835" w:type="dxa"/>
            <w:vAlign w:val="center"/>
          </w:tcPr>
          <w:p w14:paraId="31379B72" w14:textId="77777777" w:rsidR="00975C97" w:rsidRPr="007F2609" w:rsidRDefault="00975C97" w:rsidP="00346178">
            <w:pPr>
              <w:pStyle w:val="TAC"/>
            </w:pPr>
          </w:p>
        </w:tc>
        <w:tc>
          <w:tcPr>
            <w:tcW w:w="835" w:type="dxa"/>
            <w:vAlign w:val="center"/>
          </w:tcPr>
          <w:p w14:paraId="3D5327B3" w14:textId="77777777" w:rsidR="00975C97" w:rsidRPr="007F2609" w:rsidRDefault="00975C97" w:rsidP="00346178">
            <w:pPr>
              <w:pStyle w:val="TAC"/>
            </w:pPr>
          </w:p>
        </w:tc>
        <w:tc>
          <w:tcPr>
            <w:tcW w:w="835" w:type="dxa"/>
            <w:vAlign w:val="center"/>
          </w:tcPr>
          <w:p w14:paraId="3A26DC36" w14:textId="77777777" w:rsidR="00975C97" w:rsidRPr="007F2609" w:rsidRDefault="00975C97" w:rsidP="00346178">
            <w:pPr>
              <w:pStyle w:val="TAC"/>
            </w:pPr>
          </w:p>
        </w:tc>
        <w:tc>
          <w:tcPr>
            <w:tcW w:w="835" w:type="dxa"/>
            <w:vAlign w:val="center"/>
          </w:tcPr>
          <w:p w14:paraId="7FDAE9D1" w14:textId="77777777" w:rsidR="00975C97" w:rsidRPr="007F2609" w:rsidRDefault="00975C97" w:rsidP="00346178">
            <w:pPr>
              <w:pStyle w:val="TAC"/>
            </w:pPr>
          </w:p>
        </w:tc>
        <w:tc>
          <w:tcPr>
            <w:tcW w:w="835" w:type="dxa"/>
            <w:vAlign w:val="center"/>
          </w:tcPr>
          <w:p w14:paraId="0C48EDD7" w14:textId="77777777" w:rsidR="00975C97" w:rsidRPr="007F2609" w:rsidRDefault="00975C97" w:rsidP="00346178">
            <w:pPr>
              <w:pStyle w:val="TAC"/>
            </w:pPr>
          </w:p>
        </w:tc>
        <w:tc>
          <w:tcPr>
            <w:tcW w:w="835" w:type="dxa"/>
            <w:vAlign w:val="center"/>
          </w:tcPr>
          <w:p w14:paraId="64D90EC5" w14:textId="77777777" w:rsidR="00975C97" w:rsidRPr="007F2609" w:rsidRDefault="00975C97" w:rsidP="00346178">
            <w:pPr>
              <w:pStyle w:val="TAC"/>
            </w:pPr>
          </w:p>
        </w:tc>
        <w:tc>
          <w:tcPr>
            <w:tcW w:w="835" w:type="dxa"/>
            <w:vAlign w:val="center"/>
          </w:tcPr>
          <w:p w14:paraId="76188836" w14:textId="77777777" w:rsidR="00975C97" w:rsidRPr="007F2609" w:rsidRDefault="00975C97" w:rsidP="00346178">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EE4966" w14:textId="77777777" w:rsidR="00975C97" w:rsidRPr="007F2609" w:rsidRDefault="00975C97" w:rsidP="00346178">
            <w:pPr>
              <w:pStyle w:val="TAC"/>
            </w:pPr>
            <w:r w:rsidRPr="007F2609">
              <w:t>Bits</w:t>
            </w:r>
          </w:p>
        </w:tc>
        <w:tc>
          <w:tcPr>
            <w:tcW w:w="835" w:type="dxa"/>
            <w:vAlign w:val="center"/>
          </w:tcPr>
          <w:p w14:paraId="7082941C" w14:textId="77777777" w:rsidR="00975C97" w:rsidRPr="007F2609" w:rsidRDefault="00975C97" w:rsidP="00346178">
            <w:pPr>
              <w:pStyle w:val="TAC"/>
            </w:pPr>
            <w:r w:rsidRPr="007F2609">
              <w:t>N/A</w:t>
            </w:r>
          </w:p>
        </w:tc>
        <w:tc>
          <w:tcPr>
            <w:tcW w:w="835" w:type="dxa"/>
            <w:vAlign w:val="center"/>
          </w:tcPr>
          <w:p w14:paraId="5C78F001" w14:textId="77777777" w:rsidR="00975C97" w:rsidRPr="007F2609" w:rsidRDefault="00975C97" w:rsidP="00346178">
            <w:pPr>
              <w:pStyle w:val="TAC"/>
            </w:pPr>
            <w:r w:rsidRPr="007F2609">
              <w:t>N/A</w:t>
            </w:r>
          </w:p>
        </w:tc>
        <w:tc>
          <w:tcPr>
            <w:tcW w:w="835" w:type="dxa"/>
            <w:vAlign w:val="center"/>
          </w:tcPr>
          <w:p w14:paraId="269C3DB1" w14:textId="77777777" w:rsidR="00975C97" w:rsidRPr="007F2609" w:rsidRDefault="00975C97" w:rsidP="00346178">
            <w:pPr>
              <w:pStyle w:val="TAC"/>
            </w:pPr>
            <w:r w:rsidRPr="007F2609">
              <w:t>N/A</w:t>
            </w:r>
          </w:p>
        </w:tc>
        <w:tc>
          <w:tcPr>
            <w:tcW w:w="835" w:type="dxa"/>
            <w:vAlign w:val="center"/>
          </w:tcPr>
          <w:p w14:paraId="52F77548" w14:textId="77777777" w:rsidR="00975C97" w:rsidRPr="007F2609" w:rsidRDefault="00975C97" w:rsidP="00346178">
            <w:pPr>
              <w:pStyle w:val="TAC"/>
            </w:pPr>
            <w:r w:rsidRPr="007F2609">
              <w:t>N/A</w:t>
            </w:r>
          </w:p>
        </w:tc>
        <w:tc>
          <w:tcPr>
            <w:tcW w:w="835" w:type="dxa"/>
            <w:vAlign w:val="center"/>
          </w:tcPr>
          <w:p w14:paraId="7A5B3E05" w14:textId="77777777" w:rsidR="00975C97" w:rsidRPr="007F2609" w:rsidRDefault="00975C97" w:rsidP="00346178">
            <w:pPr>
              <w:pStyle w:val="TAC"/>
            </w:pPr>
            <w:r w:rsidRPr="007F2609">
              <w:t>N/A</w:t>
            </w:r>
          </w:p>
        </w:tc>
        <w:tc>
          <w:tcPr>
            <w:tcW w:w="835" w:type="dxa"/>
            <w:vAlign w:val="center"/>
          </w:tcPr>
          <w:p w14:paraId="1967311E" w14:textId="77777777" w:rsidR="00975C97" w:rsidRPr="007F2609" w:rsidRDefault="00975C97" w:rsidP="00346178">
            <w:pPr>
              <w:pStyle w:val="TAC"/>
            </w:pPr>
            <w:r w:rsidRPr="007F2609">
              <w:t>N/A</w:t>
            </w:r>
          </w:p>
        </w:tc>
        <w:tc>
          <w:tcPr>
            <w:tcW w:w="835" w:type="dxa"/>
            <w:vAlign w:val="center"/>
          </w:tcPr>
          <w:p w14:paraId="26D40392" w14:textId="77777777" w:rsidR="00975C97" w:rsidRPr="007F2609" w:rsidRDefault="00975C97" w:rsidP="00346178">
            <w:pPr>
              <w:pStyle w:val="TAC"/>
            </w:pPr>
            <w:r w:rsidRPr="007F2609">
              <w:t>N/A</w:t>
            </w:r>
          </w:p>
        </w:tc>
        <w:tc>
          <w:tcPr>
            <w:tcW w:w="835" w:type="dxa"/>
            <w:vAlign w:val="center"/>
          </w:tcPr>
          <w:p w14:paraId="2E99D04E" w14:textId="77777777" w:rsidR="00975C97" w:rsidRPr="007F2609" w:rsidRDefault="00975C97" w:rsidP="00346178">
            <w:pPr>
              <w:pStyle w:val="TAC"/>
            </w:pPr>
            <w:r w:rsidRPr="007F2609">
              <w:t>N/A</w:t>
            </w:r>
          </w:p>
        </w:tc>
        <w:tc>
          <w:tcPr>
            <w:tcW w:w="835" w:type="dxa"/>
            <w:vAlign w:val="center"/>
          </w:tcPr>
          <w:p w14:paraId="5DD91920" w14:textId="77777777" w:rsidR="00975C97" w:rsidRPr="007F2609" w:rsidRDefault="00975C97" w:rsidP="00346178">
            <w:pPr>
              <w:pStyle w:val="TAC"/>
            </w:pPr>
            <w:r w:rsidRPr="007F2609">
              <w:t>N/A</w:t>
            </w:r>
          </w:p>
        </w:tc>
        <w:tc>
          <w:tcPr>
            <w:tcW w:w="835" w:type="dxa"/>
            <w:vAlign w:val="center"/>
          </w:tcPr>
          <w:p w14:paraId="6CA5C3D4" w14:textId="77777777" w:rsidR="00975C97" w:rsidRPr="007F2609" w:rsidRDefault="00975C97" w:rsidP="00346178">
            <w:pPr>
              <w:pStyle w:val="TAC"/>
            </w:pPr>
            <w:r w:rsidRPr="007F2609">
              <w:t>N/A</w:t>
            </w:r>
          </w:p>
        </w:tc>
        <w:tc>
          <w:tcPr>
            <w:tcW w:w="835" w:type="dxa"/>
            <w:vAlign w:val="center"/>
          </w:tcPr>
          <w:p w14:paraId="2E5688BD" w14:textId="77777777" w:rsidR="00975C97" w:rsidRPr="007F2609" w:rsidRDefault="00975C97" w:rsidP="00346178">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ED6FDDD" w14:textId="77777777" w:rsidR="00975C97" w:rsidRPr="007F2609" w:rsidRDefault="00975C97" w:rsidP="00346178">
            <w:pPr>
              <w:pStyle w:val="TAC"/>
            </w:pPr>
            <w:r w:rsidRPr="007F2609">
              <w:t>Bits</w:t>
            </w:r>
          </w:p>
        </w:tc>
        <w:tc>
          <w:tcPr>
            <w:tcW w:w="835" w:type="dxa"/>
            <w:vAlign w:val="center"/>
          </w:tcPr>
          <w:p w14:paraId="78D5F4AD" w14:textId="77777777" w:rsidR="00975C97" w:rsidRPr="007F2609" w:rsidRDefault="00975C97" w:rsidP="00346178">
            <w:pPr>
              <w:pStyle w:val="TAC"/>
            </w:pPr>
            <w:r w:rsidRPr="007F2609">
              <w:t>736</w:t>
            </w:r>
          </w:p>
        </w:tc>
        <w:tc>
          <w:tcPr>
            <w:tcW w:w="835" w:type="dxa"/>
            <w:vAlign w:val="center"/>
          </w:tcPr>
          <w:p w14:paraId="4318988B" w14:textId="77777777" w:rsidR="00975C97" w:rsidRPr="007F2609" w:rsidRDefault="00975C97" w:rsidP="00346178">
            <w:pPr>
              <w:pStyle w:val="TAC"/>
            </w:pPr>
            <w:r w:rsidRPr="007F2609">
              <w:t>1608</w:t>
            </w:r>
          </w:p>
        </w:tc>
        <w:tc>
          <w:tcPr>
            <w:tcW w:w="835" w:type="dxa"/>
            <w:vAlign w:val="center"/>
          </w:tcPr>
          <w:p w14:paraId="21A0E48A" w14:textId="77777777" w:rsidR="00975C97" w:rsidRPr="007F2609" w:rsidRDefault="00975C97" w:rsidP="00346178">
            <w:pPr>
              <w:pStyle w:val="TAC"/>
            </w:pPr>
            <w:r w:rsidRPr="007F2609">
              <w:t>2472</w:t>
            </w:r>
          </w:p>
        </w:tc>
        <w:tc>
          <w:tcPr>
            <w:tcW w:w="835" w:type="dxa"/>
            <w:vAlign w:val="center"/>
          </w:tcPr>
          <w:p w14:paraId="346C4605" w14:textId="77777777" w:rsidR="00975C97" w:rsidRPr="007F2609" w:rsidRDefault="00975C97" w:rsidP="00346178">
            <w:pPr>
              <w:pStyle w:val="TAC"/>
            </w:pPr>
            <w:r w:rsidRPr="007F2609">
              <w:t>3368</w:t>
            </w:r>
          </w:p>
        </w:tc>
        <w:tc>
          <w:tcPr>
            <w:tcW w:w="835" w:type="dxa"/>
            <w:vAlign w:val="center"/>
          </w:tcPr>
          <w:p w14:paraId="38C6F706" w14:textId="77777777" w:rsidR="00975C97" w:rsidRPr="007F2609" w:rsidRDefault="00975C97" w:rsidP="00346178">
            <w:pPr>
              <w:pStyle w:val="TAC"/>
            </w:pPr>
            <w:r w:rsidRPr="007F2609">
              <w:t>4224</w:t>
            </w:r>
          </w:p>
        </w:tc>
        <w:tc>
          <w:tcPr>
            <w:tcW w:w="835" w:type="dxa"/>
            <w:vAlign w:val="center"/>
          </w:tcPr>
          <w:p w14:paraId="43FF666A" w14:textId="77777777" w:rsidR="00975C97" w:rsidRPr="007F2609" w:rsidRDefault="00975C97" w:rsidP="00346178">
            <w:pPr>
              <w:pStyle w:val="TAC"/>
            </w:pPr>
            <w:r w:rsidRPr="007F2609">
              <w:t>4992</w:t>
            </w:r>
          </w:p>
        </w:tc>
        <w:tc>
          <w:tcPr>
            <w:tcW w:w="835" w:type="dxa"/>
            <w:vAlign w:val="center"/>
          </w:tcPr>
          <w:p w14:paraId="3808C40E" w14:textId="77777777" w:rsidR="00975C97" w:rsidRPr="007F2609" w:rsidRDefault="00975C97" w:rsidP="00346178">
            <w:pPr>
              <w:pStyle w:val="TAC"/>
            </w:pPr>
            <w:r w:rsidRPr="007F2609">
              <w:t>6912</w:t>
            </w:r>
          </w:p>
        </w:tc>
        <w:tc>
          <w:tcPr>
            <w:tcW w:w="835" w:type="dxa"/>
            <w:vAlign w:val="center"/>
          </w:tcPr>
          <w:p w14:paraId="435614DE" w14:textId="77777777" w:rsidR="00975C97" w:rsidRPr="007F2609" w:rsidRDefault="00975C97" w:rsidP="00346178">
            <w:pPr>
              <w:pStyle w:val="TAC"/>
            </w:pPr>
            <w:r w:rsidRPr="007F2609">
              <w:t>8712</w:t>
            </w:r>
          </w:p>
        </w:tc>
        <w:tc>
          <w:tcPr>
            <w:tcW w:w="835" w:type="dxa"/>
            <w:vAlign w:val="center"/>
          </w:tcPr>
          <w:p w14:paraId="586B62F0" w14:textId="77777777" w:rsidR="00975C97" w:rsidRPr="007F2609" w:rsidRDefault="00975C97" w:rsidP="00346178">
            <w:pPr>
              <w:pStyle w:val="TAC"/>
            </w:pPr>
            <w:r w:rsidRPr="007F2609">
              <w:t>10504</w:t>
            </w:r>
          </w:p>
        </w:tc>
        <w:tc>
          <w:tcPr>
            <w:tcW w:w="835" w:type="dxa"/>
            <w:vAlign w:val="center"/>
          </w:tcPr>
          <w:p w14:paraId="2ABF664F" w14:textId="77777777" w:rsidR="00975C97" w:rsidRPr="007F2609" w:rsidRDefault="00975C97" w:rsidP="00346178">
            <w:pPr>
              <w:pStyle w:val="TAC"/>
            </w:pPr>
            <w:r w:rsidRPr="007F2609">
              <w:t>14088</w:t>
            </w:r>
          </w:p>
        </w:tc>
        <w:tc>
          <w:tcPr>
            <w:tcW w:w="835" w:type="dxa"/>
            <w:vAlign w:val="center"/>
          </w:tcPr>
          <w:p w14:paraId="0BC4A55E" w14:textId="77777777" w:rsidR="00975C97" w:rsidRPr="007F2609" w:rsidRDefault="00975C97" w:rsidP="00346178">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346178">
            <w:pPr>
              <w:pStyle w:val="TAL"/>
            </w:pPr>
            <w:r w:rsidRPr="007F2609">
              <w:t>Transport block CRC</w:t>
            </w:r>
          </w:p>
        </w:tc>
        <w:tc>
          <w:tcPr>
            <w:tcW w:w="1093" w:type="dxa"/>
            <w:vAlign w:val="center"/>
          </w:tcPr>
          <w:p w14:paraId="7575802A" w14:textId="77777777" w:rsidR="00975C97" w:rsidRPr="007F2609" w:rsidRDefault="00975C97" w:rsidP="00346178">
            <w:pPr>
              <w:pStyle w:val="TAC"/>
            </w:pPr>
            <w:r w:rsidRPr="007F2609">
              <w:t>Bits</w:t>
            </w:r>
          </w:p>
        </w:tc>
        <w:tc>
          <w:tcPr>
            <w:tcW w:w="835" w:type="dxa"/>
            <w:vAlign w:val="center"/>
          </w:tcPr>
          <w:p w14:paraId="37C2B761" w14:textId="77777777" w:rsidR="00975C97" w:rsidRPr="007F2609" w:rsidRDefault="00975C97" w:rsidP="00346178">
            <w:pPr>
              <w:pStyle w:val="TAC"/>
            </w:pPr>
            <w:r w:rsidRPr="007F2609">
              <w:t>16</w:t>
            </w:r>
          </w:p>
        </w:tc>
        <w:tc>
          <w:tcPr>
            <w:tcW w:w="835" w:type="dxa"/>
            <w:vAlign w:val="center"/>
          </w:tcPr>
          <w:p w14:paraId="4401E246" w14:textId="77777777" w:rsidR="00975C97" w:rsidRPr="007F2609" w:rsidRDefault="00975C97" w:rsidP="00346178">
            <w:pPr>
              <w:pStyle w:val="TAC"/>
            </w:pPr>
            <w:r w:rsidRPr="007F2609">
              <w:t>16</w:t>
            </w:r>
          </w:p>
        </w:tc>
        <w:tc>
          <w:tcPr>
            <w:tcW w:w="835" w:type="dxa"/>
            <w:vAlign w:val="center"/>
          </w:tcPr>
          <w:p w14:paraId="17526FB3" w14:textId="77777777" w:rsidR="00975C97" w:rsidRPr="007F2609" w:rsidRDefault="00975C97" w:rsidP="00346178">
            <w:pPr>
              <w:pStyle w:val="TAC"/>
            </w:pPr>
            <w:r w:rsidRPr="007F2609">
              <w:t>16</w:t>
            </w:r>
          </w:p>
        </w:tc>
        <w:tc>
          <w:tcPr>
            <w:tcW w:w="835" w:type="dxa"/>
            <w:vAlign w:val="center"/>
          </w:tcPr>
          <w:p w14:paraId="5093D874" w14:textId="77777777" w:rsidR="00975C97" w:rsidRPr="007F2609" w:rsidRDefault="00975C97" w:rsidP="00346178">
            <w:pPr>
              <w:pStyle w:val="TAC"/>
            </w:pPr>
            <w:r w:rsidRPr="007F2609">
              <w:t>16</w:t>
            </w:r>
          </w:p>
        </w:tc>
        <w:tc>
          <w:tcPr>
            <w:tcW w:w="835" w:type="dxa"/>
            <w:vAlign w:val="center"/>
          </w:tcPr>
          <w:p w14:paraId="52E3BD58" w14:textId="77777777" w:rsidR="00975C97" w:rsidRPr="007F2609" w:rsidRDefault="00975C97" w:rsidP="00346178">
            <w:pPr>
              <w:pStyle w:val="TAC"/>
            </w:pPr>
            <w:r w:rsidRPr="007F2609">
              <w:t>24</w:t>
            </w:r>
          </w:p>
        </w:tc>
        <w:tc>
          <w:tcPr>
            <w:tcW w:w="835" w:type="dxa"/>
            <w:vAlign w:val="center"/>
          </w:tcPr>
          <w:p w14:paraId="05E3C5B2" w14:textId="77777777" w:rsidR="00975C97" w:rsidRPr="007F2609" w:rsidRDefault="00975C97" w:rsidP="00346178">
            <w:pPr>
              <w:pStyle w:val="TAC"/>
            </w:pPr>
            <w:r w:rsidRPr="007F2609">
              <w:t>24</w:t>
            </w:r>
          </w:p>
        </w:tc>
        <w:tc>
          <w:tcPr>
            <w:tcW w:w="835" w:type="dxa"/>
            <w:vAlign w:val="center"/>
          </w:tcPr>
          <w:p w14:paraId="0E23E049" w14:textId="77777777" w:rsidR="00975C97" w:rsidRPr="007F2609" w:rsidRDefault="00975C97" w:rsidP="00346178">
            <w:pPr>
              <w:pStyle w:val="TAC"/>
            </w:pPr>
            <w:r w:rsidRPr="007F2609">
              <w:t>24</w:t>
            </w:r>
          </w:p>
        </w:tc>
        <w:tc>
          <w:tcPr>
            <w:tcW w:w="835" w:type="dxa"/>
            <w:vAlign w:val="center"/>
          </w:tcPr>
          <w:p w14:paraId="116000DA" w14:textId="77777777" w:rsidR="00975C97" w:rsidRPr="007F2609" w:rsidRDefault="00975C97" w:rsidP="00346178">
            <w:pPr>
              <w:pStyle w:val="TAC"/>
            </w:pPr>
            <w:r w:rsidRPr="007F2609">
              <w:t>24</w:t>
            </w:r>
          </w:p>
        </w:tc>
        <w:tc>
          <w:tcPr>
            <w:tcW w:w="835" w:type="dxa"/>
            <w:vAlign w:val="center"/>
          </w:tcPr>
          <w:p w14:paraId="2B0D64BE" w14:textId="77777777" w:rsidR="00975C97" w:rsidRPr="007F2609" w:rsidRDefault="00975C97" w:rsidP="00346178">
            <w:pPr>
              <w:pStyle w:val="TAC"/>
            </w:pPr>
            <w:r w:rsidRPr="007F2609">
              <w:t>24</w:t>
            </w:r>
          </w:p>
        </w:tc>
        <w:tc>
          <w:tcPr>
            <w:tcW w:w="835" w:type="dxa"/>
            <w:vAlign w:val="center"/>
          </w:tcPr>
          <w:p w14:paraId="3BDE93AE" w14:textId="77777777" w:rsidR="00975C97" w:rsidRPr="007F2609" w:rsidRDefault="00975C97" w:rsidP="00346178">
            <w:pPr>
              <w:pStyle w:val="TAC"/>
            </w:pPr>
            <w:r w:rsidRPr="007F2609">
              <w:t>24</w:t>
            </w:r>
          </w:p>
        </w:tc>
        <w:tc>
          <w:tcPr>
            <w:tcW w:w="835" w:type="dxa"/>
            <w:vAlign w:val="center"/>
          </w:tcPr>
          <w:p w14:paraId="64D45F10" w14:textId="77777777" w:rsidR="00975C97" w:rsidRPr="007F2609" w:rsidRDefault="00975C97" w:rsidP="00346178">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346178">
            <w:pPr>
              <w:pStyle w:val="TAL"/>
            </w:pPr>
            <w:r w:rsidRPr="007F2609">
              <w:t>LDPC base graph</w:t>
            </w:r>
          </w:p>
        </w:tc>
        <w:tc>
          <w:tcPr>
            <w:tcW w:w="1093" w:type="dxa"/>
            <w:vAlign w:val="center"/>
          </w:tcPr>
          <w:p w14:paraId="778615A8" w14:textId="77777777" w:rsidR="00975C97" w:rsidRPr="007F2609" w:rsidRDefault="00975C97" w:rsidP="00346178">
            <w:pPr>
              <w:pStyle w:val="TAC"/>
            </w:pPr>
          </w:p>
        </w:tc>
        <w:tc>
          <w:tcPr>
            <w:tcW w:w="835" w:type="dxa"/>
            <w:vAlign w:val="center"/>
          </w:tcPr>
          <w:p w14:paraId="6DF9D38D" w14:textId="77777777" w:rsidR="00975C97" w:rsidRPr="007F2609" w:rsidRDefault="00975C97" w:rsidP="00346178">
            <w:pPr>
              <w:pStyle w:val="TAC"/>
            </w:pPr>
            <w:r w:rsidRPr="007F2609">
              <w:t>2</w:t>
            </w:r>
          </w:p>
        </w:tc>
        <w:tc>
          <w:tcPr>
            <w:tcW w:w="835" w:type="dxa"/>
            <w:vAlign w:val="center"/>
          </w:tcPr>
          <w:p w14:paraId="2435BC70" w14:textId="77777777" w:rsidR="00975C97" w:rsidRPr="007F2609" w:rsidRDefault="00975C97" w:rsidP="00346178">
            <w:pPr>
              <w:pStyle w:val="TAC"/>
            </w:pPr>
            <w:r w:rsidRPr="007F2609">
              <w:t>2</w:t>
            </w:r>
          </w:p>
        </w:tc>
        <w:tc>
          <w:tcPr>
            <w:tcW w:w="835" w:type="dxa"/>
            <w:vAlign w:val="center"/>
          </w:tcPr>
          <w:p w14:paraId="3C8AE409" w14:textId="77777777" w:rsidR="00975C97" w:rsidRPr="007F2609" w:rsidRDefault="00975C97" w:rsidP="00346178">
            <w:pPr>
              <w:pStyle w:val="TAC"/>
            </w:pPr>
            <w:r w:rsidRPr="007F2609">
              <w:t>2</w:t>
            </w:r>
          </w:p>
        </w:tc>
        <w:tc>
          <w:tcPr>
            <w:tcW w:w="835" w:type="dxa"/>
            <w:vAlign w:val="center"/>
          </w:tcPr>
          <w:p w14:paraId="375B14D2" w14:textId="77777777" w:rsidR="00975C97" w:rsidRPr="007F2609" w:rsidRDefault="00975C97" w:rsidP="00346178">
            <w:pPr>
              <w:pStyle w:val="TAC"/>
            </w:pPr>
            <w:r w:rsidRPr="007F2609">
              <w:t>2</w:t>
            </w:r>
          </w:p>
        </w:tc>
        <w:tc>
          <w:tcPr>
            <w:tcW w:w="835" w:type="dxa"/>
            <w:vAlign w:val="center"/>
          </w:tcPr>
          <w:p w14:paraId="3C3A972D" w14:textId="77777777" w:rsidR="00975C97" w:rsidRPr="007F2609" w:rsidRDefault="00975C97" w:rsidP="00346178">
            <w:pPr>
              <w:pStyle w:val="TAC"/>
            </w:pPr>
            <w:r w:rsidRPr="007F2609">
              <w:t>1</w:t>
            </w:r>
          </w:p>
        </w:tc>
        <w:tc>
          <w:tcPr>
            <w:tcW w:w="835" w:type="dxa"/>
            <w:vAlign w:val="center"/>
          </w:tcPr>
          <w:p w14:paraId="2EC67FDA" w14:textId="77777777" w:rsidR="00975C97" w:rsidRPr="007F2609" w:rsidRDefault="00975C97" w:rsidP="00346178">
            <w:pPr>
              <w:pStyle w:val="TAC"/>
            </w:pPr>
            <w:r w:rsidRPr="007F2609">
              <w:t>1</w:t>
            </w:r>
          </w:p>
        </w:tc>
        <w:tc>
          <w:tcPr>
            <w:tcW w:w="835" w:type="dxa"/>
            <w:vAlign w:val="center"/>
          </w:tcPr>
          <w:p w14:paraId="10239442" w14:textId="77777777" w:rsidR="00975C97" w:rsidRPr="007F2609" w:rsidRDefault="00975C97" w:rsidP="00346178">
            <w:pPr>
              <w:pStyle w:val="TAC"/>
            </w:pPr>
            <w:r w:rsidRPr="007F2609">
              <w:t>1</w:t>
            </w:r>
          </w:p>
        </w:tc>
        <w:tc>
          <w:tcPr>
            <w:tcW w:w="835" w:type="dxa"/>
            <w:vAlign w:val="center"/>
          </w:tcPr>
          <w:p w14:paraId="3FFB5515" w14:textId="77777777" w:rsidR="00975C97" w:rsidRPr="007F2609" w:rsidRDefault="00975C97" w:rsidP="00346178">
            <w:pPr>
              <w:pStyle w:val="TAC"/>
            </w:pPr>
            <w:r w:rsidRPr="007F2609">
              <w:t>1</w:t>
            </w:r>
          </w:p>
        </w:tc>
        <w:tc>
          <w:tcPr>
            <w:tcW w:w="835" w:type="dxa"/>
            <w:vAlign w:val="center"/>
          </w:tcPr>
          <w:p w14:paraId="27FBEDCF" w14:textId="77777777" w:rsidR="00975C97" w:rsidRPr="007F2609" w:rsidRDefault="00975C97" w:rsidP="00346178">
            <w:pPr>
              <w:pStyle w:val="TAC"/>
            </w:pPr>
            <w:r w:rsidRPr="007F2609">
              <w:t>1</w:t>
            </w:r>
          </w:p>
        </w:tc>
        <w:tc>
          <w:tcPr>
            <w:tcW w:w="835" w:type="dxa"/>
            <w:vAlign w:val="center"/>
          </w:tcPr>
          <w:p w14:paraId="06DED640" w14:textId="77777777" w:rsidR="00975C97" w:rsidRPr="007F2609" w:rsidRDefault="00975C97" w:rsidP="00346178">
            <w:pPr>
              <w:pStyle w:val="TAC"/>
            </w:pPr>
            <w:r w:rsidRPr="007F2609">
              <w:t>1</w:t>
            </w:r>
          </w:p>
        </w:tc>
        <w:tc>
          <w:tcPr>
            <w:tcW w:w="835" w:type="dxa"/>
            <w:vAlign w:val="center"/>
          </w:tcPr>
          <w:p w14:paraId="2DCE03A2" w14:textId="77777777" w:rsidR="00975C97" w:rsidRPr="007F2609" w:rsidRDefault="00975C97" w:rsidP="00346178">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346178">
            <w:pPr>
              <w:pStyle w:val="TAL"/>
            </w:pPr>
            <w:r w:rsidRPr="007F2609">
              <w:t>Number of Code Blocks per Slot</w:t>
            </w:r>
          </w:p>
        </w:tc>
        <w:tc>
          <w:tcPr>
            <w:tcW w:w="1093" w:type="dxa"/>
            <w:vAlign w:val="center"/>
          </w:tcPr>
          <w:p w14:paraId="3B0D6972" w14:textId="77777777" w:rsidR="00975C97" w:rsidRPr="007F2609" w:rsidRDefault="00975C97" w:rsidP="00346178">
            <w:pPr>
              <w:pStyle w:val="TAC"/>
            </w:pPr>
          </w:p>
        </w:tc>
        <w:tc>
          <w:tcPr>
            <w:tcW w:w="835" w:type="dxa"/>
            <w:vAlign w:val="center"/>
          </w:tcPr>
          <w:p w14:paraId="0C930F76" w14:textId="77777777" w:rsidR="00975C97" w:rsidRPr="007F2609" w:rsidRDefault="00975C97" w:rsidP="00346178">
            <w:pPr>
              <w:pStyle w:val="TAC"/>
            </w:pPr>
          </w:p>
        </w:tc>
        <w:tc>
          <w:tcPr>
            <w:tcW w:w="835" w:type="dxa"/>
            <w:vAlign w:val="center"/>
          </w:tcPr>
          <w:p w14:paraId="00C4DB91" w14:textId="77777777" w:rsidR="00975C97" w:rsidRPr="007F2609" w:rsidRDefault="00975C97" w:rsidP="00346178">
            <w:pPr>
              <w:pStyle w:val="TAC"/>
            </w:pPr>
          </w:p>
        </w:tc>
        <w:tc>
          <w:tcPr>
            <w:tcW w:w="835" w:type="dxa"/>
            <w:vAlign w:val="center"/>
          </w:tcPr>
          <w:p w14:paraId="1B27F7E9" w14:textId="77777777" w:rsidR="00975C97" w:rsidRPr="007F2609" w:rsidRDefault="00975C97" w:rsidP="00346178">
            <w:pPr>
              <w:pStyle w:val="TAC"/>
            </w:pPr>
          </w:p>
        </w:tc>
        <w:tc>
          <w:tcPr>
            <w:tcW w:w="835" w:type="dxa"/>
            <w:vAlign w:val="center"/>
          </w:tcPr>
          <w:p w14:paraId="675E5BE4" w14:textId="77777777" w:rsidR="00975C97" w:rsidRPr="007F2609" w:rsidRDefault="00975C97" w:rsidP="00346178">
            <w:pPr>
              <w:pStyle w:val="TAC"/>
            </w:pPr>
          </w:p>
        </w:tc>
        <w:tc>
          <w:tcPr>
            <w:tcW w:w="835" w:type="dxa"/>
            <w:vAlign w:val="center"/>
          </w:tcPr>
          <w:p w14:paraId="29F832A7" w14:textId="77777777" w:rsidR="00975C97" w:rsidRPr="007F2609" w:rsidRDefault="00975C97" w:rsidP="00346178">
            <w:pPr>
              <w:pStyle w:val="TAC"/>
            </w:pPr>
          </w:p>
        </w:tc>
        <w:tc>
          <w:tcPr>
            <w:tcW w:w="835" w:type="dxa"/>
            <w:vAlign w:val="center"/>
          </w:tcPr>
          <w:p w14:paraId="31BBF35B" w14:textId="77777777" w:rsidR="00975C97" w:rsidRPr="007F2609" w:rsidRDefault="00975C97" w:rsidP="00346178">
            <w:pPr>
              <w:pStyle w:val="TAC"/>
            </w:pPr>
          </w:p>
        </w:tc>
        <w:tc>
          <w:tcPr>
            <w:tcW w:w="835" w:type="dxa"/>
            <w:vAlign w:val="center"/>
          </w:tcPr>
          <w:p w14:paraId="1273B6DD" w14:textId="77777777" w:rsidR="00975C97" w:rsidRPr="007F2609" w:rsidRDefault="00975C97" w:rsidP="00346178">
            <w:pPr>
              <w:pStyle w:val="TAC"/>
            </w:pPr>
          </w:p>
        </w:tc>
        <w:tc>
          <w:tcPr>
            <w:tcW w:w="835" w:type="dxa"/>
            <w:vAlign w:val="center"/>
          </w:tcPr>
          <w:p w14:paraId="7C3AF6BA" w14:textId="77777777" w:rsidR="00975C97" w:rsidRPr="007F2609" w:rsidRDefault="00975C97" w:rsidP="00346178">
            <w:pPr>
              <w:pStyle w:val="TAC"/>
            </w:pPr>
          </w:p>
        </w:tc>
        <w:tc>
          <w:tcPr>
            <w:tcW w:w="835" w:type="dxa"/>
            <w:vAlign w:val="center"/>
          </w:tcPr>
          <w:p w14:paraId="7D18317B" w14:textId="77777777" w:rsidR="00975C97" w:rsidRPr="007F2609" w:rsidRDefault="00975C97" w:rsidP="00346178">
            <w:pPr>
              <w:pStyle w:val="TAC"/>
            </w:pPr>
          </w:p>
        </w:tc>
        <w:tc>
          <w:tcPr>
            <w:tcW w:w="835" w:type="dxa"/>
            <w:vAlign w:val="center"/>
          </w:tcPr>
          <w:p w14:paraId="242F3BE3" w14:textId="77777777" w:rsidR="00975C97" w:rsidRPr="007F2609" w:rsidRDefault="00975C97" w:rsidP="00346178">
            <w:pPr>
              <w:pStyle w:val="TAC"/>
            </w:pPr>
          </w:p>
        </w:tc>
        <w:tc>
          <w:tcPr>
            <w:tcW w:w="835" w:type="dxa"/>
            <w:vAlign w:val="center"/>
          </w:tcPr>
          <w:p w14:paraId="43194536" w14:textId="77777777" w:rsidR="00975C97" w:rsidRPr="007F2609" w:rsidRDefault="00975C97" w:rsidP="00346178">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528D839" w14:textId="77777777" w:rsidR="00975C97" w:rsidRPr="007F2609" w:rsidRDefault="00975C97" w:rsidP="00346178">
            <w:pPr>
              <w:pStyle w:val="TAC"/>
            </w:pPr>
            <w:r w:rsidRPr="007F2609">
              <w:t>CBs</w:t>
            </w:r>
          </w:p>
        </w:tc>
        <w:tc>
          <w:tcPr>
            <w:tcW w:w="835" w:type="dxa"/>
            <w:vAlign w:val="center"/>
          </w:tcPr>
          <w:p w14:paraId="6AFBF186" w14:textId="77777777" w:rsidR="00975C97" w:rsidRPr="007F2609" w:rsidRDefault="00975C97" w:rsidP="00346178">
            <w:pPr>
              <w:pStyle w:val="TAC"/>
            </w:pPr>
            <w:r w:rsidRPr="007F2609">
              <w:t>N/A</w:t>
            </w:r>
          </w:p>
        </w:tc>
        <w:tc>
          <w:tcPr>
            <w:tcW w:w="835" w:type="dxa"/>
            <w:vAlign w:val="center"/>
          </w:tcPr>
          <w:p w14:paraId="5E6D9452" w14:textId="77777777" w:rsidR="00975C97" w:rsidRPr="007F2609" w:rsidRDefault="00975C97" w:rsidP="00346178">
            <w:pPr>
              <w:pStyle w:val="TAC"/>
            </w:pPr>
            <w:r w:rsidRPr="007F2609">
              <w:t>N/A</w:t>
            </w:r>
          </w:p>
        </w:tc>
        <w:tc>
          <w:tcPr>
            <w:tcW w:w="835" w:type="dxa"/>
            <w:vAlign w:val="center"/>
          </w:tcPr>
          <w:p w14:paraId="2CDFE455" w14:textId="77777777" w:rsidR="00975C97" w:rsidRPr="007F2609" w:rsidRDefault="00975C97" w:rsidP="00346178">
            <w:pPr>
              <w:pStyle w:val="TAC"/>
            </w:pPr>
            <w:r w:rsidRPr="007F2609">
              <w:t>N/A</w:t>
            </w:r>
          </w:p>
        </w:tc>
        <w:tc>
          <w:tcPr>
            <w:tcW w:w="835" w:type="dxa"/>
            <w:vAlign w:val="center"/>
          </w:tcPr>
          <w:p w14:paraId="244762DA" w14:textId="77777777" w:rsidR="00975C97" w:rsidRPr="007F2609" w:rsidRDefault="00975C97" w:rsidP="00346178">
            <w:pPr>
              <w:pStyle w:val="TAC"/>
            </w:pPr>
            <w:r w:rsidRPr="007F2609">
              <w:t>N/A</w:t>
            </w:r>
          </w:p>
        </w:tc>
        <w:tc>
          <w:tcPr>
            <w:tcW w:w="835" w:type="dxa"/>
            <w:vAlign w:val="center"/>
          </w:tcPr>
          <w:p w14:paraId="61A81418" w14:textId="77777777" w:rsidR="00975C97" w:rsidRPr="007F2609" w:rsidRDefault="00975C97" w:rsidP="00346178">
            <w:pPr>
              <w:pStyle w:val="TAC"/>
            </w:pPr>
            <w:r w:rsidRPr="007F2609">
              <w:t>N/A</w:t>
            </w:r>
          </w:p>
        </w:tc>
        <w:tc>
          <w:tcPr>
            <w:tcW w:w="835" w:type="dxa"/>
            <w:vAlign w:val="center"/>
          </w:tcPr>
          <w:p w14:paraId="0817C0D4" w14:textId="77777777" w:rsidR="00975C97" w:rsidRPr="007F2609" w:rsidRDefault="00975C97" w:rsidP="00346178">
            <w:pPr>
              <w:pStyle w:val="TAC"/>
            </w:pPr>
            <w:r w:rsidRPr="007F2609">
              <w:t>N/A</w:t>
            </w:r>
          </w:p>
        </w:tc>
        <w:tc>
          <w:tcPr>
            <w:tcW w:w="835" w:type="dxa"/>
            <w:vAlign w:val="center"/>
          </w:tcPr>
          <w:p w14:paraId="124D2BE8" w14:textId="77777777" w:rsidR="00975C97" w:rsidRPr="007F2609" w:rsidRDefault="00975C97" w:rsidP="00346178">
            <w:pPr>
              <w:pStyle w:val="TAC"/>
            </w:pPr>
            <w:r w:rsidRPr="007F2609">
              <w:t>N/A</w:t>
            </w:r>
          </w:p>
        </w:tc>
        <w:tc>
          <w:tcPr>
            <w:tcW w:w="835" w:type="dxa"/>
            <w:vAlign w:val="center"/>
          </w:tcPr>
          <w:p w14:paraId="359A212C" w14:textId="77777777" w:rsidR="00975C97" w:rsidRPr="007F2609" w:rsidRDefault="00975C97" w:rsidP="00346178">
            <w:pPr>
              <w:pStyle w:val="TAC"/>
            </w:pPr>
            <w:r w:rsidRPr="007F2609">
              <w:t>N/A</w:t>
            </w:r>
          </w:p>
        </w:tc>
        <w:tc>
          <w:tcPr>
            <w:tcW w:w="835" w:type="dxa"/>
            <w:vAlign w:val="center"/>
          </w:tcPr>
          <w:p w14:paraId="74F7702B" w14:textId="77777777" w:rsidR="00975C97" w:rsidRPr="007F2609" w:rsidRDefault="00975C97" w:rsidP="00346178">
            <w:pPr>
              <w:pStyle w:val="TAC"/>
            </w:pPr>
            <w:r w:rsidRPr="007F2609">
              <w:t>N/A</w:t>
            </w:r>
          </w:p>
        </w:tc>
        <w:tc>
          <w:tcPr>
            <w:tcW w:w="835" w:type="dxa"/>
            <w:vAlign w:val="center"/>
          </w:tcPr>
          <w:p w14:paraId="539723FF" w14:textId="77777777" w:rsidR="00975C97" w:rsidRPr="007F2609" w:rsidRDefault="00975C97" w:rsidP="00346178">
            <w:pPr>
              <w:pStyle w:val="TAC"/>
            </w:pPr>
            <w:r w:rsidRPr="007F2609">
              <w:t>N/A</w:t>
            </w:r>
          </w:p>
        </w:tc>
        <w:tc>
          <w:tcPr>
            <w:tcW w:w="835" w:type="dxa"/>
            <w:vAlign w:val="center"/>
          </w:tcPr>
          <w:p w14:paraId="684CC992" w14:textId="77777777" w:rsidR="00975C97" w:rsidRPr="007F2609" w:rsidRDefault="00975C97" w:rsidP="00346178">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96B36A9" w14:textId="77777777" w:rsidR="00975C97" w:rsidRPr="007F2609" w:rsidRDefault="00975C97" w:rsidP="00346178">
            <w:pPr>
              <w:pStyle w:val="TAC"/>
            </w:pPr>
            <w:r w:rsidRPr="007F2609">
              <w:t>CBs</w:t>
            </w:r>
          </w:p>
        </w:tc>
        <w:tc>
          <w:tcPr>
            <w:tcW w:w="835" w:type="dxa"/>
            <w:vAlign w:val="center"/>
          </w:tcPr>
          <w:p w14:paraId="011CCDA3" w14:textId="77777777" w:rsidR="00975C97" w:rsidRPr="007F2609" w:rsidRDefault="00975C97" w:rsidP="00346178">
            <w:pPr>
              <w:pStyle w:val="TAC"/>
            </w:pPr>
            <w:r w:rsidRPr="007F2609">
              <w:t>1</w:t>
            </w:r>
          </w:p>
        </w:tc>
        <w:tc>
          <w:tcPr>
            <w:tcW w:w="835" w:type="dxa"/>
            <w:vAlign w:val="center"/>
          </w:tcPr>
          <w:p w14:paraId="49098A54" w14:textId="77777777" w:rsidR="00975C97" w:rsidRPr="007F2609" w:rsidRDefault="00975C97" w:rsidP="00346178">
            <w:pPr>
              <w:pStyle w:val="TAC"/>
            </w:pPr>
            <w:r w:rsidRPr="007F2609">
              <w:t>1</w:t>
            </w:r>
          </w:p>
        </w:tc>
        <w:tc>
          <w:tcPr>
            <w:tcW w:w="835" w:type="dxa"/>
            <w:vAlign w:val="center"/>
          </w:tcPr>
          <w:p w14:paraId="0E0CA77D" w14:textId="77777777" w:rsidR="00975C97" w:rsidRPr="007F2609" w:rsidRDefault="00975C97" w:rsidP="00346178">
            <w:pPr>
              <w:pStyle w:val="TAC"/>
            </w:pPr>
            <w:r w:rsidRPr="007F2609">
              <w:t>1</w:t>
            </w:r>
          </w:p>
        </w:tc>
        <w:tc>
          <w:tcPr>
            <w:tcW w:w="835" w:type="dxa"/>
            <w:vAlign w:val="center"/>
          </w:tcPr>
          <w:p w14:paraId="168225BA" w14:textId="77777777" w:rsidR="00975C97" w:rsidRPr="007F2609" w:rsidRDefault="00975C97" w:rsidP="00346178">
            <w:pPr>
              <w:pStyle w:val="TAC"/>
            </w:pPr>
            <w:r w:rsidRPr="007F2609">
              <w:t>1</w:t>
            </w:r>
          </w:p>
        </w:tc>
        <w:tc>
          <w:tcPr>
            <w:tcW w:w="835" w:type="dxa"/>
            <w:vAlign w:val="center"/>
          </w:tcPr>
          <w:p w14:paraId="19EE16B5" w14:textId="77777777" w:rsidR="00975C97" w:rsidRPr="007F2609" w:rsidRDefault="00975C97" w:rsidP="00346178">
            <w:pPr>
              <w:pStyle w:val="TAC"/>
            </w:pPr>
            <w:r w:rsidRPr="007F2609">
              <w:t>1</w:t>
            </w:r>
          </w:p>
        </w:tc>
        <w:tc>
          <w:tcPr>
            <w:tcW w:w="835" w:type="dxa"/>
            <w:vAlign w:val="center"/>
          </w:tcPr>
          <w:p w14:paraId="5DE9D1D4" w14:textId="77777777" w:rsidR="00975C97" w:rsidRPr="007F2609" w:rsidRDefault="00975C97" w:rsidP="00346178">
            <w:pPr>
              <w:pStyle w:val="TAC"/>
            </w:pPr>
            <w:r w:rsidRPr="007F2609">
              <w:t>1</w:t>
            </w:r>
          </w:p>
        </w:tc>
        <w:tc>
          <w:tcPr>
            <w:tcW w:w="835" w:type="dxa"/>
            <w:vAlign w:val="center"/>
          </w:tcPr>
          <w:p w14:paraId="6E239511" w14:textId="77777777" w:rsidR="00975C97" w:rsidRPr="007F2609" w:rsidRDefault="00975C97" w:rsidP="00346178">
            <w:pPr>
              <w:pStyle w:val="TAC"/>
            </w:pPr>
            <w:r w:rsidRPr="007F2609">
              <w:t>1</w:t>
            </w:r>
          </w:p>
        </w:tc>
        <w:tc>
          <w:tcPr>
            <w:tcW w:w="835" w:type="dxa"/>
            <w:vAlign w:val="center"/>
          </w:tcPr>
          <w:p w14:paraId="661AB252" w14:textId="77777777" w:rsidR="00975C97" w:rsidRPr="007F2609" w:rsidRDefault="00975C97" w:rsidP="00346178">
            <w:pPr>
              <w:pStyle w:val="TAC"/>
            </w:pPr>
            <w:r w:rsidRPr="007F2609">
              <w:t>2</w:t>
            </w:r>
          </w:p>
        </w:tc>
        <w:tc>
          <w:tcPr>
            <w:tcW w:w="835" w:type="dxa"/>
            <w:vAlign w:val="center"/>
          </w:tcPr>
          <w:p w14:paraId="2937EB74" w14:textId="77777777" w:rsidR="00975C97" w:rsidRPr="007F2609" w:rsidRDefault="00975C97" w:rsidP="00346178">
            <w:pPr>
              <w:pStyle w:val="TAC"/>
            </w:pPr>
            <w:r w:rsidRPr="007F2609">
              <w:t>2</w:t>
            </w:r>
          </w:p>
        </w:tc>
        <w:tc>
          <w:tcPr>
            <w:tcW w:w="835" w:type="dxa"/>
            <w:vAlign w:val="center"/>
          </w:tcPr>
          <w:p w14:paraId="615077B0" w14:textId="77777777" w:rsidR="00975C97" w:rsidRPr="007F2609" w:rsidRDefault="00975C97" w:rsidP="00346178">
            <w:pPr>
              <w:pStyle w:val="TAC"/>
            </w:pPr>
            <w:r w:rsidRPr="007F2609">
              <w:t>2</w:t>
            </w:r>
          </w:p>
        </w:tc>
        <w:tc>
          <w:tcPr>
            <w:tcW w:w="835" w:type="dxa"/>
            <w:vAlign w:val="center"/>
          </w:tcPr>
          <w:p w14:paraId="670C7DC4" w14:textId="77777777" w:rsidR="00975C97" w:rsidRPr="007F2609" w:rsidRDefault="00975C97" w:rsidP="00346178">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346178">
            <w:pPr>
              <w:pStyle w:val="TAL"/>
            </w:pPr>
            <w:r w:rsidRPr="007F2609">
              <w:t>Binary Channel Bits per Slot</w:t>
            </w:r>
          </w:p>
        </w:tc>
        <w:tc>
          <w:tcPr>
            <w:tcW w:w="1093" w:type="dxa"/>
            <w:vAlign w:val="center"/>
          </w:tcPr>
          <w:p w14:paraId="347193D2" w14:textId="77777777" w:rsidR="00975C97" w:rsidRPr="007F2609" w:rsidRDefault="00975C97" w:rsidP="00346178">
            <w:pPr>
              <w:pStyle w:val="TAC"/>
            </w:pPr>
          </w:p>
        </w:tc>
        <w:tc>
          <w:tcPr>
            <w:tcW w:w="835" w:type="dxa"/>
            <w:vAlign w:val="center"/>
          </w:tcPr>
          <w:p w14:paraId="0440AA72" w14:textId="77777777" w:rsidR="00975C97" w:rsidRPr="007F2609" w:rsidRDefault="00975C97" w:rsidP="00346178">
            <w:pPr>
              <w:pStyle w:val="TAC"/>
            </w:pPr>
          </w:p>
        </w:tc>
        <w:tc>
          <w:tcPr>
            <w:tcW w:w="835" w:type="dxa"/>
            <w:vAlign w:val="center"/>
          </w:tcPr>
          <w:p w14:paraId="3FD79202" w14:textId="77777777" w:rsidR="00975C97" w:rsidRPr="007F2609" w:rsidRDefault="00975C97" w:rsidP="00346178">
            <w:pPr>
              <w:pStyle w:val="TAC"/>
            </w:pPr>
          </w:p>
        </w:tc>
        <w:tc>
          <w:tcPr>
            <w:tcW w:w="835" w:type="dxa"/>
            <w:vAlign w:val="center"/>
          </w:tcPr>
          <w:p w14:paraId="4C093237" w14:textId="77777777" w:rsidR="00975C97" w:rsidRPr="007F2609" w:rsidRDefault="00975C97" w:rsidP="00346178">
            <w:pPr>
              <w:pStyle w:val="TAC"/>
            </w:pPr>
          </w:p>
        </w:tc>
        <w:tc>
          <w:tcPr>
            <w:tcW w:w="835" w:type="dxa"/>
            <w:vAlign w:val="center"/>
          </w:tcPr>
          <w:p w14:paraId="17D83981" w14:textId="77777777" w:rsidR="00975C97" w:rsidRPr="007F2609" w:rsidRDefault="00975C97" w:rsidP="00346178">
            <w:pPr>
              <w:pStyle w:val="TAC"/>
            </w:pPr>
          </w:p>
        </w:tc>
        <w:tc>
          <w:tcPr>
            <w:tcW w:w="835" w:type="dxa"/>
            <w:vAlign w:val="center"/>
          </w:tcPr>
          <w:p w14:paraId="5D22D551" w14:textId="77777777" w:rsidR="00975C97" w:rsidRPr="007F2609" w:rsidRDefault="00975C97" w:rsidP="00346178">
            <w:pPr>
              <w:pStyle w:val="TAC"/>
            </w:pPr>
          </w:p>
        </w:tc>
        <w:tc>
          <w:tcPr>
            <w:tcW w:w="835" w:type="dxa"/>
            <w:vAlign w:val="center"/>
          </w:tcPr>
          <w:p w14:paraId="1C5E5AE5" w14:textId="77777777" w:rsidR="00975C97" w:rsidRPr="007F2609" w:rsidRDefault="00975C97" w:rsidP="00346178">
            <w:pPr>
              <w:pStyle w:val="TAC"/>
            </w:pPr>
          </w:p>
        </w:tc>
        <w:tc>
          <w:tcPr>
            <w:tcW w:w="835" w:type="dxa"/>
            <w:vAlign w:val="center"/>
          </w:tcPr>
          <w:p w14:paraId="6AD1CE31" w14:textId="77777777" w:rsidR="00975C97" w:rsidRPr="007F2609" w:rsidRDefault="00975C97" w:rsidP="00346178">
            <w:pPr>
              <w:pStyle w:val="TAC"/>
            </w:pPr>
          </w:p>
        </w:tc>
        <w:tc>
          <w:tcPr>
            <w:tcW w:w="835" w:type="dxa"/>
            <w:vAlign w:val="center"/>
          </w:tcPr>
          <w:p w14:paraId="0DE02730" w14:textId="77777777" w:rsidR="00975C97" w:rsidRPr="007F2609" w:rsidRDefault="00975C97" w:rsidP="00346178">
            <w:pPr>
              <w:pStyle w:val="TAC"/>
            </w:pPr>
          </w:p>
        </w:tc>
        <w:tc>
          <w:tcPr>
            <w:tcW w:w="835" w:type="dxa"/>
            <w:vAlign w:val="center"/>
          </w:tcPr>
          <w:p w14:paraId="6B4C19CD" w14:textId="77777777" w:rsidR="00975C97" w:rsidRPr="007F2609" w:rsidRDefault="00975C97" w:rsidP="00346178">
            <w:pPr>
              <w:pStyle w:val="TAC"/>
            </w:pPr>
          </w:p>
        </w:tc>
        <w:tc>
          <w:tcPr>
            <w:tcW w:w="835" w:type="dxa"/>
            <w:vAlign w:val="center"/>
          </w:tcPr>
          <w:p w14:paraId="6186C49B" w14:textId="77777777" w:rsidR="00975C97" w:rsidRPr="007F2609" w:rsidRDefault="00975C97" w:rsidP="00346178">
            <w:pPr>
              <w:pStyle w:val="TAC"/>
            </w:pPr>
          </w:p>
        </w:tc>
        <w:tc>
          <w:tcPr>
            <w:tcW w:w="835" w:type="dxa"/>
            <w:vAlign w:val="center"/>
          </w:tcPr>
          <w:p w14:paraId="0A316752" w14:textId="77777777" w:rsidR="00975C97" w:rsidRPr="007F2609" w:rsidRDefault="00975C97" w:rsidP="00346178">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4D5A8B2" w14:textId="77777777" w:rsidR="00975C97" w:rsidRPr="007F2609" w:rsidRDefault="00975C97" w:rsidP="00346178">
            <w:pPr>
              <w:pStyle w:val="TAC"/>
            </w:pPr>
            <w:r w:rsidRPr="007F2609">
              <w:t>Bits</w:t>
            </w:r>
          </w:p>
        </w:tc>
        <w:tc>
          <w:tcPr>
            <w:tcW w:w="835" w:type="dxa"/>
            <w:vAlign w:val="center"/>
          </w:tcPr>
          <w:p w14:paraId="33B57939" w14:textId="77777777" w:rsidR="00975C97" w:rsidRPr="007F2609" w:rsidRDefault="00975C97" w:rsidP="00346178">
            <w:pPr>
              <w:pStyle w:val="TAC"/>
            </w:pPr>
            <w:r w:rsidRPr="007F2609">
              <w:t>N/A</w:t>
            </w:r>
          </w:p>
        </w:tc>
        <w:tc>
          <w:tcPr>
            <w:tcW w:w="835" w:type="dxa"/>
            <w:vAlign w:val="center"/>
          </w:tcPr>
          <w:p w14:paraId="53F86143" w14:textId="77777777" w:rsidR="00975C97" w:rsidRPr="007F2609" w:rsidRDefault="00975C97" w:rsidP="00346178">
            <w:pPr>
              <w:pStyle w:val="TAC"/>
            </w:pPr>
            <w:r w:rsidRPr="007F2609">
              <w:t>N/A</w:t>
            </w:r>
          </w:p>
        </w:tc>
        <w:tc>
          <w:tcPr>
            <w:tcW w:w="835" w:type="dxa"/>
            <w:vAlign w:val="center"/>
          </w:tcPr>
          <w:p w14:paraId="7AB83435" w14:textId="77777777" w:rsidR="00975C97" w:rsidRPr="007F2609" w:rsidRDefault="00975C97" w:rsidP="00346178">
            <w:pPr>
              <w:pStyle w:val="TAC"/>
            </w:pPr>
            <w:r w:rsidRPr="007F2609">
              <w:t>N/A</w:t>
            </w:r>
          </w:p>
        </w:tc>
        <w:tc>
          <w:tcPr>
            <w:tcW w:w="835" w:type="dxa"/>
            <w:vAlign w:val="center"/>
          </w:tcPr>
          <w:p w14:paraId="07B7D28A" w14:textId="77777777" w:rsidR="00975C97" w:rsidRPr="007F2609" w:rsidRDefault="00975C97" w:rsidP="00346178">
            <w:pPr>
              <w:pStyle w:val="TAC"/>
            </w:pPr>
            <w:r w:rsidRPr="007F2609">
              <w:t>N/A</w:t>
            </w:r>
          </w:p>
        </w:tc>
        <w:tc>
          <w:tcPr>
            <w:tcW w:w="835" w:type="dxa"/>
            <w:vAlign w:val="center"/>
          </w:tcPr>
          <w:p w14:paraId="3214A038" w14:textId="77777777" w:rsidR="00975C97" w:rsidRPr="007F2609" w:rsidRDefault="00975C97" w:rsidP="00346178">
            <w:pPr>
              <w:pStyle w:val="TAC"/>
            </w:pPr>
            <w:r w:rsidRPr="007F2609">
              <w:t>N/A</w:t>
            </w:r>
          </w:p>
        </w:tc>
        <w:tc>
          <w:tcPr>
            <w:tcW w:w="835" w:type="dxa"/>
            <w:vAlign w:val="center"/>
          </w:tcPr>
          <w:p w14:paraId="5C536500" w14:textId="77777777" w:rsidR="00975C97" w:rsidRPr="007F2609" w:rsidRDefault="00975C97" w:rsidP="00346178">
            <w:pPr>
              <w:pStyle w:val="TAC"/>
            </w:pPr>
            <w:r w:rsidRPr="007F2609">
              <w:t>N/A</w:t>
            </w:r>
          </w:p>
        </w:tc>
        <w:tc>
          <w:tcPr>
            <w:tcW w:w="835" w:type="dxa"/>
            <w:vAlign w:val="center"/>
          </w:tcPr>
          <w:p w14:paraId="065696FB" w14:textId="77777777" w:rsidR="00975C97" w:rsidRPr="007F2609" w:rsidRDefault="00975C97" w:rsidP="00346178">
            <w:pPr>
              <w:pStyle w:val="TAC"/>
            </w:pPr>
            <w:r w:rsidRPr="007F2609">
              <w:t>N/A</w:t>
            </w:r>
          </w:p>
        </w:tc>
        <w:tc>
          <w:tcPr>
            <w:tcW w:w="835" w:type="dxa"/>
            <w:vAlign w:val="center"/>
          </w:tcPr>
          <w:p w14:paraId="42EAD6D4" w14:textId="77777777" w:rsidR="00975C97" w:rsidRPr="007F2609" w:rsidRDefault="00975C97" w:rsidP="00346178">
            <w:pPr>
              <w:pStyle w:val="TAC"/>
            </w:pPr>
            <w:r w:rsidRPr="007F2609">
              <w:t>N/A</w:t>
            </w:r>
          </w:p>
        </w:tc>
        <w:tc>
          <w:tcPr>
            <w:tcW w:w="835" w:type="dxa"/>
            <w:vAlign w:val="center"/>
          </w:tcPr>
          <w:p w14:paraId="46404CF8" w14:textId="77777777" w:rsidR="00975C97" w:rsidRPr="007F2609" w:rsidRDefault="00975C97" w:rsidP="00346178">
            <w:pPr>
              <w:pStyle w:val="TAC"/>
            </w:pPr>
            <w:r w:rsidRPr="007F2609">
              <w:t>N/A</w:t>
            </w:r>
          </w:p>
        </w:tc>
        <w:tc>
          <w:tcPr>
            <w:tcW w:w="835" w:type="dxa"/>
            <w:vAlign w:val="center"/>
          </w:tcPr>
          <w:p w14:paraId="2BD5AAA6" w14:textId="77777777" w:rsidR="00975C97" w:rsidRPr="007F2609" w:rsidRDefault="00975C97" w:rsidP="00346178">
            <w:pPr>
              <w:pStyle w:val="TAC"/>
            </w:pPr>
            <w:r w:rsidRPr="007F2609">
              <w:t>N/A</w:t>
            </w:r>
          </w:p>
        </w:tc>
        <w:tc>
          <w:tcPr>
            <w:tcW w:w="835" w:type="dxa"/>
            <w:vAlign w:val="center"/>
          </w:tcPr>
          <w:p w14:paraId="3F007301" w14:textId="77777777" w:rsidR="00975C97" w:rsidRPr="007F2609" w:rsidRDefault="00975C97" w:rsidP="00346178">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E4D5795" w14:textId="77777777" w:rsidR="00975C97" w:rsidRPr="007F2609" w:rsidRDefault="00975C97" w:rsidP="00346178">
            <w:pPr>
              <w:pStyle w:val="TAC"/>
            </w:pPr>
            <w:r w:rsidRPr="007F2609">
              <w:t>Bits</w:t>
            </w:r>
          </w:p>
        </w:tc>
        <w:tc>
          <w:tcPr>
            <w:tcW w:w="835" w:type="dxa"/>
            <w:vAlign w:val="center"/>
          </w:tcPr>
          <w:p w14:paraId="2825E90A" w14:textId="77777777" w:rsidR="00975C97" w:rsidRPr="007F2609" w:rsidRDefault="00975C97" w:rsidP="00346178">
            <w:pPr>
              <w:pStyle w:val="TAC"/>
            </w:pPr>
            <w:r w:rsidRPr="007F2609">
              <w:t>2376</w:t>
            </w:r>
          </w:p>
        </w:tc>
        <w:tc>
          <w:tcPr>
            <w:tcW w:w="835" w:type="dxa"/>
            <w:vAlign w:val="center"/>
          </w:tcPr>
          <w:p w14:paraId="5169EC7D" w14:textId="77777777" w:rsidR="00975C97" w:rsidRPr="007F2609" w:rsidRDefault="00975C97" w:rsidP="00346178">
            <w:pPr>
              <w:pStyle w:val="TAC"/>
            </w:pPr>
            <w:r w:rsidRPr="007F2609">
              <w:t>5184</w:t>
            </w:r>
          </w:p>
        </w:tc>
        <w:tc>
          <w:tcPr>
            <w:tcW w:w="835" w:type="dxa"/>
            <w:vAlign w:val="center"/>
          </w:tcPr>
          <w:p w14:paraId="67A258AA" w14:textId="77777777" w:rsidR="00975C97" w:rsidRPr="007F2609" w:rsidRDefault="00975C97" w:rsidP="00346178">
            <w:pPr>
              <w:pStyle w:val="TAC"/>
            </w:pPr>
            <w:r w:rsidRPr="007F2609">
              <w:t>8208</w:t>
            </w:r>
          </w:p>
        </w:tc>
        <w:tc>
          <w:tcPr>
            <w:tcW w:w="835" w:type="dxa"/>
            <w:vAlign w:val="center"/>
          </w:tcPr>
          <w:p w14:paraId="5A30691E" w14:textId="77777777" w:rsidR="00975C97" w:rsidRPr="007F2609" w:rsidRDefault="00975C97" w:rsidP="00346178">
            <w:pPr>
              <w:pStyle w:val="TAC"/>
            </w:pPr>
            <w:r w:rsidRPr="007F2609">
              <w:t>11016</w:t>
            </w:r>
          </w:p>
        </w:tc>
        <w:tc>
          <w:tcPr>
            <w:tcW w:w="835" w:type="dxa"/>
            <w:vAlign w:val="center"/>
          </w:tcPr>
          <w:p w14:paraId="0E3D8B4E" w14:textId="77777777" w:rsidR="00975C97" w:rsidRPr="007F2609" w:rsidRDefault="00975C97" w:rsidP="00346178">
            <w:pPr>
              <w:pStyle w:val="TAC"/>
            </w:pPr>
            <w:r w:rsidRPr="007F2609">
              <w:t>14040</w:t>
            </w:r>
          </w:p>
        </w:tc>
        <w:tc>
          <w:tcPr>
            <w:tcW w:w="835" w:type="dxa"/>
            <w:vAlign w:val="center"/>
          </w:tcPr>
          <w:p w14:paraId="6A15D5EC" w14:textId="77777777" w:rsidR="00975C97" w:rsidRPr="007F2609" w:rsidRDefault="00975C97" w:rsidP="00346178">
            <w:pPr>
              <w:pStyle w:val="TAC"/>
            </w:pPr>
            <w:r w:rsidRPr="007F2609">
              <w:t>16848</w:t>
            </w:r>
          </w:p>
        </w:tc>
        <w:tc>
          <w:tcPr>
            <w:tcW w:w="835" w:type="dxa"/>
            <w:vAlign w:val="center"/>
          </w:tcPr>
          <w:p w14:paraId="62BCAD7A" w14:textId="77777777" w:rsidR="00975C97" w:rsidRPr="007F2609" w:rsidRDefault="00975C97" w:rsidP="00346178">
            <w:pPr>
              <w:pStyle w:val="TAC"/>
            </w:pPr>
            <w:r w:rsidRPr="007F2609">
              <w:t>22896</w:t>
            </w:r>
          </w:p>
        </w:tc>
        <w:tc>
          <w:tcPr>
            <w:tcW w:w="835" w:type="dxa"/>
            <w:vAlign w:val="center"/>
          </w:tcPr>
          <w:p w14:paraId="7B580CFD" w14:textId="77777777" w:rsidR="00975C97" w:rsidRPr="007F2609" w:rsidRDefault="00975C97" w:rsidP="00346178">
            <w:pPr>
              <w:pStyle w:val="TAC"/>
            </w:pPr>
            <w:r w:rsidRPr="007F2609">
              <w:t>28728</w:t>
            </w:r>
          </w:p>
        </w:tc>
        <w:tc>
          <w:tcPr>
            <w:tcW w:w="835" w:type="dxa"/>
            <w:vAlign w:val="center"/>
          </w:tcPr>
          <w:p w14:paraId="7BF746C9" w14:textId="77777777" w:rsidR="00975C97" w:rsidRPr="007F2609" w:rsidRDefault="00975C97" w:rsidP="00346178">
            <w:pPr>
              <w:pStyle w:val="TAC"/>
            </w:pPr>
            <w:r w:rsidRPr="007F2609">
              <w:t>34992</w:t>
            </w:r>
          </w:p>
        </w:tc>
        <w:tc>
          <w:tcPr>
            <w:tcW w:w="835" w:type="dxa"/>
            <w:vAlign w:val="center"/>
          </w:tcPr>
          <w:p w14:paraId="5863770B" w14:textId="77777777" w:rsidR="00975C97" w:rsidRPr="007F2609" w:rsidRDefault="00975C97" w:rsidP="00346178">
            <w:pPr>
              <w:pStyle w:val="TAC"/>
            </w:pPr>
            <w:r w:rsidRPr="007F2609">
              <w:t>46872</w:t>
            </w:r>
          </w:p>
        </w:tc>
        <w:tc>
          <w:tcPr>
            <w:tcW w:w="835" w:type="dxa"/>
            <w:vAlign w:val="center"/>
          </w:tcPr>
          <w:p w14:paraId="7ADABBBB" w14:textId="77777777" w:rsidR="00975C97" w:rsidRPr="007F2609" w:rsidRDefault="00975C97" w:rsidP="00346178">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346178">
            <w:pPr>
              <w:pStyle w:val="TAL"/>
            </w:pPr>
            <w:r w:rsidRPr="007F2609">
              <w:t>Max. Throughput averaged over 1 frame</w:t>
            </w:r>
          </w:p>
        </w:tc>
        <w:tc>
          <w:tcPr>
            <w:tcW w:w="1093" w:type="dxa"/>
            <w:vAlign w:val="center"/>
          </w:tcPr>
          <w:p w14:paraId="4C6593F4" w14:textId="77777777" w:rsidR="00975C97" w:rsidRPr="007F2609" w:rsidRDefault="00975C97" w:rsidP="00346178">
            <w:pPr>
              <w:pStyle w:val="TAC"/>
            </w:pPr>
            <w:r w:rsidRPr="007F2609">
              <w:t>Mbps</w:t>
            </w:r>
          </w:p>
        </w:tc>
        <w:tc>
          <w:tcPr>
            <w:tcW w:w="835" w:type="dxa"/>
            <w:vAlign w:val="center"/>
          </w:tcPr>
          <w:p w14:paraId="6FE9DD9E" w14:textId="77777777" w:rsidR="00975C97" w:rsidRPr="007F2609" w:rsidRDefault="00975C97" w:rsidP="00346178">
            <w:pPr>
              <w:pStyle w:val="TAC"/>
            </w:pPr>
            <w:r w:rsidRPr="007F2609">
              <w:t>0.810</w:t>
            </w:r>
          </w:p>
        </w:tc>
        <w:tc>
          <w:tcPr>
            <w:tcW w:w="835" w:type="dxa"/>
            <w:vAlign w:val="center"/>
          </w:tcPr>
          <w:p w14:paraId="79E7D867" w14:textId="77777777" w:rsidR="00975C97" w:rsidRPr="007F2609" w:rsidRDefault="00975C97" w:rsidP="00346178">
            <w:pPr>
              <w:pStyle w:val="TAC"/>
            </w:pPr>
            <w:r w:rsidRPr="007F2609">
              <w:t>2.1.769</w:t>
            </w:r>
          </w:p>
        </w:tc>
        <w:tc>
          <w:tcPr>
            <w:tcW w:w="835" w:type="dxa"/>
            <w:vAlign w:val="center"/>
          </w:tcPr>
          <w:p w14:paraId="4E65D7BC" w14:textId="77777777" w:rsidR="00975C97" w:rsidRPr="007F2609" w:rsidRDefault="00975C97" w:rsidP="00346178">
            <w:pPr>
              <w:pStyle w:val="TAC"/>
            </w:pPr>
            <w:r w:rsidRPr="007F2609">
              <w:t>2.719</w:t>
            </w:r>
          </w:p>
        </w:tc>
        <w:tc>
          <w:tcPr>
            <w:tcW w:w="835" w:type="dxa"/>
            <w:vAlign w:val="center"/>
          </w:tcPr>
          <w:p w14:paraId="34122BED" w14:textId="77777777" w:rsidR="00975C97" w:rsidRPr="007F2609" w:rsidRDefault="00975C97" w:rsidP="00346178">
            <w:pPr>
              <w:pStyle w:val="TAC"/>
            </w:pPr>
            <w:r w:rsidRPr="007F2609">
              <w:t>3.705</w:t>
            </w:r>
          </w:p>
        </w:tc>
        <w:tc>
          <w:tcPr>
            <w:tcW w:w="835" w:type="dxa"/>
            <w:vAlign w:val="center"/>
          </w:tcPr>
          <w:p w14:paraId="382BFAC4" w14:textId="77777777" w:rsidR="00975C97" w:rsidRPr="007F2609" w:rsidRDefault="00975C97" w:rsidP="00346178">
            <w:pPr>
              <w:pStyle w:val="TAC"/>
            </w:pPr>
            <w:r w:rsidRPr="007F2609">
              <w:t>4.646</w:t>
            </w:r>
          </w:p>
        </w:tc>
        <w:tc>
          <w:tcPr>
            <w:tcW w:w="835" w:type="dxa"/>
            <w:vAlign w:val="center"/>
          </w:tcPr>
          <w:p w14:paraId="0A3FF89D" w14:textId="77777777" w:rsidR="00975C97" w:rsidRPr="007F2609" w:rsidRDefault="00975C97" w:rsidP="00346178">
            <w:pPr>
              <w:pStyle w:val="TAC"/>
            </w:pPr>
            <w:r w:rsidRPr="007F2609">
              <w:t>5.491</w:t>
            </w:r>
          </w:p>
        </w:tc>
        <w:tc>
          <w:tcPr>
            <w:tcW w:w="835" w:type="dxa"/>
            <w:vAlign w:val="center"/>
          </w:tcPr>
          <w:p w14:paraId="5331567B" w14:textId="77777777" w:rsidR="00975C97" w:rsidRPr="007F2609" w:rsidRDefault="00975C97" w:rsidP="00346178">
            <w:pPr>
              <w:pStyle w:val="TAC"/>
            </w:pPr>
            <w:r w:rsidRPr="007F2609">
              <w:t>7.603</w:t>
            </w:r>
          </w:p>
        </w:tc>
        <w:tc>
          <w:tcPr>
            <w:tcW w:w="835" w:type="dxa"/>
            <w:vAlign w:val="center"/>
          </w:tcPr>
          <w:p w14:paraId="26CF9669" w14:textId="77777777" w:rsidR="00975C97" w:rsidRPr="007F2609" w:rsidRDefault="00975C97" w:rsidP="00346178">
            <w:pPr>
              <w:pStyle w:val="TAC"/>
            </w:pPr>
            <w:r w:rsidRPr="007F2609">
              <w:t>9.583</w:t>
            </w:r>
          </w:p>
        </w:tc>
        <w:tc>
          <w:tcPr>
            <w:tcW w:w="835" w:type="dxa"/>
            <w:vAlign w:val="center"/>
          </w:tcPr>
          <w:p w14:paraId="04C9F8F0" w14:textId="77777777" w:rsidR="00975C97" w:rsidRPr="007F2609" w:rsidRDefault="00975C97" w:rsidP="00346178">
            <w:pPr>
              <w:pStyle w:val="TAC"/>
            </w:pPr>
            <w:r w:rsidRPr="007F2609">
              <w:t>11.554</w:t>
            </w:r>
          </w:p>
        </w:tc>
        <w:tc>
          <w:tcPr>
            <w:tcW w:w="835" w:type="dxa"/>
            <w:vAlign w:val="center"/>
          </w:tcPr>
          <w:p w14:paraId="535FCAE8" w14:textId="77777777" w:rsidR="00975C97" w:rsidRPr="007F2609" w:rsidRDefault="00975C97" w:rsidP="00346178">
            <w:pPr>
              <w:pStyle w:val="TAC"/>
            </w:pPr>
            <w:r w:rsidRPr="007F2609">
              <w:t>15.497</w:t>
            </w:r>
          </w:p>
        </w:tc>
        <w:tc>
          <w:tcPr>
            <w:tcW w:w="835" w:type="dxa"/>
            <w:vAlign w:val="center"/>
          </w:tcPr>
          <w:p w14:paraId="1CF7F735" w14:textId="77777777" w:rsidR="00975C97" w:rsidRPr="007F2609" w:rsidRDefault="00975C97" w:rsidP="00346178">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346178">
            <w:pPr>
              <w:pStyle w:val="TAN"/>
            </w:pPr>
            <w:r w:rsidRPr="007F2609">
              <w:t>Note 1:</w:t>
            </w:r>
            <w:r w:rsidRPr="007F2609">
              <w:tab/>
              <w:t>Additional parameters are specified in Table A.3.1-1 and Table A.3.3.1-1.</w:t>
            </w:r>
          </w:p>
          <w:p w14:paraId="2C312C3A"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346178">
            <w:pPr>
              <w:pStyle w:val="TAN"/>
            </w:pPr>
            <w:r w:rsidRPr="007F2609">
              <w:t>Note 3:</w:t>
            </w:r>
            <w:r w:rsidRPr="007F2609">
              <w:tab/>
              <w:t>SS/PBCH block is transmitted in slot #0 of each frame.</w:t>
            </w:r>
          </w:p>
          <w:p w14:paraId="78208F9E" w14:textId="77777777" w:rsidR="00975C97" w:rsidRPr="007F2609" w:rsidRDefault="00975C97" w:rsidP="00346178">
            <w:pPr>
              <w:pStyle w:val="TAN"/>
              <w:rPr>
                <w:sz w:val="20"/>
              </w:rPr>
            </w:pPr>
            <w:r w:rsidRPr="007F2609">
              <w:t>Note 4:</w:t>
            </w:r>
            <w:r w:rsidRPr="007F2609">
              <w:tab/>
              <w:t>Slot i is slot index per frame.</w:t>
            </w:r>
          </w:p>
        </w:tc>
      </w:tr>
    </w:tbl>
    <w:p w14:paraId="71CCEDC8" w14:textId="77777777" w:rsidR="00975C97" w:rsidRPr="007F2609" w:rsidRDefault="00975C97" w:rsidP="00346178"/>
    <w:p w14:paraId="225F929D" w14:textId="77777777" w:rsidR="00975C97" w:rsidRPr="007F2609" w:rsidRDefault="00975C97" w:rsidP="00346178">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346178">
            <w:pPr>
              <w:pStyle w:val="TAH"/>
            </w:pPr>
            <w:r w:rsidRPr="007F2609">
              <w:t>Parameter</w:t>
            </w:r>
          </w:p>
        </w:tc>
        <w:tc>
          <w:tcPr>
            <w:tcW w:w="1093" w:type="dxa"/>
          </w:tcPr>
          <w:p w14:paraId="52AA9C66" w14:textId="77777777" w:rsidR="00975C97" w:rsidRPr="007F2609" w:rsidRDefault="00975C97" w:rsidP="00346178">
            <w:pPr>
              <w:pStyle w:val="TAH"/>
            </w:pPr>
            <w:r w:rsidRPr="007F2609">
              <w:t>Unit</w:t>
            </w:r>
          </w:p>
        </w:tc>
        <w:tc>
          <w:tcPr>
            <w:tcW w:w="8481" w:type="dxa"/>
            <w:gridSpan w:val="10"/>
          </w:tcPr>
          <w:p w14:paraId="763ECD8B" w14:textId="77777777" w:rsidR="00975C97" w:rsidRPr="007F2609" w:rsidRDefault="00975C97" w:rsidP="00346178">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346178">
            <w:pPr>
              <w:pStyle w:val="TAL"/>
            </w:pPr>
            <w:r w:rsidRPr="007F2609">
              <w:t>Channel bandwidth</w:t>
            </w:r>
          </w:p>
        </w:tc>
        <w:tc>
          <w:tcPr>
            <w:tcW w:w="1093" w:type="dxa"/>
            <w:vAlign w:val="center"/>
          </w:tcPr>
          <w:p w14:paraId="3E6B8A6C" w14:textId="77777777" w:rsidR="00975C97" w:rsidRPr="007F2609" w:rsidRDefault="00975C97" w:rsidP="00346178">
            <w:pPr>
              <w:pStyle w:val="TAC"/>
            </w:pPr>
            <w:r w:rsidRPr="007F2609">
              <w:t>MHz</w:t>
            </w:r>
          </w:p>
        </w:tc>
        <w:tc>
          <w:tcPr>
            <w:tcW w:w="848" w:type="dxa"/>
            <w:vAlign w:val="center"/>
          </w:tcPr>
          <w:p w14:paraId="3EAA3603" w14:textId="77777777" w:rsidR="00975C97" w:rsidRPr="007F2609" w:rsidRDefault="00975C97" w:rsidP="00346178">
            <w:pPr>
              <w:pStyle w:val="TAC"/>
            </w:pPr>
            <w:r w:rsidRPr="007F2609">
              <w:t>10</w:t>
            </w:r>
          </w:p>
        </w:tc>
        <w:tc>
          <w:tcPr>
            <w:tcW w:w="848" w:type="dxa"/>
            <w:vAlign w:val="center"/>
          </w:tcPr>
          <w:p w14:paraId="22E6F6B2" w14:textId="77777777" w:rsidR="00975C97" w:rsidRPr="007F2609" w:rsidRDefault="00975C97" w:rsidP="00346178">
            <w:pPr>
              <w:pStyle w:val="TAC"/>
            </w:pPr>
            <w:r w:rsidRPr="007F2609">
              <w:t>15</w:t>
            </w:r>
          </w:p>
        </w:tc>
        <w:tc>
          <w:tcPr>
            <w:tcW w:w="848" w:type="dxa"/>
            <w:vAlign w:val="center"/>
          </w:tcPr>
          <w:p w14:paraId="1192C9D5" w14:textId="77777777" w:rsidR="00975C97" w:rsidRPr="007F2609" w:rsidRDefault="00975C97" w:rsidP="00346178">
            <w:pPr>
              <w:pStyle w:val="TAC"/>
            </w:pPr>
            <w:r w:rsidRPr="007F2609">
              <w:t>20</w:t>
            </w:r>
          </w:p>
        </w:tc>
        <w:tc>
          <w:tcPr>
            <w:tcW w:w="848" w:type="dxa"/>
            <w:vAlign w:val="center"/>
          </w:tcPr>
          <w:p w14:paraId="4755A893" w14:textId="77777777" w:rsidR="00975C97" w:rsidRPr="007F2609" w:rsidRDefault="00975C97" w:rsidP="00346178">
            <w:pPr>
              <w:pStyle w:val="TAC"/>
            </w:pPr>
            <w:r w:rsidRPr="007F2609">
              <w:t>25</w:t>
            </w:r>
          </w:p>
        </w:tc>
        <w:tc>
          <w:tcPr>
            <w:tcW w:w="848" w:type="dxa"/>
            <w:vAlign w:val="center"/>
          </w:tcPr>
          <w:p w14:paraId="3C30F215" w14:textId="77777777" w:rsidR="00975C97" w:rsidRPr="007F2609" w:rsidRDefault="00975C97" w:rsidP="00346178">
            <w:pPr>
              <w:pStyle w:val="TAC"/>
            </w:pPr>
            <w:r w:rsidRPr="007F2609">
              <w:t>30</w:t>
            </w:r>
          </w:p>
        </w:tc>
        <w:tc>
          <w:tcPr>
            <w:tcW w:w="848" w:type="dxa"/>
            <w:vAlign w:val="center"/>
          </w:tcPr>
          <w:p w14:paraId="3CC3F1EF" w14:textId="77777777" w:rsidR="00975C97" w:rsidRPr="007F2609" w:rsidRDefault="00975C97" w:rsidP="00346178">
            <w:pPr>
              <w:pStyle w:val="TAC"/>
            </w:pPr>
            <w:r w:rsidRPr="007F2609">
              <w:t>40</w:t>
            </w:r>
          </w:p>
        </w:tc>
        <w:tc>
          <w:tcPr>
            <w:tcW w:w="848" w:type="dxa"/>
            <w:vAlign w:val="center"/>
          </w:tcPr>
          <w:p w14:paraId="442543A7" w14:textId="77777777" w:rsidR="00975C97" w:rsidRPr="007F2609" w:rsidRDefault="00975C97" w:rsidP="00346178">
            <w:pPr>
              <w:pStyle w:val="TAC"/>
            </w:pPr>
            <w:r w:rsidRPr="007F2609">
              <w:t>50</w:t>
            </w:r>
          </w:p>
        </w:tc>
        <w:tc>
          <w:tcPr>
            <w:tcW w:w="848" w:type="dxa"/>
            <w:vAlign w:val="center"/>
          </w:tcPr>
          <w:p w14:paraId="64A131BC" w14:textId="77777777" w:rsidR="00975C97" w:rsidRPr="007F2609" w:rsidRDefault="00975C97" w:rsidP="00346178">
            <w:pPr>
              <w:pStyle w:val="TAC"/>
            </w:pPr>
            <w:r w:rsidRPr="007F2609">
              <w:t>60</w:t>
            </w:r>
          </w:p>
        </w:tc>
        <w:tc>
          <w:tcPr>
            <w:tcW w:w="848" w:type="dxa"/>
            <w:vAlign w:val="center"/>
          </w:tcPr>
          <w:p w14:paraId="16FDF1DC" w14:textId="77777777" w:rsidR="00975C97" w:rsidRPr="007F2609" w:rsidRDefault="00975C97" w:rsidP="00346178">
            <w:pPr>
              <w:pStyle w:val="TAC"/>
            </w:pPr>
            <w:r w:rsidRPr="007F2609">
              <w:t>80</w:t>
            </w:r>
          </w:p>
        </w:tc>
        <w:tc>
          <w:tcPr>
            <w:tcW w:w="849" w:type="dxa"/>
            <w:vAlign w:val="center"/>
          </w:tcPr>
          <w:p w14:paraId="2734425D" w14:textId="77777777" w:rsidR="00975C97" w:rsidRPr="007F2609" w:rsidRDefault="00975C97" w:rsidP="00346178">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346178">
            <w:pPr>
              <w:pStyle w:val="TAL"/>
            </w:pPr>
            <w:r w:rsidRPr="007F2609">
              <w:t xml:space="preserve">Subcarrier spacing configuration </w:t>
            </w:r>
            <w:r w:rsidRPr="007F2609">
              <w:object w:dxaOrig="220" w:dyaOrig="240" w14:anchorId="327089B4">
                <v:shape id="_x0000_i1036" type="#_x0000_t75" style="width:11.9pt;height:14.4pt" o:ole="">
                  <v:imagedata r:id="rId13" o:title=""/>
                </v:shape>
                <o:OLEObject Type="Embed" ProgID="Equation.3" ShapeID="_x0000_i1036" DrawAspect="Content" ObjectID="_1758387837" r:id="rId25"/>
              </w:object>
            </w:r>
          </w:p>
        </w:tc>
        <w:tc>
          <w:tcPr>
            <w:tcW w:w="1093" w:type="dxa"/>
            <w:vAlign w:val="center"/>
          </w:tcPr>
          <w:p w14:paraId="60F9B08F" w14:textId="77777777" w:rsidR="00975C97" w:rsidRPr="007F2609" w:rsidRDefault="00975C97" w:rsidP="00346178">
            <w:pPr>
              <w:pStyle w:val="TAC"/>
            </w:pPr>
          </w:p>
        </w:tc>
        <w:tc>
          <w:tcPr>
            <w:tcW w:w="848" w:type="dxa"/>
            <w:vAlign w:val="center"/>
          </w:tcPr>
          <w:p w14:paraId="65F7480C" w14:textId="77777777" w:rsidR="00975C97" w:rsidRPr="007F2609" w:rsidRDefault="00975C97" w:rsidP="00346178">
            <w:pPr>
              <w:pStyle w:val="TAC"/>
            </w:pPr>
            <w:r w:rsidRPr="007F2609">
              <w:t>2</w:t>
            </w:r>
          </w:p>
        </w:tc>
        <w:tc>
          <w:tcPr>
            <w:tcW w:w="848" w:type="dxa"/>
            <w:vAlign w:val="center"/>
          </w:tcPr>
          <w:p w14:paraId="5A93D5FD" w14:textId="77777777" w:rsidR="00975C97" w:rsidRPr="007F2609" w:rsidRDefault="00975C97" w:rsidP="00346178">
            <w:pPr>
              <w:pStyle w:val="TAC"/>
            </w:pPr>
            <w:r w:rsidRPr="007F2609">
              <w:t>2</w:t>
            </w:r>
          </w:p>
        </w:tc>
        <w:tc>
          <w:tcPr>
            <w:tcW w:w="848" w:type="dxa"/>
            <w:vAlign w:val="center"/>
          </w:tcPr>
          <w:p w14:paraId="74853EBF" w14:textId="77777777" w:rsidR="00975C97" w:rsidRPr="007F2609" w:rsidRDefault="00975C97" w:rsidP="00346178">
            <w:pPr>
              <w:pStyle w:val="TAC"/>
            </w:pPr>
            <w:r w:rsidRPr="007F2609">
              <w:t>2</w:t>
            </w:r>
          </w:p>
        </w:tc>
        <w:tc>
          <w:tcPr>
            <w:tcW w:w="848" w:type="dxa"/>
            <w:vAlign w:val="center"/>
          </w:tcPr>
          <w:p w14:paraId="36C51E8C" w14:textId="77777777" w:rsidR="00975C97" w:rsidRPr="007F2609" w:rsidRDefault="00975C97" w:rsidP="00346178">
            <w:pPr>
              <w:pStyle w:val="TAC"/>
            </w:pPr>
            <w:r w:rsidRPr="007F2609">
              <w:t>2</w:t>
            </w:r>
          </w:p>
        </w:tc>
        <w:tc>
          <w:tcPr>
            <w:tcW w:w="848" w:type="dxa"/>
            <w:vAlign w:val="center"/>
          </w:tcPr>
          <w:p w14:paraId="4331AFC2" w14:textId="77777777" w:rsidR="00975C97" w:rsidRPr="007F2609" w:rsidRDefault="00975C97" w:rsidP="00346178">
            <w:pPr>
              <w:pStyle w:val="TAC"/>
            </w:pPr>
            <w:r w:rsidRPr="007F2609">
              <w:t>2</w:t>
            </w:r>
          </w:p>
        </w:tc>
        <w:tc>
          <w:tcPr>
            <w:tcW w:w="848" w:type="dxa"/>
            <w:vAlign w:val="center"/>
          </w:tcPr>
          <w:p w14:paraId="64308994" w14:textId="77777777" w:rsidR="00975C97" w:rsidRPr="007F2609" w:rsidRDefault="00975C97" w:rsidP="00346178">
            <w:pPr>
              <w:pStyle w:val="TAC"/>
            </w:pPr>
            <w:r w:rsidRPr="007F2609">
              <w:t>2</w:t>
            </w:r>
          </w:p>
        </w:tc>
        <w:tc>
          <w:tcPr>
            <w:tcW w:w="848" w:type="dxa"/>
            <w:vAlign w:val="center"/>
          </w:tcPr>
          <w:p w14:paraId="351AE662" w14:textId="77777777" w:rsidR="00975C97" w:rsidRPr="007F2609" w:rsidRDefault="00975C97" w:rsidP="00346178">
            <w:pPr>
              <w:pStyle w:val="TAC"/>
            </w:pPr>
            <w:r w:rsidRPr="007F2609">
              <w:t>2</w:t>
            </w:r>
          </w:p>
        </w:tc>
        <w:tc>
          <w:tcPr>
            <w:tcW w:w="848" w:type="dxa"/>
            <w:vAlign w:val="center"/>
          </w:tcPr>
          <w:p w14:paraId="6404FB7E" w14:textId="77777777" w:rsidR="00975C97" w:rsidRPr="007F2609" w:rsidRDefault="00975C97" w:rsidP="00346178">
            <w:pPr>
              <w:pStyle w:val="TAC"/>
            </w:pPr>
            <w:r w:rsidRPr="007F2609">
              <w:t>2</w:t>
            </w:r>
          </w:p>
        </w:tc>
        <w:tc>
          <w:tcPr>
            <w:tcW w:w="848" w:type="dxa"/>
            <w:vAlign w:val="center"/>
          </w:tcPr>
          <w:p w14:paraId="2E30EBF6" w14:textId="77777777" w:rsidR="00975C97" w:rsidRPr="007F2609" w:rsidRDefault="00975C97" w:rsidP="00346178">
            <w:pPr>
              <w:pStyle w:val="TAC"/>
            </w:pPr>
            <w:r w:rsidRPr="007F2609">
              <w:t>2</w:t>
            </w:r>
          </w:p>
        </w:tc>
        <w:tc>
          <w:tcPr>
            <w:tcW w:w="849" w:type="dxa"/>
            <w:vAlign w:val="center"/>
          </w:tcPr>
          <w:p w14:paraId="25D91862" w14:textId="77777777" w:rsidR="00975C97" w:rsidRPr="007F2609" w:rsidRDefault="00975C97" w:rsidP="00346178">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346178">
            <w:pPr>
              <w:pStyle w:val="TAL"/>
            </w:pPr>
            <w:r w:rsidRPr="007F2609">
              <w:t>Allocated resource blocks</w:t>
            </w:r>
          </w:p>
        </w:tc>
        <w:tc>
          <w:tcPr>
            <w:tcW w:w="1093" w:type="dxa"/>
            <w:vAlign w:val="center"/>
          </w:tcPr>
          <w:p w14:paraId="56182884" w14:textId="77777777" w:rsidR="00975C97" w:rsidRPr="007F2609" w:rsidRDefault="00975C97" w:rsidP="00346178">
            <w:pPr>
              <w:pStyle w:val="TAC"/>
            </w:pPr>
          </w:p>
        </w:tc>
        <w:tc>
          <w:tcPr>
            <w:tcW w:w="848" w:type="dxa"/>
            <w:vAlign w:val="center"/>
          </w:tcPr>
          <w:p w14:paraId="77D728BD" w14:textId="77777777" w:rsidR="00975C97" w:rsidRPr="007F2609" w:rsidRDefault="00975C97" w:rsidP="00346178">
            <w:pPr>
              <w:pStyle w:val="TAC"/>
            </w:pPr>
            <w:r w:rsidRPr="007F2609">
              <w:t>11</w:t>
            </w:r>
          </w:p>
        </w:tc>
        <w:tc>
          <w:tcPr>
            <w:tcW w:w="848" w:type="dxa"/>
            <w:vAlign w:val="center"/>
          </w:tcPr>
          <w:p w14:paraId="1442E43B" w14:textId="77777777" w:rsidR="00975C97" w:rsidRPr="007F2609" w:rsidRDefault="00975C97" w:rsidP="00346178">
            <w:pPr>
              <w:pStyle w:val="TAC"/>
            </w:pPr>
            <w:r w:rsidRPr="007F2609">
              <w:t>18</w:t>
            </w:r>
          </w:p>
        </w:tc>
        <w:tc>
          <w:tcPr>
            <w:tcW w:w="848" w:type="dxa"/>
            <w:vAlign w:val="center"/>
          </w:tcPr>
          <w:p w14:paraId="653A71CA" w14:textId="77777777" w:rsidR="00975C97" w:rsidRPr="007F2609" w:rsidRDefault="00975C97" w:rsidP="00346178">
            <w:pPr>
              <w:pStyle w:val="TAC"/>
            </w:pPr>
            <w:r w:rsidRPr="007F2609">
              <w:t>24</w:t>
            </w:r>
          </w:p>
        </w:tc>
        <w:tc>
          <w:tcPr>
            <w:tcW w:w="848" w:type="dxa"/>
            <w:vAlign w:val="center"/>
          </w:tcPr>
          <w:p w14:paraId="0E2C41BB" w14:textId="77777777" w:rsidR="00975C97" w:rsidRPr="007F2609" w:rsidRDefault="00975C97" w:rsidP="00346178">
            <w:pPr>
              <w:pStyle w:val="TAC"/>
            </w:pPr>
            <w:r w:rsidRPr="007F2609">
              <w:t>31</w:t>
            </w:r>
          </w:p>
        </w:tc>
        <w:tc>
          <w:tcPr>
            <w:tcW w:w="848" w:type="dxa"/>
            <w:vAlign w:val="center"/>
          </w:tcPr>
          <w:p w14:paraId="52E25343" w14:textId="77777777" w:rsidR="00975C97" w:rsidRPr="007F2609" w:rsidRDefault="00975C97" w:rsidP="00346178">
            <w:pPr>
              <w:pStyle w:val="TAC"/>
            </w:pPr>
            <w:r w:rsidRPr="007F2609">
              <w:t>38</w:t>
            </w:r>
          </w:p>
        </w:tc>
        <w:tc>
          <w:tcPr>
            <w:tcW w:w="848" w:type="dxa"/>
            <w:vAlign w:val="center"/>
          </w:tcPr>
          <w:p w14:paraId="4FA1113F" w14:textId="77777777" w:rsidR="00975C97" w:rsidRPr="007F2609" w:rsidRDefault="00975C97" w:rsidP="00346178">
            <w:pPr>
              <w:pStyle w:val="TAC"/>
            </w:pPr>
            <w:r w:rsidRPr="007F2609">
              <w:t>51</w:t>
            </w:r>
          </w:p>
        </w:tc>
        <w:tc>
          <w:tcPr>
            <w:tcW w:w="848" w:type="dxa"/>
            <w:vAlign w:val="center"/>
          </w:tcPr>
          <w:p w14:paraId="711F8AE8" w14:textId="77777777" w:rsidR="00975C97" w:rsidRPr="007F2609" w:rsidRDefault="00975C97" w:rsidP="00346178">
            <w:pPr>
              <w:pStyle w:val="TAC"/>
            </w:pPr>
            <w:r w:rsidRPr="007F2609">
              <w:t>65</w:t>
            </w:r>
          </w:p>
        </w:tc>
        <w:tc>
          <w:tcPr>
            <w:tcW w:w="848" w:type="dxa"/>
            <w:vAlign w:val="center"/>
          </w:tcPr>
          <w:p w14:paraId="6220CB22" w14:textId="77777777" w:rsidR="00975C97" w:rsidRPr="007F2609" w:rsidRDefault="00975C97" w:rsidP="00346178">
            <w:pPr>
              <w:pStyle w:val="TAC"/>
            </w:pPr>
            <w:r w:rsidRPr="007F2609">
              <w:t>79</w:t>
            </w:r>
          </w:p>
        </w:tc>
        <w:tc>
          <w:tcPr>
            <w:tcW w:w="848" w:type="dxa"/>
            <w:vAlign w:val="center"/>
          </w:tcPr>
          <w:p w14:paraId="1F1DC413" w14:textId="77777777" w:rsidR="00975C97" w:rsidRPr="007F2609" w:rsidRDefault="00975C97" w:rsidP="00346178">
            <w:pPr>
              <w:pStyle w:val="TAC"/>
            </w:pPr>
            <w:r w:rsidRPr="007F2609">
              <w:t>107</w:t>
            </w:r>
          </w:p>
        </w:tc>
        <w:tc>
          <w:tcPr>
            <w:tcW w:w="849" w:type="dxa"/>
            <w:vAlign w:val="center"/>
          </w:tcPr>
          <w:p w14:paraId="53F7D5E2" w14:textId="77777777" w:rsidR="00975C97" w:rsidRPr="007F2609" w:rsidRDefault="00975C97" w:rsidP="00346178">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346178">
            <w:pPr>
              <w:pStyle w:val="TAL"/>
            </w:pPr>
            <w:r w:rsidRPr="007F2609">
              <w:t>Subcarriers per resource block</w:t>
            </w:r>
          </w:p>
        </w:tc>
        <w:tc>
          <w:tcPr>
            <w:tcW w:w="1093" w:type="dxa"/>
            <w:vAlign w:val="center"/>
          </w:tcPr>
          <w:p w14:paraId="56D0AFB0" w14:textId="77777777" w:rsidR="00975C97" w:rsidRPr="007F2609" w:rsidRDefault="00975C97" w:rsidP="00346178">
            <w:pPr>
              <w:pStyle w:val="TAC"/>
            </w:pPr>
          </w:p>
        </w:tc>
        <w:tc>
          <w:tcPr>
            <w:tcW w:w="848" w:type="dxa"/>
            <w:vAlign w:val="center"/>
          </w:tcPr>
          <w:p w14:paraId="1EF0D7CB" w14:textId="77777777" w:rsidR="00975C97" w:rsidRPr="007F2609" w:rsidRDefault="00975C97" w:rsidP="00346178">
            <w:pPr>
              <w:pStyle w:val="TAC"/>
            </w:pPr>
            <w:r w:rsidRPr="007F2609">
              <w:t>12</w:t>
            </w:r>
          </w:p>
        </w:tc>
        <w:tc>
          <w:tcPr>
            <w:tcW w:w="848" w:type="dxa"/>
            <w:vAlign w:val="center"/>
          </w:tcPr>
          <w:p w14:paraId="18934CF5" w14:textId="77777777" w:rsidR="00975C97" w:rsidRPr="007F2609" w:rsidRDefault="00975C97" w:rsidP="00346178">
            <w:pPr>
              <w:pStyle w:val="TAC"/>
            </w:pPr>
            <w:r w:rsidRPr="007F2609">
              <w:t>12</w:t>
            </w:r>
          </w:p>
        </w:tc>
        <w:tc>
          <w:tcPr>
            <w:tcW w:w="848" w:type="dxa"/>
            <w:vAlign w:val="center"/>
          </w:tcPr>
          <w:p w14:paraId="65FC0E0C" w14:textId="77777777" w:rsidR="00975C97" w:rsidRPr="007F2609" w:rsidRDefault="00975C97" w:rsidP="00346178">
            <w:pPr>
              <w:pStyle w:val="TAC"/>
            </w:pPr>
            <w:r w:rsidRPr="007F2609">
              <w:t>12</w:t>
            </w:r>
          </w:p>
        </w:tc>
        <w:tc>
          <w:tcPr>
            <w:tcW w:w="848" w:type="dxa"/>
            <w:vAlign w:val="center"/>
          </w:tcPr>
          <w:p w14:paraId="11B3C14C" w14:textId="77777777" w:rsidR="00975C97" w:rsidRPr="007F2609" w:rsidRDefault="00975C97" w:rsidP="00346178">
            <w:pPr>
              <w:pStyle w:val="TAC"/>
            </w:pPr>
            <w:r w:rsidRPr="007F2609">
              <w:t>12</w:t>
            </w:r>
          </w:p>
        </w:tc>
        <w:tc>
          <w:tcPr>
            <w:tcW w:w="848" w:type="dxa"/>
            <w:vAlign w:val="center"/>
          </w:tcPr>
          <w:p w14:paraId="380B3968" w14:textId="77777777" w:rsidR="00975C97" w:rsidRPr="007F2609" w:rsidRDefault="00975C97" w:rsidP="00346178">
            <w:pPr>
              <w:pStyle w:val="TAC"/>
            </w:pPr>
            <w:r w:rsidRPr="007F2609">
              <w:t>12</w:t>
            </w:r>
          </w:p>
        </w:tc>
        <w:tc>
          <w:tcPr>
            <w:tcW w:w="848" w:type="dxa"/>
            <w:vAlign w:val="center"/>
          </w:tcPr>
          <w:p w14:paraId="21A6187C" w14:textId="77777777" w:rsidR="00975C97" w:rsidRPr="007F2609" w:rsidRDefault="00975C97" w:rsidP="00346178">
            <w:pPr>
              <w:pStyle w:val="TAC"/>
            </w:pPr>
            <w:r w:rsidRPr="007F2609">
              <w:t>12</w:t>
            </w:r>
          </w:p>
        </w:tc>
        <w:tc>
          <w:tcPr>
            <w:tcW w:w="848" w:type="dxa"/>
            <w:vAlign w:val="center"/>
          </w:tcPr>
          <w:p w14:paraId="7C060E62" w14:textId="77777777" w:rsidR="00975C97" w:rsidRPr="007F2609" w:rsidRDefault="00975C97" w:rsidP="00346178">
            <w:pPr>
              <w:pStyle w:val="TAC"/>
            </w:pPr>
            <w:r w:rsidRPr="007F2609">
              <w:t>12</w:t>
            </w:r>
          </w:p>
        </w:tc>
        <w:tc>
          <w:tcPr>
            <w:tcW w:w="848" w:type="dxa"/>
            <w:vAlign w:val="center"/>
          </w:tcPr>
          <w:p w14:paraId="0F62AE6E" w14:textId="77777777" w:rsidR="00975C97" w:rsidRPr="007F2609" w:rsidRDefault="00975C97" w:rsidP="00346178">
            <w:pPr>
              <w:pStyle w:val="TAC"/>
            </w:pPr>
            <w:r w:rsidRPr="007F2609">
              <w:t>12</w:t>
            </w:r>
          </w:p>
        </w:tc>
        <w:tc>
          <w:tcPr>
            <w:tcW w:w="848" w:type="dxa"/>
            <w:vAlign w:val="center"/>
          </w:tcPr>
          <w:p w14:paraId="57CA69EE" w14:textId="77777777" w:rsidR="00975C97" w:rsidRPr="007F2609" w:rsidRDefault="00975C97" w:rsidP="00346178">
            <w:pPr>
              <w:pStyle w:val="TAC"/>
            </w:pPr>
            <w:r w:rsidRPr="007F2609">
              <w:t>12</w:t>
            </w:r>
          </w:p>
        </w:tc>
        <w:tc>
          <w:tcPr>
            <w:tcW w:w="849" w:type="dxa"/>
            <w:vAlign w:val="center"/>
          </w:tcPr>
          <w:p w14:paraId="0B4EC39A" w14:textId="77777777" w:rsidR="00975C97" w:rsidRPr="007F2609" w:rsidRDefault="00975C97" w:rsidP="00346178">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346178">
            <w:pPr>
              <w:pStyle w:val="TAL"/>
            </w:pPr>
            <w:r w:rsidRPr="007F2609">
              <w:t>Allocated slots per Frame</w:t>
            </w:r>
          </w:p>
        </w:tc>
        <w:tc>
          <w:tcPr>
            <w:tcW w:w="1093" w:type="dxa"/>
            <w:vAlign w:val="center"/>
          </w:tcPr>
          <w:p w14:paraId="2F13A947" w14:textId="77777777" w:rsidR="00975C97" w:rsidRPr="007F2609" w:rsidRDefault="00975C97" w:rsidP="00346178">
            <w:pPr>
              <w:pStyle w:val="TAC"/>
            </w:pPr>
          </w:p>
        </w:tc>
        <w:tc>
          <w:tcPr>
            <w:tcW w:w="848" w:type="dxa"/>
          </w:tcPr>
          <w:p w14:paraId="2051CC15" w14:textId="77777777" w:rsidR="00975C97" w:rsidRPr="007F2609" w:rsidRDefault="00975C97" w:rsidP="00346178">
            <w:pPr>
              <w:pStyle w:val="TAC"/>
            </w:pPr>
            <w:r w:rsidRPr="007F2609">
              <w:t>24</w:t>
            </w:r>
          </w:p>
        </w:tc>
        <w:tc>
          <w:tcPr>
            <w:tcW w:w="848" w:type="dxa"/>
          </w:tcPr>
          <w:p w14:paraId="7D0EF972" w14:textId="77777777" w:rsidR="00975C97" w:rsidRPr="007F2609" w:rsidRDefault="00975C97" w:rsidP="00346178">
            <w:pPr>
              <w:pStyle w:val="TAC"/>
            </w:pPr>
            <w:r w:rsidRPr="007F2609">
              <w:t>24</w:t>
            </w:r>
          </w:p>
        </w:tc>
        <w:tc>
          <w:tcPr>
            <w:tcW w:w="848" w:type="dxa"/>
          </w:tcPr>
          <w:p w14:paraId="428496FB" w14:textId="77777777" w:rsidR="00975C97" w:rsidRPr="007F2609" w:rsidRDefault="00975C97" w:rsidP="00346178">
            <w:pPr>
              <w:pStyle w:val="TAC"/>
            </w:pPr>
            <w:r w:rsidRPr="007F2609">
              <w:t>24</w:t>
            </w:r>
          </w:p>
        </w:tc>
        <w:tc>
          <w:tcPr>
            <w:tcW w:w="848" w:type="dxa"/>
          </w:tcPr>
          <w:p w14:paraId="73A0EBBB" w14:textId="77777777" w:rsidR="00975C97" w:rsidRPr="007F2609" w:rsidRDefault="00975C97" w:rsidP="00346178">
            <w:pPr>
              <w:pStyle w:val="TAC"/>
            </w:pPr>
            <w:r w:rsidRPr="007F2609">
              <w:t>24</w:t>
            </w:r>
          </w:p>
        </w:tc>
        <w:tc>
          <w:tcPr>
            <w:tcW w:w="848" w:type="dxa"/>
          </w:tcPr>
          <w:p w14:paraId="7F8048E2" w14:textId="77777777" w:rsidR="00975C97" w:rsidRPr="007F2609" w:rsidRDefault="00975C97" w:rsidP="00346178">
            <w:pPr>
              <w:pStyle w:val="TAC"/>
            </w:pPr>
            <w:r w:rsidRPr="007F2609">
              <w:t>24</w:t>
            </w:r>
          </w:p>
        </w:tc>
        <w:tc>
          <w:tcPr>
            <w:tcW w:w="848" w:type="dxa"/>
          </w:tcPr>
          <w:p w14:paraId="7779124A" w14:textId="77777777" w:rsidR="00975C97" w:rsidRPr="007F2609" w:rsidRDefault="00975C97" w:rsidP="00346178">
            <w:pPr>
              <w:pStyle w:val="TAC"/>
            </w:pPr>
            <w:r w:rsidRPr="007F2609">
              <w:t>24</w:t>
            </w:r>
          </w:p>
        </w:tc>
        <w:tc>
          <w:tcPr>
            <w:tcW w:w="848" w:type="dxa"/>
          </w:tcPr>
          <w:p w14:paraId="7ABF9B63" w14:textId="77777777" w:rsidR="00975C97" w:rsidRPr="007F2609" w:rsidRDefault="00975C97" w:rsidP="00346178">
            <w:pPr>
              <w:pStyle w:val="TAC"/>
            </w:pPr>
            <w:r w:rsidRPr="007F2609">
              <w:t>24</w:t>
            </w:r>
          </w:p>
        </w:tc>
        <w:tc>
          <w:tcPr>
            <w:tcW w:w="848" w:type="dxa"/>
          </w:tcPr>
          <w:p w14:paraId="23B92492" w14:textId="77777777" w:rsidR="00975C97" w:rsidRPr="007F2609" w:rsidRDefault="00975C97" w:rsidP="00346178">
            <w:pPr>
              <w:pStyle w:val="TAC"/>
            </w:pPr>
            <w:r w:rsidRPr="007F2609">
              <w:t>24</w:t>
            </w:r>
          </w:p>
        </w:tc>
        <w:tc>
          <w:tcPr>
            <w:tcW w:w="848" w:type="dxa"/>
          </w:tcPr>
          <w:p w14:paraId="10BCB568" w14:textId="77777777" w:rsidR="00975C97" w:rsidRPr="007F2609" w:rsidRDefault="00975C97" w:rsidP="00346178">
            <w:pPr>
              <w:pStyle w:val="TAC"/>
            </w:pPr>
            <w:r w:rsidRPr="007F2609">
              <w:t>24</w:t>
            </w:r>
          </w:p>
        </w:tc>
        <w:tc>
          <w:tcPr>
            <w:tcW w:w="849" w:type="dxa"/>
          </w:tcPr>
          <w:p w14:paraId="32880B62" w14:textId="77777777" w:rsidR="00975C97" w:rsidRPr="007F2609" w:rsidRDefault="00975C97" w:rsidP="00346178">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346178">
            <w:pPr>
              <w:pStyle w:val="TAL"/>
            </w:pPr>
            <w:r w:rsidRPr="007F2609">
              <w:t>MCS Index</w:t>
            </w:r>
          </w:p>
        </w:tc>
        <w:tc>
          <w:tcPr>
            <w:tcW w:w="1093" w:type="dxa"/>
            <w:vAlign w:val="center"/>
          </w:tcPr>
          <w:p w14:paraId="58B7B1EE" w14:textId="77777777" w:rsidR="00975C97" w:rsidRPr="007F2609" w:rsidRDefault="00975C97" w:rsidP="00346178">
            <w:pPr>
              <w:pStyle w:val="TAC"/>
            </w:pPr>
          </w:p>
        </w:tc>
        <w:tc>
          <w:tcPr>
            <w:tcW w:w="848" w:type="dxa"/>
            <w:vAlign w:val="center"/>
          </w:tcPr>
          <w:p w14:paraId="1A31DB1E" w14:textId="77777777" w:rsidR="00975C97" w:rsidRPr="007F2609" w:rsidRDefault="00975C97" w:rsidP="00346178">
            <w:pPr>
              <w:pStyle w:val="TAC"/>
            </w:pPr>
            <w:r w:rsidRPr="007F2609">
              <w:t>4</w:t>
            </w:r>
          </w:p>
        </w:tc>
        <w:tc>
          <w:tcPr>
            <w:tcW w:w="848" w:type="dxa"/>
            <w:vAlign w:val="center"/>
          </w:tcPr>
          <w:p w14:paraId="05AFD7B5" w14:textId="77777777" w:rsidR="00975C97" w:rsidRPr="007F2609" w:rsidRDefault="00975C97" w:rsidP="00346178">
            <w:pPr>
              <w:pStyle w:val="TAC"/>
            </w:pPr>
            <w:r w:rsidRPr="007F2609">
              <w:t>4</w:t>
            </w:r>
          </w:p>
        </w:tc>
        <w:tc>
          <w:tcPr>
            <w:tcW w:w="848" w:type="dxa"/>
            <w:vAlign w:val="center"/>
          </w:tcPr>
          <w:p w14:paraId="45F2EB02" w14:textId="77777777" w:rsidR="00975C97" w:rsidRPr="007F2609" w:rsidRDefault="00975C97" w:rsidP="00346178">
            <w:pPr>
              <w:pStyle w:val="TAC"/>
            </w:pPr>
            <w:r w:rsidRPr="007F2609">
              <w:t>4</w:t>
            </w:r>
          </w:p>
        </w:tc>
        <w:tc>
          <w:tcPr>
            <w:tcW w:w="848" w:type="dxa"/>
            <w:vAlign w:val="center"/>
          </w:tcPr>
          <w:p w14:paraId="132E84AB" w14:textId="77777777" w:rsidR="00975C97" w:rsidRPr="007F2609" w:rsidRDefault="00975C97" w:rsidP="00346178">
            <w:pPr>
              <w:pStyle w:val="TAC"/>
            </w:pPr>
            <w:r w:rsidRPr="007F2609">
              <w:t>4</w:t>
            </w:r>
          </w:p>
        </w:tc>
        <w:tc>
          <w:tcPr>
            <w:tcW w:w="848" w:type="dxa"/>
            <w:vAlign w:val="center"/>
          </w:tcPr>
          <w:p w14:paraId="7AA45EE5" w14:textId="77777777" w:rsidR="00975C97" w:rsidRPr="007F2609" w:rsidRDefault="00975C97" w:rsidP="00346178">
            <w:pPr>
              <w:pStyle w:val="TAC"/>
            </w:pPr>
            <w:r w:rsidRPr="007F2609">
              <w:t>4</w:t>
            </w:r>
          </w:p>
        </w:tc>
        <w:tc>
          <w:tcPr>
            <w:tcW w:w="848" w:type="dxa"/>
            <w:vAlign w:val="center"/>
          </w:tcPr>
          <w:p w14:paraId="0ED98209" w14:textId="77777777" w:rsidR="00975C97" w:rsidRPr="007F2609" w:rsidRDefault="00975C97" w:rsidP="00346178">
            <w:pPr>
              <w:pStyle w:val="TAC"/>
            </w:pPr>
            <w:r w:rsidRPr="007F2609">
              <w:t>4</w:t>
            </w:r>
          </w:p>
        </w:tc>
        <w:tc>
          <w:tcPr>
            <w:tcW w:w="848" w:type="dxa"/>
            <w:vAlign w:val="center"/>
          </w:tcPr>
          <w:p w14:paraId="495E5D13" w14:textId="77777777" w:rsidR="00975C97" w:rsidRPr="007F2609" w:rsidRDefault="00975C97" w:rsidP="00346178">
            <w:pPr>
              <w:pStyle w:val="TAC"/>
            </w:pPr>
            <w:r w:rsidRPr="007F2609">
              <w:t>4</w:t>
            </w:r>
          </w:p>
        </w:tc>
        <w:tc>
          <w:tcPr>
            <w:tcW w:w="848" w:type="dxa"/>
            <w:vAlign w:val="center"/>
          </w:tcPr>
          <w:p w14:paraId="44257885" w14:textId="77777777" w:rsidR="00975C97" w:rsidRPr="007F2609" w:rsidRDefault="00975C97" w:rsidP="00346178">
            <w:pPr>
              <w:pStyle w:val="TAC"/>
            </w:pPr>
            <w:r w:rsidRPr="007F2609">
              <w:t>4</w:t>
            </w:r>
          </w:p>
        </w:tc>
        <w:tc>
          <w:tcPr>
            <w:tcW w:w="848" w:type="dxa"/>
            <w:vAlign w:val="center"/>
          </w:tcPr>
          <w:p w14:paraId="6C8D5F41" w14:textId="77777777" w:rsidR="00975C97" w:rsidRPr="007F2609" w:rsidRDefault="00975C97" w:rsidP="00346178">
            <w:pPr>
              <w:pStyle w:val="TAC"/>
            </w:pPr>
            <w:r w:rsidRPr="007F2609">
              <w:t>4</w:t>
            </w:r>
          </w:p>
        </w:tc>
        <w:tc>
          <w:tcPr>
            <w:tcW w:w="849" w:type="dxa"/>
            <w:vAlign w:val="center"/>
          </w:tcPr>
          <w:p w14:paraId="068C31C2" w14:textId="77777777" w:rsidR="00975C97" w:rsidRPr="007F2609" w:rsidRDefault="00975C97" w:rsidP="00346178">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346178">
            <w:pPr>
              <w:pStyle w:val="TAL"/>
            </w:pPr>
            <w:r w:rsidRPr="007F2609">
              <w:t>MCS Table for TBS determination</w:t>
            </w:r>
          </w:p>
        </w:tc>
        <w:tc>
          <w:tcPr>
            <w:tcW w:w="1093" w:type="dxa"/>
            <w:vAlign w:val="center"/>
          </w:tcPr>
          <w:p w14:paraId="0772A2B6" w14:textId="77777777" w:rsidR="00975C97" w:rsidRPr="007F2609" w:rsidRDefault="00975C97" w:rsidP="00346178">
            <w:pPr>
              <w:pStyle w:val="TAC"/>
            </w:pPr>
          </w:p>
        </w:tc>
        <w:tc>
          <w:tcPr>
            <w:tcW w:w="8481" w:type="dxa"/>
            <w:gridSpan w:val="10"/>
            <w:vAlign w:val="center"/>
          </w:tcPr>
          <w:p w14:paraId="53D8D790" w14:textId="77777777" w:rsidR="00975C97" w:rsidRPr="007F2609" w:rsidRDefault="00975C97" w:rsidP="00346178">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346178">
            <w:pPr>
              <w:pStyle w:val="TAL"/>
            </w:pPr>
            <w:r w:rsidRPr="007F2609">
              <w:t>Modulation</w:t>
            </w:r>
          </w:p>
        </w:tc>
        <w:tc>
          <w:tcPr>
            <w:tcW w:w="1093" w:type="dxa"/>
            <w:vAlign w:val="center"/>
          </w:tcPr>
          <w:p w14:paraId="13CCB852" w14:textId="77777777" w:rsidR="00975C97" w:rsidRPr="007F2609" w:rsidRDefault="00975C97" w:rsidP="00346178">
            <w:pPr>
              <w:pStyle w:val="TAC"/>
            </w:pPr>
          </w:p>
        </w:tc>
        <w:tc>
          <w:tcPr>
            <w:tcW w:w="848" w:type="dxa"/>
            <w:vAlign w:val="center"/>
          </w:tcPr>
          <w:p w14:paraId="2FC7CC5A" w14:textId="77777777" w:rsidR="00975C97" w:rsidRPr="007F2609" w:rsidRDefault="00975C97" w:rsidP="00346178">
            <w:pPr>
              <w:pStyle w:val="TAC"/>
            </w:pPr>
            <w:r w:rsidRPr="007F2609">
              <w:t>QPSK</w:t>
            </w:r>
          </w:p>
        </w:tc>
        <w:tc>
          <w:tcPr>
            <w:tcW w:w="848" w:type="dxa"/>
            <w:vAlign w:val="center"/>
          </w:tcPr>
          <w:p w14:paraId="1EF752C4" w14:textId="77777777" w:rsidR="00975C97" w:rsidRPr="007F2609" w:rsidRDefault="00975C97" w:rsidP="00346178">
            <w:pPr>
              <w:pStyle w:val="TAC"/>
            </w:pPr>
            <w:r w:rsidRPr="007F2609">
              <w:t>QPSK</w:t>
            </w:r>
          </w:p>
        </w:tc>
        <w:tc>
          <w:tcPr>
            <w:tcW w:w="848" w:type="dxa"/>
            <w:vAlign w:val="center"/>
          </w:tcPr>
          <w:p w14:paraId="112EFA47" w14:textId="77777777" w:rsidR="00975C97" w:rsidRPr="007F2609" w:rsidRDefault="00975C97" w:rsidP="00346178">
            <w:pPr>
              <w:pStyle w:val="TAC"/>
            </w:pPr>
            <w:r w:rsidRPr="007F2609">
              <w:t>QPSK</w:t>
            </w:r>
          </w:p>
        </w:tc>
        <w:tc>
          <w:tcPr>
            <w:tcW w:w="848" w:type="dxa"/>
            <w:vAlign w:val="center"/>
          </w:tcPr>
          <w:p w14:paraId="52443DCC" w14:textId="77777777" w:rsidR="00975C97" w:rsidRPr="007F2609" w:rsidRDefault="00975C97" w:rsidP="00346178">
            <w:pPr>
              <w:pStyle w:val="TAC"/>
            </w:pPr>
            <w:r w:rsidRPr="007F2609">
              <w:t>QPSK</w:t>
            </w:r>
          </w:p>
        </w:tc>
        <w:tc>
          <w:tcPr>
            <w:tcW w:w="848" w:type="dxa"/>
            <w:vAlign w:val="center"/>
          </w:tcPr>
          <w:p w14:paraId="1F03AA4E" w14:textId="77777777" w:rsidR="00975C97" w:rsidRPr="007F2609" w:rsidRDefault="00975C97" w:rsidP="00346178">
            <w:pPr>
              <w:pStyle w:val="TAC"/>
            </w:pPr>
            <w:r w:rsidRPr="007F2609">
              <w:t>QPSK</w:t>
            </w:r>
          </w:p>
        </w:tc>
        <w:tc>
          <w:tcPr>
            <w:tcW w:w="848" w:type="dxa"/>
            <w:vAlign w:val="center"/>
          </w:tcPr>
          <w:p w14:paraId="6AA93B17" w14:textId="77777777" w:rsidR="00975C97" w:rsidRPr="007F2609" w:rsidRDefault="00975C97" w:rsidP="00346178">
            <w:pPr>
              <w:pStyle w:val="TAC"/>
            </w:pPr>
            <w:r w:rsidRPr="007F2609">
              <w:t>QPSK</w:t>
            </w:r>
          </w:p>
        </w:tc>
        <w:tc>
          <w:tcPr>
            <w:tcW w:w="848" w:type="dxa"/>
            <w:vAlign w:val="center"/>
          </w:tcPr>
          <w:p w14:paraId="794CC981" w14:textId="77777777" w:rsidR="00975C97" w:rsidRPr="007F2609" w:rsidRDefault="00975C97" w:rsidP="00346178">
            <w:pPr>
              <w:pStyle w:val="TAC"/>
            </w:pPr>
            <w:r w:rsidRPr="007F2609">
              <w:t>QPSK</w:t>
            </w:r>
          </w:p>
        </w:tc>
        <w:tc>
          <w:tcPr>
            <w:tcW w:w="848" w:type="dxa"/>
            <w:vAlign w:val="center"/>
          </w:tcPr>
          <w:p w14:paraId="11DB4623" w14:textId="77777777" w:rsidR="00975C97" w:rsidRPr="007F2609" w:rsidRDefault="00975C97" w:rsidP="00346178">
            <w:pPr>
              <w:pStyle w:val="TAC"/>
            </w:pPr>
            <w:r w:rsidRPr="007F2609">
              <w:t>QPSK</w:t>
            </w:r>
          </w:p>
        </w:tc>
        <w:tc>
          <w:tcPr>
            <w:tcW w:w="848" w:type="dxa"/>
            <w:vAlign w:val="center"/>
          </w:tcPr>
          <w:p w14:paraId="241E7253" w14:textId="77777777" w:rsidR="00975C97" w:rsidRPr="007F2609" w:rsidRDefault="00975C97" w:rsidP="00346178">
            <w:pPr>
              <w:pStyle w:val="TAC"/>
            </w:pPr>
            <w:r w:rsidRPr="007F2609">
              <w:t>QPSK</w:t>
            </w:r>
          </w:p>
        </w:tc>
        <w:tc>
          <w:tcPr>
            <w:tcW w:w="849" w:type="dxa"/>
            <w:vAlign w:val="center"/>
          </w:tcPr>
          <w:p w14:paraId="3F14AA2D" w14:textId="77777777" w:rsidR="00975C97" w:rsidRPr="007F2609" w:rsidRDefault="00975C97" w:rsidP="00346178">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346178">
            <w:pPr>
              <w:pStyle w:val="TAL"/>
            </w:pPr>
            <w:r w:rsidRPr="007F2609">
              <w:t>Target Coding Rate</w:t>
            </w:r>
          </w:p>
        </w:tc>
        <w:tc>
          <w:tcPr>
            <w:tcW w:w="1093" w:type="dxa"/>
            <w:vAlign w:val="center"/>
          </w:tcPr>
          <w:p w14:paraId="508024FF" w14:textId="77777777" w:rsidR="00975C97" w:rsidRPr="007F2609" w:rsidRDefault="00975C97" w:rsidP="00346178">
            <w:pPr>
              <w:pStyle w:val="TAC"/>
            </w:pPr>
          </w:p>
        </w:tc>
        <w:tc>
          <w:tcPr>
            <w:tcW w:w="848" w:type="dxa"/>
            <w:vAlign w:val="center"/>
          </w:tcPr>
          <w:p w14:paraId="5F183DCD" w14:textId="77777777" w:rsidR="00975C97" w:rsidRPr="007F2609" w:rsidRDefault="00975C97" w:rsidP="00346178">
            <w:pPr>
              <w:pStyle w:val="TAC"/>
            </w:pPr>
            <w:r w:rsidRPr="007F2609">
              <w:t>1/3</w:t>
            </w:r>
          </w:p>
        </w:tc>
        <w:tc>
          <w:tcPr>
            <w:tcW w:w="848" w:type="dxa"/>
            <w:vAlign w:val="center"/>
          </w:tcPr>
          <w:p w14:paraId="4007C248" w14:textId="77777777" w:rsidR="00975C97" w:rsidRPr="007F2609" w:rsidRDefault="00975C97" w:rsidP="00346178">
            <w:pPr>
              <w:pStyle w:val="TAC"/>
            </w:pPr>
            <w:r w:rsidRPr="007F2609">
              <w:t>1/3</w:t>
            </w:r>
          </w:p>
        </w:tc>
        <w:tc>
          <w:tcPr>
            <w:tcW w:w="848" w:type="dxa"/>
            <w:vAlign w:val="center"/>
          </w:tcPr>
          <w:p w14:paraId="04B511B6" w14:textId="77777777" w:rsidR="00975C97" w:rsidRPr="007F2609" w:rsidRDefault="00975C97" w:rsidP="00346178">
            <w:pPr>
              <w:pStyle w:val="TAC"/>
            </w:pPr>
            <w:r w:rsidRPr="007F2609">
              <w:t>1/3</w:t>
            </w:r>
          </w:p>
        </w:tc>
        <w:tc>
          <w:tcPr>
            <w:tcW w:w="848" w:type="dxa"/>
            <w:vAlign w:val="center"/>
          </w:tcPr>
          <w:p w14:paraId="31752685" w14:textId="77777777" w:rsidR="00975C97" w:rsidRPr="007F2609" w:rsidRDefault="00975C97" w:rsidP="00346178">
            <w:pPr>
              <w:pStyle w:val="TAC"/>
            </w:pPr>
            <w:r w:rsidRPr="007F2609">
              <w:t>1/3</w:t>
            </w:r>
          </w:p>
        </w:tc>
        <w:tc>
          <w:tcPr>
            <w:tcW w:w="848" w:type="dxa"/>
            <w:vAlign w:val="center"/>
          </w:tcPr>
          <w:p w14:paraId="76538704" w14:textId="77777777" w:rsidR="00975C97" w:rsidRPr="007F2609" w:rsidRDefault="00975C97" w:rsidP="00346178">
            <w:pPr>
              <w:pStyle w:val="TAC"/>
            </w:pPr>
            <w:r w:rsidRPr="007F2609">
              <w:t>1/3</w:t>
            </w:r>
          </w:p>
        </w:tc>
        <w:tc>
          <w:tcPr>
            <w:tcW w:w="848" w:type="dxa"/>
            <w:vAlign w:val="center"/>
          </w:tcPr>
          <w:p w14:paraId="7D6FA853" w14:textId="77777777" w:rsidR="00975C97" w:rsidRPr="007F2609" w:rsidRDefault="00975C97" w:rsidP="00346178">
            <w:pPr>
              <w:pStyle w:val="TAC"/>
            </w:pPr>
            <w:r w:rsidRPr="007F2609">
              <w:t>1/3</w:t>
            </w:r>
          </w:p>
        </w:tc>
        <w:tc>
          <w:tcPr>
            <w:tcW w:w="848" w:type="dxa"/>
            <w:vAlign w:val="center"/>
          </w:tcPr>
          <w:p w14:paraId="3F996C5E" w14:textId="77777777" w:rsidR="00975C97" w:rsidRPr="007F2609" w:rsidRDefault="00975C97" w:rsidP="00346178">
            <w:pPr>
              <w:pStyle w:val="TAC"/>
            </w:pPr>
            <w:r w:rsidRPr="007F2609">
              <w:t>1/3</w:t>
            </w:r>
          </w:p>
        </w:tc>
        <w:tc>
          <w:tcPr>
            <w:tcW w:w="848" w:type="dxa"/>
            <w:vAlign w:val="center"/>
          </w:tcPr>
          <w:p w14:paraId="7BDF217F" w14:textId="77777777" w:rsidR="00975C97" w:rsidRPr="007F2609" w:rsidRDefault="00975C97" w:rsidP="00346178">
            <w:pPr>
              <w:pStyle w:val="TAC"/>
            </w:pPr>
            <w:r w:rsidRPr="007F2609">
              <w:t>1/3</w:t>
            </w:r>
          </w:p>
        </w:tc>
        <w:tc>
          <w:tcPr>
            <w:tcW w:w="848" w:type="dxa"/>
            <w:vAlign w:val="center"/>
          </w:tcPr>
          <w:p w14:paraId="3A14ECB0" w14:textId="77777777" w:rsidR="00975C97" w:rsidRPr="007F2609" w:rsidRDefault="00975C97" w:rsidP="00346178">
            <w:pPr>
              <w:pStyle w:val="TAC"/>
            </w:pPr>
            <w:r w:rsidRPr="007F2609">
              <w:t>1/3</w:t>
            </w:r>
          </w:p>
        </w:tc>
        <w:tc>
          <w:tcPr>
            <w:tcW w:w="849" w:type="dxa"/>
            <w:vAlign w:val="center"/>
          </w:tcPr>
          <w:p w14:paraId="4FC8F6FA" w14:textId="77777777" w:rsidR="00975C97" w:rsidRPr="007F2609" w:rsidRDefault="00975C97" w:rsidP="00346178">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346178">
            <w:pPr>
              <w:pStyle w:val="TAL"/>
            </w:pPr>
            <w:r w:rsidRPr="007F2609">
              <w:t>Maximum number of HARQ transmissions</w:t>
            </w:r>
          </w:p>
        </w:tc>
        <w:tc>
          <w:tcPr>
            <w:tcW w:w="1093" w:type="dxa"/>
            <w:vAlign w:val="center"/>
          </w:tcPr>
          <w:p w14:paraId="00E783CF" w14:textId="77777777" w:rsidR="00975C97" w:rsidRPr="007F2609" w:rsidRDefault="00975C97" w:rsidP="00346178">
            <w:pPr>
              <w:pStyle w:val="TAC"/>
            </w:pPr>
          </w:p>
        </w:tc>
        <w:tc>
          <w:tcPr>
            <w:tcW w:w="848" w:type="dxa"/>
            <w:vAlign w:val="center"/>
          </w:tcPr>
          <w:p w14:paraId="4CB85D03" w14:textId="77777777" w:rsidR="00975C97" w:rsidRPr="007F2609" w:rsidRDefault="00975C97" w:rsidP="00346178">
            <w:pPr>
              <w:pStyle w:val="TAC"/>
            </w:pPr>
            <w:r w:rsidRPr="007F2609">
              <w:t>1</w:t>
            </w:r>
          </w:p>
        </w:tc>
        <w:tc>
          <w:tcPr>
            <w:tcW w:w="848" w:type="dxa"/>
            <w:vAlign w:val="center"/>
          </w:tcPr>
          <w:p w14:paraId="57D51A80" w14:textId="77777777" w:rsidR="00975C97" w:rsidRPr="007F2609" w:rsidRDefault="00975C97" w:rsidP="00346178">
            <w:pPr>
              <w:pStyle w:val="TAC"/>
            </w:pPr>
            <w:r w:rsidRPr="007F2609">
              <w:t>1</w:t>
            </w:r>
          </w:p>
        </w:tc>
        <w:tc>
          <w:tcPr>
            <w:tcW w:w="848" w:type="dxa"/>
            <w:vAlign w:val="center"/>
          </w:tcPr>
          <w:p w14:paraId="256680B6" w14:textId="77777777" w:rsidR="00975C97" w:rsidRPr="007F2609" w:rsidRDefault="00975C97" w:rsidP="00346178">
            <w:pPr>
              <w:pStyle w:val="TAC"/>
            </w:pPr>
            <w:r w:rsidRPr="007F2609">
              <w:t>1</w:t>
            </w:r>
          </w:p>
        </w:tc>
        <w:tc>
          <w:tcPr>
            <w:tcW w:w="848" w:type="dxa"/>
            <w:vAlign w:val="center"/>
          </w:tcPr>
          <w:p w14:paraId="68648248" w14:textId="77777777" w:rsidR="00975C97" w:rsidRPr="007F2609" w:rsidRDefault="00975C97" w:rsidP="00346178">
            <w:pPr>
              <w:pStyle w:val="TAC"/>
            </w:pPr>
            <w:r w:rsidRPr="007F2609">
              <w:t>1</w:t>
            </w:r>
          </w:p>
        </w:tc>
        <w:tc>
          <w:tcPr>
            <w:tcW w:w="848" w:type="dxa"/>
            <w:vAlign w:val="center"/>
          </w:tcPr>
          <w:p w14:paraId="72E6FEE3" w14:textId="77777777" w:rsidR="00975C97" w:rsidRPr="007F2609" w:rsidRDefault="00975C97" w:rsidP="00346178">
            <w:pPr>
              <w:pStyle w:val="TAC"/>
            </w:pPr>
            <w:r w:rsidRPr="007F2609">
              <w:t>1</w:t>
            </w:r>
          </w:p>
        </w:tc>
        <w:tc>
          <w:tcPr>
            <w:tcW w:w="848" w:type="dxa"/>
            <w:vAlign w:val="center"/>
          </w:tcPr>
          <w:p w14:paraId="22CD3889" w14:textId="77777777" w:rsidR="00975C97" w:rsidRPr="007F2609" w:rsidRDefault="00975C97" w:rsidP="00346178">
            <w:pPr>
              <w:pStyle w:val="TAC"/>
            </w:pPr>
            <w:r w:rsidRPr="007F2609">
              <w:t>1</w:t>
            </w:r>
          </w:p>
        </w:tc>
        <w:tc>
          <w:tcPr>
            <w:tcW w:w="848" w:type="dxa"/>
            <w:vAlign w:val="center"/>
          </w:tcPr>
          <w:p w14:paraId="35FEB32A" w14:textId="77777777" w:rsidR="00975C97" w:rsidRPr="007F2609" w:rsidRDefault="00975C97" w:rsidP="00346178">
            <w:pPr>
              <w:pStyle w:val="TAC"/>
            </w:pPr>
            <w:r w:rsidRPr="007F2609">
              <w:t>1</w:t>
            </w:r>
          </w:p>
        </w:tc>
        <w:tc>
          <w:tcPr>
            <w:tcW w:w="848" w:type="dxa"/>
            <w:vAlign w:val="center"/>
          </w:tcPr>
          <w:p w14:paraId="072C3278" w14:textId="77777777" w:rsidR="00975C97" w:rsidRPr="007F2609" w:rsidRDefault="00975C97" w:rsidP="00346178">
            <w:pPr>
              <w:pStyle w:val="TAC"/>
            </w:pPr>
            <w:r w:rsidRPr="007F2609">
              <w:t>1</w:t>
            </w:r>
          </w:p>
        </w:tc>
        <w:tc>
          <w:tcPr>
            <w:tcW w:w="848" w:type="dxa"/>
            <w:vAlign w:val="center"/>
          </w:tcPr>
          <w:p w14:paraId="4598E1C3" w14:textId="77777777" w:rsidR="00975C97" w:rsidRPr="007F2609" w:rsidRDefault="00975C97" w:rsidP="00346178">
            <w:pPr>
              <w:pStyle w:val="TAC"/>
            </w:pPr>
            <w:r w:rsidRPr="007F2609">
              <w:t>1</w:t>
            </w:r>
          </w:p>
        </w:tc>
        <w:tc>
          <w:tcPr>
            <w:tcW w:w="849" w:type="dxa"/>
            <w:vAlign w:val="center"/>
          </w:tcPr>
          <w:p w14:paraId="1519CA36" w14:textId="77777777" w:rsidR="00975C97" w:rsidRPr="007F2609" w:rsidRDefault="00975C97" w:rsidP="00346178">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346178">
            <w:pPr>
              <w:pStyle w:val="TAL"/>
            </w:pPr>
            <w:r w:rsidRPr="007F2609">
              <w:t>Information Bit Payload per Slot</w:t>
            </w:r>
          </w:p>
        </w:tc>
        <w:tc>
          <w:tcPr>
            <w:tcW w:w="1093" w:type="dxa"/>
            <w:vAlign w:val="center"/>
          </w:tcPr>
          <w:p w14:paraId="4D955B32" w14:textId="77777777" w:rsidR="00975C97" w:rsidRPr="007F2609" w:rsidRDefault="00975C97" w:rsidP="00346178">
            <w:pPr>
              <w:pStyle w:val="TAC"/>
            </w:pPr>
          </w:p>
        </w:tc>
        <w:tc>
          <w:tcPr>
            <w:tcW w:w="848" w:type="dxa"/>
            <w:vAlign w:val="center"/>
          </w:tcPr>
          <w:p w14:paraId="75D873D0" w14:textId="77777777" w:rsidR="00975C97" w:rsidRPr="007F2609" w:rsidRDefault="00975C97" w:rsidP="00346178">
            <w:pPr>
              <w:pStyle w:val="TAC"/>
            </w:pPr>
          </w:p>
        </w:tc>
        <w:tc>
          <w:tcPr>
            <w:tcW w:w="848" w:type="dxa"/>
            <w:vAlign w:val="center"/>
          </w:tcPr>
          <w:p w14:paraId="0BDFECED" w14:textId="77777777" w:rsidR="00975C97" w:rsidRPr="007F2609" w:rsidRDefault="00975C97" w:rsidP="00346178">
            <w:pPr>
              <w:pStyle w:val="TAC"/>
            </w:pPr>
          </w:p>
        </w:tc>
        <w:tc>
          <w:tcPr>
            <w:tcW w:w="848" w:type="dxa"/>
            <w:vAlign w:val="center"/>
          </w:tcPr>
          <w:p w14:paraId="2890E50A" w14:textId="77777777" w:rsidR="00975C97" w:rsidRPr="007F2609" w:rsidRDefault="00975C97" w:rsidP="00346178">
            <w:pPr>
              <w:pStyle w:val="TAC"/>
            </w:pPr>
          </w:p>
        </w:tc>
        <w:tc>
          <w:tcPr>
            <w:tcW w:w="848" w:type="dxa"/>
            <w:vAlign w:val="center"/>
          </w:tcPr>
          <w:p w14:paraId="59AF792A" w14:textId="77777777" w:rsidR="00975C97" w:rsidRPr="007F2609" w:rsidRDefault="00975C97" w:rsidP="00346178">
            <w:pPr>
              <w:pStyle w:val="TAC"/>
            </w:pPr>
          </w:p>
        </w:tc>
        <w:tc>
          <w:tcPr>
            <w:tcW w:w="848" w:type="dxa"/>
            <w:vAlign w:val="center"/>
          </w:tcPr>
          <w:p w14:paraId="3BC81381" w14:textId="77777777" w:rsidR="00975C97" w:rsidRPr="007F2609" w:rsidRDefault="00975C97" w:rsidP="00346178">
            <w:pPr>
              <w:pStyle w:val="TAC"/>
            </w:pPr>
          </w:p>
        </w:tc>
        <w:tc>
          <w:tcPr>
            <w:tcW w:w="848" w:type="dxa"/>
            <w:vAlign w:val="center"/>
          </w:tcPr>
          <w:p w14:paraId="05A10E23" w14:textId="77777777" w:rsidR="00975C97" w:rsidRPr="007F2609" w:rsidRDefault="00975C97" w:rsidP="00346178">
            <w:pPr>
              <w:pStyle w:val="TAC"/>
            </w:pPr>
          </w:p>
        </w:tc>
        <w:tc>
          <w:tcPr>
            <w:tcW w:w="848" w:type="dxa"/>
            <w:vAlign w:val="center"/>
          </w:tcPr>
          <w:p w14:paraId="0EA81921" w14:textId="77777777" w:rsidR="00975C97" w:rsidRPr="007F2609" w:rsidRDefault="00975C97" w:rsidP="00346178">
            <w:pPr>
              <w:pStyle w:val="TAC"/>
            </w:pPr>
          </w:p>
        </w:tc>
        <w:tc>
          <w:tcPr>
            <w:tcW w:w="848" w:type="dxa"/>
            <w:vAlign w:val="center"/>
          </w:tcPr>
          <w:p w14:paraId="61D8B43E" w14:textId="77777777" w:rsidR="00975C97" w:rsidRPr="007F2609" w:rsidRDefault="00975C97" w:rsidP="00346178">
            <w:pPr>
              <w:pStyle w:val="TAC"/>
            </w:pPr>
          </w:p>
        </w:tc>
        <w:tc>
          <w:tcPr>
            <w:tcW w:w="848" w:type="dxa"/>
            <w:vAlign w:val="center"/>
          </w:tcPr>
          <w:p w14:paraId="5187A3A3" w14:textId="77777777" w:rsidR="00975C97" w:rsidRPr="007F2609" w:rsidRDefault="00975C97" w:rsidP="00346178">
            <w:pPr>
              <w:pStyle w:val="TAC"/>
            </w:pPr>
          </w:p>
        </w:tc>
        <w:tc>
          <w:tcPr>
            <w:tcW w:w="849" w:type="dxa"/>
            <w:vAlign w:val="center"/>
          </w:tcPr>
          <w:p w14:paraId="5B9D7A62" w14:textId="77777777" w:rsidR="00975C97" w:rsidRPr="007F2609" w:rsidRDefault="00975C97" w:rsidP="00346178">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6AA47F1" w14:textId="77777777" w:rsidR="00975C97" w:rsidRPr="007F2609" w:rsidRDefault="00975C97" w:rsidP="00346178">
            <w:pPr>
              <w:pStyle w:val="TAC"/>
            </w:pPr>
            <w:r w:rsidRPr="007F2609">
              <w:t>Bits</w:t>
            </w:r>
          </w:p>
        </w:tc>
        <w:tc>
          <w:tcPr>
            <w:tcW w:w="848" w:type="dxa"/>
            <w:vAlign w:val="center"/>
          </w:tcPr>
          <w:p w14:paraId="1D96A10D" w14:textId="77777777" w:rsidR="00975C97" w:rsidRPr="007F2609" w:rsidRDefault="00975C97" w:rsidP="00346178">
            <w:pPr>
              <w:pStyle w:val="TAC"/>
            </w:pPr>
            <w:r w:rsidRPr="007F2609">
              <w:t>N/A</w:t>
            </w:r>
          </w:p>
        </w:tc>
        <w:tc>
          <w:tcPr>
            <w:tcW w:w="848" w:type="dxa"/>
            <w:vAlign w:val="center"/>
          </w:tcPr>
          <w:p w14:paraId="36AD218D" w14:textId="77777777" w:rsidR="00975C97" w:rsidRPr="007F2609" w:rsidRDefault="00975C97" w:rsidP="00346178">
            <w:pPr>
              <w:pStyle w:val="TAC"/>
            </w:pPr>
            <w:r w:rsidRPr="007F2609">
              <w:t>N/A</w:t>
            </w:r>
          </w:p>
        </w:tc>
        <w:tc>
          <w:tcPr>
            <w:tcW w:w="848" w:type="dxa"/>
            <w:vAlign w:val="center"/>
          </w:tcPr>
          <w:p w14:paraId="2AECF00C" w14:textId="77777777" w:rsidR="00975C97" w:rsidRPr="007F2609" w:rsidRDefault="00975C97" w:rsidP="00346178">
            <w:pPr>
              <w:pStyle w:val="TAC"/>
            </w:pPr>
            <w:r w:rsidRPr="007F2609">
              <w:t>N/A</w:t>
            </w:r>
          </w:p>
        </w:tc>
        <w:tc>
          <w:tcPr>
            <w:tcW w:w="848" w:type="dxa"/>
            <w:vAlign w:val="center"/>
          </w:tcPr>
          <w:p w14:paraId="5EC1BD52" w14:textId="77777777" w:rsidR="00975C97" w:rsidRPr="007F2609" w:rsidRDefault="00975C97" w:rsidP="00346178">
            <w:pPr>
              <w:pStyle w:val="TAC"/>
            </w:pPr>
            <w:r w:rsidRPr="007F2609">
              <w:t>N/A</w:t>
            </w:r>
          </w:p>
        </w:tc>
        <w:tc>
          <w:tcPr>
            <w:tcW w:w="848" w:type="dxa"/>
            <w:vAlign w:val="center"/>
          </w:tcPr>
          <w:p w14:paraId="4988DF23" w14:textId="77777777" w:rsidR="00975C97" w:rsidRPr="007F2609" w:rsidRDefault="00975C97" w:rsidP="00346178">
            <w:pPr>
              <w:pStyle w:val="TAC"/>
            </w:pPr>
            <w:r w:rsidRPr="007F2609">
              <w:t>N/A</w:t>
            </w:r>
          </w:p>
        </w:tc>
        <w:tc>
          <w:tcPr>
            <w:tcW w:w="848" w:type="dxa"/>
            <w:vAlign w:val="center"/>
          </w:tcPr>
          <w:p w14:paraId="22E50E38" w14:textId="77777777" w:rsidR="00975C97" w:rsidRPr="007F2609" w:rsidRDefault="00975C97" w:rsidP="00346178">
            <w:pPr>
              <w:pStyle w:val="TAC"/>
            </w:pPr>
            <w:r w:rsidRPr="007F2609">
              <w:t>N/A</w:t>
            </w:r>
          </w:p>
        </w:tc>
        <w:tc>
          <w:tcPr>
            <w:tcW w:w="848" w:type="dxa"/>
            <w:vAlign w:val="center"/>
          </w:tcPr>
          <w:p w14:paraId="485F3F47" w14:textId="77777777" w:rsidR="00975C97" w:rsidRPr="007F2609" w:rsidRDefault="00975C97" w:rsidP="00346178">
            <w:pPr>
              <w:pStyle w:val="TAC"/>
            </w:pPr>
            <w:r w:rsidRPr="007F2609">
              <w:t>N/A</w:t>
            </w:r>
          </w:p>
        </w:tc>
        <w:tc>
          <w:tcPr>
            <w:tcW w:w="848" w:type="dxa"/>
            <w:vAlign w:val="center"/>
          </w:tcPr>
          <w:p w14:paraId="090B64D5" w14:textId="77777777" w:rsidR="00975C97" w:rsidRPr="007F2609" w:rsidRDefault="00975C97" w:rsidP="00346178">
            <w:pPr>
              <w:pStyle w:val="TAC"/>
            </w:pPr>
            <w:r w:rsidRPr="007F2609">
              <w:t>N/A</w:t>
            </w:r>
          </w:p>
        </w:tc>
        <w:tc>
          <w:tcPr>
            <w:tcW w:w="848" w:type="dxa"/>
            <w:vAlign w:val="center"/>
          </w:tcPr>
          <w:p w14:paraId="1527F149" w14:textId="77777777" w:rsidR="00975C97" w:rsidRPr="007F2609" w:rsidRDefault="00975C97" w:rsidP="00346178">
            <w:pPr>
              <w:pStyle w:val="TAC"/>
            </w:pPr>
            <w:r w:rsidRPr="007F2609">
              <w:t>N/A</w:t>
            </w:r>
          </w:p>
        </w:tc>
        <w:tc>
          <w:tcPr>
            <w:tcW w:w="849" w:type="dxa"/>
            <w:vAlign w:val="center"/>
          </w:tcPr>
          <w:p w14:paraId="38602FF2" w14:textId="77777777" w:rsidR="00975C97" w:rsidRPr="007F2609" w:rsidRDefault="00975C97" w:rsidP="00346178">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346178">
            <w:pPr>
              <w:pStyle w:val="TAL"/>
            </w:pPr>
            <w:r w:rsidRPr="007F2609">
              <w:t xml:space="preserve">  For Slot i, if mod(i, 20) = {0,…,13} for i from {4,…,39}</w:t>
            </w:r>
          </w:p>
        </w:tc>
        <w:tc>
          <w:tcPr>
            <w:tcW w:w="1093" w:type="dxa"/>
            <w:vAlign w:val="center"/>
          </w:tcPr>
          <w:p w14:paraId="3E5605BE" w14:textId="77777777" w:rsidR="00975C97" w:rsidRPr="007F2609" w:rsidRDefault="00975C97" w:rsidP="00346178">
            <w:pPr>
              <w:pStyle w:val="TAC"/>
            </w:pPr>
            <w:r w:rsidRPr="007F2609">
              <w:t>Bits</w:t>
            </w:r>
          </w:p>
        </w:tc>
        <w:tc>
          <w:tcPr>
            <w:tcW w:w="848" w:type="dxa"/>
            <w:vAlign w:val="center"/>
          </w:tcPr>
          <w:p w14:paraId="052720B8" w14:textId="77777777" w:rsidR="00975C97" w:rsidRPr="007F2609" w:rsidRDefault="00975C97" w:rsidP="00346178">
            <w:pPr>
              <w:pStyle w:val="TAC"/>
            </w:pPr>
            <w:r w:rsidRPr="007F2609">
              <w:t>736</w:t>
            </w:r>
          </w:p>
        </w:tc>
        <w:tc>
          <w:tcPr>
            <w:tcW w:w="848" w:type="dxa"/>
            <w:vAlign w:val="center"/>
          </w:tcPr>
          <w:p w14:paraId="491EEC63" w14:textId="77777777" w:rsidR="00975C97" w:rsidRPr="007F2609" w:rsidRDefault="00975C97" w:rsidP="00346178">
            <w:pPr>
              <w:pStyle w:val="TAC"/>
            </w:pPr>
            <w:r w:rsidRPr="007F2609">
              <w:t>1192</w:t>
            </w:r>
          </w:p>
        </w:tc>
        <w:tc>
          <w:tcPr>
            <w:tcW w:w="848" w:type="dxa"/>
            <w:vAlign w:val="center"/>
          </w:tcPr>
          <w:p w14:paraId="425F7EFC" w14:textId="77777777" w:rsidR="00975C97" w:rsidRPr="007F2609" w:rsidRDefault="00975C97" w:rsidP="00346178">
            <w:pPr>
              <w:pStyle w:val="TAC"/>
            </w:pPr>
            <w:r w:rsidRPr="007F2609">
              <w:t>1608</w:t>
            </w:r>
          </w:p>
        </w:tc>
        <w:tc>
          <w:tcPr>
            <w:tcW w:w="848" w:type="dxa"/>
            <w:vAlign w:val="center"/>
          </w:tcPr>
          <w:p w14:paraId="64976E66" w14:textId="77777777" w:rsidR="00975C97" w:rsidRPr="007F2609" w:rsidRDefault="00975C97" w:rsidP="00346178">
            <w:pPr>
              <w:pStyle w:val="TAC"/>
            </w:pPr>
            <w:r w:rsidRPr="007F2609">
              <w:t>2024</w:t>
            </w:r>
          </w:p>
        </w:tc>
        <w:tc>
          <w:tcPr>
            <w:tcW w:w="848" w:type="dxa"/>
            <w:vAlign w:val="center"/>
          </w:tcPr>
          <w:p w14:paraId="20732BA1" w14:textId="77777777" w:rsidR="00975C97" w:rsidRPr="007F2609" w:rsidRDefault="00975C97" w:rsidP="00346178">
            <w:pPr>
              <w:pStyle w:val="TAC"/>
            </w:pPr>
            <w:r w:rsidRPr="007F2609">
              <w:t>2472</w:t>
            </w:r>
          </w:p>
        </w:tc>
        <w:tc>
          <w:tcPr>
            <w:tcW w:w="848" w:type="dxa"/>
            <w:vAlign w:val="center"/>
          </w:tcPr>
          <w:p w14:paraId="7D5D7A87" w14:textId="77777777" w:rsidR="00975C97" w:rsidRPr="007F2609" w:rsidRDefault="00975C97" w:rsidP="00346178">
            <w:pPr>
              <w:pStyle w:val="TAC"/>
            </w:pPr>
            <w:r w:rsidRPr="007F2609">
              <w:t>3368</w:t>
            </w:r>
          </w:p>
        </w:tc>
        <w:tc>
          <w:tcPr>
            <w:tcW w:w="848" w:type="dxa"/>
            <w:vAlign w:val="center"/>
          </w:tcPr>
          <w:p w14:paraId="06329258" w14:textId="77777777" w:rsidR="00975C97" w:rsidRPr="007F2609" w:rsidRDefault="00975C97" w:rsidP="00346178">
            <w:pPr>
              <w:pStyle w:val="TAC"/>
            </w:pPr>
            <w:r w:rsidRPr="007F2609">
              <w:t>4224</w:t>
            </w:r>
          </w:p>
        </w:tc>
        <w:tc>
          <w:tcPr>
            <w:tcW w:w="848" w:type="dxa"/>
            <w:vAlign w:val="center"/>
          </w:tcPr>
          <w:p w14:paraId="5D24F2D6" w14:textId="77777777" w:rsidR="00975C97" w:rsidRPr="007F2609" w:rsidRDefault="00975C97" w:rsidP="00346178">
            <w:pPr>
              <w:pStyle w:val="TAC"/>
            </w:pPr>
            <w:r w:rsidRPr="007F2609">
              <w:t>5120</w:t>
            </w:r>
          </w:p>
        </w:tc>
        <w:tc>
          <w:tcPr>
            <w:tcW w:w="848" w:type="dxa"/>
            <w:vAlign w:val="center"/>
          </w:tcPr>
          <w:p w14:paraId="6D84F6C6" w14:textId="77777777" w:rsidR="00975C97" w:rsidRPr="007F2609" w:rsidRDefault="00975C97" w:rsidP="00346178">
            <w:pPr>
              <w:pStyle w:val="TAC"/>
            </w:pPr>
            <w:r w:rsidRPr="007F2609">
              <w:t>6912</w:t>
            </w:r>
          </w:p>
        </w:tc>
        <w:tc>
          <w:tcPr>
            <w:tcW w:w="849" w:type="dxa"/>
            <w:vAlign w:val="center"/>
          </w:tcPr>
          <w:p w14:paraId="20FBED83" w14:textId="77777777" w:rsidR="00975C97" w:rsidRPr="007F2609" w:rsidRDefault="00975C97" w:rsidP="00346178">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346178">
            <w:pPr>
              <w:pStyle w:val="TAL"/>
            </w:pPr>
            <w:r w:rsidRPr="007F2609">
              <w:t>Transport block CRC</w:t>
            </w:r>
          </w:p>
        </w:tc>
        <w:tc>
          <w:tcPr>
            <w:tcW w:w="1093" w:type="dxa"/>
            <w:vAlign w:val="center"/>
          </w:tcPr>
          <w:p w14:paraId="5770BAB2" w14:textId="77777777" w:rsidR="00975C97" w:rsidRPr="007F2609" w:rsidRDefault="00975C97" w:rsidP="00346178">
            <w:pPr>
              <w:pStyle w:val="TAC"/>
            </w:pPr>
            <w:r w:rsidRPr="007F2609">
              <w:t>Bits</w:t>
            </w:r>
          </w:p>
        </w:tc>
        <w:tc>
          <w:tcPr>
            <w:tcW w:w="848" w:type="dxa"/>
            <w:vAlign w:val="center"/>
          </w:tcPr>
          <w:p w14:paraId="1AB733C8" w14:textId="77777777" w:rsidR="00975C97" w:rsidRPr="007F2609" w:rsidRDefault="00975C97" w:rsidP="00346178">
            <w:pPr>
              <w:pStyle w:val="TAC"/>
            </w:pPr>
            <w:r w:rsidRPr="007F2609">
              <w:t>16</w:t>
            </w:r>
          </w:p>
        </w:tc>
        <w:tc>
          <w:tcPr>
            <w:tcW w:w="848" w:type="dxa"/>
            <w:vAlign w:val="center"/>
          </w:tcPr>
          <w:p w14:paraId="014A2F77" w14:textId="77777777" w:rsidR="00975C97" w:rsidRPr="007F2609" w:rsidRDefault="00975C97" w:rsidP="00346178">
            <w:pPr>
              <w:pStyle w:val="TAC"/>
            </w:pPr>
            <w:r w:rsidRPr="007F2609">
              <w:t>16</w:t>
            </w:r>
          </w:p>
        </w:tc>
        <w:tc>
          <w:tcPr>
            <w:tcW w:w="848" w:type="dxa"/>
            <w:vAlign w:val="center"/>
          </w:tcPr>
          <w:p w14:paraId="160B975D" w14:textId="77777777" w:rsidR="00975C97" w:rsidRPr="007F2609" w:rsidRDefault="00975C97" w:rsidP="00346178">
            <w:pPr>
              <w:pStyle w:val="TAC"/>
            </w:pPr>
            <w:r w:rsidRPr="007F2609">
              <w:t>16</w:t>
            </w:r>
          </w:p>
        </w:tc>
        <w:tc>
          <w:tcPr>
            <w:tcW w:w="848" w:type="dxa"/>
            <w:vAlign w:val="center"/>
          </w:tcPr>
          <w:p w14:paraId="55BA87ED" w14:textId="77777777" w:rsidR="00975C97" w:rsidRPr="007F2609" w:rsidRDefault="00975C97" w:rsidP="00346178">
            <w:pPr>
              <w:pStyle w:val="TAC"/>
            </w:pPr>
            <w:r w:rsidRPr="007F2609">
              <w:t>16</w:t>
            </w:r>
          </w:p>
        </w:tc>
        <w:tc>
          <w:tcPr>
            <w:tcW w:w="848" w:type="dxa"/>
            <w:vAlign w:val="center"/>
          </w:tcPr>
          <w:p w14:paraId="6FFD7CD4" w14:textId="77777777" w:rsidR="00975C97" w:rsidRPr="007F2609" w:rsidRDefault="00975C97" w:rsidP="00346178">
            <w:pPr>
              <w:pStyle w:val="TAC"/>
            </w:pPr>
            <w:r w:rsidRPr="007F2609">
              <w:t>16</w:t>
            </w:r>
          </w:p>
        </w:tc>
        <w:tc>
          <w:tcPr>
            <w:tcW w:w="848" w:type="dxa"/>
            <w:vAlign w:val="center"/>
          </w:tcPr>
          <w:p w14:paraId="6AAABE8F" w14:textId="77777777" w:rsidR="00975C97" w:rsidRPr="007F2609" w:rsidRDefault="00975C97" w:rsidP="00346178">
            <w:pPr>
              <w:pStyle w:val="TAC"/>
            </w:pPr>
            <w:r w:rsidRPr="007F2609">
              <w:t>16</w:t>
            </w:r>
          </w:p>
        </w:tc>
        <w:tc>
          <w:tcPr>
            <w:tcW w:w="848" w:type="dxa"/>
            <w:vAlign w:val="center"/>
          </w:tcPr>
          <w:p w14:paraId="335D635E" w14:textId="77777777" w:rsidR="00975C97" w:rsidRPr="007F2609" w:rsidRDefault="00975C97" w:rsidP="00346178">
            <w:pPr>
              <w:pStyle w:val="TAC"/>
            </w:pPr>
            <w:r w:rsidRPr="007F2609">
              <w:t>24</w:t>
            </w:r>
          </w:p>
        </w:tc>
        <w:tc>
          <w:tcPr>
            <w:tcW w:w="848" w:type="dxa"/>
            <w:vAlign w:val="center"/>
          </w:tcPr>
          <w:p w14:paraId="20B9EAD0" w14:textId="77777777" w:rsidR="00975C97" w:rsidRPr="007F2609" w:rsidRDefault="00975C97" w:rsidP="00346178">
            <w:pPr>
              <w:pStyle w:val="TAC"/>
            </w:pPr>
            <w:r w:rsidRPr="007F2609">
              <w:t>24</w:t>
            </w:r>
          </w:p>
        </w:tc>
        <w:tc>
          <w:tcPr>
            <w:tcW w:w="848" w:type="dxa"/>
            <w:vAlign w:val="center"/>
          </w:tcPr>
          <w:p w14:paraId="1771E2FD" w14:textId="77777777" w:rsidR="00975C97" w:rsidRPr="007F2609" w:rsidRDefault="00975C97" w:rsidP="00346178">
            <w:pPr>
              <w:pStyle w:val="TAC"/>
            </w:pPr>
            <w:r w:rsidRPr="007F2609">
              <w:t>24</w:t>
            </w:r>
          </w:p>
        </w:tc>
        <w:tc>
          <w:tcPr>
            <w:tcW w:w="849" w:type="dxa"/>
            <w:vAlign w:val="center"/>
          </w:tcPr>
          <w:p w14:paraId="071DCAF2" w14:textId="77777777" w:rsidR="00975C97" w:rsidRPr="007F2609" w:rsidRDefault="00975C97" w:rsidP="00346178">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346178">
            <w:pPr>
              <w:pStyle w:val="TAL"/>
            </w:pPr>
            <w:r w:rsidRPr="007F2609">
              <w:t>LDPC base graph</w:t>
            </w:r>
          </w:p>
        </w:tc>
        <w:tc>
          <w:tcPr>
            <w:tcW w:w="1093" w:type="dxa"/>
            <w:vAlign w:val="center"/>
          </w:tcPr>
          <w:p w14:paraId="586DED74" w14:textId="77777777" w:rsidR="00975C97" w:rsidRPr="007F2609" w:rsidRDefault="00975C97" w:rsidP="00346178">
            <w:pPr>
              <w:pStyle w:val="TAC"/>
            </w:pPr>
          </w:p>
        </w:tc>
        <w:tc>
          <w:tcPr>
            <w:tcW w:w="848" w:type="dxa"/>
            <w:vAlign w:val="center"/>
          </w:tcPr>
          <w:p w14:paraId="0C3B6ED5" w14:textId="77777777" w:rsidR="00975C97" w:rsidRPr="007F2609" w:rsidRDefault="00975C97" w:rsidP="00346178">
            <w:pPr>
              <w:pStyle w:val="TAC"/>
            </w:pPr>
            <w:r w:rsidRPr="007F2609">
              <w:t>2</w:t>
            </w:r>
          </w:p>
        </w:tc>
        <w:tc>
          <w:tcPr>
            <w:tcW w:w="848" w:type="dxa"/>
            <w:vAlign w:val="center"/>
          </w:tcPr>
          <w:p w14:paraId="5F17A63D" w14:textId="77777777" w:rsidR="00975C97" w:rsidRPr="007F2609" w:rsidRDefault="00975C97" w:rsidP="00346178">
            <w:pPr>
              <w:pStyle w:val="TAC"/>
            </w:pPr>
            <w:r w:rsidRPr="007F2609">
              <w:t>2</w:t>
            </w:r>
          </w:p>
        </w:tc>
        <w:tc>
          <w:tcPr>
            <w:tcW w:w="848" w:type="dxa"/>
            <w:vAlign w:val="center"/>
          </w:tcPr>
          <w:p w14:paraId="2951493B" w14:textId="77777777" w:rsidR="00975C97" w:rsidRPr="007F2609" w:rsidRDefault="00975C97" w:rsidP="00346178">
            <w:pPr>
              <w:pStyle w:val="TAC"/>
            </w:pPr>
            <w:r w:rsidRPr="007F2609">
              <w:t>2</w:t>
            </w:r>
          </w:p>
        </w:tc>
        <w:tc>
          <w:tcPr>
            <w:tcW w:w="848" w:type="dxa"/>
            <w:vAlign w:val="center"/>
          </w:tcPr>
          <w:p w14:paraId="2E731275" w14:textId="77777777" w:rsidR="00975C97" w:rsidRPr="007F2609" w:rsidRDefault="00975C97" w:rsidP="00346178">
            <w:pPr>
              <w:pStyle w:val="TAC"/>
            </w:pPr>
            <w:r w:rsidRPr="007F2609">
              <w:t>2</w:t>
            </w:r>
          </w:p>
        </w:tc>
        <w:tc>
          <w:tcPr>
            <w:tcW w:w="848" w:type="dxa"/>
            <w:vAlign w:val="center"/>
          </w:tcPr>
          <w:p w14:paraId="0F97EAEC" w14:textId="77777777" w:rsidR="00975C97" w:rsidRPr="007F2609" w:rsidRDefault="00975C97" w:rsidP="00346178">
            <w:pPr>
              <w:pStyle w:val="TAC"/>
            </w:pPr>
            <w:r w:rsidRPr="007F2609">
              <w:t>2</w:t>
            </w:r>
          </w:p>
        </w:tc>
        <w:tc>
          <w:tcPr>
            <w:tcW w:w="848" w:type="dxa"/>
            <w:vAlign w:val="center"/>
          </w:tcPr>
          <w:p w14:paraId="521C2019" w14:textId="77777777" w:rsidR="00975C97" w:rsidRPr="007F2609" w:rsidRDefault="00975C97" w:rsidP="00346178">
            <w:pPr>
              <w:pStyle w:val="TAC"/>
            </w:pPr>
            <w:r w:rsidRPr="007F2609">
              <w:t>2</w:t>
            </w:r>
          </w:p>
        </w:tc>
        <w:tc>
          <w:tcPr>
            <w:tcW w:w="848" w:type="dxa"/>
            <w:vAlign w:val="center"/>
          </w:tcPr>
          <w:p w14:paraId="1C083A0C" w14:textId="77777777" w:rsidR="00975C97" w:rsidRPr="007F2609" w:rsidRDefault="00975C97" w:rsidP="00346178">
            <w:pPr>
              <w:pStyle w:val="TAC"/>
            </w:pPr>
            <w:r w:rsidRPr="007F2609">
              <w:t>1</w:t>
            </w:r>
          </w:p>
        </w:tc>
        <w:tc>
          <w:tcPr>
            <w:tcW w:w="848" w:type="dxa"/>
            <w:vAlign w:val="center"/>
          </w:tcPr>
          <w:p w14:paraId="02A7A578" w14:textId="77777777" w:rsidR="00975C97" w:rsidRPr="007F2609" w:rsidRDefault="00975C97" w:rsidP="00346178">
            <w:pPr>
              <w:pStyle w:val="TAC"/>
            </w:pPr>
            <w:r w:rsidRPr="007F2609">
              <w:t>1</w:t>
            </w:r>
          </w:p>
        </w:tc>
        <w:tc>
          <w:tcPr>
            <w:tcW w:w="848" w:type="dxa"/>
            <w:vAlign w:val="center"/>
          </w:tcPr>
          <w:p w14:paraId="7483AE87" w14:textId="77777777" w:rsidR="00975C97" w:rsidRPr="007F2609" w:rsidRDefault="00975C97" w:rsidP="00346178">
            <w:pPr>
              <w:pStyle w:val="TAC"/>
            </w:pPr>
            <w:r w:rsidRPr="007F2609">
              <w:t>1</w:t>
            </w:r>
          </w:p>
        </w:tc>
        <w:tc>
          <w:tcPr>
            <w:tcW w:w="849" w:type="dxa"/>
            <w:vAlign w:val="center"/>
          </w:tcPr>
          <w:p w14:paraId="7ACB6B40" w14:textId="77777777" w:rsidR="00975C97" w:rsidRPr="007F2609" w:rsidRDefault="00975C97" w:rsidP="00346178">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346178">
            <w:pPr>
              <w:pStyle w:val="TAL"/>
            </w:pPr>
            <w:r w:rsidRPr="007F2609">
              <w:t>Number of Code Blocks per Slot</w:t>
            </w:r>
          </w:p>
        </w:tc>
        <w:tc>
          <w:tcPr>
            <w:tcW w:w="1093" w:type="dxa"/>
            <w:vAlign w:val="center"/>
          </w:tcPr>
          <w:p w14:paraId="2E2775EA" w14:textId="77777777" w:rsidR="00975C97" w:rsidRPr="007F2609" w:rsidRDefault="00975C97" w:rsidP="00346178">
            <w:pPr>
              <w:pStyle w:val="TAC"/>
            </w:pPr>
          </w:p>
        </w:tc>
        <w:tc>
          <w:tcPr>
            <w:tcW w:w="848" w:type="dxa"/>
            <w:vAlign w:val="center"/>
          </w:tcPr>
          <w:p w14:paraId="3AE366C1" w14:textId="77777777" w:rsidR="00975C97" w:rsidRPr="007F2609" w:rsidRDefault="00975C97" w:rsidP="00346178">
            <w:pPr>
              <w:pStyle w:val="TAC"/>
            </w:pPr>
          </w:p>
        </w:tc>
        <w:tc>
          <w:tcPr>
            <w:tcW w:w="848" w:type="dxa"/>
            <w:vAlign w:val="center"/>
          </w:tcPr>
          <w:p w14:paraId="40E9BE4C" w14:textId="77777777" w:rsidR="00975C97" w:rsidRPr="007F2609" w:rsidRDefault="00975C97" w:rsidP="00346178">
            <w:pPr>
              <w:pStyle w:val="TAC"/>
            </w:pPr>
          </w:p>
        </w:tc>
        <w:tc>
          <w:tcPr>
            <w:tcW w:w="848" w:type="dxa"/>
            <w:vAlign w:val="center"/>
          </w:tcPr>
          <w:p w14:paraId="62364EB0" w14:textId="77777777" w:rsidR="00975C97" w:rsidRPr="007F2609" w:rsidRDefault="00975C97" w:rsidP="00346178">
            <w:pPr>
              <w:pStyle w:val="TAC"/>
            </w:pPr>
          </w:p>
        </w:tc>
        <w:tc>
          <w:tcPr>
            <w:tcW w:w="848" w:type="dxa"/>
            <w:vAlign w:val="center"/>
          </w:tcPr>
          <w:p w14:paraId="5875910D" w14:textId="77777777" w:rsidR="00975C97" w:rsidRPr="007F2609" w:rsidRDefault="00975C97" w:rsidP="00346178">
            <w:pPr>
              <w:pStyle w:val="TAC"/>
            </w:pPr>
          </w:p>
        </w:tc>
        <w:tc>
          <w:tcPr>
            <w:tcW w:w="848" w:type="dxa"/>
            <w:vAlign w:val="center"/>
          </w:tcPr>
          <w:p w14:paraId="314A74C4" w14:textId="77777777" w:rsidR="00975C97" w:rsidRPr="007F2609" w:rsidRDefault="00975C97" w:rsidP="00346178">
            <w:pPr>
              <w:pStyle w:val="TAC"/>
            </w:pPr>
          </w:p>
        </w:tc>
        <w:tc>
          <w:tcPr>
            <w:tcW w:w="848" w:type="dxa"/>
            <w:vAlign w:val="center"/>
          </w:tcPr>
          <w:p w14:paraId="106E6344" w14:textId="77777777" w:rsidR="00975C97" w:rsidRPr="007F2609" w:rsidRDefault="00975C97" w:rsidP="00346178">
            <w:pPr>
              <w:pStyle w:val="TAC"/>
            </w:pPr>
          </w:p>
        </w:tc>
        <w:tc>
          <w:tcPr>
            <w:tcW w:w="848" w:type="dxa"/>
            <w:vAlign w:val="center"/>
          </w:tcPr>
          <w:p w14:paraId="75E2D5EE" w14:textId="77777777" w:rsidR="00975C97" w:rsidRPr="007F2609" w:rsidRDefault="00975C97" w:rsidP="00346178">
            <w:pPr>
              <w:pStyle w:val="TAC"/>
            </w:pPr>
          </w:p>
        </w:tc>
        <w:tc>
          <w:tcPr>
            <w:tcW w:w="848" w:type="dxa"/>
            <w:vAlign w:val="center"/>
          </w:tcPr>
          <w:p w14:paraId="1A360E70" w14:textId="77777777" w:rsidR="00975C97" w:rsidRPr="007F2609" w:rsidRDefault="00975C97" w:rsidP="00346178">
            <w:pPr>
              <w:pStyle w:val="TAC"/>
            </w:pPr>
          </w:p>
        </w:tc>
        <w:tc>
          <w:tcPr>
            <w:tcW w:w="848" w:type="dxa"/>
            <w:vAlign w:val="center"/>
          </w:tcPr>
          <w:p w14:paraId="26D4A5A5" w14:textId="77777777" w:rsidR="00975C97" w:rsidRPr="007F2609" w:rsidRDefault="00975C97" w:rsidP="00346178">
            <w:pPr>
              <w:pStyle w:val="TAC"/>
            </w:pPr>
          </w:p>
        </w:tc>
        <w:tc>
          <w:tcPr>
            <w:tcW w:w="849" w:type="dxa"/>
            <w:vAlign w:val="center"/>
          </w:tcPr>
          <w:p w14:paraId="46E3854E" w14:textId="77777777" w:rsidR="00975C97" w:rsidRPr="007F2609" w:rsidRDefault="00975C97" w:rsidP="00346178">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04944ED" w14:textId="77777777" w:rsidR="00975C97" w:rsidRPr="007F2609" w:rsidRDefault="00975C97" w:rsidP="00346178">
            <w:pPr>
              <w:pStyle w:val="TAC"/>
            </w:pPr>
            <w:r w:rsidRPr="007F2609">
              <w:t>CBs</w:t>
            </w:r>
          </w:p>
        </w:tc>
        <w:tc>
          <w:tcPr>
            <w:tcW w:w="848" w:type="dxa"/>
            <w:vAlign w:val="center"/>
          </w:tcPr>
          <w:p w14:paraId="75E611A2" w14:textId="77777777" w:rsidR="00975C97" w:rsidRPr="007F2609" w:rsidRDefault="00975C97" w:rsidP="00346178">
            <w:pPr>
              <w:pStyle w:val="TAC"/>
            </w:pPr>
            <w:r w:rsidRPr="007F2609">
              <w:t>N/A</w:t>
            </w:r>
          </w:p>
        </w:tc>
        <w:tc>
          <w:tcPr>
            <w:tcW w:w="848" w:type="dxa"/>
            <w:vAlign w:val="center"/>
          </w:tcPr>
          <w:p w14:paraId="163F7661" w14:textId="77777777" w:rsidR="00975C97" w:rsidRPr="007F2609" w:rsidRDefault="00975C97" w:rsidP="00346178">
            <w:pPr>
              <w:pStyle w:val="TAC"/>
            </w:pPr>
            <w:r w:rsidRPr="007F2609">
              <w:t>N/A</w:t>
            </w:r>
          </w:p>
        </w:tc>
        <w:tc>
          <w:tcPr>
            <w:tcW w:w="848" w:type="dxa"/>
            <w:vAlign w:val="center"/>
          </w:tcPr>
          <w:p w14:paraId="1BAD2AE7" w14:textId="77777777" w:rsidR="00975C97" w:rsidRPr="007F2609" w:rsidRDefault="00975C97" w:rsidP="00346178">
            <w:pPr>
              <w:pStyle w:val="TAC"/>
            </w:pPr>
            <w:r w:rsidRPr="007F2609">
              <w:t>N/A</w:t>
            </w:r>
          </w:p>
        </w:tc>
        <w:tc>
          <w:tcPr>
            <w:tcW w:w="848" w:type="dxa"/>
            <w:vAlign w:val="center"/>
          </w:tcPr>
          <w:p w14:paraId="5D539437" w14:textId="77777777" w:rsidR="00975C97" w:rsidRPr="007F2609" w:rsidRDefault="00975C97" w:rsidP="00346178">
            <w:pPr>
              <w:pStyle w:val="TAC"/>
            </w:pPr>
            <w:r w:rsidRPr="007F2609">
              <w:t>N/A</w:t>
            </w:r>
          </w:p>
        </w:tc>
        <w:tc>
          <w:tcPr>
            <w:tcW w:w="848" w:type="dxa"/>
            <w:vAlign w:val="center"/>
          </w:tcPr>
          <w:p w14:paraId="6A69F9F0" w14:textId="77777777" w:rsidR="00975C97" w:rsidRPr="007F2609" w:rsidRDefault="00975C97" w:rsidP="00346178">
            <w:pPr>
              <w:pStyle w:val="TAC"/>
            </w:pPr>
            <w:r w:rsidRPr="007F2609">
              <w:t>N/A</w:t>
            </w:r>
          </w:p>
        </w:tc>
        <w:tc>
          <w:tcPr>
            <w:tcW w:w="848" w:type="dxa"/>
            <w:vAlign w:val="center"/>
          </w:tcPr>
          <w:p w14:paraId="7EA664F8" w14:textId="77777777" w:rsidR="00975C97" w:rsidRPr="007F2609" w:rsidRDefault="00975C97" w:rsidP="00346178">
            <w:pPr>
              <w:pStyle w:val="TAC"/>
            </w:pPr>
            <w:r w:rsidRPr="007F2609">
              <w:t>N/A</w:t>
            </w:r>
          </w:p>
        </w:tc>
        <w:tc>
          <w:tcPr>
            <w:tcW w:w="848" w:type="dxa"/>
            <w:vAlign w:val="center"/>
          </w:tcPr>
          <w:p w14:paraId="507C76CD" w14:textId="77777777" w:rsidR="00975C97" w:rsidRPr="007F2609" w:rsidRDefault="00975C97" w:rsidP="00346178">
            <w:pPr>
              <w:pStyle w:val="TAC"/>
            </w:pPr>
            <w:r w:rsidRPr="007F2609">
              <w:t>N/A</w:t>
            </w:r>
          </w:p>
        </w:tc>
        <w:tc>
          <w:tcPr>
            <w:tcW w:w="848" w:type="dxa"/>
            <w:vAlign w:val="center"/>
          </w:tcPr>
          <w:p w14:paraId="51E6884A" w14:textId="77777777" w:rsidR="00975C97" w:rsidRPr="007F2609" w:rsidRDefault="00975C97" w:rsidP="00346178">
            <w:pPr>
              <w:pStyle w:val="TAC"/>
            </w:pPr>
            <w:r w:rsidRPr="007F2609">
              <w:t>N/A</w:t>
            </w:r>
          </w:p>
        </w:tc>
        <w:tc>
          <w:tcPr>
            <w:tcW w:w="848" w:type="dxa"/>
            <w:vAlign w:val="center"/>
          </w:tcPr>
          <w:p w14:paraId="1407555A" w14:textId="77777777" w:rsidR="00975C97" w:rsidRPr="007F2609" w:rsidRDefault="00975C97" w:rsidP="00346178">
            <w:pPr>
              <w:pStyle w:val="TAC"/>
            </w:pPr>
            <w:r w:rsidRPr="007F2609">
              <w:t>N/A</w:t>
            </w:r>
          </w:p>
        </w:tc>
        <w:tc>
          <w:tcPr>
            <w:tcW w:w="849" w:type="dxa"/>
            <w:vAlign w:val="center"/>
          </w:tcPr>
          <w:p w14:paraId="786228B2" w14:textId="77777777" w:rsidR="00975C97" w:rsidRPr="007F2609" w:rsidRDefault="00975C97" w:rsidP="00346178">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346178">
            <w:pPr>
              <w:pStyle w:val="TAL"/>
            </w:pPr>
            <w:r w:rsidRPr="007F2609">
              <w:t xml:space="preserve">  For Slot i, if mod(i, 20) = {0,…,13} for i from {4,…,39}</w:t>
            </w:r>
          </w:p>
        </w:tc>
        <w:tc>
          <w:tcPr>
            <w:tcW w:w="1093" w:type="dxa"/>
            <w:vAlign w:val="center"/>
          </w:tcPr>
          <w:p w14:paraId="10605122" w14:textId="77777777" w:rsidR="00975C97" w:rsidRPr="007F2609" w:rsidRDefault="00975C97" w:rsidP="00346178">
            <w:pPr>
              <w:pStyle w:val="TAC"/>
            </w:pPr>
            <w:r w:rsidRPr="007F2609">
              <w:t>CBs</w:t>
            </w:r>
          </w:p>
        </w:tc>
        <w:tc>
          <w:tcPr>
            <w:tcW w:w="848" w:type="dxa"/>
            <w:vAlign w:val="center"/>
          </w:tcPr>
          <w:p w14:paraId="5A15317C" w14:textId="77777777" w:rsidR="00975C97" w:rsidRPr="007F2609" w:rsidRDefault="00975C97" w:rsidP="00346178">
            <w:pPr>
              <w:pStyle w:val="TAC"/>
            </w:pPr>
            <w:r w:rsidRPr="007F2609">
              <w:t>1</w:t>
            </w:r>
          </w:p>
        </w:tc>
        <w:tc>
          <w:tcPr>
            <w:tcW w:w="848" w:type="dxa"/>
            <w:vAlign w:val="center"/>
          </w:tcPr>
          <w:p w14:paraId="7A183B5C" w14:textId="77777777" w:rsidR="00975C97" w:rsidRPr="007F2609" w:rsidRDefault="00975C97" w:rsidP="00346178">
            <w:pPr>
              <w:pStyle w:val="TAC"/>
            </w:pPr>
            <w:r w:rsidRPr="007F2609">
              <w:t>1</w:t>
            </w:r>
          </w:p>
        </w:tc>
        <w:tc>
          <w:tcPr>
            <w:tcW w:w="848" w:type="dxa"/>
            <w:vAlign w:val="center"/>
          </w:tcPr>
          <w:p w14:paraId="0EAA260C" w14:textId="77777777" w:rsidR="00975C97" w:rsidRPr="007F2609" w:rsidRDefault="00975C97" w:rsidP="00346178">
            <w:pPr>
              <w:pStyle w:val="TAC"/>
            </w:pPr>
            <w:r w:rsidRPr="007F2609">
              <w:t>1</w:t>
            </w:r>
          </w:p>
        </w:tc>
        <w:tc>
          <w:tcPr>
            <w:tcW w:w="848" w:type="dxa"/>
            <w:vAlign w:val="center"/>
          </w:tcPr>
          <w:p w14:paraId="308243F2" w14:textId="77777777" w:rsidR="00975C97" w:rsidRPr="007F2609" w:rsidRDefault="00975C97" w:rsidP="00346178">
            <w:pPr>
              <w:pStyle w:val="TAC"/>
            </w:pPr>
            <w:r w:rsidRPr="007F2609">
              <w:t>1</w:t>
            </w:r>
          </w:p>
        </w:tc>
        <w:tc>
          <w:tcPr>
            <w:tcW w:w="848" w:type="dxa"/>
            <w:vAlign w:val="center"/>
          </w:tcPr>
          <w:p w14:paraId="10756D7D" w14:textId="77777777" w:rsidR="00975C97" w:rsidRPr="007F2609" w:rsidRDefault="00975C97" w:rsidP="00346178">
            <w:pPr>
              <w:pStyle w:val="TAC"/>
            </w:pPr>
            <w:r w:rsidRPr="007F2609">
              <w:t>1</w:t>
            </w:r>
          </w:p>
        </w:tc>
        <w:tc>
          <w:tcPr>
            <w:tcW w:w="848" w:type="dxa"/>
            <w:vAlign w:val="center"/>
          </w:tcPr>
          <w:p w14:paraId="03F60E55" w14:textId="77777777" w:rsidR="00975C97" w:rsidRPr="007F2609" w:rsidRDefault="00975C97" w:rsidP="00346178">
            <w:pPr>
              <w:pStyle w:val="TAC"/>
            </w:pPr>
            <w:r w:rsidRPr="007F2609">
              <w:t>1</w:t>
            </w:r>
          </w:p>
        </w:tc>
        <w:tc>
          <w:tcPr>
            <w:tcW w:w="848" w:type="dxa"/>
            <w:vAlign w:val="center"/>
          </w:tcPr>
          <w:p w14:paraId="11909605" w14:textId="77777777" w:rsidR="00975C97" w:rsidRPr="007F2609" w:rsidRDefault="00975C97" w:rsidP="00346178">
            <w:pPr>
              <w:pStyle w:val="TAC"/>
            </w:pPr>
            <w:r w:rsidRPr="007F2609">
              <w:t>1</w:t>
            </w:r>
          </w:p>
        </w:tc>
        <w:tc>
          <w:tcPr>
            <w:tcW w:w="848" w:type="dxa"/>
            <w:vAlign w:val="center"/>
          </w:tcPr>
          <w:p w14:paraId="72D7E7B3" w14:textId="77777777" w:rsidR="00975C97" w:rsidRPr="007F2609" w:rsidRDefault="00975C97" w:rsidP="00346178">
            <w:pPr>
              <w:pStyle w:val="TAC"/>
            </w:pPr>
            <w:r w:rsidRPr="007F2609">
              <w:t>1</w:t>
            </w:r>
          </w:p>
        </w:tc>
        <w:tc>
          <w:tcPr>
            <w:tcW w:w="848" w:type="dxa"/>
            <w:vAlign w:val="center"/>
          </w:tcPr>
          <w:p w14:paraId="5FE0AC78" w14:textId="77777777" w:rsidR="00975C97" w:rsidRPr="007F2609" w:rsidRDefault="00975C97" w:rsidP="00346178">
            <w:pPr>
              <w:pStyle w:val="TAC"/>
            </w:pPr>
            <w:r w:rsidRPr="007F2609">
              <w:t>1</w:t>
            </w:r>
          </w:p>
        </w:tc>
        <w:tc>
          <w:tcPr>
            <w:tcW w:w="849" w:type="dxa"/>
            <w:vAlign w:val="center"/>
          </w:tcPr>
          <w:p w14:paraId="49456DE8" w14:textId="77777777" w:rsidR="00975C97" w:rsidRPr="007F2609" w:rsidRDefault="00975C97" w:rsidP="00346178">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346178">
            <w:pPr>
              <w:pStyle w:val="TAL"/>
            </w:pPr>
            <w:r w:rsidRPr="007F2609">
              <w:t>Binary Channel Bits per Slot</w:t>
            </w:r>
          </w:p>
        </w:tc>
        <w:tc>
          <w:tcPr>
            <w:tcW w:w="1093" w:type="dxa"/>
            <w:vAlign w:val="center"/>
          </w:tcPr>
          <w:p w14:paraId="23EA97D2" w14:textId="77777777" w:rsidR="00975C97" w:rsidRPr="007F2609" w:rsidRDefault="00975C97" w:rsidP="00346178">
            <w:pPr>
              <w:pStyle w:val="TAC"/>
            </w:pPr>
          </w:p>
        </w:tc>
        <w:tc>
          <w:tcPr>
            <w:tcW w:w="848" w:type="dxa"/>
            <w:vAlign w:val="center"/>
          </w:tcPr>
          <w:p w14:paraId="79CF2389" w14:textId="77777777" w:rsidR="00975C97" w:rsidRPr="007F2609" w:rsidRDefault="00975C97" w:rsidP="00346178">
            <w:pPr>
              <w:pStyle w:val="TAC"/>
            </w:pPr>
          </w:p>
        </w:tc>
        <w:tc>
          <w:tcPr>
            <w:tcW w:w="848" w:type="dxa"/>
            <w:vAlign w:val="center"/>
          </w:tcPr>
          <w:p w14:paraId="1A932D37" w14:textId="77777777" w:rsidR="00975C97" w:rsidRPr="007F2609" w:rsidRDefault="00975C97" w:rsidP="00346178">
            <w:pPr>
              <w:pStyle w:val="TAC"/>
            </w:pPr>
          </w:p>
        </w:tc>
        <w:tc>
          <w:tcPr>
            <w:tcW w:w="848" w:type="dxa"/>
            <w:vAlign w:val="center"/>
          </w:tcPr>
          <w:p w14:paraId="1B3A66EE" w14:textId="77777777" w:rsidR="00975C97" w:rsidRPr="007F2609" w:rsidRDefault="00975C97" w:rsidP="00346178">
            <w:pPr>
              <w:pStyle w:val="TAC"/>
            </w:pPr>
          </w:p>
        </w:tc>
        <w:tc>
          <w:tcPr>
            <w:tcW w:w="848" w:type="dxa"/>
            <w:vAlign w:val="center"/>
          </w:tcPr>
          <w:p w14:paraId="2A8B8B09" w14:textId="77777777" w:rsidR="00975C97" w:rsidRPr="007F2609" w:rsidRDefault="00975C97" w:rsidP="00346178">
            <w:pPr>
              <w:pStyle w:val="TAC"/>
            </w:pPr>
          </w:p>
        </w:tc>
        <w:tc>
          <w:tcPr>
            <w:tcW w:w="848" w:type="dxa"/>
            <w:vAlign w:val="center"/>
          </w:tcPr>
          <w:p w14:paraId="46619230" w14:textId="77777777" w:rsidR="00975C97" w:rsidRPr="007F2609" w:rsidRDefault="00975C97" w:rsidP="00346178">
            <w:pPr>
              <w:pStyle w:val="TAC"/>
            </w:pPr>
          </w:p>
        </w:tc>
        <w:tc>
          <w:tcPr>
            <w:tcW w:w="848" w:type="dxa"/>
            <w:vAlign w:val="center"/>
          </w:tcPr>
          <w:p w14:paraId="283224F0" w14:textId="77777777" w:rsidR="00975C97" w:rsidRPr="007F2609" w:rsidRDefault="00975C97" w:rsidP="00346178">
            <w:pPr>
              <w:pStyle w:val="TAC"/>
            </w:pPr>
          </w:p>
        </w:tc>
        <w:tc>
          <w:tcPr>
            <w:tcW w:w="848" w:type="dxa"/>
            <w:vAlign w:val="center"/>
          </w:tcPr>
          <w:p w14:paraId="26BFDB70" w14:textId="77777777" w:rsidR="00975C97" w:rsidRPr="007F2609" w:rsidRDefault="00975C97" w:rsidP="00346178">
            <w:pPr>
              <w:pStyle w:val="TAC"/>
            </w:pPr>
          </w:p>
        </w:tc>
        <w:tc>
          <w:tcPr>
            <w:tcW w:w="848" w:type="dxa"/>
            <w:vAlign w:val="center"/>
          </w:tcPr>
          <w:p w14:paraId="29521FC5" w14:textId="77777777" w:rsidR="00975C97" w:rsidRPr="007F2609" w:rsidRDefault="00975C97" w:rsidP="00346178">
            <w:pPr>
              <w:pStyle w:val="TAC"/>
            </w:pPr>
          </w:p>
        </w:tc>
        <w:tc>
          <w:tcPr>
            <w:tcW w:w="848" w:type="dxa"/>
            <w:vAlign w:val="center"/>
          </w:tcPr>
          <w:p w14:paraId="4E99985D" w14:textId="77777777" w:rsidR="00975C97" w:rsidRPr="007F2609" w:rsidRDefault="00975C97" w:rsidP="00346178">
            <w:pPr>
              <w:pStyle w:val="TAC"/>
            </w:pPr>
          </w:p>
        </w:tc>
        <w:tc>
          <w:tcPr>
            <w:tcW w:w="849" w:type="dxa"/>
            <w:vAlign w:val="center"/>
          </w:tcPr>
          <w:p w14:paraId="757712C8" w14:textId="77777777" w:rsidR="00975C97" w:rsidRPr="007F2609" w:rsidRDefault="00975C97" w:rsidP="00346178">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4EBE21A" w14:textId="77777777" w:rsidR="00975C97" w:rsidRPr="007F2609" w:rsidRDefault="00975C97" w:rsidP="00346178">
            <w:pPr>
              <w:pStyle w:val="TAC"/>
            </w:pPr>
            <w:r w:rsidRPr="007F2609">
              <w:t>Bits</w:t>
            </w:r>
          </w:p>
        </w:tc>
        <w:tc>
          <w:tcPr>
            <w:tcW w:w="848" w:type="dxa"/>
            <w:vAlign w:val="center"/>
          </w:tcPr>
          <w:p w14:paraId="484DF395" w14:textId="77777777" w:rsidR="00975C97" w:rsidRPr="007F2609" w:rsidRDefault="00975C97" w:rsidP="00346178">
            <w:pPr>
              <w:pStyle w:val="TAC"/>
            </w:pPr>
            <w:r w:rsidRPr="007F2609">
              <w:t>N/A</w:t>
            </w:r>
          </w:p>
        </w:tc>
        <w:tc>
          <w:tcPr>
            <w:tcW w:w="848" w:type="dxa"/>
            <w:vAlign w:val="center"/>
          </w:tcPr>
          <w:p w14:paraId="718689CC" w14:textId="77777777" w:rsidR="00975C97" w:rsidRPr="007F2609" w:rsidRDefault="00975C97" w:rsidP="00346178">
            <w:pPr>
              <w:pStyle w:val="TAC"/>
            </w:pPr>
            <w:r w:rsidRPr="007F2609">
              <w:t>N/A</w:t>
            </w:r>
          </w:p>
        </w:tc>
        <w:tc>
          <w:tcPr>
            <w:tcW w:w="848" w:type="dxa"/>
            <w:vAlign w:val="center"/>
          </w:tcPr>
          <w:p w14:paraId="51613BD0" w14:textId="77777777" w:rsidR="00975C97" w:rsidRPr="007F2609" w:rsidRDefault="00975C97" w:rsidP="00346178">
            <w:pPr>
              <w:pStyle w:val="TAC"/>
            </w:pPr>
            <w:r w:rsidRPr="007F2609">
              <w:t>N/A</w:t>
            </w:r>
          </w:p>
        </w:tc>
        <w:tc>
          <w:tcPr>
            <w:tcW w:w="848" w:type="dxa"/>
            <w:vAlign w:val="center"/>
          </w:tcPr>
          <w:p w14:paraId="1A407933" w14:textId="77777777" w:rsidR="00975C97" w:rsidRPr="007F2609" w:rsidRDefault="00975C97" w:rsidP="00346178">
            <w:pPr>
              <w:pStyle w:val="TAC"/>
            </w:pPr>
            <w:r w:rsidRPr="007F2609">
              <w:t>N/A</w:t>
            </w:r>
          </w:p>
        </w:tc>
        <w:tc>
          <w:tcPr>
            <w:tcW w:w="848" w:type="dxa"/>
            <w:vAlign w:val="center"/>
          </w:tcPr>
          <w:p w14:paraId="36765CD0" w14:textId="77777777" w:rsidR="00975C97" w:rsidRPr="007F2609" w:rsidRDefault="00975C97" w:rsidP="00346178">
            <w:pPr>
              <w:pStyle w:val="TAC"/>
            </w:pPr>
            <w:r w:rsidRPr="007F2609">
              <w:t>N/A</w:t>
            </w:r>
          </w:p>
        </w:tc>
        <w:tc>
          <w:tcPr>
            <w:tcW w:w="848" w:type="dxa"/>
            <w:vAlign w:val="center"/>
          </w:tcPr>
          <w:p w14:paraId="75D375BF" w14:textId="77777777" w:rsidR="00975C97" w:rsidRPr="007F2609" w:rsidRDefault="00975C97" w:rsidP="00346178">
            <w:pPr>
              <w:pStyle w:val="TAC"/>
            </w:pPr>
            <w:r w:rsidRPr="007F2609">
              <w:t>N/A</w:t>
            </w:r>
          </w:p>
        </w:tc>
        <w:tc>
          <w:tcPr>
            <w:tcW w:w="848" w:type="dxa"/>
            <w:vAlign w:val="center"/>
          </w:tcPr>
          <w:p w14:paraId="4C590697" w14:textId="77777777" w:rsidR="00975C97" w:rsidRPr="007F2609" w:rsidRDefault="00975C97" w:rsidP="00346178">
            <w:pPr>
              <w:pStyle w:val="TAC"/>
            </w:pPr>
            <w:r w:rsidRPr="007F2609">
              <w:t>N/A</w:t>
            </w:r>
          </w:p>
        </w:tc>
        <w:tc>
          <w:tcPr>
            <w:tcW w:w="848" w:type="dxa"/>
            <w:vAlign w:val="center"/>
          </w:tcPr>
          <w:p w14:paraId="0E5E9F68" w14:textId="77777777" w:rsidR="00975C97" w:rsidRPr="007F2609" w:rsidRDefault="00975C97" w:rsidP="00346178">
            <w:pPr>
              <w:pStyle w:val="TAC"/>
            </w:pPr>
            <w:r w:rsidRPr="007F2609">
              <w:t>N/A</w:t>
            </w:r>
          </w:p>
        </w:tc>
        <w:tc>
          <w:tcPr>
            <w:tcW w:w="848" w:type="dxa"/>
            <w:vAlign w:val="center"/>
          </w:tcPr>
          <w:p w14:paraId="5F16165F" w14:textId="77777777" w:rsidR="00975C97" w:rsidRPr="007F2609" w:rsidRDefault="00975C97" w:rsidP="00346178">
            <w:pPr>
              <w:pStyle w:val="TAC"/>
            </w:pPr>
            <w:r w:rsidRPr="007F2609">
              <w:t>N/A</w:t>
            </w:r>
          </w:p>
        </w:tc>
        <w:tc>
          <w:tcPr>
            <w:tcW w:w="849" w:type="dxa"/>
            <w:vAlign w:val="center"/>
          </w:tcPr>
          <w:p w14:paraId="6D652030" w14:textId="77777777" w:rsidR="00975C97" w:rsidRPr="007F2609" w:rsidRDefault="00975C97" w:rsidP="00346178">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346178">
            <w:pPr>
              <w:pStyle w:val="TAL"/>
            </w:pPr>
            <w:r w:rsidRPr="007F2609">
              <w:t xml:space="preserve">  For Slot i, if mod(i, </w:t>
            </w:r>
            <w:r w:rsidR="00956A30" w:rsidRPr="007F2609">
              <w:t>20</w:t>
            </w:r>
            <w:r w:rsidRPr="007F2609">
              <w:t>) = {0,…,13} for i from {4,…,39}</w:t>
            </w:r>
          </w:p>
        </w:tc>
        <w:tc>
          <w:tcPr>
            <w:tcW w:w="1093" w:type="dxa"/>
            <w:vAlign w:val="center"/>
          </w:tcPr>
          <w:p w14:paraId="78547164" w14:textId="77777777" w:rsidR="00975C97" w:rsidRPr="007F2609" w:rsidRDefault="00975C97" w:rsidP="00346178">
            <w:pPr>
              <w:pStyle w:val="TAC"/>
            </w:pPr>
            <w:r w:rsidRPr="007F2609">
              <w:t>Bits</w:t>
            </w:r>
          </w:p>
        </w:tc>
        <w:tc>
          <w:tcPr>
            <w:tcW w:w="848" w:type="dxa"/>
            <w:vAlign w:val="center"/>
          </w:tcPr>
          <w:p w14:paraId="5A8F0E79" w14:textId="77777777" w:rsidR="00975C97" w:rsidRPr="007F2609" w:rsidRDefault="00975C97" w:rsidP="00346178">
            <w:pPr>
              <w:pStyle w:val="TAC"/>
            </w:pPr>
            <w:r w:rsidRPr="007F2609">
              <w:t>2376</w:t>
            </w:r>
          </w:p>
        </w:tc>
        <w:tc>
          <w:tcPr>
            <w:tcW w:w="848" w:type="dxa"/>
            <w:vAlign w:val="center"/>
          </w:tcPr>
          <w:p w14:paraId="3D2B2F9E" w14:textId="77777777" w:rsidR="00975C97" w:rsidRPr="007F2609" w:rsidRDefault="00975C97" w:rsidP="00346178">
            <w:pPr>
              <w:pStyle w:val="TAC"/>
            </w:pPr>
            <w:r w:rsidRPr="007F2609">
              <w:t>3888</w:t>
            </w:r>
          </w:p>
        </w:tc>
        <w:tc>
          <w:tcPr>
            <w:tcW w:w="848" w:type="dxa"/>
            <w:vAlign w:val="center"/>
          </w:tcPr>
          <w:p w14:paraId="3CCE9D4F" w14:textId="77777777" w:rsidR="00975C97" w:rsidRPr="007F2609" w:rsidRDefault="00975C97" w:rsidP="00346178">
            <w:pPr>
              <w:pStyle w:val="TAC"/>
            </w:pPr>
            <w:r w:rsidRPr="007F2609">
              <w:t>5184</w:t>
            </w:r>
          </w:p>
        </w:tc>
        <w:tc>
          <w:tcPr>
            <w:tcW w:w="848" w:type="dxa"/>
            <w:vAlign w:val="center"/>
          </w:tcPr>
          <w:p w14:paraId="5D75C287" w14:textId="77777777" w:rsidR="00975C97" w:rsidRPr="007F2609" w:rsidRDefault="00975C97" w:rsidP="00346178">
            <w:pPr>
              <w:pStyle w:val="TAC"/>
            </w:pPr>
            <w:r w:rsidRPr="007F2609">
              <w:t>6696</w:t>
            </w:r>
          </w:p>
        </w:tc>
        <w:tc>
          <w:tcPr>
            <w:tcW w:w="848" w:type="dxa"/>
            <w:vAlign w:val="center"/>
          </w:tcPr>
          <w:p w14:paraId="09B4A54A" w14:textId="77777777" w:rsidR="00975C97" w:rsidRPr="007F2609" w:rsidRDefault="00975C97" w:rsidP="00346178">
            <w:pPr>
              <w:pStyle w:val="TAC"/>
            </w:pPr>
            <w:r w:rsidRPr="007F2609">
              <w:t>8208</w:t>
            </w:r>
          </w:p>
        </w:tc>
        <w:tc>
          <w:tcPr>
            <w:tcW w:w="848" w:type="dxa"/>
            <w:vAlign w:val="center"/>
          </w:tcPr>
          <w:p w14:paraId="7235BF1A" w14:textId="77777777" w:rsidR="00975C97" w:rsidRPr="007F2609" w:rsidRDefault="00975C97" w:rsidP="00346178">
            <w:pPr>
              <w:pStyle w:val="TAC"/>
            </w:pPr>
            <w:r w:rsidRPr="007F2609">
              <w:t>11016</w:t>
            </w:r>
          </w:p>
        </w:tc>
        <w:tc>
          <w:tcPr>
            <w:tcW w:w="848" w:type="dxa"/>
            <w:vAlign w:val="center"/>
          </w:tcPr>
          <w:p w14:paraId="12F143A1" w14:textId="77777777" w:rsidR="00975C97" w:rsidRPr="007F2609" w:rsidRDefault="00975C97" w:rsidP="00346178">
            <w:pPr>
              <w:pStyle w:val="TAC"/>
            </w:pPr>
            <w:r w:rsidRPr="007F2609">
              <w:t>14040</w:t>
            </w:r>
          </w:p>
        </w:tc>
        <w:tc>
          <w:tcPr>
            <w:tcW w:w="848" w:type="dxa"/>
            <w:vAlign w:val="center"/>
          </w:tcPr>
          <w:p w14:paraId="4CBC42A4" w14:textId="77777777" w:rsidR="00975C97" w:rsidRPr="007F2609" w:rsidRDefault="00975C97" w:rsidP="00346178">
            <w:pPr>
              <w:pStyle w:val="TAC"/>
            </w:pPr>
            <w:r w:rsidRPr="007F2609">
              <w:t>17064</w:t>
            </w:r>
          </w:p>
        </w:tc>
        <w:tc>
          <w:tcPr>
            <w:tcW w:w="848" w:type="dxa"/>
            <w:vAlign w:val="center"/>
          </w:tcPr>
          <w:p w14:paraId="6D556E88" w14:textId="77777777" w:rsidR="00975C97" w:rsidRPr="007F2609" w:rsidRDefault="00975C97" w:rsidP="00346178">
            <w:pPr>
              <w:pStyle w:val="TAC"/>
            </w:pPr>
            <w:r w:rsidRPr="007F2609">
              <w:t>23112</w:t>
            </w:r>
          </w:p>
        </w:tc>
        <w:tc>
          <w:tcPr>
            <w:tcW w:w="849" w:type="dxa"/>
            <w:vAlign w:val="center"/>
          </w:tcPr>
          <w:p w14:paraId="017E5943" w14:textId="77777777" w:rsidR="00975C97" w:rsidRPr="007F2609" w:rsidRDefault="00975C97" w:rsidP="00346178">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346178">
            <w:pPr>
              <w:pStyle w:val="TAL"/>
            </w:pPr>
            <w:r w:rsidRPr="007F2609">
              <w:t>Max. Throughput averaged over 1 frame</w:t>
            </w:r>
          </w:p>
        </w:tc>
        <w:tc>
          <w:tcPr>
            <w:tcW w:w="1093" w:type="dxa"/>
            <w:vAlign w:val="center"/>
          </w:tcPr>
          <w:p w14:paraId="4E802B76" w14:textId="77777777" w:rsidR="00975C97" w:rsidRPr="007F2609" w:rsidRDefault="00975C97" w:rsidP="00346178">
            <w:pPr>
              <w:pStyle w:val="TAC"/>
            </w:pPr>
            <w:r w:rsidRPr="007F2609">
              <w:t>Mbps</w:t>
            </w:r>
          </w:p>
        </w:tc>
        <w:tc>
          <w:tcPr>
            <w:tcW w:w="848" w:type="dxa"/>
            <w:vAlign w:val="center"/>
          </w:tcPr>
          <w:p w14:paraId="26103798" w14:textId="77777777" w:rsidR="00975C97" w:rsidRPr="007F2609" w:rsidRDefault="00975C97" w:rsidP="00346178">
            <w:pPr>
              <w:pStyle w:val="TAC"/>
            </w:pPr>
            <w:r w:rsidRPr="007F2609">
              <w:t>1.766</w:t>
            </w:r>
          </w:p>
        </w:tc>
        <w:tc>
          <w:tcPr>
            <w:tcW w:w="848" w:type="dxa"/>
            <w:vAlign w:val="center"/>
          </w:tcPr>
          <w:p w14:paraId="57318102" w14:textId="77777777" w:rsidR="00975C97" w:rsidRPr="007F2609" w:rsidRDefault="00975C97" w:rsidP="00346178">
            <w:pPr>
              <w:pStyle w:val="TAC"/>
            </w:pPr>
            <w:r w:rsidRPr="007F2609">
              <w:t>3.2.861</w:t>
            </w:r>
          </w:p>
        </w:tc>
        <w:tc>
          <w:tcPr>
            <w:tcW w:w="848" w:type="dxa"/>
            <w:vAlign w:val="center"/>
          </w:tcPr>
          <w:p w14:paraId="212F0BCF" w14:textId="77777777" w:rsidR="00975C97" w:rsidRPr="007F2609" w:rsidRDefault="00975C97" w:rsidP="00346178">
            <w:pPr>
              <w:pStyle w:val="TAC"/>
            </w:pPr>
            <w:r w:rsidRPr="007F2609">
              <w:t>3.859</w:t>
            </w:r>
          </w:p>
        </w:tc>
        <w:tc>
          <w:tcPr>
            <w:tcW w:w="848" w:type="dxa"/>
            <w:vAlign w:val="center"/>
          </w:tcPr>
          <w:p w14:paraId="24E4D520" w14:textId="77777777" w:rsidR="00975C97" w:rsidRPr="007F2609" w:rsidRDefault="00975C97" w:rsidP="00346178">
            <w:pPr>
              <w:pStyle w:val="TAC"/>
            </w:pPr>
            <w:r w:rsidRPr="007F2609">
              <w:t>4.858</w:t>
            </w:r>
          </w:p>
        </w:tc>
        <w:tc>
          <w:tcPr>
            <w:tcW w:w="848" w:type="dxa"/>
            <w:vAlign w:val="center"/>
          </w:tcPr>
          <w:p w14:paraId="79D0E6B1" w14:textId="77777777" w:rsidR="00975C97" w:rsidRPr="007F2609" w:rsidRDefault="00975C97" w:rsidP="00346178">
            <w:pPr>
              <w:pStyle w:val="TAC"/>
            </w:pPr>
            <w:r w:rsidRPr="007F2609">
              <w:t>5.933</w:t>
            </w:r>
          </w:p>
        </w:tc>
        <w:tc>
          <w:tcPr>
            <w:tcW w:w="848" w:type="dxa"/>
            <w:vAlign w:val="center"/>
          </w:tcPr>
          <w:p w14:paraId="5E2F0BBC" w14:textId="77777777" w:rsidR="00975C97" w:rsidRPr="007F2609" w:rsidRDefault="00975C97" w:rsidP="00346178">
            <w:pPr>
              <w:pStyle w:val="TAC"/>
            </w:pPr>
            <w:r w:rsidRPr="007F2609">
              <w:t>8.083</w:t>
            </w:r>
          </w:p>
        </w:tc>
        <w:tc>
          <w:tcPr>
            <w:tcW w:w="848" w:type="dxa"/>
            <w:vAlign w:val="center"/>
          </w:tcPr>
          <w:p w14:paraId="4DE219D1" w14:textId="77777777" w:rsidR="00975C97" w:rsidRPr="007F2609" w:rsidRDefault="00975C97" w:rsidP="00346178">
            <w:pPr>
              <w:pStyle w:val="TAC"/>
            </w:pPr>
            <w:r w:rsidRPr="007F2609">
              <w:t>10.138</w:t>
            </w:r>
          </w:p>
        </w:tc>
        <w:tc>
          <w:tcPr>
            <w:tcW w:w="848" w:type="dxa"/>
            <w:vAlign w:val="center"/>
          </w:tcPr>
          <w:p w14:paraId="76053DB1" w14:textId="77777777" w:rsidR="00975C97" w:rsidRPr="007F2609" w:rsidRDefault="00975C97" w:rsidP="00346178">
            <w:pPr>
              <w:pStyle w:val="TAC"/>
            </w:pPr>
            <w:r w:rsidRPr="007F2609">
              <w:t>12.288</w:t>
            </w:r>
          </w:p>
        </w:tc>
        <w:tc>
          <w:tcPr>
            <w:tcW w:w="848" w:type="dxa"/>
            <w:vAlign w:val="center"/>
          </w:tcPr>
          <w:p w14:paraId="421C962D" w14:textId="77777777" w:rsidR="00975C97" w:rsidRPr="007F2609" w:rsidRDefault="00975C97" w:rsidP="00346178">
            <w:pPr>
              <w:pStyle w:val="TAC"/>
            </w:pPr>
            <w:r w:rsidRPr="007F2609">
              <w:t>16.589</w:t>
            </w:r>
          </w:p>
        </w:tc>
        <w:tc>
          <w:tcPr>
            <w:tcW w:w="849" w:type="dxa"/>
            <w:vAlign w:val="center"/>
          </w:tcPr>
          <w:p w14:paraId="5DBA2552" w14:textId="77777777" w:rsidR="00975C97" w:rsidRPr="007F2609" w:rsidRDefault="00975C97" w:rsidP="00346178">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346178">
            <w:pPr>
              <w:pStyle w:val="TAN"/>
            </w:pPr>
            <w:r w:rsidRPr="007F2609">
              <w:t>Note 1:</w:t>
            </w:r>
            <w:r w:rsidRPr="007F2609">
              <w:tab/>
              <w:t>Additional parameters are specified in Table A.3.1-1 and Table A.3.3.1-1.</w:t>
            </w:r>
          </w:p>
          <w:p w14:paraId="2FEC737F"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346178">
            <w:pPr>
              <w:pStyle w:val="TAN"/>
            </w:pPr>
            <w:r w:rsidRPr="007F2609">
              <w:t>Note 3:</w:t>
            </w:r>
            <w:r w:rsidRPr="007F2609">
              <w:tab/>
              <w:t>SS/PBCH block is transmitted in slot #0 of each frame.</w:t>
            </w:r>
          </w:p>
          <w:p w14:paraId="303E8A8B" w14:textId="77777777" w:rsidR="00975C97" w:rsidRPr="007F2609" w:rsidRDefault="00975C97" w:rsidP="00346178">
            <w:pPr>
              <w:pStyle w:val="TAN"/>
              <w:rPr>
                <w:sz w:val="20"/>
              </w:rPr>
            </w:pPr>
            <w:r w:rsidRPr="007F2609">
              <w:t>Note 4:</w:t>
            </w:r>
            <w:r w:rsidRPr="007F2609">
              <w:tab/>
              <w:t>Slot i is slot index per frame.</w:t>
            </w:r>
          </w:p>
        </w:tc>
      </w:tr>
    </w:tbl>
    <w:p w14:paraId="4BD31F48" w14:textId="02A7023A" w:rsidR="00975C97" w:rsidRPr="007F2609" w:rsidRDefault="00975C97" w:rsidP="00346178"/>
    <w:p w14:paraId="0BEE843A" w14:textId="37204A85" w:rsidR="00975C97" w:rsidRPr="007F2609" w:rsidRDefault="00975C97" w:rsidP="00975C97">
      <w:pPr>
        <w:pStyle w:val="Heading3"/>
      </w:pPr>
      <w:bookmarkStart w:id="70" w:name="_Toc27478704"/>
      <w:bookmarkStart w:id="71" w:name="_Toc36227418"/>
      <w:r w:rsidRPr="007F2609">
        <w:lastRenderedPageBreak/>
        <w:t>A.3.3.3</w:t>
      </w:r>
      <w:r w:rsidRPr="007F2609">
        <w:tab/>
        <w:t>FRC for maximum input level for 64QAM</w:t>
      </w:r>
      <w:bookmarkEnd w:id="70"/>
      <w:bookmarkEnd w:id="71"/>
    </w:p>
    <w:p w14:paraId="58535C5E" w14:textId="77777777" w:rsidR="00975C97" w:rsidRPr="007F2609" w:rsidRDefault="00975C97" w:rsidP="00346178">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346178">
            <w:pPr>
              <w:pStyle w:val="TAH"/>
            </w:pPr>
            <w:r w:rsidRPr="007F2609">
              <w:t>Parameter</w:t>
            </w:r>
          </w:p>
        </w:tc>
        <w:tc>
          <w:tcPr>
            <w:tcW w:w="1093" w:type="dxa"/>
            <w:vAlign w:val="center"/>
          </w:tcPr>
          <w:p w14:paraId="7C1F8737" w14:textId="77777777" w:rsidR="00975C97" w:rsidRPr="007F2609" w:rsidRDefault="00975C97" w:rsidP="00346178">
            <w:pPr>
              <w:pStyle w:val="TAH"/>
            </w:pPr>
            <w:r w:rsidRPr="007F2609">
              <w:t>Unit</w:t>
            </w:r>
          </w:p>
        </w:tc>
        <w:tc>
          <w:tcPr>
            <w:tcW w:w="5736" w:type="dxa"/>
            <w:gridSpan w:val="8"/>
          </w:tcPr>
          <w:p w14:paraId="609350AD" w14:textId="77777777" w:rsidR="00975C97" w:rsidRPr="007F2609" w:rsidRDefault="00975C97" w:rsidP="00346178">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346178">
            <w:pPr>
              <w:pStyle w:val="TAL"/>
            </w:pPr>
            <w:r w:rsidRPr="007F2609">
              <w:t>Channel bandwidth</w:t>
            </w:r>
          </w:p>
        </w:tc>
        <w:tc>
          <w:tcPr>
            <w:tcW w:w="1093" w:type="dxa"/>
            <w:vAlign w:val="center"/>
          </w:tcPr>
          <w:p w14:paraId="080D1FB0" w14:textId="77777777" w:rsidR="00975C97" w:rsidRPr="007F2609" w:rsidRDefault="00975C97" w:rsidP="00346178">
            <w:pPr>
              <w:pStyle w:val="TAC"/>
            </w:pPr>
            <w:r w:rsidRPr="007F2609">
              <w:t>MHz</w:t>
            </w:r>
          </w:p>
        </w:tc>
        <w:tc>
          <w:tcPr>
            <w:tcW w:w="717" w:type="dxa"/>
            <w:vAlign w:val="center"/>
          </w:tcPr>
          <w:p w14:paraId="7A85683E" w14:textId="77777777" w:rsidR="00975C97" w:rsidRPr="007F2609" w:rsidRDefault="00975C97" w:rsidP="00346178">
            <w:pPr>
              <w:pStyle w:val="TAC"/>
            </w:pPr>
            <w:r w:rsidRPr="007F2609">
              <w:t>5</w:t>
            </w:r>
          </w:p>
        </w:tc>
        <w:tc>
          <w:tcPr>
            <w:tcW w:w="717" w:type="dxa"/>
            <w:vAlign w:val="center"/>
          </w:tcPr>
          <w:p w14:paraId="6AFD1366" w14:textId="77777777" w:rsidR="00975C97" w:rsidRPr="007F2609" w:rsidRDefault="00975C97" w:rsidP="00346178">
            <w:pPr>
              <w:pStyle w:val="TAC"/>
            </w:pPr>
            <w:r w:rsidRPr="007F2609">
              <w:t>10</w:t>
            </w:r>
          </w:p>
        </w:tc>
        <w:tc>
          <w:tcPr>
            <w:tcW w:w="717" w:type="dxa"/>
            <w:vAlign w:val="center"/>
          </w:tcPr>
          <w:p w14:paraId="09DE1A15" w14:textId="77777777" w:rsidR="00975C97" w:rsidRPr="007F2609" w:rsidRDefault="00975C97" w:rsidP="00346178">
            <w:pPr>
              <w:pStyle w:val="TAC"/>
            </w:pPr>
            <w:r w:rsidRPr="007F2609">
              <w:t>15</w:t>
            </w:r>
          </w:p>
        </w:tc>
        <w:tc>
          <w:tcPr>
            <w:tcW w:w="717" w:type="dxa"/>
            <w:vAlign w:val="center"/>
          </w:tcPr>
          <w:p w14:paraId="289B4C01" w14:textId="77777777" w:rsidR="00975C97" w:rsidRPr="007F2609" w:rsidRDefault="00975C97" w:rsidP="00346178">
            <w:pPr>
              <w:pStyle w:val="TAC"/>
            </w:pPr>
            <w:r w:rsidRPr="007F2609">
              <w:t>20</w:t>
            </w:r>
          </w:p>
        </w:tc>
        <w:tc>
          <w:tcPr>
            <w:tcW w:w="717" w:type="dxa"/>
            <w:vAlign w:val="center"/>
          </w:tcPr>
          <w:p w14:paraId="68BF9AED" w14:textId="77777777" w:rsidR="00975C97" w:rsidRPr="007F2609" w:rsidRDefault="00975C97" w:rsidP="00346178">
            <w:pPr>
              <w:pStyle w:val="TAC"/>
            </w:pPr>
            <w:r w:rsidRPr="007F2609">
              <w:t>25</w:t>
            </w:r>
          </w:p>
        </w:tc>
        <w:tc>
          <w:tcPr>
            <w:tcW w:w="717" w:type="dxa"/>
            <w:vAlign w:val="center"/>
          </w:tcPr>
          <w:p w14:paraId="19A76AC3" w14:textId="77777777" w:rsidR="00975C97" w:rsidRPr="007F2609" w:rsidRDefault="00975C97" w:rsidP="00346178">
            <w:pPr>
              <w:pStyle w:val="TAC"/>
            </w:pPr>
            <w:r w:rsidRPr="007F2609">
              <w:t>30</w:t>
            </w:r>
          </w:p>
        </w:tc>
        <w:tc>
          <w:tcPr>
            <w:tcW w:w="717" w:type="dxa"/>
            <w:vAlign w:val="center"/>
          </w:tcPr>
          <w:p w14:paraId="46B78D90" w14:textId="77777777" w:rsidR="00975C97" w:rsidRPr="007F2609" w:rsidRDefault="00975C97" w:rsidP="00346178">
            <w:pPr>
              <w:pStyle w:val="TAC"/>
            </w:pPr>
            <w:r w:rsidRPr="007F2609">
              <w:t>40</w:t>
            </w:r>
          </w:p>
        </w:tc>
        <w:tc>
          <w:tcPr>
            <w:tcW w:w="717" w:type="dxa"/>
            <w:vAlign w:val="center"/>
          </w:tcPr>
          <w:p w14:paraId="0ABE952C" w14:textId="77777777" w:rsidR="00975C97" w:rsidRPr="007F2609" w:rsidRDefault="00975C97" w:rsidP="00346178">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346178">
            <w:pPr>
              <w:pStyle w:val="TAL"/>
            </w:pPr>
            <w:r w:rsidRPr="007F2609">
              <w:t>Subcarrier spacing</w:t>
            </w:r>
          </w:p>
        </w:tc>
        <w:tc>
          <w:tcPr>
            <w:tcW w:w="1093" w:type="dxa"/>
            <w:vAlign w:val="center"/>
          </w:tcPr>
          <w:p w14:paraId="0016C6B4" w14:textId="77777777" w:rsidR="00975C97" w:rsidRPr="007F2609" w:rsidRDefault="00975C97" w:rsidP="00346178">
            <w:pPr>
              <w:pStyle w:val="TAC"/>
            </w:pPr>
            <w:r w:rsidRPr="007F2609">
              <w:t>kHz</w:t>
            </w:r>
          </w:p>
        </w:tc>
        <w:tc>
          <w:tcPr>
            <w:tcW w:w="717" w:type="dxa"/>
            <w:vAlign w:val="center"/>
          </w:tcPr>
          <w:p w14:paraId="04D18DFC" w14:textId="77777777" w:rsidR="00975C97" w:rsidRPr="007F2609" w:rsidRDefault="00975C97" w:rsidP="00346178">
            <w:pPr>
              <w:pStyle w:val="TAC"/>
            </w:pPr>
            <w:r w:rsidRPr="007F2609">
              <w:t>15</w:t>
            </w:r>
          </w:p>
        </w:tc>
        <w:tc>
          <w:tcPr>
            <w:tcW w:w="717" w:type="dxa"/>
            <w:vAlign w:val="center"/>
          </w:tcPr>
          <w:p w14:paraId="76409E90" w14:textId="77777777" w:rsidR="00975C97" w:rsidRPr="007F2609" w:rsidRDefault="00975C97" w:rsidP="00346178">
            <w:pPr>
              <w:pStyle w:val="TAC"/>
            </w:pPr>
            <w:r w:rsidRPr="007F2609">
              <w:t>15</w:t>
            </w:r>
          </w:p>
        </w:tc>
        <w:tc>
          <w:tcPr>
            <w:tcW w:w="717" w:type="dxa"/>
            <w:vAlign w:val="center"/>
          </w:tcPr>
          <w:p w14:paraId="280FF3A4" w14:textId="77777777" w:rsidR="00975C97" w:rsidRPr="007F2609" w:rsidRDefault="00975C97" w:rsidP="00346178">
            <w:pPr>
              <w:pStyle w:val="TAC"/>
            </w:pPr>
            <w:r w:rsidRPr="007F2609">
              <w:t>15</w:t>
            </w:r>
          </w:p>
        </w:tc>
        <w:tc>
          <w:tcPr>
            <w:tcW w:w="717" w:type="dxa"/>
            <w:vAlign w:val="center"/>
          </w:tcPr>
          <w:p w14:paraId="0702AFA0" w14:textId="77777777" w:rsidR="00975C97" w:rsidRPr="007F2609" w:rsidRDefault="00975C97" w:rsidP="00346178">
            <w:pPr>
              <w:pStyle w:val="TAC"/>
            </w:pPr>
            <w:r w:rsidRPr="007F2609">
              <w:t>15</w:t>
            </w:r>
          </w:p>
        </w:tc>
        <w:tc>
          <w:tcPr>
            <w:tcW w:w="717" w:type="dxa"/>
            <w:vAlign w:val="center"/>
          </w:tcPr>
          <w:p w14:paraId="0D1846D3" w14:textId="77777777" w:rsidR="00975C97" w:rsidRPr="007F2609" w:rsidRDefault="00975C97" w:rsidP="00346178">
            <w:pPr>
              <w:pStyle w:val="TAC"/>
            </w:pPr>
            <w:r w:rsidRPr="007F2609">
              <w:t>15</w:t>
            </w:r>
          </w:p>
        </w:tc>
        <w:tc>
          <w:tcPr>
            <w:tcW w:w="717" w:type="dxa"/>
            <w:vAlign w:val="center"/>
          </w:tcPr>
          <w:p w14:paraId="7761BAE1" w14:textId="77777777" w:rsidR="00975C97" w:rsidRPr="007F2609" w:rsidRDefault="00975C97" w:rsidP="00346178">
            <w:pPr>
              <w:pStyle w:val="TAC"/>
            </w:pPr>
            <w:r w:rsidRPr="007F2609">
              <w:t>15</w:t>
            </w:r>
          </w:p>
        </w:tc>
        <w:tc>
          <w:tcPr>
            <w:tcW w:w="717" w:type="dxa"/>
            <w:vAlign w:val="center"/>
          </w:tcPr>
          <w:p w14:paraId="7B4B4CB6" w14:textId="77777777" w:rsidR="00975C97" w:rsidRPr="007F2609" w:rsidRDefault="00975C97" w:rsidP="00346178">
            <w:pPr>
              <w:pStyle w:val="TAC"/>
            </w:pPr>
            <w:r w:rsidRPr="007F2609">
              <w:t>15</w:t>
            </w:r>
          </w:p>
        </w:tc>
        <w:tc>
          <w:tcPr>
            <w:tcW w:w="717" w:type="dxa"/>
            <w:vAlign w:val="center"/>
          </w:tcPr>
          <w:p w14:paraId="12CACF71" w14:textId="77777777" w:rsidR="00975C97" w:rsidRPr="007F2609" w:rsidRDefault="00975C97" w:rsidP="00346178">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346178">
            <w:pPr>
              <w:pStyle w:val="TAL"/>
            </w:pPr>
            <w:r w:rsidRPr="007F2609">
              <w:t xml:space="preserve">Subcarrier spacing configuration </w:t>
            </w:r>
            <w:r w:rsidRPr="007F2609">
              <w:object w:dxaOrig="220" w:dyaOrig="240" w14:anchorId="58673F26">
                <v:shape id="_x0000_i1037" type="#_x0000_t75" style="width:11.9pt;height:14.4pt" o:ole="">
                  <v:imagedata r:id="rId13" o:title=""/>
                </v:shape>
                <o:OLEObject Type="Embed" ProgID="Equation.3" ShapeID="_x0000_i1037" DrawAspect="Content" ObjectID="_1758387838" r:id="rId26"/>
              </w:object>
            </w:r>
          </w:p>
        </w:tc>
        <w:tc>
          <w:tcPr>
            <w:tcW w:w="1093" w:type="dxa"/>
            <w:vAlign w:val="center"/>
          </w:tcPr>
          <w:p w14:paraId="45B12DFF" w14:textId="77777777" w:rsidR="00975C97" w:rsidRPr="007F2609" w:rsidRDefault="00975C97" w:rsidP="00346178">
            <w:pPr>
              <w:pStyle w:val="TAC"/>
            </w:pPr>
          </w:p>
        </w:tc>
        <w:tc>
          <w:tcPr>
            <w:tcW w:w="717" w:type="dxa"/>
            <w:vAlign w:val="center"/>
          </w:tcPr>
          <w:p w14:paraId="393E60DC" w14:textId="77777777" w:rsidR="00975C97" w:rsidRPr="007F2609" w:rsidRDefault="00975C97" w:rsidP="00346178">
            <w:pPr>
              <w:pStyle w:val="TAC"/>
            </w:pPr>
            <w:r w:rsidRPr="007F2609">
              <w:t>0</w:t>
            </w:r>
          </w:p>
        </w:tc>
        <w:tc>
          <w:tcPr>
            <w:tcW w:w="717" w:type="dxa"/>
            <w:vAlign w:val="center"/>
          </w:tcPr>
          <w:p w14:paraId="2916ADDE" w14:textId="77777777" w:rsidR="00975C97" w:rsidRPr="007F2609" w:rsidRDefault="00975C97" w:rsidP="00346178">
            <w:pPr>
              <w:pStyle w:val="TAC"/>
            </w:pPr>
            <w:r w:rsidRPr="007F2609">
              <w:t>0</w:t>
            </w:r>
          </w:p>
        </w:tc>
        <w:tc>
          <w:tcPr>
            <w:tcW w:w="717" w:type="dxa"/>
            <w:vAlign w:val="center"/>
          </w:tcPr>
          <w:p w14:paraId="6618DE3C" w14:textId="77777777" w:rsidR="00975C97" w:rsidRPr="007F2609" w:rsidRDefault="00975C97" w:rsidP="00346178">
            <w:pPr>
              <w:pStyle w:val="TAC"/>
            </w:pPr>
            <w:r w:rsidRPr="007F2609">
              <w:t>0</w:t>
            </w:r>
          </w:p>
        </w:tc>
        <w:tc>
          <w:tcPr>
            <w:tcW w:w="717" w:type="dxa"/>
            <w:vAlign w:val="center"/>
          </w:tcPr>
          <w:p w14:paraId="631293AA" w14:textId="77777777" w:rsidR="00975C97" w:rsidRPr="007F2609" w:rsidRDefault="00975C97" w:rsidP="00346178">
            <w:pPr>
              <w:pStyle w:val="TAC"/>
            </w:pPr>
            <w:r w:rsidRPr="007F2609">
              <w:t>0</w:t>
            </w:r>
          </w:p>
        </w:tc>
        <w:tc>
          <w:tcPr>
            <w:tcW w:w="717" w:type="dxa"/>
            <w:vAlign w:val="center"/>
          </w:tcPr>
          <w:p w14:paraId="5AB7C1DD" w14:textId="77777777" w:rsidR="00975C97" w:rsidRPr="007F2609" w:rsidRDefault="00975C97" w:rsidP="00346178">
            <w:pPr>
              <w:pStyle w:val="TAC"/>
            </w:pPr>
            <w:r w:rsidRPr="007F2609">
              <w:t>0</w:t>
            </w:r>
          </w:p>
        </w:tc>
        <w:tc>
          <w:tcPr>
            <w:tcW w:w="717" w:type="dxa"/>
            <w:vAlign w:val="center"/>
          </w:tcPr>
          <w:p w14:paraId="569524B5" w14:textId="77777777" w:rsidR="00975C97" w:rsidRPr="007F2609" w:rsidRDefault="00975C97" w:rsidP="00346178">
            <w:pPr>
              <w:pStyle w:val="TAC"/>
            </w:pPr>
            <w:r w:rsidRPr="007F2609">
              <w:t>0</w:t>
            </w:r>
          </w:p>
        </w:tc>
        <w:tc>
          <w:tcPr>
            <w:tcW w:w="717" w:type="dxa"/>
            <w:vAlign w:val="center"/>
          </w:tcPr>
          <w:p w14:paraId="32AE2366" w14:textId="77777777" w:rsidR="00975C97" w:rsidRPr="007F2609" w:rsidRDefault="00975C97" w:rsidP="00346178">
            <w:pPr>
              <w:pStyle w:val="TAC"/>
            </w:pPr>
            <w:r w:rsidRPr="007F2609">
              <w:t>0</w:t>
            </w:r>
          </w:p>
        </w:tc>
        <w:tc>
          <w:tcPr>
            <w:tcW w:w="717" w:type="dxa"/>
            <w:vAlign w:val="center"/>
          </w:tcPr>
          <w:p w14:paraId="5D90CC41" w14:textId="77777777" w:rsidR="00975C97" w:rsidRPr="007F2609" w:rsidRDefault="00975C97" w:rsidP="00346178">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346178">
            <w:pPr>
              <w:pStyle w:val="TAL"/>
            </w:pPr>
            <w:r w:rsidRPr="007F2609">
              <w:t>Allocated resource blocks</w:t>
            </w:r>
          </w:p>
        </w:tc>
        <w:tc>
          <w:tcPr>
            <w:tcW w:w="1093" w:type="dxa"/>
            <w:vAlign w:val="center"/>
          </w:tcPr>
          <w:p w14:paraId="4FBA602B" w14:textId="77777777" w:rsidR="00975C97" w:rsidRPr="007F2609" w:rsidRDefault="00975C97" w:rsidP="00346178">
            <w:pPr>
              <w:pStyle w:val="TAC"/>
            </w:pPr>
          </w:p>
        </w:tc>
        <w:tc>
          <w:tcPr>
            <w:tcW w:w="717" w:type="dxa"/>
            <w:vAlign w:val="center"/>
          </w:tcPr>
          <w:p w14:paraId="3C083880" w14:textId="77777777" w:rsidR="00975C97" w:rsidRPr="007F2609" w:rsidRDefault="00975C97" w:rsidP="00346178">
            <w:pPr>
              <w:pStyle w:val="TAC"/>
            </w:pPr>
            <w:r w:rsidRPr="007F2609">
              <w:t>25</w:t>
            </w:r>
          </w:p>
        </w:tc>
        <w:tc>
          <w:tcPr>
            <w:tcW w:w="717" w:type="dxa"/>
            <w:vAlign w:val="center"/>
          </w:tcPr>
          <w:p w14:paraId="226C490A" w14:textId="77777777" w:rsidR="00975C97" w:rsidRPr="007F2609" w:rsidRDefault="00975C97" w:rsidP="00346178">
            <w:pPr>
              <w:pStyle w:val="TAC"/>
            </w:pPr>
            <w:r w:rsidRPr="007F2609">
              <w:t>52</w:t>
            </w:r>
          </w:p>
        </w:tc>
        <w:tc>
          <w:tcPr>
            <w:tcW w:w="717" w:type="dxa"/>
            <w:vAlign w:val="center"/>
          </w:tcPr>
          <w:p w14:paraId="2F3AC380" w14:textId="77777777" w:rsidR="00975C97" w:rsidRPr="007F2609" w:rsidRDefault="00975C97" w:rsidP="00346178">
            <w:pPr>
              <w:pStyle w:val="TAC"/>
            </w:pPr>
            <w:r w:rsidRPr="007F2609">
              <w:t>79</w:t>
            </w:r>
          </w:p>
        </w:tc>
        <w:tc>
          <w:tcPr>
            <w:tcW w:w="717" w:type="dxa"/>
            <w:vAlign w:val="center"/>
          </w:tcPr>
          <w:p w14:paraId="7C6AC82F" w14:textId="77777777" w:rsidR="00975C97" w:rsidRPr="007F2609" w:rsidRDefault="00975C97" w:rsidP="00346178">
            <w:pPr>
              <w:pStyle w:val="TAC"/>
            </w:pPr>
            <w:r w:rsidRPr="007F2609">
              <w:t>106</w:t>
            </w:r>
          </w:p>
        </w:tc>
        <w:tc>
          <w:tcPr>
            <w:tcW w:w="717" w:type="dxa"/>
            <w:vAlign w:val="center"/>
          </w:tcPr>
          <w:p w14:paraId="278EA63E" w14:textId="77777777" w:rsidR="00975C97" w:rsidRPr="007F2609" w:rsidRDefault="00975C97" w:rsidP="00346178">
            <w:pPr>
              <w:pStyle w:val="TAC"/>
            </w:pPr>
            <w:r w:rsidRPr="007F2609">
              <w:t>133</w:t>
            </w:r>
          </w:p>
        </w:tc>
        <w:tc>
          <w:tcPr>
            <w:tcW w:w="717" w:type="dxa"/>
            <w:vAlign w:val="center"/>
          </w:tcPr>
          <w:p w14:paraId="268C530B" w14:textId="77777777" w:rsidR="00975C97" w:rsidRPr="007F2609" w:rsidRDefault="00975C97" w:rsidP="00346178">
            <w:pPr>
              <w:pStyle w:val="TAC"/>
            </w:pPr>
            <w:r w:rsidRPr="007F2609">
              <w:t>160</w:t>
            </w:r>
          </w:p>
        </w:tc>
        <w:tc>
          <w:tcPr>
            <w:tcW w:w="717" w:type="dxa"/>
            <w:vAlign w:val="center"/>
          </w:tcPr>
          <w:p w14:paraId="705AA183" w14:textId="77777777" w:rsidR="00975C97" w:rsidRPr="007F2609" w:rsidRDefault="00975C97" w:rsidP="00346178">
            <w:pPr>
              <w:pStyle w:val="TAC"/>
            </w:pPr>
            <w:r w:rsidRPr="007F2609">
              <w:t>216</w:t>
            </w:r>
          </w:p>
        </w:tc>
        <w:tc>
          <w:tcPr>
            <w:tcW w:w="717" w:type="dxa"/>
            <w:vAlign w:val="center"/>
          </w:tcPr>
          <w:p w14:paraId="5FF31A98" w14:textId="77777777" w:rsidR="00975C97" w:rsidRPr="007F2609" w:rsidRDefault="00975C97" w:rsidP="00346178">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346178">
            <w:pPr>
              <w:pStyle w:val="TAL"/>
            </w:pPr>
            <w:r w:rsidRPr="007F2609">
              <w:t>Subcarriers per resource block</w:t>
            </w:r>
          </w:p>
        </w:tc>
        <w:tc>
          <w:tcPr>
            <w:tcW w:w="1093" w:type="dxa"/>
            <w:vAlign w:val="center"/>
          </w:tcPr>
          <w:p w14:paraId="40E14C1A" w14:textId="77777777" w:rsidR="00975C97" w:rsidRPr="007F2609" w:rsidRDefault="00975C97" w:rsidP="00346178">
            <w:pPr>
              <w:pStyle w:val="TAC"/>
            </w:pPr>
          </w:p>
        </w:tc>
        <w:tc>
          <w:tcPr>
            <w:tcW w:w="717" w:type="dxa"/>
            <w:vAlign w:val="center"/>
          </w:tcPr>
          <w:p w14:paraId="1E31530B" w14:textId="77777777" w:rsidR="00975C97" w:rsidRPr="007F2609" w:rsidRDefault="00975C97" w:rsidP="00346178">
            <w:pPr>
              <w:pStyle w:val="TAC"/>
            </w:pPr>
            <w:r w:rsidRPr="007F2609">
              <w:t>12</w:t>
            </w:r>
          </w:p>
        </w:tc>
        <w:tc>
          <w:tcPr>
            <w:tcW w:w="717" w:type="dxa"/>
            <w:vAlign w:val="center"/>
          </w:tcPr>
          <w:p w14:paraId="654B9F6A" w14:textId="77777777" w:rsidR="00975C97" w:rsidRPr="007F2609" w:rsidRDefault="00975C97" w:rsidP="00346178">
            <w:pPr>
              <w:pStyle w:val="TAC"/>
            </w:pPr>
            <w:r w:rsidRPr="007F2609">
              <w:t>12</w:t>
            </w:r>
          </w:p>
        </w:tc>
        <w:tc>
          <w:tcPr>
            <w:tcW w:w="717" w:type="dxa"/>
            <w:vAlign w:val="center"/>
          </w:tcPr>
          <w:p w14:paraId="212F9E38" w14:textId="77777777" w:rsidR="00975C97" w:rsidRPr="007F2609" w:rsidRDefault="00975C97" w:rsidP="00346178">
            <w:pPr>
              <w:pStyle w:val="TAC"/>
            </w:pPr>
            <w:r w:rsidRPr="007F2609">
              <w:t>12</w:t>
            </w:r>
          </w:p>
        </w:tc>
        <w:tc>
          <w:tcPr>
            <w:tcW w:w="717" w:type="dxa"/>
            <w:vAlign w:val="center"/>
          </w:tcPr>
          <w:p w14:paraId="3AD595B9" w14:textId="77777777" w:rsidR="00975C97" w:rsidRPr="007F2609" w:rsidRDefault="00975C97" w:rsidP="00346178">
            <w:pPr>
              <w:pStyle w:val="TAC"/>
            </w:pPr>
            <w:r w:rsidRPr="007F2609">
              <w:t>12</w:t>
            </w:r>
          </w:p>
        </w:tc>
        <w:tc>
          <w:tcPr>
            <w:tcW w:w="717" w:type="dxa"/>
            <w:vAlign w:val="center"/>
          </w:tcPr>
          <w:p w14:paraId="2EDDA9B5" w14:textId="77777777" w:rsidR="00975C97" w:rsidRPr="007F2609" w:rsidRDefault="00975C97" w:rsidP="00346178">
            <w:pPr>
              <w:pStyle w:val="TAC"/>
            </w:pPr>
            <w:r w:rsidRPr="007F2609">
              <w:t>12</w:t>
            </w:r>
          </w:p>
        </w:tc>
        <w:tc>
          <w:tcPr>
            <w:tcW w:w="717" w:type="dxa"/>
            <w:vAlign w:val="center"/>
          </w:tcPr>
          <w:p w14:paraId="08C453E2" w14:textId="77777777" w:rsidR="00975C97" w:rsidRPr="007F2609" w:rsidRDefault="00975C97" w:rsidP="00346178">
            <w:pPr>
              <w:pStyle w:val="TAC"/>
            </w:pPr>
            <w:r w:rsidRPr="007F2609">
              <w:t>12</w:t>
            </w:r>
          </w:p>
        </w:tc>
        <w:tc>
          <w:tcPr>
            <w:tcW w:w="717" w:type="dxa"/>
            <w:vAlign w:val="center"/>
          </w:tcPr>
          <w:p w14:paraId="6ED2B162" w14:textId="77777777" w:rsidR="00975C97" w:rsidRPr="007F2609" w:rsidRDefault="00975C97" w:rsidP="00346178">
            <w:pPr>
              <w:pStyle w:val="TAC"/>
            </w:pPr>
            <w:r w:rsidRPr="007F2609">
              <w:t>12</w:t>
            </w:r>
          </w:p>
        </w:tc>
        <w:tc>
          <w:tcPr>
            <w:tcW w:w="717" w:type="dxa"/>
            <w:vAlign w:val="center"/>
          </w:tcPr>
          <w:p w14:paraId="23EBE3DB" w14:textId="77777777" w:rsidR="00975C97" w:rsidRPr="007F2609" w:rsidRDefault="00975C97" w:rsidP="00346178">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346178">
            <w:pPr>
              <w:pStyle w:val="TAL"/>
            </w:pPr>
            <w:r w:rsidRPr="007F2609">
              <w:t>Allocated slots per Frame</w:t>
            </w:r>
          </w:p>
        </w:tc>
        <w:tc>
          <w:tcPr>
            <w:tcW w:w="1093" w:type="dxa"/>
            <w:vAlign w:val="center"/>
          </w:tcPr>
          <w:p w14:paraId="7F5C9BE1" w14:textId="77777777" w:rsidR="00975C97" w:rsidRPr="007F2609" w:rsidRDefault="00975C97" w:rsidP="00346178">
            <w:pPr>
              <w:pStyle w:val="TAC"/>
            </w:pPr>
          </w:p>
        </w:tc>
        <w:tc>
          <w:tcPr>
            <w:tcW w:w="717" w:type="dxa"/>
          </w:tcPr>
          <w:p w14:paraId="1ED50F7C" w14:textId="77777777" w:rsidR="00975C97" w:rsidRPr="007F2609" w:rsidRDefault="00975C97" w:rsidP="00346178">
            <w:pPr>
              <w:pStyle w:val="TAC"/>
            </w:pPr>
            <w:r w:rsidRPr="007F2609">
              <w:t>4</w:t>
            </w:r>
          </w:p>
        </w:tc>
        <w:tc>
          <w:tcPr>
            <w:tcW w:w="717" w:type="dxa"/>
          </w:tcPr>
          <w:p w14:paraId="6EBFCE8D" w14:textId="77777777" w:rsidR="00975C97" w:rsidRPr="007F2609" w:rsidRDefault="00975C97" w:rsidP="00346178">
            <w:pPr>
              <w:pStyle w:val="TAC"/>
            </w:pPr>
            <w:r w:rsidRPr="007F2609">
              <w:t>4</w:t>
            </w:r>
          </w:p>
        </w:tc>
        <w:tc>
          <w:tcPr>
            <w:tcW w:w="717" w:type="dxa"/>
          </w:tcPr>
          <w:p w14:paraId="4F63F481" w14:textId="77777777" w:rsidR="00975C97" w:rsidRPr="007F2609" w:rsidRDefault="00975C97" w:rsidP="00346178">
            <w:pPr>
              <w:pStyle w:val="TAC"/>
            </w:pPr>
            <w:r w:rsidRPr="007F2609">
              <w:t>4</w:t>
            </w:r>
          </w:p>
        </w:tc>
        <w:tc>
          <w:tcPr>
            <w:tcW w:w="717" w:type="dxa"/>
          </w:tcPr>
          <w:p w14:paraId="48A7C750" w14:textId="77777777" w:rsidR="00975C97" w:rsidRPr="007F2609" w:rsidRDefault="00975C97" w:rsidP="00346178">
            <w:pPr>
              <w:pStyle w:val="TAC"/>
            </w:pPr>
            <w:r w:rsidRPr="007F2609">
              <w:t>4</w:t>
            </w:r>
          </w:p>
        </w:tc>
        <w:tc>
          <w:tcPr>
            <w:tcW w:w="717" w:type="dxa"/>
          </w:tcPr>
          <w:p w14:paraId="679628B8" w14:textId="77777777" w:rsidR="00975C97" w:rsidRPr="007F2609" w:rsidRDefault="00975C97" w:rsidP="00346178">
            <w:pPr>
              <w:pStyle w:val="TAC"/>
            </w:pPr>
            <w:r w:rsidRPr="007F2609">
              <w:t>4</w:t>
            </w:r>
          </w:p>
        </w:tc>
        <w:tc>
          <w:tcPr>
            <w:tcW w:w="717" w:type="dxa"/>
          </w:tcPr>
          <w:p w14:paraId="06A500D3" w14:textId="77777777" w:rsidR="00975C97" w:rsidRPr="007F2609" w:rsidRDefault="00975C97" w:rsidP="00346178">
            <w:pPr>
              <w:pStyle w:val="TAC"/>
            </w:pPr>
            <w:r w:rsidRPr="007F2609">
              <w:t>4</w:t>
            </w:r>
          </w:p>
        </w:tc>
        <w:tc>
          <w:tcPr>
            <w:tcW w:w="717" w:type="dxa"/>
          </w:tcPr>
          <w:p w14:paraId="031D5A4D" w14:textId="77777777" w:rsidR="00975C97" w:rsidRPr="007F2609" w:rsidRDefault="00975C97" w:rsidP="00346178">
            <w:pPr>
              <w:pStyle w:val="TAC"/>
            </w:pPr>
            <w:r w:rsidRPr="007F2609">
              <w:t>4</w:t>
            </w:r>
          </w:p>
        </w:tc>
        <w:tc>
          <w:tcPr>
            <w:tcW w:w="717" w:type="dxa"/>
          </w:tcPr>
          <w:p w14:paraId="181DDF91" w14:textId="77777777" w:rsidR="00975C97" w:rsidRPr="007F2609" w:rsidRDefault="00975C97" w:rsidP="00346178">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346178">
            <w:pPr>
              <w:pStyle w:val="TAL"/>
            </w:pPr>
            <w:r w:rsidRPr="007F2609">
              <w:t>MCS Index</w:t>
            </w:r>
          </w:p>
        </w:tc>
        <w:tc>
          <w:tcPr>
            <w:tcW w:w="1093" w:type="dxa"/>
            <w:vAlign w:val="center"/>
          </w:tcPr>
          <w:p w14:paraId="39DDCE28" w14:textId="77777777" w:rsidR="00975C97" w:rsidRPr="007F2609" w:rsidRDefault="00975C97" w:rsidP="00346178">
            <w:pPr>
              <w:pStyle w:val="TAC"/>
            </w:pPr>
          </w:p>
        </w:tc>
        <w:tc>
          <w:tcPr>
            <w:tcW w:w="717" w:type="dxa"/>
            <w:vAlign w:val="center"/>
          </w:tcPr>
          <w:p w14:paraId="0D3AB2DF" w14:textId="77777777" w:rsidR="00975C97" w:rsidRPr="007F2609" w:rsidRDefault="00975C97" w:rsidP="00346178">
            <w:pPr>
              <w:pStyle w:val="TAC"/>
            </w:pPr>
            <w:r w:rsidRPr="007F2609">
              <w:t>24</w:t>
            </w:r>
          </w:p>
        </w:tc>
        <w:tc>
          <w:tcPr>
            <w:tcW w:w="717" w:type="dxa"/>
            <w:vAlign w:val="center"/>
          </w:tcPr>
          <w:p w14:paraId="1FECBC6D" w14:textId="77777777" w:rsidR="00975C97" w:rsidRPr="007F2609" w:rsidRDefault="00975C97" w:rsidP="00346178">
            <w:pPr>
              <w:pStyle w:val="TAC"/>
            </w:pPr>
            <w:r w:rsidRPr="007F2609">
              <w:t>24</w:t>
            </w:r>
          </w:p>
        </w:tc>
        <w:tc>
          <w:tcPr>
            <w:tcW w:w="717" w:type="dxa"/>
            <w:vAlign w:val="center"/>
          </w:tcPr>
          <w:p w14:paraId="580569E7" w14:textId="77777777" w:rsidR="00975C97" w:rsidRPr="007F2609" w:rsidRDefault="00975C97" w:rsidP="00346178">
            <w:pPr>
              <w:pStyle w:val="TAC"/>
            </w:pPr>
            <w:r w:rsidRPr="007F2609">
              <w:t>24</w:t>
            </w:r>
          </w:p>
        </w:tc>
        <w:tc>
          <w:tcPr>
            <w:tcW w:w="717" w:type="dxa"/>
            <w:vAlign w:val="center"/>
          </w:tcPr>
          <w:p w14:paraId="62BCA79F" w14:textId="77777777" w:rsidR="00975C97" w:rsidRPr="007F2609" w:rsidRDefault="00975C97" w:rsidP="00346178">
            <w:pPr>
              <w:pStyle w:val="TAC"/>
            </w:pPr>
            <w:r w:rsidRPr="007F2609">
              <w:t>24</w:t>
            </w:r>
          </w:p>
        </w:tc>
        <w:tc>
          <w:tcPr>
            <w:tcW w:w="717" w:type="dxa"/>
            <w:vAlign w:val="center"/>
          </w:tcPr>
          <w:p w14:paraId="7A775D65" w14:textId="77777777" w:rsidR="00975C97" w:rsidRPr="007F2609" w:rsidRDefault="00975C97" w:rsidP="00346178">
            <w:pPr>
              <w:pStyle w:val="TAC"/>
            </w:pPr>
            <w:r w:rsidRPr="007F2609">
              <w:t>24</w:t>
            </w:r>
          </w:p>
        </w:tc>
        <w:tc>
          <w:tcPr>
            <w:tcW w:w="717" w:type="dxa"/>
            <w:vAlign w:val="center"/>
          </w:tcPr>
          <w:p w14:paraId="5046D557" w14:textId="77777777" w:rsidR="00975C97" w:rsidRPr="007F2609" w:rsidRDefault="00975C97" w:rsidP="00346178">
            <w:pPr>
              <w:pStyle w:val="TAC"/>
            </w:pPr>
            <w:r w:rsidRPr="007F2609">
              <w:t>24</w:t>
            </w:r>
          </w:p>
        </w:tc>
        <w:tc>
          <w:tcPr>
            <w:tcW w:w="717" w:type="dxa"/>
            <w:vAlign w:val="center"/>
          </w:tcPr>
          <w:p w14:paraId="487348F1" w14:textId="77777777" w:rsidR="00975C97" w:rsidRPr="007F2609" w:rsidRDefault="00975C97" w:rsidP="00346178">
            <w:pPr>
              <w:pStyle w:val="TAC"/>
            </w:pPr>
            <w:r w:rsidRPr="007F2609">
              <w:t>24</w:t>
            </w:r>
          </w:p>
        </w:tc>
        <w:tc>
          <w:tcPr>
            <w:tcW w:w="717" w:type="dxa"/>
            <w:vAlign w:val="center"/>
          </w:tcPr>
          <w:p w14:paraId="09C21354" w14:textId="77777777" w:rsidR="00975C97" w:rsidRPr="007F2609" w:rsidRDefault="00975C97" w:rsidP="00346178">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346178">
            <w:pPr>
              <w:pStyle w:val="TAL"/>
            </w:pPr>
            <w:r w:rsidRPr="007F2609">
              <w:t>MCS Table for TBS determination</w:t>
            </w:r>
          </w:p>
        </w:tc>
        <w:tc>
          <w:tcPr>
            <w:tcW w:w="1093" w:type="dxa"/>
            <w:vAlign w:val="center"/>
          </w:tcPr>
          <w:p w14:paraId="2BEB87E9" w14:textId="77777777" w:rsidR="00975C97" w:rsidRPr="007F2609" w:rsidRDefault="00975C97" w:rsidP="00346178">
            <w:pPr>
              <w:pStyle w:val="TAC"/>
            </w:pPr>
          </w:p>
        </w:tc>
        <w:tc>
          <w:tcPr>
            <w:tcW w:w="5736" w:type="dxa"/>
            <w:gridSpan w:val="8"/>
            <w:vAlign w:val="center"/>
          </w:tcPr>
          <w:p w14:paraId="05C9B8EF" w14:textId="77777777" w:rsidR="00975C97" w:rsidRPr="007F2609" w:rsidRDefault="00975C97" w:rsidP="00346178">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346178">
            <w:pPr>
              <w:pStyle w:val="TAL"/>
            </w:pPr>
            <w:r w:rsidRPr="007F2609">
              <w:t>Modulation</w:t>
            </w:r>
          </w:p>
        </w:tc>
        <w:tc>
          <w:tcPr>
            <w:tcW w:w="1093" w:type="dxa"/>
            <w:vAlign w:val="center"/>
          </w:tcPr>
          <w:p w14:paraId="0FB0DBFE" w14:textId="77777777" w:rsidR="00975C97" w:rsidRPr="007F2609" w:rsidRDefault="00975C97" w:rsidP="00346178">
            <w:pPr>
              <w:pStyle w:val="TAC"/>
            </w:pPr>
          </w:p>
        </w:tc>
        <w:tc>
          <w:tcPr>
            <w:tcW w:w="717" w:type="dxa"/>
            <w:vAlign w:val="center"/>
          </w:tcPr>
          <w:p w14:paraId="0EF45CF1" w14:textId="77777777" w:rsidR="00975C97" w:rsidRPr="007F2609" w:rsidRDefault="00975C97" w:rsidP="00346178">
            <w:pPr>
              <w:pStyle w:val="TAC"/>
            </w:pPr>
            <w:r w:rsidRPr="007F2609">
              <w:t>64 QAM</w:t>
            </w:r>
          </w:p>
        </w:tc>
        <w:tc>
          <w:tcPr>
            <w:tcW w:w="717" w:type="dxa"/>
            <w:vAlign w:val="center"/>
          </w:tcPr>
          <w:p w14:paraId="4F9E4FD5" w14:textId="77777777" w:rsidR="00975C97" w:rsidRPr="007F2609" w:rsidRDefault="00975C97" w:rsidP="00346178">
            <w:pPr>
              <w:pStyle w:val="TAC"/>
            </w:pPr>
            <w:r w:rsidRPr="007F2609">
              <w:t>64 QAM</w:t>
            </w:r>
          </w:p>
        </w:tc>
        <w:tc>
          <w:tcPr>
            <w:tcW w:w="717" w:type="dxa"/>
            <w:vAlign w:val="center"/>
          </w:tcPr>
          <w:p w14:paraId="076986C2" w14:textId="77777777" w:rsidR="00975C97" w:rsidRPr="007F2609" w:rsidRDefault="00975C97" w:rsidP="00346178">
            <w:pPr>
              <w:pStyle w:val="TAC"/>
            </w:pPr>
            <w:r w:rsidRPr="007F2609">
              <w:t>64 QAM</w:t>
            </w:r>
          </w:p>
        </w:tc>
        <w:tc>
          <w:tcPr>
            <w:tcW w:w="717" w:type="dxa"/>
            <w:vAlign w:val="center"/>
          </w:tcPr>
          <w:p w14:paraId="766374EC" w14:textId="77777777" w:rsidR="00975C97" w:rsidRPr="007F2609" w:rsidRDefault="00975C97" w:rsidP="00346178">
            <w:pPr>
              <w:pStyle w:val="TAC"/>
            </w:pPr>
            <w:r w:rsidRPr="007F2609">
              <w:t>64 QAM</w:t>
            </w:r>
          </w:p>
        </w:tc>
        <w:tc>
          <w:tcPr>
            <w:tcW w:w="717" w:type="dxa"/>
            <w:vAlign w:val="center"/>
          </w:tcPr>
          <w:p w14:paraId="608987A1" w14:textId="77777777" w:rsidR="00975C97" w:rsidRPr="007F2609" w:rsidRDefault="00975C97" w:rsidP="00346178">
            <w:pPr>
              <w:pStyle w:val="TAC"/>
            </w:pPr>
            <w:r w:rsidRPr="007F2609">
              <w:t>64 QAM</w:t>
            </w:r>
          </w:p>
        </w:tc>
        <w:tc>
          <w:tcPr>
            <w:tcW w:w="717" w:type="dxa"/>
            <w:vAlign w:val="center"/>
          </w:tcPr>
          <w:p w14:paraId="17251C1C" w14:textId="77777777" w:rsidR="00975C97" w:rsidRPr="007F2609" w:rsidRDefault="00975C97" w:rsidP="00346178">
            <w:pPr>
              <w:pStyle w:val="TAC"/>
            </w:pPr>
            <w:r w:rsidRPr="007F2609">
              <w:t>64 QAM</w:t>
            </w:r>
          </w:p>
        </w:tc>
        <w:tc>
          <w:tcPr>
            <w:tcW w:w="717" w:type="dxa"/>
            <w:vAlign w:val="center"/>
          </w:tcPr>
          <w:p w14:paraId="05B411E0" w14:textId="77777777" w:rsidR="00975C97" w:rsidRPr="007F2609" w:rsidRDefault="00975C97" w:rsidP="00346178">
            <w:pPr>
              <w:pStyle w:val="TAC"/>
            </w:pPr>
            <w:r w:rsidRPr="007F2609">
              <w:t>64 QAM</w:t>
            </w:r>
          </w:p>
        </w:tc>
        <w:tc>
          <w:tcPr>
            <w:tcW w:w="717" w:type="dxa"/>
            <w:vAlign w:val="center"/>
          </w:tcPr>
          <w:p w14:paraId="681E7E96" w14:textId="77777777" w:rsidR="00975C97" w:rsidRPr="007F2609" w:rsidRDefault="00975C97" w:rsidP="00346178">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346178">
            <w:pPr>
              <w:pStyle w:val="TAL"/>
            </w:pPr>
            <w:r w:rsidRPr="007F2609">
              <w:t>Target Coding Rate</w:t>
            </w:r>
          </w:p>
        </w:tc>
        <w:tc>
          <w:tcPr>
            <w:tcW w:w="1093" w:type="dxa"/>
            <w:vAlign w:val="center"/>
          </w:tcPr>
          <w:p w14:paraId="67130767" w14:textId="77777777" w:rsidR="00975C97" w:rsidRPr="007F2609" w:rsidRDefault="00975C97" w:rsidP="00346178">
            <w:pPr>
              <w:pStyle w:val="TAC"/>
            </w:pPr>
          </w:p>
        </w:tc>
        <w:tc>
          <w:tcPr>
            <w:tcW w:w="717" w:type="dxa"/>
            <w:vAlign w:val="center"/>
          </w:tcPr>
          <w:p w14:paraId="600FDC59" w14:textId="77777777" w:rsidR="00975C97" w:rsidRPr="007F2609" w:rsidRDefault="00975C97" w:rsidP="00346178">
            <w:pPr>
              <w:pStyle w:val="TAC"/>
            </w:pPr>
            <w:r w:rsidRPr="007F2609">
              <w:t>3/4</w:t>
            </w:r>
          </w:p>
        </w:tc>
        <w:tc>
          <w:tcPr>
            <w:tcW w:w="717" w:type="dxa"/>
            <w:vAlign w:val="center"/>
          </w:tcPr>
          <w:p w14:paraId="5B852BAE" w14:textId="77777777" w:rsidR="00975C97" w:rsidRPr="007F2609" w:rsidRDefault="00975C97" w:rsidP="00346178">
            <w:pPr>
              <w:pStyle w:val="TAC"/>
            </w:pPr>
            <w:r w:rsidRPr="007F2609">
              <w:t>3/4</w:t>
            </w:r>
          </w:p>
        </w:tc>
        <w:tc>
          <w:tcPr>
            <w:tcW w:w="717" w:type="dxa"/>
            <w:vAlign w:val="center"/>
          </w:tcPr>
          <w:p w14:paraId="1EE99AE3" w14:textId="77777777" w:rsidR="00975C97" w:rsidRPr="007F2609" w:rsidRDefault="00975C97" w:rsidP="00346178">
            <w:pPr>
              <w:pStyle w:val="TAC"/>
            </w:pPr>
            <w:r w:rsidRPr="007F2609">
              <w:t>3/4</w:t>
            </w:r>
          </w:p>
        </w:tc>
        <w:tc>
          <w:tcPr>
            <w:tcW w:w="717" w:type="dxa"/>
            <w:vAlign w:val="center"/>
          </w:tcPr>
          <w:p w14:paraId="02E7C6CB" w14:textId="77777777" w:rsidR="00975C97" w:rsidRPr="007F2609" w:rsidRDefault="00975C97" w:rsidP="00346178">
            <w:pPr>
              <w:pStyle w:val="TAC"/>
            </w:pPr>
            <w:r w:rsidRPr="007F2609">
              <w:t>3/4</w:t>
            </w:r>
          </w:p>
        </w:tc>
        <w:tc>
          <w:tcPr>
            <w:tcW w:w="717" w:type="dxa"/>
            <w:vAlign w:val="center"/>
          </w:tcPr>
          <w:p w14:paraId="10C2026F" w14:textId="77777777" w:rsidR="00975C97" w:rsidRPr="007F2609" w:rsidRDefault="00975C97" w:rsidP="00346178">
            <w:pPr>
              <w:pStyle w:val="TAC"/>
            </w:pPr>
            <w:r w:rsidRPr="007F2609">
              <w:t>3/4</w:t>
            </w:r>
          </w:p>
        </w:tc>
        <w:tc>
          <w:tcPr>
            <w:tcW w:w="717" w:type="dxa"/>
            <w:vAlign w:val="center"/>
          </w:tcPr>
          <w:p w14:paraId="7DE42800" w14:textId="77777777" w:rsidR="00975C97" w:rsidRPr="007F2609" w:rsidRDefault="00975C97" w:rsidP="00346178">
            <w:pPr>
              <w:pStyle w:val="TAC"/>
            </w:pPr>
            <w:r w:rsidRPr="007F2609">
              <w:t>3/4</w:t>
            </w:r>
          </w:p>
        </w:tc>
        <w:tc>
          <w:tcPr>
            <w:tcW w:w="717" w:type="dxa"/>
            <w:vAlign w:val="center"/>
          </w:tcPr>
          <w:p w14:paraId="34DF8A60" w14:textId="77777777" w:rsidR="00975C97" w:rsidRPr="007F2609" w:rsidRDefault="00975C97" w:rsidP="00346178">
            <w:pPr>
              <w:pStyle w:val="TAC"/>
            </w:pPr>
            <w:r w:rsidRPr="007F2609">
              <w:t>3/4</w:t>
            </w:r>
          </w:p>
        </w:tc>
        <w:tc>
          <w:tcPr>
            <w:tcW w:w="717" w:type="dxa"/>
            <w:vAlign w:val="center"/>
          </w:tcPr>
          <w:p w14:paraId="7ECC60CF" w14:textId="77777777" w:rsidR="00975C97" w:rsidRPr="007F2609" w:rsidRDefault="00975C97" w:rsidP="00346178">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346178">
            <w:pPr>
              <w:pStyle w:val="TAL"/>
            </w:pPr>
            <w:r w:rsidRPr="007F2609">
              <w:t>Maximum number of HARQ transmissions</w:t>
            </w:r>
          </w:p>
        </w:tc>
        <w:tc>
          <w:tcPr>
            <w:tcW w:w="1093" w:type="dxa"/>
            <w:vAlign w:val="center"/>
          </w:tcPr>
          <w:p w14:paraId="7B5D9298" w14:textId="77777777" w:rsidR="00975C97" w:rsidRPr="007F2609" w:rsidRDefault="00975C97" w:rsidP="00346178">
            <w:pPr>
              <w:pStyle w:val="TAC"/>
            </w:pPr>
          </w:p>
        </w:tc>
        <w:tc>
          <w:tcPr>
            <w:tcW w:w="717" w:type="dxa"/>
            <w:vAlign w:val="center"/>
          </w:tcPr>
          <w:p w14:paraId="4FCDBC37" w14:textId="77777777" w:rsidR="00975C97" w:rsidRPr="007F2609" w:rsidRDefault="00975C97" w:rsidP="00346178">
            <w:pPr>
              <w:pStyle w:val="TAC"/>
            </w:pPr>
            <w:r w:rsidRPr="007F2609">
              <w:t>1</w:t>
            </w:r>
          </w:p>
        </w:tc>
        <w:tc>
          <w:tcPr>
            <w:tcW w:w="717" w:type="dxa"/>
            <w:vAlign w:val="center"/>
          </w:tcPr>
          <w:p w14:paraId="22BA7282" w14:textId="77777777" w:rsidR="00975C97" w:rsidRPr="007F2609" w:rsidRDefault="00975C97" w:rsidP="00346178">
            <w:pPr>
              <w:pStyle w:val="TAC"/>
            </w:pPr>
            <w:r w:rsidRPr="007F2609">
              <w:t>1</w:t>
            </w:r>
          </w:p>
        </w:tc>
        <w:tc>
          <w:tcPr>
            <w:tcW w:w="717" w:type="dxa"/>
            <w:vAlign w:val="center"/>
          </w:tcPr>
          <w:p w14:paraId="65C7A79C" w14:textId="77777777" w:rsidR="00975C97" w:rsidRPr="007F2609" w:rsidRDefault="00975C97" w:rsidP="00346178">
            <w:pPr>
              <w:pStyle w:val="TAC"/>
            </w:pPr>
            <w:r w:rsidRPr="007F2609">
              <w:t>1</w:t>
            </w:r>
          </w:p>
        </w:tc>
        <w:tc>
          <w:tcPr>
            <w:tcW w:w="717" w:type="dxa"/>
            <w:vAlign w:val="center"/>
          </w:tcPr>
          <w:p w14:paraId="37760954" w14:textId="77777777" w:rsidR="00975C97" w:rsidRPr="007F2609" w:rsidRDefault="00975C97" w:rsidP="00346178">
            <w:pPr>
              <w:pStyle w:val="TAC"/>
            </w:pPr>
            <w:r w:rsidRPr="007F2609">
              <w:t>1</w:t>
            </w:r>
          </w:p>
        </w:tc>
        <w:tc>
          <w:tcPr>
            <w:tcW w:w="717" w:type="dxa"/>
            <w:vAlign w:val="center"/>
          </w:tcPr>
          <w:p w14:paraId="4650A672" w14:textId="77777777" w:rsidR="00975C97" w:rsidRPr="007F2609" w:rsidRDefault="00975C97" w:rsidP="00346178">
            <w:pPr>
              <w:pStyle w:val="TAC"/>
            </w:pPr>
            <w:r w:rsidRPr="007F2609">
              <w:t>1</w:t>
            </w:r>
          </w:p>
        </w:tc>
        <w:tc>
          <w:tcPr>
            <w:tcW w:w="717" w:type="dxa"/>
            <w:vAlign w:val="center"/>
          </w:tcPr>
          <w:p w14:paraId="1F0E2F78" w14:textId="77777777" w:rsidR="00975C97" w:rsidRPr="007F2609" w:rsidRDefault="00975C97" w:rsidP="00346178">
            <w:pPr>
              <w:pStyle w:val="TAC"/>
            </w:pPr>
            <w:r w:rsidRPr="007F2609">
              <w:t>1</w:t>
            </w:r>
          </w:p>
        </w:tc>
        <w:tc>
          <w:tcPr>
            <w:tcW w:w="717" w:type="dxa"/>
            <w:vAlign w:val="center"/>
          </w:tcPr>
          <w:p w14:paraId="7E3FD014" w14:textId="77777777" w:rsidR="00975C97" w:rsidRPr="007F2609" w:rsidRDefault="00975C97" w:rsidP="00346178">
            <w:pPr>
              <w:pStyle w:val="TAC"/>
            </w:pPr>
            <w:r w:rsidRPr="007F2609">
              <w:t>1</w:t>
            </w:r>
          </w:p>
        </w:tc>
        <w:tc>
          <w:tcPr>
            <w:tcW w:w="717" w:type="dxa"/>
            <w:vAlign w:val="center"/>
          </w:tcPr>
          <w:p w14:paraId="711E8606" w14:textId="77777777" w:rsidR="00975C97" w:rsidRPr="007F2609" w:rsidRDefault="00975C97" w:rsidP="00346178">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346178">
            <w:pPr>
              <w:pStyle w:val="TAL"/>
            </w:pPr>
            <w:r w:rsidRPr="007F2609">
              <w:t>Information Bit Payload per Slot</w:t>
            </w:r>
          </w:p>
        </w:tc>
        <w:tc>
          <w:tcPr>
            <w:tcW w:w="1093" w:type="dxa"/>
            <w:vAlign w:val="center"/>
          </w:tcPr>
          <w:p w14:paraId="1A7D9929" w14:textId="77777777" w:rsidR="00975C97" w:rsidRPr="007F2609" w:rsidRDefault="00975C97" w:rsidP="00346178">
            <w:pPr>
              <w:pStyle w:val="TAC"/>
            </w:pPr>
          </w:p>
        </w:tc>
        <w:tc>
          <w:tcPr>
            <w:tcW w:w="717" w:type="dxa"/>
            <w:vAlign w:val="center"/>
          </w:tcPr>
          <w:p w14:paraId="5F697144" w14:textId="77777777" w:rsidR="00975C97" w:rsidRPr="007F2609" w:rsidRDefault="00975C97" w:rsidP="00346178">
            <w:pPr>
              <w:pStyle w:val="TAC"/>
            </w:pPr>
          </w:p>
        </w:tc>
        <w:tc>
          <w:tcPr>
            <w:tcW w:w="717" w:type="dxa"/>
            <w:vAlign w:val="center"/>
          </w:tcPr>
          <w:p w14:paraId="6B2B2075" w14:textId="77777777" w:rsidR="00975C97" w:rsidRPr="007F2609" w:rsidRDefault="00975C97" w:rsidP="00346178">
            <w:pPr>
              <w:pStyle w:val="TAC"/>
            </w:pPr>
          </w:p>
        </w:tc>
        <w:tc>
          <w:tcPr>
            <w:tcW w:w="717" w:type="dxa"/>
            <w:vAlign w:val="center"/>
          </w:tcPr>
          <w:p w14:paraId="708911C7" w14:textId="77777777" w:rsidR="00975C97" w:rsidRPr="007F2609" w:rsidRDefault="00975C97" w:rsidP="00346178">
            <w:pPr>
              <w:pStyle w:val="TAC"/>
            </w:pPr>
          </w:p>
        </w:tc>
        <w:tc>
          <w:tcPr>
            <w:tcW w:w="717" w:type="dxa"/>
            <w:vAlign w:val="center"/>
          </w:tcPr>
          <w:p w14:paraId="557BE113" w14:textId="77777777" w:rsidR="00975C97" w:rsidRPr="007F2609" w:rsidRDefault="00975C97" w:rsidP="00346178">
            <w:pPr>
              <w:pStyle w:val="TAC"/>
            </w:pPr>
          </w:p>
        </w:tc>
        <w:tc>
          <w:tcPr>
            <w:tcW w:w="717" w:type="dxa"/>
            <w:vAlign w:val="center"/>
          </w:tcPr>
          <w:p w14:paraId="0C767165" w14:textId="77777777" w:rsidR="00975C97" w:rsidRPr="007F2609" w:rsidRDefault="00975C97" w:rsidP="00346178">
            <w:pPr>
              <w:pStyle w:val="TAC"/>
            </w:pPr>
          </w:p>
        </w:tc>
        <w:tc>
          <w:tcPr>
            <w:tcW w:w="717" w:type="dxa"/>
            <w:vAlign w:val="center"/>
          </w:tcPr>
          <w:p w14:paraId="36E8DADA" w14:textId="77777777" w:rsidR="00975C97" w:rsidRPr="007F2609" w:rsidRDefault="00975C97" w:rsidP="00346178">
            <w:pPr>
              <w:pStyle w:val="TAC"/>
            </w:pPr>
          </w:p>
        </w:tc>
        <w:tc>
          <w:tcPr>
            <w:tcW w:w="717" w:type="dxa"/>
            <w:vAlign w:val="center"/>
          </w:tcPr>
          <w:p w14:paraId="1E20A8A7" w14:textId="77777777" w:rsidR="00975C97" w:rsidRPr="007F2609" w:rsidRDefault="00975C97" w:rsidP="00346178">
            <w:pPr>
              <w:pStyle w:val="TAC"/>
            </w:pPr>
          </w:p>
        </w:tc>
        <w:tc>
          <w:tcPr>
            <w:tcW w:w="717" w:type="dxa"/>
            <w:vAlign w:val="center"/>
          </w:tcPr>
          <w:p w14:paraId="65F2BEC5" w14:textId="77777777" w:rsidR="00975C97" w:rsidRPr="007F2609" w:rsidRDefault="00975C97" w:rsidP="00346178">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346178">
            <w:pPr>
              <w:pStyle w:val="TAL"/>
            </w:pPr>
            <w:r w:rsidRPr="007F2609">
              <w:t xml:space="preserve">  For Slots 0,1,3,4,8,9</w:t>
            </w:r>
          </w:p>
        </w:tc>
        <w:tc>
          <w:tcPr>
            <w:tcW w:w="1093" w:type="dxa"/>
            <w:vAlign w:val="center"/>
          </w:tcPr>
          <w:p w14:paraId="27ACD533" w14:textId="77777777" w:rsidR="00975C97" w:rsidRPr="007F2609" w:rsidRDefault="00975C97" w:rsidP="00346178">
            <w:pPr>
              <w:pStyle w:val="TAC"/>
            </w:pPr>
            <w:r w:rsidRPr="007F2609">
              <w:t>Bits</w:t>
            </w:r>
          </w:p>
        </w:tc>
        <w:tc>
          <w:tcPr>
            <w:tcW w:w="717" w:type="dxa"/>
            <w:vAlign w:val="center"/>
          </w:tcPr>
          <w:p w14:paraId="2C7BD64D" w14:textId="77777777" w:rsidR="00975C97" w:rsidRPr="007F2609" w:rsidRDefault="00975C97" w:rsidP="00346178">
            <w:pPr>
              <w:pStyle w:val="TAC"/>
            </w:pPr>
            <w:r w:rsidRPr="007F2609">
              <w:t>N/A</w:t>
            </w:r>
          </w:p>
        </w:tc>
        <w:tc>
          <w:tcPr>
            <w:tcW w:w="717" w:type="dxa"/>
            <w:vAlign w:val="center"/>
          </w:tcPr>
          <w:p w14:paraId="25D91A78" w14:textId="77777777" w:rsidR="00975C97" w:rsidRPr="007F2609" w:rsidRDefault="00975C97" w:rsidP="00346178">
            <w:pPr>
              <w:pStyle w:val="TAC"/>
            </w:pPr>
            <w:r w:rsidRPr="007F2609">
              <w:t>N/A</w:t>
            </w:r>
          </w:p>
        </w:tc>
        <w:tc>
          <w:tcPr>
            <w:tcW w:w="717" w:type="dxa"/>
            <w:vAlign w:val="center"/>
          </w:tcPr>
          <w:p w14:paraId="14D946E9" w14:textId="77777777" w:rsidR="00975C97" w:rsidRPr="007F2609" w:rsidRDefault="00975C97" w:rsidP="00346178">
            <w:pPr>
              <w:pStyle w:val="TAC"/>
            </w:pPr>
            <w:r w:rsidRPr="007F2609">
              <w:t>N/A</w:t>
            </w:r>
          </w:p>
        </w:tc>
        <w:tc>
          <w:tcPr>
            <w:tcW w:w="717" w:type="dxa"/>
            <w:vAlign w:val="center"/>
          </w:tcPr>
          <w:p w14:paraId="6E821FE6" w14:textId="77777777" w:rsidR="00975C97" w:rsidRPr="007F2609" w:rsidRDefault="00975C97" w:rsidP="00346178">
            <w:pPr>
              <w:pStyle w:val="TAC"/>
            </w:pPr>
            <w:r w:rsidRPr="007F2609">
              <w:t>N/A</w:t>
            </w:r>
          </w:p>
        </w:tc>
        <w:tc>
          <w:tcPr>
            <w:tcW w:w="717" w:type="dxa"/>
            <w:vAlign w:val="center"/>
          </w:tcPr>
          <w:p w14:paraId="110EB0CB" w14:textId="77777777" w:rsidR="00975C97" w:rsidRPr="007F2609" w:rsidRDefault="00975C97" w:rsidP="00346178">
            <w:pPr>
              <w:pStyle w:val="TAC"/>
            </w:pPr>
            <w:r w:rsidRPr="007F2609">
              <w:t>N/A</w:t>
            </w:r>
          </w:p>
        </w:tc>
        <w:tc>
          <w:tcPr>
            <w:tcW w:w="717" w:type="dxa"/>
            <w:vAlign w:val="center"/>
          </w:tcPr>
          <w:p w14:paraId="7BA1277F" w14:textId="77777777" w:rsidR="00975C97" w:rsidRPr="007F2609" w:rsidRDefault="00975C97" w:rsidP="00346178">
            <w:pPr>
              <w:pStyle w:val="TAC"/>
            </w:pPr>
            <w:r w:rsidRPr="007F2609">
              <w:t>N/A</w:t>
            </w:r>
          </w:p>
        </w:tc>
        <w:tc>
          <w:tcPr>
            <w:tcW w:w="717" w:type="dxa"/>
            <w:vAlign w:val="center"/>
          </w:tcPr>
          <w:p w14:paraId="7075257A" w14:textId="77777777" w:rsidR="00975C97" w:rsidRPr="007F2609" w:rsidRDefault="00975C97" w:rsidP="00346178">
            <w:pPr>
              <w:pStyle w:val="TAC"/>
            </w:pPr>
            <w:r w:rsidRPr="007F2609">
              <w:t>N/A</w:t>
            </w:r>
          </w:p>
        </w:tc>
        <w:tc>
          <w:tcPr>
            <w:tcW w:w="717" w:type="dxa"/>
            <w:vAlign w:val="center"/>
          </w:tcPr>
          <w:p w14:paraId="592B9A5A" w14:textId="77777777" w:rsidR="00975C97" w:rsidRPr="007F2609" w:rsidRDefault="00975C97" w:rsidP="00346178">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346178">
            <w:pPr>
              <w:pStyle w:val="TAL"/>
            </w:pPr>
            <w:r w:rsidRPr="007F2609">
              <w:t xml:space="preserve">  For Slots 2,5,6,7</w:t>
            </w:r>
          </w:p>
        </w:tc>
        <w:tc>
          <w:tcPr>
            <w:tcW w:w="1093" w:type="dxa"/>
            <w:vAlign w:val="center"/>
          </w:tcPr>
          <w:p w14:paraId="00AEA0E9" w14:textId="77777777" w:rsidR="00975C97" w:rsidRPr="007F2609" w:rsidRDefault="00975C97" w:rsidP="00346178">
            <w:pPr>
              <w:pStyle w:val="TAC"/>
            </w:pPr>
            <w:r w:rsidRPr="007F2609">
              <w:t>Bits</w:t>
            </w:r>
          </w:p>
        </w:tc>
        <w:tc>
          <w:tcPr>
            <w:tcW w:w="717" w:type="dxa"/>
            <w:vAlign w:val="center"/>
          </w:tcPr>
          <w:p w14:paraId="465FC59D" w14:textId="77777777" w:rsidR="00975C97" w:rsidRPr="007F2609" w:rsidRDefault="00975C97" w:rsidP="00346178">
            <w:pPr>
              <w:pStyle w:val="TAC"/>
            </w:pPr>
            <w:r w:rsidRPr="007F2609">
              <w:t>12296</w:t>
            </w:r>
          </w:p>
        </w:tc>
        <w:tc>
          <w:tcPr>
            <w:tcW w:w="717" w:type="dxa"/>
            <w:vAlign w:val="center"/>
          </w:tcPr>
          <w:p w14:paraId="632CF000" w14:textId="77777777" w:rsidR="00975C97" w:rsidRPr="007F2609" w:rsidRDefault="00975C97" w:rsidP="00346178">
            <w:pPr>
              <w:pStyle w:val="TAC"/>
            </w:pPr>
            <w:r w:rsidRPr="007F2609">
              <w:t>25608</w:t>
            </w:r>
          </w:p>
        </w:tc>
        <w:tc>
          <w:tcPr>
            <w:tcW w:w="717" w:type="dxa"/>
            <w:vAlign w:val="center"/>
          </w:tcPr>
          <w:p w14:paraId="4E001EBE" w14:textId="77777777" w:rsidR="00975C97" w:rsidRPr="007F2609" w:rsidRDefault="00975C97" w:rsidP="00346178">
            <w:pPr>
              <w:pStyle w:val="TAC"/>
            </w:pPr>
            <w:r w:rsidRPr="007F2609">
              <w:t>38936</w:t>
            </w:r>
          </w:p>
        </w:tc>
        <w:tc>
          <w:tcPr>
            <w:tcW w:w="717" w:type="dxa"/>
            <w:vAlign w:val="center"/>
          </w:tcPr>
          <w:p w14:paraId="75A84AB1" w14:textId="77777777" w:rsidR="00975C97" w:rsidRPr="007F2609" w:rsidRDefault="00975C97" w:rsidP="00346178">
            <w:pPr>
              <w:pStyle w:val="TAC"/>
            </w:pPr>
            <w:r w:rsidRPr="007F2609">
              <w:t>52224</w:t>
            </w:r>
          </w:p>
        </w:tc>
        <w:tc>
          <w:tcPr>
            <w:tcW w:w="717" w:type="dxa"/>
            <w:vAlign w:val="center"/>
          </w:tcPr>
          <w:p w14:paraId="5446692D" w14:textId="77777777" w:rsidR="00975C97" w:rsidRPr="007F2609" w:rsidRDefault="00975C97" w:rsidP="00346178">
            <w:pPr>
              <w:pStyle w:val="TAC"/>
            </w:pPr>
            <w:r w:rsidRPr="007F2609">
              <w:t>64552</w:t>
            </w:r>
          </w:p>
        </w:tc>
        <w:tc>
          <w:tcPr>
            <w:tcW w:w="717" w:type="dxa"/>
            <w:vAlign w:val="center"/>
          </w:tcPr>
          <w:p w14:paraId="2C3DCD5F" w14:textId="77777777" w:rsidR="00975C97" w:rsidRPr="007F2609" w:rsidRDefault="00975C97" w:rsidP="00346178">
            <w:pPr>
              <w:pStyle w:val="TAC"/>
            </w:pPr>
            <w:r w:rsidRPr="007F2609">
              <w:t>77896</w:t>
            </w:r>
          </w:p>
        </w:tc>
        <w:tc>
          <w:tcPr>
            <w:tcW w:w="717" w:type="dxa"/>
            <w:vAlign w:val="center"/>
          </w:tcPr>
          <w:p w14:paraId="59FC902C" w14:textId="77777777" w:rsidR="00975C97" w:rsidRPr="007F2609" w:rsidRDefault="00975C97" w:rsidP="00346178">
            <w:pPr>
              <w:pStyle w:val="TAC"/>
            </w:pPr>
            <w:r w:rsidRPr="007F2609">
              <w:t>106576</w:t>
            </w:r>
          </w:p>
        </w:tc>
        <w:tc>
          <w:tcPr>
            <w:tcW w:w="717" w:type="dxa"/>
            <w:vAlign w:val="center"/>
          </w:tcPr>
          <w:p w14:paraId="4933DFF2" w14:textId="77777777" w:rsidR="00975C97" w:rsidRPr="007F2609" w:rsidRDefault="00975C97" w:rsidP="00346178">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346178">
            <w:pPr>
              <w:pStyle w:val="TAL"/>
            </w:pPr>
            <w:r w:rsidRPr="007F2609">
              <w:t>Transport block CRC</w:t>
            </w:r>
          </w:p>
        </w:tc>
        <w:tc>
          <w:tcPr>
            <w:tcW w:w="1093" w:type="dxa"/>
            <w:vAlign w:val="center"/>
          </w:tcPr>
          <w:p w14:paraId="065BCE3D" w14:textId="77777777" w:rsidR="00975C97" w:rsidRPr="007F2609" w:rsidRDefault="00975C97" w:rsidP="00346178">
            <w:pPr>
              <w:pStyle w:val="TAC"/>
            </w:pPr>
            <w:r w:rsidRPr="007F2609">
              <w:t>Bits</w:t>
            </w:r>
          </w:p>
        </w:tc>
        <w:tc>
          <w:tcPr>
            <w:tcW w:w="717" w:type="dxa"/>
            <w:vAlign w:val="center"/>
          </w:tcPr>
          <w:p w14:paraId="0B03A373" w14:textId="77777777" w:rsidR="00975C97" w:rsidRPr="007F2609" w:rsidRDefault="00975C97" w:rsidP="00346178">
            <w:pPr>
              <w:pStyle w:val="TAC"/>
            </w:pPr>
            <w:r w:rsidRPr="007F2609">
              <w:t>24</w:t>
            </w:r>
          </w:p>
        </w:tc>
        <w:tc>
          <w:tcPr>
            <w:tcW w:w="717" w:type="dxa"/>
            <w:vAlign w:val="center"/>
          </w:tcPr>
          <w:p w14:paraId="25A2297A" w14:textId="77777777" w:rsidR="00975C97" w:rsidRPr="007F2609" w:rsidRDefault="00975C97" w:rsidP="00346178">
            <w:pPr>
              <w:pStyle w:val="TAC"/>
            </w:pPr>
            <w:r w:rsidRPr="007F2609">
              <w:t>24</w:t>
            </w:r>
          </w:p>
        </w:tc>
        <w:tc>
          <w:tcPr>
            <w:tcW w:w="717" w:type="dxa"/>
            <w:vAlign w:val="center"/>
          </w:tcPr>
          <w:p w14:paraId="591DF7B9" w14:textId="77777777" w:rsidR="00975C97" w:rsidRPr="007F2609" w:rsidRDefault="00975C97" w:rsidP="00346178">
            <w:pPr>
              <w:pStyle w:val="TAC"/>
            </w:pPr>
            <w:r w:rsidRPr="007F2609">
              <w:t>24</w:t>
            </w:r>
          </w:p>
        </w:tc>
        <w:tc>
          <w:tcPr>
            <w:tcW w:w="717" w:type="dxa"/>
            <w:vAlign w:val="center"/>
          </w:tcPr>
          <w:p w14:paraId="6DB55C34" w14:textId="77777777" w:rsidR="00975C97" w:rsidRPr="007F2609" w:rsidRDefault="00975C97" w:rsidP="00346178">
            <w:pPr>
              <w:pStyle w:val="TAC"/>
            </w:pPr>
            <w:r w:rsidRPr="007F2609">
              <w:t>24</w:t>
            </w:r>
          </w:p>
        </w:tc>
        <w:tc>
          <w:tcPr>
            <w:tcW w:w="717" w:type="dxa"/>
            <w:vAlign w:val="center"/>
          </w:tcPr>
          <w:p w14:paraId="619F3B96" w14:textId="77777777" w:rsidR="00975C97" w:rsidRPr="007F2609" w:rsidRDefault="00975C97" w:rsidP="00346178">
            <w:pPr>
              <w:pStyle w:val="TAC"/>
            </w:pPr>
            <w:r w:rsidRPr="007F2609">
              <w:t>24</w:t>
            </w:r>
          </w:p>
        </w:tc>
        <w:tc>
          <w:tcPr>
            <w:tcW w:w="717" w:type="dxa"/>
            <w:vAlign w:val="center"/>
          </w:tcPr>
          <w:p w14:paraId="34BDDDB5" w14:textId="77777777" w:rsidR="00975C97" w:rsidRPr="007F2609" w:rsidRDefault="00975C97" w:rsidP="00346178">
            <w:pPr>
              <w:pStyle w:val="TAC"/>
            </w:pPr>
            <w:r w:rsidRPr="007F2609">
              <w:t>24</w:t>
            </w:r>
          </w:p>
        </w:tc>
        <w:tc>
          <w:tcPr>
            <w:tcW w:w="717" w:type="dxa"/>
            <w:vAlign w:val="center"/>
          </w:tcPr>
          <w:p w14:paraId="72EF3806" w14:textId="77777777" w:rsidR="00975C97" w:rsidRPr="007F2609" w:rsidRDefault="00975C97" w:rsidP="00346178">
            <w:pPr>
              <w:pStyle w:val="TAC"/>
            </w:pPr>
            <w:r w:rsidRPr="007F2609">
              <w:t>24</w:t>
            </w:r>
          </w:p>
        </w:tc>
        <w:tc>
          <w:tcPr>
            <w:tcW w:w="717" w:type="dxa"/>
            <w:vAlign w:val="center"/>
          </w:tcPr>
          <w:p w14:paraId="5E454520" w14:textId="77777777" w:rsidR="00975C97" w:rsidRPr="007F2609" w:rsidRDefault="00975C97" w:rsidP="00346178">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346178">
            <w:pPr>
              <w:pStyle w:val="TAL"/>
            </w:pPr>
            <w:r w:rsidRPr="007F2609">
              <w:t>LDPC base graph</w:t>
            </w:r>
          </w:p>
        </w:tc>
        <w:tc>
          <w:tcPr>
            <w:tcW w:w="1093" w:type="dxa"/>
            <w:vAlign w:val="center"/>
          </w:tcPr>
          <w:p w14:paraId="60249FA7" w14:textId="77777777" w:rsidR="00975C97" w:rsidRPr="007F2609" w:rsidRDefault="00975C97" w:rsidP="00346178">
            <w:pPr>
              <w:pStyle w:val="TAC"/>
            </w:pPr>
          </w:p>
        </w:tc>
        <w:tc>
          <w:tcPr>
            <w:tcW w:w="717" w:type="dxa"/>
            <w:vAlign w:val="center"/>
          </w:tcPr>
          <w:p w14:paraId="780DB21D" w14:textId="77777777" w:rsidR="00975C97" w:rsidRPr="007F2609" w:rsidRDefault="00975C97" w:rsidP="00346178">
            <w:pPr>
              <w:pStyle w:val="TAC"/>
            </w:pPr>
            <w:r w:rsidRPr="007F2609">
              <w:t>1</w:t>
            </w:r>
          </w:p>
        </w:tc>
        <w:tc>
          <w:tcPr>
            <w:tcW w:w="717" w:type="dxa"/>
            <w:vAlign w:val="center"/>
          </w:tcPr>
          <w:p w14:paraId="40770AAE" w14:textId="77777777" w:rsidR="00975C97" w:rsidRPr="007F2609" w:rsidRDefault="00975C97" w:rsidP="00346178">
            <w:pPr>
              <w:pStyle w:val="TAC"/>
            </w:pPr>
            <w:r w:rsidRPr="007F2609">
              <w:t>1</w:t>
            </w:r>
          </w:p>
        </w:tc>
        <w:tc>
          <w:tcPr>
            <w:tcW w:w="717" w:type="dxa"/>
            <w:vAlign w:val="center"/>
          </w:tcPr>
          <w:p w14:paraId="31E190B3" w14:textId="77777777" w:rsidR="00975C97" w:rsidRPr="007F2609" w:rsidRDefault="00975C97" w:rsidP="00346178">
            <w:pPr>
              <w:pStyle w:val="TAC"/>
            </w:pPr>
            <w:r w:rsidRPr="007F2609">
              <w:t>1</w:t>
            </w:r>
          </w:p>
        </w:tc>
        <w:tc>
          <w:tcPr>
            <w:tcW w:w="717" w:type="dxa"/>
            <w:vAlign w:val="center"/>
          </w:tcPr>
          <w:p w14:paraId="3578F48D" w14:textId="77777777" w:rsidR="00975C97" w:rsidRPr="007F2609" w:rsidRDefault="00975C97" w:rsidP="00346178">
            <w:pPr>
              <w:pStyle w:val="TAC"/>
            </w:pPr>
            <w:r w:rsidRPr="007F2609">
              <w:t>1</w:t>
            </w:r>
          </w:p>
        </w:tc>
        <w:tc>
          <w:tcPr>
            <w:tcW w:w="717" w:type="dxa"/>
            <w:vAlign w:val="center"/>
          </w:tcPr>
          <w:p w14:paraId="7C4A90AC" w14:textId="77777777" w:rsidR="00975C97" w:rsidRPr="007F2609" w:rsidRDefault="00975C97" w:rsidP="00346178">
            <w:pPr>
              <w:pStyle w:val="TAC"/>
            </w:pPr>
            <w:r w:rsidRPr="007F2609">
              <w:t>1</w:t>
            </w:r>
          </w:p>
        </w:tc>
        <w:tc>
          <w:tcPr>
            <w:tcW w:w="717" w:type="dxa"/>
            <w:vAlign w:val="center"/>
          </w:tcPr>
          <w:p w14:paraId="539D1350" w14:textId="77777777" w:rsidR="00975C97" w:rsidRPr="007F2609" w:rsidRDefault="00975C97" w:rsidP="00346178">
            <w:pPr>
              <w:pStyle w:val="TAC"/>
            </w:pPr>
            <w:r w:rsidRPr="007F2609">
              <w:t>1</w:t>
            </w:r>
          </w:p>
        </w:tc>
        <w:tc>
          <w:tcPr>
            <w:tcW w:w="717" w:type="dxa"/>
            <w:vAlign w:val="center"/>
          </w:tcPr>
          <w:p w14:paraId="4BFAD594" w14:textId="77777777" w:rsidR="00975C97" w:rsidRPr="007F2609" w:rsidRDefault="00975C97" w:rsidP="00346178">
            <w:pPr>
              <w:pStyle w:val="TAC"/>
            </w:pPr>
            <w:r w:rsidRPr="007F2609">
              <w:t>1</w:t>
            </w:r>
          </w:p>
        </w:tc>
        <w:tc>
          <w:tcPr>
            <w:tcW w:w="717" w:type="dxa"/>
            <w:vAlign w:val="center"/>
          </w:tcPr>
          <w:p w14:paraId="70E06FB8" w14:textId="77777777" w:rsidR="00975C97" w:rsidRPr="007F2609" w:rsidRDefault="00975C97" w:rsidP="00346178">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346178">
            <w:pPr>
              <w:pStyle w:val="TAL"/>
            </w:pPr>
            <w:r w:rsidRPr="007F2609">
              <w:t>Number of Code Blocks per Slot</w:t>
            </w:r>
          </w:p>
        </w:tc>
        <w:tc>
          <w:tcPr>
            <w:tcW w:w="1093" w:type="dxa"/>
            <w:vAlign w:val="center"/>
          </w:tcPr>
          <w:p w14:paraId="115E01D7" w14:textId="77777777" w:rsidR="00975C97" w:rsidRPr="007F2609" w:rsidRDefault="00975C97" w:rsidP="00346178">
            <w:pPr>
              <w:pStyle w:val="TAC"/>
            </w:pPr>
          </w:p>
        </w:tc>
        <w:tc>
          <w:tcPr>
            <w:tcW w:w="717" w:type="dxa"/>
            <w:vAlign w:val="center"/>
          </w:tcPr>
          <w:p w14:paraId="5E79480E" w14:textId="77777777" w:rsidR="00975C97" w:rsidRPr="007F2609" w:rsidRDefault="00975C97" w:rsidP="00346178">
            <w:pPr>
              <w:pStyle w:val="TAC"/>
            </w:pPr>
          </w:p>
        </w:tc>
        <w:tc>
          <w:tcPr>
            <w:tcW w:w="717" w:type="dxa"/>
            <w:vAlign w:val="center"/>
          </w:tcPr>
          <w:p w14:paraId="6DCE2EB4" w14:textId="77777777" w:rsidR="00975C97" w:rsidRPr="007F2609" w:rsidRDefault="00975C97" w:rsidP="00346178">
            <w:pPr>
              <w:pStyle w:val="TAC"/>
            </w:pPr>
          </w:p>
        </w:tc>
        <w:tc>
          <w:tcPr>
            <w:tcW w:w="717" w:type="dxa"/>
            <w:vAlign w:val="center"/>
          </w:tcPr>
          <w:p w14:paraId="19E2A5A1" w14:textId="77777777" w:rsidR="00975C97" w:rsidRPr="007F2609" w:rsidRDefault="00975C97" w:rsidP="00346178">
            <w:pPr>
              <w:pStyle w:val="TAC"/>
            </w:pPr>
          </w:p>
        </w:tc>
        <w:tc>
          <w:tcPr>
            <w:tcW w:w="717" w:type="dxa"/>
            <w:vAlign w:val="center"/>
          </w:tcPr>
          <w:p w14:paraId="26F8DD3E" w14:textId="77777777" w:rsidR="00975C97" w:rsidRPr="007F2609" w:rsidRDefault="00975C97" w:rsidP="00346178">
            <w:pPr>
              <w:pStyle w:val="TAC"/>
            </w:pPr>
          </w:p>
        </w:tc>
        <w:tc>
          <w:tcPr>
            <w:tcW w:w="717" w:type="dxa"/>
            <w:vAlign w:val="center"/>
          </w:tcPr>
          <w:p w14:paraId="344C5F80" w14:textId="77777777" w:rsidR="00975C97" w:rsidRPr="007F2609" w:rsidRDefault="00975C97" w:rsidP="00346178">
            <w:pPr>
              <w:pStyle w:val="TAC"/>
            </w:pPr>
          </w:p>
        </w:tc>
        <w:tc>
          <w:tcPr>
            <w:tcW w:w="717" w:type="dxa"/>
            <w:vAlign w:val="center"/>
          </w:tcPr>
          <w:p w14:paraId="70F89261" w14:textId="77777777" w:rsidR="00975C97" w:rsidRPr="007F2609" w:rsidRDefault="00975C97" w:rsidP="00346178">
            <w:pPr>
              <w:pStyle w:val="TAC"/>
            </w:pPr>
          </w:p>
        </w:tc>
        <w:tc>
          <w:tcPr>
            <w:tcW w:w="717" w:type="dxa"/>
            <w:vAlign w:val="center"/>
          </w:tcPr>
          <w:p w14:paraId="0B148E20" w14:textId="77777777" w:rsidR="00975C97" w:rsidRPr="007F2609" w:rsidRDefault="00975C97" w:rsidP="00346178">
            <w:pPr>
              <w:pStyle w:val="TAC"/>
            </w:pPr>
          </w:p>
        </w:tc>
        <w:tc>
          <w:tcPr>
            <w:tcW w:w="717" w:type="dxa"/>
            <w:vAlign w:val="center"/>
          </w:tcPr>
          <w:p w14:paraId="2E9D10E8" w14:textId="77777777" w:rsidR="00975C97" w:rsidRPr="007F2609" w:rsidRDefault="00975C97" w:rsidP="00346178">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346178">
            <w:pPr>
              <w:pStyle w:val="TAL"/>
            </w:pPr>
            <w:r w:rsidRPr="007F2609">
              <w:t xml:space="preserve">  For Slots 0,1,3,4,8,9</w:t>
            </w:r>
          </w:p>
        </w:tc>
        <w:tc>
          <w:tcPr>
            <w:tcW w:w="1093" w:type="dxa"/>
            <w:vAlign w:val="center"/>
          </w:tcPr>
          <w:p w14:paraId="5B7769C0" w14:textId="77777777" w:rsidR="00975C97" w:rsidRPr="007F2609" w:rsidRDefault="00975C97" w:rsidP="00346178">
            <w:pPr>
              <w:pStyle w:val="TAC"/>
            </w:pPr>
            <w:r w:rsidRPr="007F2609">
              <w:t>CBs</w:t>
            </w:r>
          </w:p>
        </w:tc>
        <w:tc>
          <w:tcPr>
            <w:tcW w:w="717" w:type="dxa"/>
            <w:vAlign w:val="center"/>
          </w:tcPr>
          <w:p w14:paraId="0F20E244" w14:textId="77777777" w:rsidR="00975C97" w:rsidRPr="007F2609" w:rsidRDefault="00975C97" w:rsidP="00346178">
            <w:pPr>
              <w:pStyle w:val="TAC"/>
            </w:pPr>
            <w:r w:rsidRPr="007F2609">
              <w:t>N/A</w:t>
            </w:r>
          </w:p>
        </w:tc>
        <w:tc>
          <w:tcPr>
            <w:tcW w:w="717" w:type="dxa"/>
            <w:vAlign w:val="center"/>
          </w:tcPr>
          <w:p w14:paraId="7B94F350" w14:textId="77777777" w:rsidR="00975C97" w:rsidRPr="007F2609" w:rsidRDefault="00975C97" w:rsidP="00346178">
            <w:pPr>
              <w:pStyle w:val="TAC"/>
            </w:pPr>
            <w:r w:rsidRPr="007F2609">
              <w:t>N/A</w:t>
            </w:r>
          </w:p>
        </w:tc>
        <w:tc>
          <w:tcPr>
            <w:tcW w:w="717" w:type="dxa"/>
            <w:vAlign w:val="center"/>
          </w:tcPr>
          <w:p w14:paraId="1C472F23" w14:textId="77777777" w:rsidR="00975C97" w:rsidRPr="007F2609" w:rsidRDefault="00975C97" w:rsidP="00346178">
            <w:pPr>
              <w:pStyle w:val="TAC"/>
            </w:pPr>
            <w:r w:rsidRPr="007F2609">
              <w:t>N/A</w:t>
            </w:r>
          </w:p>
        </w:tc>
        <w:tc>
          <w:tcPr>
            <w:tcW w:w="717" w:type="dxa"/>
            <w:vAlign w:val="center"/>
          </w:tcPr>
          <w:p w14:paraId="71E81AEB" w14:textId="77777777" w:rsidR="00975C97" w:rsidRPr="007F2609" w:rsidRDefault="00975C97" w:rsidP="00346178">
            <w:pPr>
              <w:pStyle w:val="TAC"/>
            </w:pPr>
            <w:r w:rsidRPr="007F2609">
              <w:t>N/A</w:t>
            </w:r>
          </w:p>
        </w:tc>
        <w:tc>
          <w:tcPr>
            <w:tcW w:w="717" w:type="dxa"/>
            <w:vAlign w:val="center"/>
          </w:tcPr>
          <w:p w14:paraId="705D94F7" w14:textId="77777777" w:rsidR="00975C97" w:rsidRPr="007F2609" w:rsidRDefault="00975C97" w:rsidP="00346178">
            <w:pPr>
              <w:pStyle w:val="TAC"/>
            </w:pPr>
            <w:r w:rsidRPr="007F2609">
              <w:t>N/A</w:t>
            </w:r>
          </w:p>
        </w:tc>
        <w:tc>
          <w:tcPr>
            <w:tcW w:w="717" w:type="dxa"/>
            <w:vAlign w:val="center"/>
          </w:tcPr>
          <w:p w14:paraId="5128C1A3" w14:textId="77777777" w:rsidR="00975C97" w:rsidRPr="007F2609" w:rsidRDefault="00975C97" w:rsidP="00346178">
            <w:pPr>
              <w:pStyle w:val="TAC"/>
            </w:pPr>
            <w:r w:rsidRPr="007F2609">
              <w:t>N/A</w:t>
            </w:r>
          </w:p>
        </w:tc>
        <w:tc>
          <w:tcPr>
            <w:tcW w:w="717" w:type="dxa"/>
            <w:vAlign w:val="center"/>
          </w:tcPr>
          <w:p w14:paraId="23997870" w14:textId="77777777" w:rsidR="00975C97" w:rsidRPr="007F2609" w:rsidRDefault="00975C97" w:rsidP="00346178">
            <w:pPr>
              <w:pStyle w:val="TAC"/>
            </w:pPr>
            <w:r w:rsidRPr="007F2609">
              <w:t>N/A</w:t>
            </w:r>
          </w:p>
        </w:tc>
        <w:tc>
          <w:tcPr>
            <w:tcW w:w="717" w:type="dxa"/>
            <w:vAlign w:val="center"/>
          </w:tcPr>
          <w:p w14:paraId="51AE1B95" w14:textId="77777777" w:rsidR="00975C97" w:rsidRPr="007F2609" w:rsidRDefault="00975C97" w:rsidP="00346178">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346178">
            <w:pPr>
              <w:pStyle w:val="TAL"/>
            </w:pPr>
            <w:r w:rsidRPr="007F2609">
              <w:t xml:space="preserve">  For Slots 2,5,6,7</w:t>
            </w:r>
          </w:p>
        </w:tc>
        <w:tc>
          <w:tcPr>
            <w:tcW w:w="1093" w:type="dxa"/>
            <w:vAlign w:val="center"/>
          </w:tcPr>
          <w:p w14:paraId="4B75747E" w14:textId="77777777" w:rsidR="00975C97" w:rsidRPr="007F2609" w:rsidRDefault="00975C97" w:rsidP="00346178">
            <w:pPr>
              <w:pStyle w:val="TAC"/>
            </w:pPr>
            <w:r w:rsidRPr="007F2609">
              <w:t>CBs</w:t>
            </w:r>
          </w:p>
        </w:tc>
        <w:tc>
          <w:tcPr>
            <w:tcW w:w="717" w:type="dxa"/>
            <w:vAlign w:val="center"/>
          </w:tcPr>
          <w:p w14:paraId="7402F497" w14:textId="77777777" w:rsidR="00975C97" w:rsidRPr="007F2609" w:rsidRDefault="00975C97" w:rsidP="00346178">
            <w:pPr>
              <w:pStyle w:val="TAC"/>
            </w:pPr>
            <w:r w:rsidRPr="007F2609">
              <w:t>2</w:t>
            </w:r>
          </w:p>
        </w:tc>
        <w:tc>
          <w:tcPr>
            <w:tcW w:w="717" w:type="dxa"/>
            <w:vAlign w:val="center"/>
          </w:tcPr>
          <w:p w14:paraId="306E377F" w14:textId="77777777" w:rsidR="00975C97" w:rsidRPr="007F2609" w:rsidRDefault="00975C97" w:rsidP="00346178">
            <w:pPr>
              <w:pStyle w:val="TAC"/>
            </w:pPr>
            <w:r w:rsidRPr="007F2609">
              <w:t>4</w:t>
            </w:r>
          </w:p>
        </w:tc>
        <w:tc>
          <w:tcPr>
            <w:tcW w:w="717" w:type="dxa"/>
            <w:vAlign w:val="center"/>
          </w:tcPr>
          <w:p w14:paraId="0F53D9AF" w14:textId="77777777" w:rsidR="00975C97" w:rsidRPr="007F2609" w:rsidRDefault="00975C97" w:rsidP="00346178">
            <w:pPr>
              <w:pStyle w:val="TAC"/>
            </w:pPr>
            <w:r w:rsidRPr="007F2609">
              <w:t>5</w:t>
            </w:r>
          </w:p>
        </w:tc>
        <w:tc>
          <w:tcPr>
            <w:tcW w:w="717" w:type="dxa"/>
            <w:vAlign w:val="center"/>
          </w:tcPr>
          <w:p w14:paraId="1ED2BA2F" w14:textId="77777777" w:rsidR="00975C97" w:rsidRPr="007F2609" w:rsidRDefault="00975C97" w:rsidP="00346178">
            <w:pPr>
              <w:pStyle w:val="TAC"/>
            </w:pPr>
            <w:r w:rsidRPr="007F2609">
              <w:t>7</w:t>
            </w:r>
          </w:p>
        </w:tc>
        <w:tc>
          <w:tcPr>
            <w:tcW w:w="717" w:type="dxa"/>
            <w:vAlign w:val="center"/>
          </w:tcPr>
          <w:p w14:paraId="153D6BFA" w14:textId="77777777" w:rsidR="00975C97" w:rsidRPr="007F2609" w:rsidRDefault="00975C97" w:rsidP="00346178">
            <w:pPr>
              <w:pStyle w:val="TAC"/>
            </w:pPr>
            <w:r w:rsidRPr="007F2609">
              <w:t>8</w:t>
            </w:r>
          </w:p>
        </w:tc>
        <w:tc>
          <w:tcPr>
            <w:tcW w:w="717" w:type="dxa"/>
            <w:vAlign w:val="center"/>
          </w:tcPr>
          <w:p w14:paraId="7064138F" w14:textId="77777777" w:rsidR="00975C97" w:rsidRPr="007F2609" w:rsidRDefault="00975C97" w:rsidP="00346178">
            <w:pPr>
              <w:pStyle w:val="TAC"/>
            </w:pPr>
            <w:r w:rsidRPr="007F2609">
              <w:t>10</w:t>
            </w:r>
          </w:p>
        </w:tc>
        <w:tc>
          <w:tcPr>
            <w:tcW w:w="717" w:type="dxa"/>
            <w:vAlign w:val="center"/>
          </w:tcPr>
          <w:p w14:paraId="4A4F4890" w14:textId="77777777" w:rsidR="00975C97" w:rsidRPr="007F2609" w:rsidRDefault="00975C97" w:rsidP="00346178">
            <w:pPr>
              <w:pStyle w:val="TAC"/>
            </w:pPr>
            <w:r w:rsidRPr="007F2609">
              <w:t>13</w:t>
            </w:r>
          </w:p>
        </w:tc>
        <w:tc>
          <w:tcPr>
            <w:tcW w:w="717" w:type="dxa"/>
            <w:vAlign w:val="center"/>
          </w:tcPr>
          <w:p w14:paraId="5E9FA0A4" w14:textId="77777777" w:rsidR="00975C97" w:rsidRPr="007F2609" w:rsidRDefault="00975C97" w:rsidP="00346178">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346178">
            <w:pPr>
              <w:pStyle w:val="TAL"/>
            </w:pPr>
            <w:r w:rsidRPr="007F2609">
              <w:t>Binary Channel Bits per Slot</w:t>
            </w:r>
          </w:p>
        </w:tc>
        <w:tc>
          <w:tcPr>
            <w:tcW w:w="1093" w:type="dxa"/>
            <w:vAlign w:val="center"/>
          </w:tcPr>
          <w:p w14:paraId="407A7EC0" w14:textId="77777777" w:rsidR="00975C97" w:rsidRPr="007F2609" w:rsidRDefault="00975C97" w:rsidP="00346178">
            <w:pPr>
              <w:pStyle w:val="TAC"/>
            </w:pPr>
          </w:p>
        </w:tc>
        <w:tc>
          <w:tcPr>
            <w:tcW w:w="717" w:type="dxa"/>
            <w:vAlign w:val="center"/>
          </w:tcPr>
          <w:p w14:paraId="365D5D33" w14:textId="77777777" w:rsidR="00975C97" w:rsidRPr="007F2609" w:rsidRDefault="00975C97" w:rsidP="00346178">
            <w:pPr>
              <w:pStyle w:val="TAC"/>
            </w:pPr>
          </w:p>
        </w:tc>
        <w:tc>
          <w:tcPr>
            <w:tcW w:w="717" w:type="dxa"/>
            <w:vAlign w:val="center"/>
          </w:tcPr>
          <w:p w14:paraId="36CD3203" w14:textId="77777777" w:rsidR="00975C97" w:rsidRPr="007F2609" w:rsidRDefault="00975C97" w:rsidP="00346178">
            <w:pPr>
              <w:pStyle w:val="TAC"/>
            </w:pPr>
          </w:p>
        </w:tc>
        <w:tc>
          <w:tcPr>
            <w:tcW w:w="717" w:type="dxa"/>
            <w:vAlign w:val="center"/>
          </w:tcPr>
          <w:p w14:paraId="790477AD" w14:textId="77777777" w:rsidR="00975C97" w:rsidRPr="007F2609" w:rsidRDefault="00975C97" w:rsidP="00346178">
            <w:pPr>
              <w:pStyle w:val="TAC"/>
            </w:pPr>
          </w:p>
        </w:tc>
        <w:tc>
          <w:tcPr>
            <w:tcW w:w="717" w:type="dxa"/>
            <w:vAlign w:val="center"/>
          </w:tcPr>
          <w:p w14:paraId="3B7018D7" w14:textId="77777777" w:rsidR="00975C97" w:rsidRPr="007F2609" w:rsidRDefault="00975C97" w:rsidP="00346178">
            <w:pPr>
              <w:pStyle w:val="TAC"/>
            </w:pPr>
          </w:p>
        </w:tc>
        <w:tc>
          <w:tcPr>
            <w:tcW w:w="717" w:type="dxa"/>
            <w:vAlign w:val="center"/>
          </w:tcPr>
          <w:p w14:paraId="5675C6A6" w14:textId="77777777" w:rsidR="00975C97" w:rsidRPr="007F2609" w:rsidRDefault="00975C97" w:rsidP="00346178">
            <w:pPr>
              <w:pStyle w:val="TAC"/>
            </w:pPr>
          </w:p>
        </w:tc>
        <w:tc>
          <w:tcPr>
            <w:tcW w:w="717" w:type="dxa"/>
            <w:vAlign w:val="center"/>
          </w:tcPr>
          <w:p w14:paraId="7F52A046" w14:textId="77777777" w:rsidR="00975C97" w:rsidRPr="007F2609" w:rsidRDefault="00975C97" w:rsidP="00346178">
            <w:pPr>
              <w:pStyle w:val="TAC"/>
            </w:pPr>
          </w:p>
        </w:tc>
        <w:tc>
          <w:tcPr>
            <w:tcW w:w="717" w:type="dxa"/>
            <w:vAlign w:val="center"/>
          </w:tcPr>
          <w:p w14:paraId="1FDB92B2" w14:textId="77777777" w:rsidR="00975C97" w:rsidRPr="007F2609" w:rsidRDefault="00975C97" w:rsidP="00346178">
            <w:pPr>
              <w:pStyle w:val="TAC"/>
            </w:pPr>
          </w:p>
        </w:tc>
        <w:tc>
          <w:tcPr>
            <w:tcW w:w="717" w:type="dxa"/>
            <w:vAlign w:val="center"/>
          </w:tcPr>
          <w:p w14:paraId="4597747B" w14:textId="77777777" w:rsidR="00975C97" w:rsidRPr="007F2609" w:rsidRDefault="00975C97" w:rsidP="00346178">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346178">
            <w:pPr>
              <w:pStyle w:val="TAL"/>
            </w:pPr>
            <w:r w:rsidRPr="007F2609">
              <w:t xml:space="preserve">  For Slots 0,1,3,4,8,9</w:t>
            </w:r>
          </w:p>
        </w:tc>
        <w:tc>
          <w:tcPr>
            <w:tcW w:w="1093" w:type="dxa"/>
            <w:vAlign w:val="center"/>
          </w:tcPr>
          <w:p w14:paraId="6FDDAA48" w14:textId="77777777" w:rsidR="00975C97" w:rsidRPr="007F2609" w:rsidRDefault="00975C97" w:rsidP="00346178">
            <w:pPr>
              <w:pStyle w:val="TAC"/>
            </w:pPr>
            <w:r w:rsidRPr="007F2609">
              <w:t>Bits</w:t>
            </w:r>
          </w:p>
        </w:tc>
        <w:tc>
          <w:tcPr>
            <w:tcW w:w="717" w:type="dxa"/>
            <w:vAlign w:val="center"/>
          </w:tcPr>
          <w:p w14:paraId="25DA8B03" w14:textId="77777777" w:rsidR="00975C97" w:rsidRPr="007F2609" w:rsidRDefault="00975C97" w:rsidP="00346178">
            <w:pPr>
              <w:pStyle w:val="TAC"/>
            </w:pPr>
            <w:r w:rsidRPr="007F2609">
              <w:t>N/A</w:t>
            </w:r>
          </w:p>
        </w:tc>
        <w:tc>
          <w:tcPr>
            <w:tcW w:w="717" w:type="dxa"/>
            <w:vAlign w:val="center"/>
          </w:tcPr>
          <w:p w14:paraId="4C13B97F" w14:textId="77777777" w:rsidR="00975C97" w:rsidRPr="007F2609" w:rsidRDefault="00975C97" w:rsidP="00346178">
            <w:pPr>
              <w:pStyle w:val="TAC"/>
            </w:pPr>
            <w:r w:rsidRPr="007F2609">
              <w:t>N/A</w:t>
            </w:r>
          </w:p>
        </w:tc>
        <w:tc>
          <w:tcPr>
            <w:tcW w:w="717" w:type="dxa"/>
            <w:vAlign w:val="center"/>
          </w:tcPr>
          <w:p w14:paraId="2BC01AF3" w14:textId="77777777" w:rsidR="00975C97" w:rsidRPr="007F2609" w:rsidRDefault="00975C97" w:rsidP="00346178">
            <w:pPr>
              <w:pStyle w:val="TAC"/>
            </w:pPr>
            <w:r w:rsidRPr="007F2609">
              <w:t>N/A</w:t>
            </w:r>
          </w:p>
        </w:tc>
        <w:tc>
          <w:tcPr>
            <w:tcW w:w="717" w:type="dxa"/>
            <w:vAlign w:val="center"/>
          </w:tcPr>
          <w:p w14:paraId="03D69FA4" w14:textId="77777777" w:rsidR="00975C97" w:rsidRPr="007F2609" w:rsidRDefault="00975C97" w:rsidP="00346178">
            <w:pPr>
              <w:pStyle w:val="TAC"/>
            </w:pPr>
            <w:r w:rsidRPr="007F2609">
              <w:t>N/A</w:t>
            </w:r>
          </w:p>
        </w:tc>
        <w:tc>
          <w:tcPr>
            <w:tcW w:w="717" w:type="dxa"/>
            <w:vAlign w:val="center"/>
          </w:tcPr>
          <w:p w14:paraId="5BB7155E" w14:textId="77777777" w:rsidR="00975C97" w:rsidRPr="007F2609" w:rsidRDefault="00975C97" w:rsidP="00346178">
            <w:pPr>
              <w:pStyle w:val="TAC"/>
            </w:pPr>
            <w:r w:rsidRPr="007F2609">
              <w:t>N/A</w:t>
            </w:r>
          </w:p>
        </w:tc>
        <w:tc>
          <w:tcPr>
            <w:tcW w:w="717" w:type="dxa"/>
            <w:vAlign w:val="center"/>
          </w:tcPr>
          <w:p w14:paraId="19BB993B" w14:textId="77777777" w:rsidR="00975C97" w:rsidRPr="007F2609" w:rsidRDefault="00975C97" w:rsidP="00346178">
            <w:pPr>
              <w:pStyle w:val="TAC"/>
            </w:pPr>
            <w:r w:rsidRPr="007F2609">
              <w:t>N/A</w:t>
            </w:r>
          </w:p>
        </w:tc>
        <w:tc>
          <w:tcPr>
            <w:tcW w:w="717" w:type="dxa"/>
            <w:vAlign w:val="center"/>
          </w:tcPr>
          <w:p w14:paraId="4CF23D5B" w14:textId="77777777" w:rsidR="00975C97" w:rsidRPr="007F2609" w:rsidRDefault="00975C97" w:rsidP="00346178">
            <w:pPr>
              <w:pStyle w:val="TAC"/>
            </w:pPr>
            <w:r w:rsidRPr="007F2609">
              <w:t>N/A</w:t>
            </w:r>
          </w:p>
        </w:tc>
        <w:tc>
          <w:tcPr>
            <w:tcW w:w="717" w:type="dxa"/>
            <w:vAlign w:val="center"/>
          </w:tcPr>
          <w:p w14:paraId="0428AC7F" w14:textId="77777777" w:rsidR="00975C97" w:rsidRPr="007F2609" w:rsidRDefault="00975C97" w:rsidP="00346178">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346178">
            <w:pPr>
              <w:pStyle w:val="TAL"/>
            </w:pPr>
            <w:r w:rsidRPr="007F2609">
              <w:t xml:space="preserve">  For Slots 2,5,6,7</w:t>
            </w:r>
          </w:p>
        </w:tc>
        <w:tc>
          <w:tcPr>
            <w:tcW w:w="1093" w:type="dxa"/>
            <w:vAlign w:val="center"/>
          </w:tcPr>
          <w:p w14:paraId="5361BAEF" w14:textId="77777777" w:rsidR="00975C97" w:rsidRPr="007F2609" w:rsidRDefault="00975C97" w:rsidP="00346178">
            <w:pPr>
              <w:pStyle w:val="TAC"/>
            </w:pPr>
            <w:r w:rsidRPr="007F2609">
              <w:t>Bits</w:t>
            </w:r>
          </w:p>
        </w:tc>
        <w:tc>
          <w:tcPr>
            <w:tcW w:w="717" w:type="dxa"/>
            <w:vAlign w:val="center"/>
          </w:tcPr>
          <w:p w14:paraId="674D51F1" w14:textId="77777777" w:rsidR="00975C97" w:rsidRPr="007F2609" w:rsidRDefault="00975C97" w:rsidP="00346178">
            <w:pPr>
              <w:pStyle w:val="TAC"/>
            </w:pPr>
            <w:r w:rsidRPr="007F2609">
              <w:t>16200</w:t>
            </w:r>
          </w:p>
        </w:tc>
        <w:tc>
          <w:tcPr>
            <w:tcW w:w="717" w:type="dxa"/>
            <w:vAlign w:val="center"/>
          </w:tcPr>
          <w:p w14:paraId="1C4D72B4" w14:textId="77777777" w:rsidR="00975C97" w:rsidRPr="007F2609" w:rsidRDefault="00975C97" w:rsidP="00346178">
            <w:pPr>
              <w:pStyle w:val="TAC"/>
            </w:pPr>
            <w:r w:rsidRPr="007F2609">
              <w:t>33696</w:t>
            </w:r>
          </w:p>
        </w:tc>
        <w:tc>
          <w:tcPr>
            <w:tcW w:w="717" w:type="dxa"/>
            <w:vAlign w:val="center"/>
          </w:tcPr>
          <w:p w14:paraId="6236294C" w14:textId="77777777" w:rsidR="00975C97" w:rsidRPr="007F2609" w:rsidRDefault="00975C97" w:rsidP="00346178">
            <w:pPr>
              <w:pStyle w:val="TAC"/>
            </w:pPr>
            <w:r w:rsidRPr="007F2609">
              <w:t>51192</w:t>
            </w:r>
          </w:p>
        </w:tc>
        <w:tc>
          <w:tcPr>
            <w:tcW w:w="717" w:type="dxa"/>
            <w:vAlign w:val="center"/>
          </w:tcPr>
          <w:p w14:paraId="52DB3481" w14:textId="77777777" w:rsidR="00975C97" w:rsidRPr="007F2609" w:rsidRDefault="00975C97" w:rsidP="00346178">
            <w:pPr>
              <w:pStyle w:val="TAC"/>
            </w:pPr>
            <w:r w:rsidRPr="007F2609">
              <w:t>68688</w:t>
            </w:r>
          </w:p>
        </w:tc>
        <w:tc>
          <w:tcPr>
            <w:tcW w:w="717" w:type="dxa"/>
            <w:vAlign w:val="center"/>
          </w:tcPr>
          <w:p w14:paraId="3E7A2848" w14:textId="77777777" w:rsidR="00975C97" w:rsidRPr="007F2609" w:rsidRDefault="00975C97" w:rsidP="00346178">
            <w:pPr>
              <w:pStyle w:val="TAC"/>
            </w:pPr>
            <w:r w:rsidRPr="007F2609">
              <w:t>86184</w:t>
            </w:r>
          </w:p>
        </w:tc>
        <w:tc>
          <w:tcPr>
            <w:tcW w:w="717" w:type="dxa"/>
            <w:vAlign w:val="center"/>
          </w:tcPr>
          <w:p w14:paraId="6F682FD0" w14:textId="77777777" w:rsidR="00975C97" w:rsidRPr="007F2609" w:rsidRDefault="00975C97" w:rsidP="00346178">
            <w:pPr>
              <w:pStyle w:val="TAC"/>
            </w:pPr>
            <w:r w:rsidRPr="007F2609">
              <w:t>103680</w:t>
            </w:r>
          </w:p>
        </w:tc>
        <w:tc>
          <w:tcPr>
            <w:tcW w:w="717" w:type="dxa"/>
            <w:vAlign w:val="center"/>
          </w:tcPr>
          <w:p w14:paraId="0AFF40B7" w14:textId="77777777" w:rsidR="00975C97" w:rsidRPr="007F2609" w:rsidRDefault="00975C97" w:rsidP="00346178">
            <w:pPr>
              <w:pStyle w:val="TAC"/>
            </w:pPr>
            <w:r w:rsidRPr="007F2609">
              <w:t>139968</w:t>
            </w:r>
          </w:p>
        </w:tc>
        <w:tc>
          <w:tcPr>
            <w:tcW w:w="717" w:type="dxa"/>
            <w:vAlign w:val="center"/>
          </w:tcPr>
          <w:p w14:paraId="7D627396" w14:textId="77777777" w:rsidR="00975C97" w:rsidRPr="007F2609" w:rsidRDefault="00975C97" w:rsidP="00346178">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346178">
            <w:pPr>
              <w:pStyle w:val="TAL"/>
            </w:pPr>
            <w:r w:rsidRPr="007F2609">
              <w:t>Max. Throughput averaged over 1 frame</w:t>
            </w:r>
          </w:p>
        </w:tc>
        <w:tc>
          <w:tcPr>
            <w:tcW w:w="1093" w:type="dxa"/>
            <w:vAlign w:val="center"/>
          </w:tcPr>
          <w:p w14:paraId="17199883" w14:textId="77777777" w:rsidR="00975C97" w:rsidRPr="007F2609" w:rsidRDefault="00975C97" w:rsidP="00346178">
            <w:pPr>
              <w:pStyle w:val="TAC"/>
            </w:pPr>
            <w:r w:rsidRPr="007F2609">
              <w:t>Mbps</w:t>
            </w:r>
          </w:p>
        </w:tc>
        <w:tc>
          <w:tcPr>
            <w:tcW w:w="717" w:type="dxa"/>
            <w:vAlign w:val="center"/>
          </w:tcPr>
          <w:p w14:paraId="4BFCA365" w14:textId="77777777" w:rsidR="00975C97" w:rsidRPr="007F2609" w:rsidRDefault="00975C97" w:rsidP="00346178">
            <w:pPr>
              <w:pStyle w:val="TAC"/>
            </w:pPr>
            <w:r w:rsidRPr="007F2609">
              <w:t>4.918</w:t>
            </w:r>
          </w:p>
        </w:tc>
        <w:tc>
          <w:tcPr>
            <w:tcW w:w="717" w:type="dxa"/>
            <w:vAlign w:val="center"/>
          </w:tcPr>
          <w:p w14:paraId="3615304F" w14:textId="77777777" w:rsidR="00975C97" w:rsidRPr="007F2609" w:rsidRDefault="00975C97" w:rsidP="00346178">
            <w:pPr>
              <w:pStyle w:val="TAC"/>
            </w:pPr>
            <w:r w:rsidRPr="007F2609">
              <w:t>10.243</w:t>
            </w:r>
          </w:p>
        </w:tc>
        <w:tc>
          <w:tcPr>
            <w:tcW w:w="717" w:type="dxa"/>
            <w:vAlign w:val="center"/>
          </w:tcPr>
          <w:p w14:paraId="65EB1FA3" w14:textId="77777777" w:rsidR="00975C97" w:rsidRPr="007F2609" w:rsidRDefault="00975C97" w:rsidP="00346178">
            <w:pPr>
              <w:pStyle w:val="TAC"/>
            </w:pPr>
            <w:r w:rsidRPr="007F2609">
              <w:t>15.574</w:t>
            </w:r>
          </w:p>
        </w:tc>
        <w:tc>
          <w:tcPr>
            <w:tcW w:w="717" w:type="dxa"/>
            <w:vAlign w:val="center"/>
          </w:tcPr>
          <w:p w14:paraId="0829A15C" w14:textId="77777777" w:rsidR="00975C97" w:rsidRPr="007F2609" w:rsidRDefault="00975C97" w:rsidP="00346178">
            <w:pPr>
              <w:pStyle w:val="TAC"/>
            </w:pPr>
            <w:r w:rsidRPr="007F2609">
              <w:t>20.890</w:t>
            </w:r>
          </w:p>
        </w:tc>
        <w:tc>
          <w:tcPr>
            <w:tcW w:w="717" w:type="dxa"/>
            <w:vAlign w:val="center"/>
          </w:tcPr>
          <w:p w14:paraId="4020048A" w14:textId="77777777" w:rsidR="00975C97" w:rsidRPr="007F2609" w:rsidRDefault="00975C97" w:rsidP="00346178">
            <w:pPr>
              <w:pStyle w:val="TAC"/>
            </w:pPr>
            <w:r w:rsidRPr="007F2609">
              <w:t>20.890</w:t>
            </w:r>
          </w:p>
        </w:tc>
        <w:tc>
          <w:tcPr>
            <w:tcW w:w="717" w:type="dxa"/>
            <w:vAlign w:val="center"/>
          </w:tcPr>
          <w:p w14:paraId="275AEBDD" w14:textId="77777777" w:rsidR="00975C97" w:rsidRPr="007F2609" w:rsidRDefault="00975C97" w:rsidP="00346178">
            <w:pPr>
              <w:pStyle w:val="TAC"/>
            </w:pPr>
            <w:r w:rsidRPr="007F2609">
              <w:t>31.158</w:t>
            </w:r>
          </w:p>
        </w:tc>
        <w:tc>
          <w:tcPr>
            <w:tcW w:w="717" w:type="dxa"/>
            <w:vAlign w:val="center"/>
          </w:tcPr>
          <w:p w14:paraId="66174CEF" w14:textId="77777777" w:rsidR="00975C97" w:rsidRPr="007F2609" w:rsidRDefault="00975C97" w:rsidP="00346178">
            <w:pPr>
              <w:pStyle w:val="TAC"/>
            </w:pPr>
            <w:r w:rsidRPr="007F2609">
              <w:t>42.630</w:t>
            </w:r>
          </w:p>
        </w:tc>
        <w:tc>
          <w:tcPr>
            <w:tcW w:w="717" w:type="dxa"/>
            <w:vAlign w:val="center"/>
          </w:tcPr>
          <w:p w14:paraId="26EF49E3" w14:textId="77777777" w:rsidR="00975C97" w:rsidRPr="007F2609" w:rsidRDefault="00975C97" w:rsidP="00346178">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346178">
            <w:pPr>
              <w:pStyle w:val="TAN"/>
            </w:pPr>
            <w:r w:rsidRPr="007F2609">
              <w:t>Note 1:</w:t>
            </w:r>
            <w:r w:rsidRPr="007F2609">
              <w:tab/>
              <w:t>Additional parameters are specified in Table A.3.1-1 and Table A.3.3.1-1.</w:t>
            </w:r>
          </w:p>
          <w:p w14:paraId="4BFDE5A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346178">
            <w:pPr>
              <w:pStyle w:val="TAN"/>
            </w:pPr>
            <w:r w:rsidRPr="007F2609">
              <w:t>Note 3:</w:t>
            </w:r>
            <w:r w:rsidRPr="007F2609">
              <w:tab/>
              <w:t>SS/PBCH block is transmitted in slot 0 of each frame.</w:t>
            </w:r>
          </w:p>
          <w:p w14:paraId="7B7E755C" w14:textId="77777777" w:rsidR="00975C97" w:rsidRPr="007F2609" w:rsidRDefault="00975C97" w:rsidP="00346178">
            <w:pPr>
              <w:pStyle w:val="TAN"/>
            </w:pPr>
            <w:r w:rsidRPr="007F2609">
              <w:t>Note 4:</w:t>
            </w:r>
            <w:r w:rsidRPr="007F2609">
              <w:tab/>
              <w:t>Slot i is slot index per frame.</w:t>
            </w:r>
          </w:p>
        </w:tc>
      </w:tr>
    </w:tbl>
    <w:p w14:paraId="0D017B0C" w14:textId="77777777" w:rsidR="00975C97" w:rsidRPr="007F2609" w:rsidRDefault="00975C97" w:rsidP="00346178"/>
    <w:p w14:paraId="24544D68" w14:textId="77777777" w:rsidR="00975C97" w:rsidRPr="007F2609" w:rsidRDefault="00975C97" w:rsidP="00346178">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346178">
            <w:pPr>
              <w:pStyle w:val="TAH"/>
            </w:pPr>
            <w:r w:rsidRPr="007F2609">
              <w:t>Parameter</w:t>
            </w:r>
          </w:p>
        </w:tc>
        <w:tc>
          <w:tcPr>
            <w:tcW w:w="1093" w:type="dxa"/>
          </w:tcPr>
          <w:p w14:paraId="61530092" w14:textId="77777777" w:rsidR="00975C97" w:rsidRPr="007F2609" w:rsidRDefault="00975C97" w:rsidP="00346178">
            <w:pPr>
              <w:pStyle w:val="TAH"/>
            </w:pPr>
            <w:r w:rsidRPr="007F2609">
              <w:t>Unit</w:t>
            </w:r>
          </w:p>
        </w:tc>
        <w:tc>
          <w:tcPr>
            <w:tcW w:w="9185" w:type="dxa"/>
            <w:gridSpan w:val="11"/>
          </w:tcPr>
          <w:p w14:paraId="4849DCE5" w14:textId="77777777" w:rsidR="00975C97" w:rsidRPr="007F2609" w:rsidRDefault="00975C97" w:rsidP="00346178">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346178">
            <w:pPr>
              <w:pStyle w:val="TAL"/>
            </w:pPr>
            <w:r w:rsidRPr="007F2609">
              <w:t>Channel bandwidth</w:t>
            </w:r>
          </w:p>
        </w:tc>
        <w:tc>
          <w:tcPr>
            <w:tcW w:w="1093" w:type="dxa"/>
            <w:vAlign w:val="center"/>
          </w:tcPr>
          <w:p w14:paraId="4666E60D" w14:textId="77777777" w:rsidR="00975C97" w:rsidRPr="007F2609" w:rsidRDefault="00975C97" w:rsidP="00346178">
            <w:pPr>
              <w:pStyle w:val="TAC"/>
            </w:pPr>
            <w:r w:rsidRPr="007F2609">
              <w:t>MHz</w:t>
            </w:r>
          </w:p>
        </w:tc>
        <w:tc>
          <w:tcPr>
            <w:tcW w:w="835" w:type="dxa"/>
            <w:vAlign w:val="center"/>
          </w:tcPr>
          <w:p w14:paraId="749458E9" w14:textId="77777777" w:rsidR="00975C97" w:rsidRPr="007F2609" w:rsidRDefault="00975C97" w:rsidP="00346178">
            <w:pPr>
              <w:pStyle w:val="TAC"/>
            </w:pPr>
            <w:r w:rsidRPr="007F2609">
              <w:t>5</w:t>
            </w:r>
          </w:p>
        </w:tc>
        <w:tc>
          <w:tcPr>
            <w:tcW w:w="835" w:type="dxa"/>
            <w:vAlign w:val="center"/>
          </w:tcPr>
          <w:p w14:paraId="7A23DAD4" w14:textId="77777777" w:rsidR="00975C97" w:rsidRPr="007F2609" w:rsidRDefault="00975C97" w:rsidP="00346178">
            <w:pPr>
              <w:pStyle w:val="TAC"/>
            </w:pPr>
            <w:r w:rsidRPr="007F2609">
              <w:t>10</w:t>
            </w:r>
          </w:p>
        </w:tc>
        <w:tc>
          <w:tcPr>
            <w:tcW w:w="835" w:type="dxa"/>
            <w:vAlign w:val="center"/>
          </w:tcPr>
          <w:p w14:paraId="4C8EDE57" w14:textId="77777777" w:rsidR="00975C97" w:rsidRPr="007F2609" w:rsidRDefault="00975C97" w:rsidP="00346178">
            <w:pPr>
              <w:pStyle w:val="TAC"/>
            </w:pPr>
            <w:r w:rsidRPr="007F2609">
              <w:t>15</w:t>
            </w:r>
          </w:p>
        </w:tc>
        <w:tc>
          <w:tcPr>
            <w:tcW w:w="835" w:type="dxa"/>
            <w:vAlign w:val="center"/>
          </w:tcPr>
          <w:p w14:paraId="1FF49C07" w14:textId="77777777" w:rsidR="00975C97" w:rsidRPr="007F2609" w:rsidRDefault="00975C97" w:rsidP="00346178">
            <w:pPr>
              <w:pStyle w:val="TAC"/>
            </w:pPr>
            <w:r w:rsidRPr="007F2609">
              <w:t>20</w:t>
            </w:r>
          </w:p>
        </w:tc>
        <w:tc>
          <w:tcPr>
            <w:tcW w:w="835" w:type="dxa"/>
            <w:vAlign w:val="center"/>
          </w:tcPr>
          <w:p w14:paraId="06128C04" w14:textId="77777777" w:rsidR="00975C97" w:rsidRPr="007F2609" w:rsidRDefault="00975C97" w:rsidP="00346178">
            <w:pPr>
              <w:pStyle w:val="TAC"/>
            </w:pPr>
            <w:r w:rsidRPr="007F2609">
              <w:t>25</w:t>
            </w:r>
          </w:p>
        </w:tc>
        <w:tc>
          <w:tcPr>
            <w:tcW w:w="835" w:type="dxa"/>
            <w:vAlign w:val="center"/>
          </w:tcPr>
          <w:p w14:paraId="10923645" w14:textId="77777777" w:rsidR="00975C97" w:rsidRPr="007F2609" w:rsidRDefault="00975C97" w:rsidP="00346178">
            <w:pPr>
              <w:pStyle w:val="TAC"/>
            </w:pPr>
            <w:r w:rsidRPr="007F2609">
              <w:t>30</w:t>
            </w:r>
          </w:p>
        </w:tc>
        <w:tc>
          <w:tcPr>
            <w:tcW w:w="835" w:type="dxa"/>
            <w:vAlign w:val="center"/>
          </w:tcPr>
          <w:p w14:paraId="5438AD1D" w14:textId="77777777" w:rsidR="00975C97" w:rsidRPr="007F2609" w:rsidRDefault="00975C97" w:rsidP="00346178">
            <w:pPr>
              <w:pStyle w:val="TAC"/>
            </w:pPr>
            <w:r w:rsidRPr="007F2609">
              <w:t>40</w:t>
            </w:r>
          </w:p>
        </w:tc>
        <w:tc>
          <w:tcPr>
            <w:tcW w:w="835" w:type="dxa"/>
            <w:vAlign w:val="center"/>
          </w:tcPr>
          <w:p w14:paraId="1D560648" w14:textId="77777777" w:rsidR="00975C97" w:rsidRPr="007F2609" w:rsidRDefault="00975C97" w:rsidP="00346178">
            <w:pPr>
              <w:pStyle w:val="TAC"/>
            </w:pPr>
            <w:r w:rsidRPr="007F2609">
              <w:t>50</w:t>
            </w:r>
          </w:p>
        </w:tc>
        <w:tc>
          <w:tcPr>
            <w:tcW w:w="835" w:type="dxa"/>
            <w:vAlign w:val="center"/>
          </w:tcPr>
          <w:p w14:paraId="083BBC58" w14:textId="77777777" w:rsidR="00975C97" w:rsidRPr="007F2609" w:rsidRDefault="00975C97" w:rsidP="00346178">
            <w:pPr>
              <w:pStyle w:val="TAC"/>
            </w:pPr>
            <w:r w:rsidRPr="007F2609">
              <w:t>60</w:t>
            </w:r>
          </w:p>
        </w:tc>
        <w:tc>
          <w:tcPr>
            <w:tcW w:w="835" w:type="dxa"/>
            <w:vAlign w:val="center"/>
          </w:tcPr>
          <w:p w14:paraId="76B53AAE" w14:textId="77777777" w:rsidR="00975C97" w:rsidRPr="007F2609" w:rsidRDefault="00975C97" w:rsidP="00346178">
            <w:pPr>
              <w:pStyle w:val="TAC"/>
            </w:pPr>
            <w:r w:rsidRPr="007F2609">
              <w:t>80</w:t>
            </w:r>
          </w:p>
        </w:tc>
        <w:tc>
          <w:tcPr>
            <w:tcW w:w="835" w:type="dxa"/>
            <w:vAlign w:val="center"/>
          </w:tcPr>
          <w:p w14:paraId="219926B0" w14:textId="77777777" w:rsidR="00975C97" w:rsidRPr="007F2609" w:rsidRDefault="00975C97" w:rsidP="00346178">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346178">
            <w:pPr>
              <w:pStyle w:val="TAL"/>
            </w:pPr>
            <w:r w:rsidRPr="007F2609">
              <w:t xml:space="preserve">Subcarrier spacing configuration </w:t>
            </w:r>
            <w:r w:rsidRPr="007F2609">
              <w:object w:dxaOrig="220" w:dyaOrig="240" w14:anchorId="4A33125D">
                <v:shape id="_x0000_i1038" type="#_x0000_t75" style="width:11.9pt;height:14.4pt" o:ole="">
                  <v:imagedata r:id="rId13" o:title=""/>
                </v:shape>
                <o:OLEObject Type="Embed" ProgID="Equation.3" ShapeID="_x0000_i1038" DrawAspect="Content" ObjectID="_1758387839" r:id="rId27"/>
              </w:object>
            </w:r>
          </w:p>
        </w:tc>
        <w:tc>
          <w:tcPr>
            <w:tcW w:w="1093" w:type="dxa"/>
            <w:vAlign w:val="center"/>
          </w:tcPr>
          <w:p w14:paraId="29D51A1F" w14:textId="77777777" w:rsidR="00975C97" w:rsidRPr="007F2609" w:rsidRDefault="00975C97" w:rsidP="00346178">
            <w:pPr>
              <w:pStyle w:val="TAC"/>
            </w:pPr>
          </w:p>
        </w:tc>
        <w:tc>
          <w:tcPr>
            <w:tcW w:w="835" w:type="dxa"/>
            <w:vAlign w:val="center"/>
          </w:tcPr>
          <w:p w14:paraId="6F57CD82" w14:textId="77777777" w:rsidR="00975C97" w:rsidRPr="007F2609" w:rsidRDefault="00975C97" w:rsidP="00346178">
            <w:pPr>
              <w:pStyle w:val="TAC"/>
            </w:pPr>
            <w:r w:rsidRPr="007F2609">
              <w:t>1</w:t>
            </w:r>
          </w:p>
        </w:tc>
        <w:tc>
          <w:tcPr>
            <w:tcW w:w="835" w:type="dxa"/>
            <w:vAlign w:val="center"/>
          </w:tcPr>
          <w:p w14:paraId="1673E18D" w14:textId="77777777" w:rsidR="00975C97" w:rsidRPr="007F2609" w:rsidRDefault="00975C97" w:rsidP="00346178">
            <w:pPr>
              <w:pStyle w:val="TAC"/>
            </w:pPr>
            <w:r w:rsidRPr="007F2609">
              <w:t>1</w:t>
            </w:r>
          </w:p>
        </w:tc>
        <w:tc>
          <w:tcPr>
            <w:tcW w:w="835" w:type="dxa"/>
            <w:vAlign w:val="center"/>
          </w:tcPr>
          <w:p w14:paraId="76A0924B" w14:textId="77777777" w:rsidR="00975C97" w:rsidRPr="007F2609" w:rsidRDefault="00975C97" w:rsidP="00346178">
            <w:pPr>
              <w:pStyle w:val="TAC"/>
            </w:pPr>
            <w:r w:rsidRPr="007F2609">
              <w:t>1</w:t>
            </w:r>
          </w:p>
        </w:tc>
        <w:tc>
          <w:tcPr>
            <w:tcW w:w="835" w:type="dxa"/>
            <w:vAlign w:val="center"/>
          </w:tcPr>
          <w:p w14:paraId="091950AB" w14:textId="77777777" w:rsidR="00975C97" w:rsidRPr="007F2609" w:rsidRDefault="00975C97" w:rsidP="00346178">
            <w:pPr>
              <w:pStyle w:val="TAC"/>
            </w:pPr>
            <w:r w:rsidRPr="007F2609">
              <w:t>1</w:t>
            </w:r>
          </w:p>
        </w:tc>
        <w:tc>
          <w:tcPr>
            <w:tcW w:w="835" w:type="dxa"/>
            <w:vAlign w:val="center"/>
          </w:tcPr>
          <w:p w14:paraId="2B3868B2" w14:textId="77777777" w:rsidR="00975C97" w:rsidRPr="007F2609" w:rsidRDefault="00975C97" w:rsidP="00346178">
            <w:pPr>
              <w:pStyle w:val="TAC"/>
            </w:pPr>
            <w:r w:rsidRPr="007F2609">
              <w:t>1</w:t>
            </w:r>
          </w:p>
        </w:tc>
        <w:tc>
          <w:tcPr>
            <w:tcW w:w="835" w:type="dxa"/>
            <w:vAlign w:val="center"/>
          </w:tcPr>
          <w:p w14:paraId="2E152D76" w14:textId="77777777" w:rsidR="00975C97" w:rsidRPr="007F2609" w:rsidRDefault="00975C97" w:rsidP="00346178">
            <w:pPr>
              <w:pStyle w:val="TAC"/>
            </w:pPr>
            <w:r w:rsidRPr="007F2609">
              <w:t>1</w:t>
            </w:r>
          </w:p>
        </w:tc>
        <w:tc>
          <w:tcPr>
            <w:tcW w:w="835" w:type="dxa"/>
            <w:vAlign w:val="center"/>
          </w:tcPr>
          <w:p w14:paraId="7D7DD590" w14:textId="77777777" w:rsidR="00975C97" w:rsidRPr="007F2609" w:rsidRDefault="00975C97" w:rsidP="00346178">
            <w:pPr>
              <w:pStyle w:val="TAC"/>
            </w:pPr>
            <w:r w:rsidRPr="007F2609">
              <w:t>1</w:t>
            </w:r>
          </w:p>
        </w:tc>
        <w:tc>
          <w:tcPr>
            <w:tcW w:w="835" w:type="dxa"/>
            <w:vAlign w:val="center"/>
          </w:tcPr>
          <w:p w14:paraId="5F770360" w14:textId="77777777" w:rsidR="00975C97" w:rsidRPr="007F2609" w:rsidRDefault="00975C97" w:rsidP="00346178">
            <w:pPr>
              <w:pStyle w:val="TAC"/>
            </w:pPr>
            <w:r w:rsidRPr="007F2609">
              <w:t>1</w:t>
            </w:r>
          </w:p>
        </w:tc>
        <w:tc>
          <w:tcPr>
            <w:tcW w:w="835" w:type="dxa"/>
            <w:vAlign w:val="center"/>
          </w:tcPr>
          <w:p w14:paraId="73C962B2" w14:textId="77777777" w:rsidR="00975C97" w:rsidRPr="007F2609" w:rsidRDefault="00975C97" w:rsidP="00346178">
            <w:pPr>
              <w:pStyle w:val="TAC"/>
            </w:pPr>
            <w:r w:rsidRPr="007F2609">
              <w:t>1</w:t>
            </w:r>
          </w:p>
        </w:tc>
        <w:tc>
          <w:tcPr>
            <w:tcW w:w="835" w:type="dxa"/>
            <w:vAlign w:val="center"/>
          </w:tcPr>
          <w:p w14:paraId="0FDC4B4A" w14:textId="77777777" w:rsidR="00975C97" w:rsidRPr="007F2609" w:rsidRDefault="00975C97" w:rsidP="00346178">
            <w:pPr>
              <w:pStyle w:val="TAC"/>
            </w:pPr>
            <w:r w:rsidRPr="007F2609">
              <w:t>1</w:t>
            </w:r>
          </w:p>
        </w:tc>
        <w:tc>
          <w:tcPr>
            <w:tcW w:w="835" w:type="dxa"/>
            <w:vAlign w:val="center"/>
          </w:tcPr>
          <w:p w14:paraId="11411CD8" w14:textId="77777777" w:rsidR="00975C97" w:rsidRPr="007F2609" w:rsidRDefault="00975C97" w:rsidP="00346178">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346178">
            <w:pPr>
              <w:pStyle w:val="TAL"/>
            </w:pPr>
            <w:r w:rsidRPr="007F2609">
              <w:t>Allocated resource blocks</w:t>
            </w:r>
          </w:p>
        </w:tc>
        <w:tc>
          <w:tcPr>
            <w:tcW w:w="1093" w:type="dxa"/>
            <w:vAlign w:val="center"/>
          </w:tcPr>
          <w:p w14:paraId="5C17BF1D" w14:textId="77777777" w:rsidR="00975C97" w:rsidRPr="007F2609" w:rsidRDefault="00975C97" w:rsidP="00346178">
            <w:pPr>
              <w:pStyle w:val="TAC"/>
            </w:pPr>
          </w:p>
        </w:tc>
        <w:tc>
          <w:tcPr>
            <w:tcW w:w="835" w:type="dxa"/>
            <w:vAlign w:val="center"/>
          </w:tcPr>
          <w:p w14:paraId="160BB2C0" w14:textId="77777777" w:rsidR="00975C97" w:rsidRPr="007F2609" w:rsidRDefault="00975C97" w:rsidP="00346178">
            <w:pPr>
              <w:pStyle w:val="TAC"/>
            </w:pPr>
            <w:r w:rsidRPr="007F2609">
              <w:t>11</w:t>
            </w:r>
          </w:p>
        </w:tc>
        <w:tc>
          <w:tcPr>
            <w:tcW w:w="835" w:type="dxa"/>
            <w:vAlign w:val="center"/>
          </w:tcPr>
          <w:p w14:paraId="59D522DA" w14:textId="77777777" w:rsidR="00975C97" w:rsidRPr="007F2609" w:rsidRDefault="00975C97" w:rsidP="00346178">
            <w:pPr>
              <w:pStyle w:val="TAC"/>
            </w:pPr>
            <w:r w:rsidRPr="007F2609">
              <w:t>24</w:t>
            </w:r>
          </w:p>
        </w:tc>
        <w:tc>
          <w:tcPr>
            <w:tcW w:w="835" w:type="dxa"/>
            <w:vAlign w:val="center"/>
          </w:tcPr>
          <w:p w14:paraId="60A6DA63" w14:textId="77777777" w:rsidR="00975C97" w:rsidRPr="007F2609" w:rsidRDefault="00975C97" w:rsidP="00346178">
            <w:pPr>
              <w:pStyle w:val="TAC"/>
            </w:pPr>
            <w:r w:rsidRPr="007F2609">
              <w:t>38</w:t>
            </w:r>
          </w:p>
        </w:tc>
        <w:tc>
          <w:tcPr>
            <w:tcW w:w="835" w:type="dxa"/>
            <w:vAlign w:val="center"/>
          </w:tcPr>
          <w:p w14:paraId="7C14F5F5" w14:textId="77777777" w:rsidR="00975C97" w:rsidRPr="007F2609" w:rsidRDefault="00975C97" w:rsidP="00346178">
            <w:pPr>
              <w:pStyle w:val="TAC"/>
            </w:pPr>
            <w:r w:rsidRPr="007F2609">
              <w:t>51</w:t>
            </w:r>
          </w:p>
        </w:tc>
        <w:tc>
          <w:tcPr>
            <w:tcW w:w="835" w:type="dxa"/>
            <w:vAlign w:val="center"/>
          </w:tcPr>
          <w:p w14:paraId="4B2CAAB8" w14:textId="77777777" w:rsidR="00975C97" w:rsidRPr="007F2609" w:rsidRDefault="00975C97" w:rsidP="00346178">
            <w:pPr>
              <w:pStyle w:val="TAC"/>
            </w:pPr>
            <w:r w:rsidRPr="007F2609">
              <w:t>65</w:t>
            </w:r>
          </w:p>
        </w:tc>
        <w:tc>
          <w:tcPr>
            <w:tcW w:w="835" w:type="dxa"/>
            <w:vAlign w:val="center"/>
          </w:tcPr>
          <w:p w14:paraId="0B9E3248" w14:textId="77777777" w:rsidR="00975C97" w:rsidRPr="007F2609" w:rsidRDefault="00975C97" w:rsidP="00346178">
            <w:pPr>
              <w:pStyle w:val="TAC"/>
            </w:pPr>
            <w:r w:rsidRPr="007F2609">
              <w:t>78</w:t>
            </w:r>
          </w:p>
        </w:tc>
        <w:tc>
          <w:tcPr>
            <w:tcW w:w="835" w:type="dxa"/>
            <w:vAlign w:val="center"/>
          </w:tcPr>
          <w:p w14:paraId="4EFBBB0A" w14:textId="77777777" w:rsidR="00975C97" w:rsidRPr="007F2609" w:rsidRDefault="00975C97" w:rsidP="00346178">
            <w:pPr>
              <w:pStyle w:val="TAC"/>
            </w:pPr>
            <w:r w:rsidRPr="007F2609">
              <w:t>106</w:t>
            </w:r>
          </w:p>
        </w:tc>
        <w:tc>
          <w:tcPr>
            <w:tcW w:w="835" w:type="dxa"/>
            <w:vAlign w:val="center"/>
          </w:tcPr>
          <w:p w14:paraId="2A434208" w14:textId="77777777" w:rsidR="00975C97" w:rsidRPr="007F2609" w:rsidRDefault="00975C97" w:rsidP="00346178">
            <w:pPr>
              <w:pStyle w:val="TAC"/>
            </w:pPr>
            <w:r w:rsidRPr="007F2609">
              <w:t>133</w:t>
            </w:r>
          </w:p>
        </w:tc>
        <w:tc>
          <w:tcPr>
            <w:tcW w:w="835" w:type="dxa"/>
            <w:vAlign w:val="center"/>
          </w:tcPr>
          <w:p w14:paraId="7148E6C0" w14:textId="77777777" w:rsidR="00975C97" w:rsidRPr="007F2609" w:rsidRDefault="00975C97" w:rsidP="00346178">
            <w:pPr>
              <w:pStyle w:val="TAC"/>
            </w:pPr>
            <w:r w:rsidRPr="007F2609">
              <w:t>162</w:t>
            </w:r>
          </w:p>
        </w:tc>
        <w:tc>
          <w:tcPr>
            <w:tcW w:w="835" w:type="dxa"/>
            <w:vAlign w:val="center"/>
          </w:tcPr>
          <w:p w14:paraId="14C93649" w14:textId="77777777" w:rsidR="00975C97" w:rsidRPr="007F2609" w:rsidRDefault="00975C97" w:rsidP="00346178">
            <w:pPr>
              <w:pStyle w:val="TAC"/>
            </w:pPr>
            <w:r w:rsidRPr="007F2609">
              <w:t>217</w:t>
            </w:r>
          </w:p>
        </w:tc>
        <w:tc>
          <w:tcPr>
            <w:tcW w:w="835" w:type="dxa"/>
            <w:vAlign w:val="center"/>
          </w:tcPr>
          <w:p w14:paraId="06343C9B" w14:textId="77777777" w:rsidR="00975C97" w:rsidRPr="007F2609" w:rsidRDefault="00975C97" w:rsidP="00346178">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346178">
            <w:pPr>
              <w:pStyle w:val="TAL"/>
            </w:pPr>
            <w:r w:rsidRPr="007F2609">
              <w:t>Subcarriers per resource block</w:t>
            </w:r>
          </w:p>
        </w:tc>
        <w:tc>
          <w:tcPr>
            <w:tcW w:w="1093" w:type="dxa"/>
            <w:vAlign w:val="center"/>
          </w:tcPr>
          <w:p w14:paraId="34782EFC" w14:textId="77777777" w:rsidR="00975C97" w:rsidRPr="007F2609" w:rsidRDefault="00975C97" w:rsidP="00346178">
            <w:pPr>
              <w:pStyle w:val="TAC"/>
            </w:pPr>
          </w:p>
        </w:tc>
        <w:tc>
          <w:tcPr>
            <w:tcW w:w="835" w:type="dxa"/>
            <w:vAlign w:val="center"/>
          </w:tcPr>
          <w:p w14:paraId="01AF3651" w14:textId="77777777" w:rsidR="00975C97" w:rsidRPr="007F2609" w:rsidRDefault="00975C97" w:rsidP="00346178">
            <w:pPr>
              <w:pStyle w:val="TAC"/>
            </w:pPr>
            <w:r w:rsidRPr="007F2609">
              <w:t>12</w:t>
            </w:r>
          </w:p>
        </w:tc>
        <w:tc>
          <w:tcPr>
            <w:tcW w:w="835" w:type="dxa"/>
            <w:vAlign w:val="center"/>
          </w:tcPr>
          <w:p w14:paraId="39C380D1" w14:textId="77777777" w:rsidR="00975C97" w:rsidRPr="007F2609" w:rsidRDefault="00975C97" w:rsidP="00346178">
            <w:pPr>
              <w:pStyle w:val="TAC"/>
            </w:pPr>
            <w:r w:rsidRPr="007F2609">
              <w:t>12</w:t>
            </w:r>
          </w:p>
        </w:tc>
        <w:tc>
          <w:tcPr>
            <w:tcW w:w="835" w:type="dxa"/>
            <w:vAlign w:val="center"/>
          </w:tcPr>
          <w:p w14:paraId="1C319F08" w14:textId="77777777" w:rsidR="00975C97" w:rsidRPr="007F2609" w:rsidRDefault="00975C97" w:rsidP="00346178">
            <w:pPr>
              <w:pStyle w:val="TAC"/>
            </w:pPr>
            <w:r w:rsidRPr="007F2609">
              <w:t>12</w:t>
            </w:r>
          </w:p>
        </w:tc>
        <w:tc>
          <w:tcPr>
            <w:tcW w:w="835" w:type="dxa"/>
            <w:vAlign w:val="center"/>
          </w:tcPr>
          <w:p w14:paraId="36AEBCDD" w14:textId="77777777" w:rsidR="00975C97" w:rsidRPr="007F2609" w:rsidRDefault="00975C97" w:rsidP="00346178">
            <w:pPr>
              <w:pStyle w:val="TAC"/>
            </w:pPr>
            <w:r w:rsidRPr="007F2609">
              <w:t>12</w:t>
            </w:r>
          </w:p>
        </w:tc>
        <w:tc>
          <w:tcPr>
            <w:tcW w:w="835" w:type="dxa"/>
            <w:vAlign w:val="center"/>
          </w:tcPr>
          <w:p w14:paraId="689044A6" w14:textId="77777777" w:rsidR="00975C97" w:rsidRPr="007F2609" w:rsidRDefault="00975C97" w:rsidP="00346178">
            <w:pPr>
              <w:pStyle w:val="TAC"/>
            </w:pPr>
            <w:r w:rsidRPr="007F2609">
              <w:t>12</w:t>
            </w:r>
          </w:p>
        </w:tc>
        <w:tc>
          <w:tcPr>
            <w:tcW w:w="835" w:type="dxa"/>
            <w:vAlign w:val="center"/>
          </w:tcPr>
          <w:p w14:paraId="01A67065" w14:textId="77777777" w:rsidR="00975C97" w:rsidRPr="007F2609" w:rsidRDefault="00975C97" w:rsidP="00346178">
            <w:pPr>
              <w:pStyle w:val="TAC"/>
            </w:pPr>
            <w:r w:rsidRPr="007F2609">
              <w:t>12</w:t>
            </w:r>
          </w:p>
        </w:tc>
        <w:tc>
          <w:tcPr>
            <w:tcW w:w="835" w:type="dxa"/>
            <w:vAlign w:val="center"/>
          </w:tcPr>
          <w:p w14:paraId="69328F3B" w14:textId="77777777" w:rsidR="00975C97" w:rsidRPr="007F2609" w:rsidRDefault="00975C97" w:rsidP="00346178">
            <w:pPr>
              <w:pStyle w:val="TAC"/>
            </w:pPr>
            <w:r w:rsidRPr="007F2609">
              <w:t>12</w:t>
            </w:r>
          </w:p>
        </w:tc>
        <w:tc>
          <w:tcPr>
            <w:tcW w:w="835" w:type="dxa"/>
            <w:vAlign w:val="center"/>
          </w:tcPr>
          <w:p w14:paraId="53ADC1A5" w14:textId="77777777" w:rsidR="00975C97" w:rsidRPr="007F2609" w:rsidRDefault="00975C97" w:rsidP="00346178">
            <w:pPr>
              <w:pStyle w:val="TAC"/>
            </w:pPr>
            <w:r w:rsidRPr="007F2609">
              <w:t>12</w:t>
            </w:r>
          </w:p>
        </w:tc>
        <w:tc>
          <w:tcPr>
            <w:tcW w:w="835" w:type="dxa"/>
            <w:vAlign w:val="center"/>
          </w:tcPr>
          <w:p w14:paraId="4BEABBDF" w14:textId="77777777" w:rsidR="00975C97" w:rsidRPr="007F2609" w:rsidRDefault="00975C97" w:rsidP="00346178">
            <w:pPr>
              <w:pStyle w:val="TAC"/>
            </w:pPr>
            <w:r w:rsidRPr="007F2609">
              <w:t>12</w:t>
            </w:r>
          </w:p>
        </w:tc>
        <w:tc>
          <w:tcPr>
            <w:tcW w:w="835" w:type="dxa"/>
            <w:vAlign w:val="center"/>
          </w:tcPr>
          <w:p w14:paraId="07362731" w14:textId="77777777" w:rsidR="00975C97" w:rsidRPr="007F2609" w:rsidRDefault="00975C97" w:rsidP="00346178">
            <w:pPr>
              <w:pStyle w:val="TAC"/>
            </w:pPr>
            <w:r w:rsidRPr="007F2609">
              <w:t>12</w:t>
            </w:r>
          </w:p>
        </w:tc>
        <w:tc>
          <w:tcPr>
            <w:tcW w:w="835" w:type="dxa"/>
            <w:vAlign w:val="center"/>
          </w:tcPr>
          <w:p w14:paraId="438A39B9" w14:textId="77777777" w:rsidR="00975C97" w:rsidRPr="007F2609" w:rsidRDefault="00975C97" w:rsidP="00346178">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346178">
            <w:pPr>
              <w:pStyle w:val="TAL"/>
            </w:pPr>
            <w:r w:rsidRPr="007F2609">
              <w:t>Allocated slots per Frame</w:t>
            </w:r>
          </w:p>
        </w:tc>
        <w:tc>
          <w:tcPr>
            <w:tcW w:w="1093" w:type="dxa"/>
            <w:vAlign w:val="center"/>
          </w:tcPr>
          <w:p w14:paraId="4A832C50" w14:textId="77777777" w:rsidR="00975C97" w:rsidRPr="007F2609" w:rsidRDefault="00975C97" w:rsidP="00346178">
            <w:pPr>
              <w:pStyle w:val="TAC"/>
            </w:pPr>
          </w:p>
        </w:tc>
        <w:tc>
          <w:tcPr>
            <w:tcW w:w="835" w:type="dxa"/>
          </w:tcPr>
          <w:p w14:paraId="2547E2A3" w14:textId="77777777" w:rsidR="00975C97" w:rsidRPr="007F2609" w:rsidRDefault="00975C97" w:rsidP="00346178">
            <w:pPr>
              <w:pStyle w:val="TAC"/>
            </w:pPr>
            <w:r w:rsidRPr="007F2609">
              <w:t>11</w:t>
            </w:r>
          </w:p>
        </w:tc>
        <w:tc>
          <w:tcPr>
            <w:tcW w:w="835" w:type="dxa"/>
          </w:tcPr>
          <w:p w14:paraId="51CE5E6E" w14:textId="77777777" w:rsidR="00975C97" w:rsidRPr="007F2609" w:rsidRDefault="00975C97" w:rsidP="00346178">
            <w:pPr>
              <w:pStyle w:val="TAC"/>
            </w:pPr>
            <w:r w:rsidRPr="007F2609">
              <w:t>11</w:t>
            </w:r>
          </w:p>
        </w:tc>
        <w:tc>
          <w:tcPr>
            <w:tcW w:w="835" w:type="dxa"/>
          </w:tcPr>
          <w:p w14:paraId="75098C48" w14:textId="77777777" w:rsidR="00975C97" w:rsidRPr="007F2609" w:rsidRDefault="00975C97" w:rsidP="00346178">
            <w:pPr>
              <w:pStyle w:val="TAC"/>
            </w:pPr>
            <w:r w:rsidRPr="007F2609">
              <w:t>11</w:t>
            </w:r>
          </w:p>
        </w:tc>
        <w:tc>
          <w:tcPr>
            <w:tcW w:w="835" w:type="dxa"/>
          </w:tcPr>
          <w:p w14:paraId="0A579CB2" w14:textId="77777777" w:rsidR="00975C97" w:rsidRPr="007F2609" w:rsidRDefault="00975C97" w:rsidP="00346178">
            <w:pPr>
              <w:pStyle w:val="TAC"/>
            </w:pPr>
            <w:r w:rsidRPr="007F2609">
              <w:t>11</w:t>
            </w:r>
          </w:p>
        </w:tc>
        <w:tc>
          <w:tcPr>
            <w:tcW w:w="835" w:type="dxa"/>
          </w:tcPr>
          <w:p w14:paraId="5E2319ED" w14:textId="77777777" w:rsidR="00975C97" w:rsidRPr="007F2609" w:rsidRDefault="00975C97" w:rsidP="00346178">
            <w:pPr>
              <w:pStyle w:val="TAC"/>
            </w:pPr>
            <w:r w:rsidRPr="007F2609">
              <w:t>11</w:t>
            </w:r>
          </w:p>
        </w:tc>
        <w:tc>
          <w:tcPr>
            <w:tcW w:w="835" w:type="dxa"/>
          </w:tcPr>
          <w:p w14:paraId="03A67AF5" w14:textId="77777777" w:rsidR="00975C97" w:rsidRPr="007F2609" w:rsidRDefault="00975C97" w:rsidP="00346178">
            <w:pPr>
              <w:pStyle w:val="TAC"/>
            </w:pPr>
            <w:r w:rsidRPr="007F2609">
              <w:t>11</w:t>
            </w:r>
          </w:p>
        </w:tc>
        <w:tc>
          <w:tcPr>
            <w:tcW w:w="835" w:type="dxa"/>
          </w:tcPr>
          <w:p w14:paraId="24C7C506" w14:textId="77777777" w:rsidR="00975C97" w:rsidRPr="007F2609" w:rsidRDefault="00975C97" w:rsidP="00346178">
            <w:pPr>
              <w:pStyle w:val="TAC"/>
            </w:pPr>
            <w:r w:rsidRPr="007F2609">
              <w:t>11</w:t>
            </w:r>
          </w:p>
        </w:tc>
        <w:tc>
          <w:tcPr>
            <w:tcW w:w="835" w:type="dxa"/>
          </w:tcPr>
          <w:p w14:paraId="1EDE3D9D" w14:textId="77777777" w:rsidR="00975C97" w:rsidRPr="007F2609" w:rsidRDefault="00975C97" w:rsidP="00346178">
            <w:pPr>
              <w:pStyle w:val="TAC"/>
            </w:pPr>
            <w:r w:rsidRPr="007F2609">
              <w:t>11</w:t>
            </w:r>
          </w:p>
        </w:tc>
        <w:tc>
          <w:tcPr>
            <w:tcW w:w="835" w:type="dxa"/>
          </w:tcPr>
          <w:p w14:paraId="4EEE7FFC" w14:textId="77777777" w:rsidR="00975C97" w:rsidRPr="007F2609" w:rsidRDefault="00975C97" w:rsidP="00346178">
            <w:pPr>
              <w:pStyle w:val="TAC"/>
            </w:pPr>
            <w:r w:rsidRPr="007F2609">
              <w:t>11</w:t>
            </w:r>
          </w:p>
        </w:tc>
        <w:tc>
          <w:tcPr>
            <w:tcW w:w="835" w:type="dxa"/>
          </w:tcPr>
          <w:p w14:paraId="2EB0B91F" w14:textId="77777777" w:rsidR="00975C97" w:rsidRPr="007F2609" w:rsidRDefault="00975C97" w:rsidP="00346178">
            <w:pPr>
              <w:pStyle w:val="TAC"/>
            </w:pPr>
            <w:r w:rsidRPr="007F2609">
              <w:t>11</w:t>
            </w:r>
          </w:p>
        </w:tc>
        <w:tc>
          <w:tcPr>
            <w:tcW w:w="835" w:type="dxa"/>
          </w:tcPr>
          <w:p w14:paraId="4CBA942E" w14:textId="77777777" w:rsidR="00975C97" w:rsidRPr="007F2609" w:rsidRDefault="00975C97" w:rsidP="00346178">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346178">
            <w:pPr>
              <w:pStyle w:val="TAL"/>
            </w:pPr>
            <w:r w:rsidRPr="007F2609">
              <w:t>MCS Index</w:t>
            </w:r>
          </w:p>
        </w:tc>
        <w:tc>
          <w:tcPr>
            <w:tcW w:w="1093" w:type="dxa"/>
            <w:vAlign w:val="center"/>
          </w:tcPr>
          <w:p w14:paraId="5EF799BA" w14:textId="77777777" w:rsidR="00975C97" w:rsidRPr="007F2609" w:rsidRDefault="00975C97" w:rsidP="00346178">
            <w:pPr>
              <w:pStyle w:val="TAC"/>
            </w:pPr>
          </w:p>
        </w:tc>
        <w:tc>
          <w:tcPr>
            <w:tcW w:w="835" w:type="dxa"/>
            <w:vAlign w:val="center"/>
          </w:tcPr>
          <w:p w14:paraId="5BD16ABB" w14:textId="77777777" w:rsidR="00975C97" w:rsidRPr="007F2609" w:rsidRDefault="00975C97" w:rsidP="00346178">
            <w:pPr>
              <w:pStyle w:val="TAC"/>
            </w:pPr>
            <w:r w:rsidRPr="007F2609">
              <w:t>24</w:t>
            </w:r>
          </w:p>
        </w:tc>
        <w:tc>
          <w:tcPr>
            <w:tcW w:w="835" w:type="dxa"/>
            <w:vAlign w:val="center"/>
          </w:tcPr>
          <w:p w14:paraId="0BF872EF" w14:textId="77777777" w:rsidR="00975C97" w:rsidRPr="007F2609" w:rsidRDefault="00975C97" w:rsidP="00346178">
            <w:pPr>
              <w:pStyle w:val="TAC"/>
            </w:pPr>
            <w:r w:rsidRPr="007F2609">
              <w:t>24</w:t>
            </w:r>
          </w:p>
        </w:tc>
        <w:tc>
          <w:tcPr>
            <w:tcW w:w="835" w:type="dxa"/>
            <w:vAlign w:val="center"/>
          </w:tcPr>
          <w:p w14:paraId="555DFCFC" w14:textId="77777777" w:rsidR="00975C97" w:rsidRPr="007F2609" w:rsidRDefault="00975C97" w:rsidP="00346178">
            <w:pPr>
              <w:pStyle w:val="TAC"/>
            </w:pPr>
            <w:r w:rsidRPr="007F2609">
              <w:t>24</w:t>
            </w:r>
          </w:p>
        </w:tc>
        <w:tc>
          <w:tcPr>
            <w:tcW w:w="835" w:type="dxa"/>
            <w:vAlign w:val="center"/>
          </w:tcPr>
          <w:p w14:paraId="11BF384D" w14:textId="77777777" w:rsidR="00975C97" w:rsidRPr="007F2609" w:rsidRDefault="00975C97" w:rsidP="00346178">
            <w:pPr>
              <w:pStyle w:val="TAC"/>
            </w:pPr>
            <w:r w:rsidRPr="007F2609">
              <w:t>24</w:t>
            </w:r>
          </w:p>
        </w:tc>
        <w:tc>
          <w:tcPr>
            <w:tcW w:w="835" w:type="dxa"/>
            <w:vAlign w:val="center"/>
          </w:tcPr>
          <w:p w14:paraId="6FDF92E6" w14:textId="77777777" w:rsidR="00975C97" w:rsidRPr="007F2609" w:rsidRDefault="00975C97" w:rsidP="00346178">
            <w:pPr>
              <w:pStyle w:val="TAC"/>
            </w:pPr>
            <w:r w:rsidRPr="007F2609">
              <w:t>24</w:t>
            </w:r>
          </w:p>
        </w:tc>
        <w:tc>
          <w:tcPr>
            <w:tcW w:w="835" w:type="dxa"/>
            <w:vAlign w:val="center"/>
          </w:tcPr>
          <w:p w14:paraId="6F1372D8" w14:textId="77777777" w:rsidR="00975C97" w:rsidRPr="007F2609" w:rsidRDefault="00975C97" w:rsidP="00346178">
            <w:pPr>
              <w:pStyle w:val="TAC"/>
            </w:pPr>
            <w:r w:rsidRPr="007F2609">
              <w:t>24</w:t>
            </w:r>
          </w:p>
        </w:tc>
        <w:tc>
          <w:tcPr>
            <w:tcW w:w="835" w:type="dxa"/>
            <w:vAlign w:val="center"/>
          </w:tcPr>
          <w:p w14:paraId="5829BAE2" w14:textId="77777777" w:rsidR="00975C97" w:rsidRPr="007F2609" w:rsidRDefault="00975C97" w:rsidP="00346178">
            <w:pPr>
              <w:pStyle w:val="TAC"/>
            </w:pPr>
            <w:r w:rsidRPr="007F2609">
              <w:t>24</w:t>
            </w:r>
          </w:p>
        </w:tc>
        <w:tc>
          <w:tcPr>
            <w:tcW w:w="835" w:type="dxa"/>
            <w:vAlign w:val="center"/>
          </w:tcPr>
          <w:p w14:paraId="53F35807" w14:textId="77777777" w:rsidR="00975C97" w:rsidRPr="007F2609" w:rsidRDefault="00975C97" w:rsidP="00346178">
            <w:pPr>
              <w:pStyle w:val="TAC"/>
            </w:pPr>
            <w:r w:rsidRPr="007F2609">
              <w:t>24</w:t>
            </w:r>
          </w:p>
        </w:tc>
        <w:tc>
          <w:tcPr>
            <w:tcW w:w="835" w:type="dxa"/>
            <w:vAlign w:val="center"/>
          </w:tcPr>
          <w:p w14:paraId="3984DBE9" w14:textId="77777777" w:rsidR="00975C97" w:rsidRPr="007F2609" w:rsidRDefault="00975C97" w:rsidP="00346178">
            <w:pPr>
              <w:pStyle w:val="TAC"/>
            </w:pPr>
            <w:r w:rsidRPr="007F2609">
              <w:t>24</w:t>
            </w:r>
          </w:p>
        </w:tc>
        <w:tc>
          <w:tcPr>
            <w:tcW w:w="835" w:type="dxa"/>
            <w:vAlign w:val="center"/>
          </w:tcPr>
          <w:p w14:paraId="38F54B8B" w14:textId="77777777" w:rsidR="00975C97" w:rsidRPr="007F2609" w:rsidRDefault="00975C97" w:rsidP="00346178">
            <w:pPr>
              <w:pStyle w:val="TAC"/>
            </w:pPr>
            <w:r w:rsidRPr="007F2609">
              <w:t>24</w:t>
            </w:r>
          </w:p>
        </w:tc>
        <w:tc>
          <w:tcPr>
            <w:tcW w:w="835" w:type="dxa"/>
            <w:vAlign w:val="center"/>
          </w:tcPr>
          <w:p w14:paraId="355FDB6E" w14:textId="77777777" w:rsidR="00975C97" w:rsidRPr="007F2609" w:rsidRDefault="00975C97" w:rsidP="00346178">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346178">
            <w:pPr>
              <w:pStyle w:val="TAL"/>
            </w:pPr>
            <w:r w:rsidRPr="007F2609">
              <w:t>MCS Table for TBS determination</w:t>
            </w:r>
          </w:p>
        </w:tc>
        <w:tc>
          <w:tcPr>
            <w:tcW w:w="1093" w:type="dxa"/>
            <w:vAlign w:val="center"/>
          </w:tcPr>
          <w:p w14:paraId="641B2DD1" w14:textId="77777777" w:rsidR="00975C97" w:rsidRPr="007F2609" w:rsidRDefault="00975C97" w:rsidP="00346178">
            <w:pPr>
              <w:pStyle w:val="TAC"/>
            </w:pPr>
          </w:p>
        </w:tc>
        <w:tc>
          <w:tcPr>
            <w:tcW w:w="9185" w:type="dxa"/>
            <w:gridSpan w:val="11"/>
            <w:vAlign w:val="center"/>
          </w:tcPr>
          <w:p w14:paraId="01B99AB9" w14:textId="77777777" w:rsidR="00975C97" w:rsidRPr="007F2609" w:rsidRDefault="00975C97" w:rsidP="00346178">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346178">
            <w:pPr>
              <w:pStyle w:val="TAL"/>
            </w:pPr>
            <w:r w:rsidRPr="007F2609">
              <w:t>Modulation</w:t>
            </w:r>
          </w:p>
        </w:tc>
        <w:tc>
          <w:tcPr>
            <w:tcW w:w="1093" w:type="dxa"/>
            <w:vAlign w:val="center"/>
          </w:tcPr>
          <w:p w14:paraId="3269D5D8" w14:textId="77777777" w:rsidR="00975C97" w:rsidRPr="007F2609" w:rsidRDefault="00975C97" w:rsidP="00346178">
            <w:pPr>
              <w:pStyle w:val="TAC"/>
            </w:pPr>
          </w:p>
        </w:tc>
        <w:tc>
          <w:tcPr>
            <w:tcW w:w="835" w:type="dxa"/>
            <w:vAlign w:val="center"/>
          </w:tcPr>
          <w:p w14:paraId="213D8621" w14:textId="77777777" w:rsidR="00975C97" w:rsidRPr="007F2609" w:rsidRDefault="00975C97" w:rsidP="00346178">
            <w:pPr>
              <w:pStyle w:val="TAC"/>
            </w:pPr>
            <w:r w:rsidRPr="007F2609">
              <w:t>64 QAM</w:t>
            </w:r>
          </w:p>
        </w:tc>
        <w:tc>
          <w:tcPr>
            <w:tcW w:w="835" w:type="dxa"/>
            <w:vAlign w:val="center"/>
          </w:tcPr>
          <w:p w14:paraId="504F5E7A" w14:textId="77777777" w:rsidR="00975C97" w:rsidRPr="007F2609" w:rsidRDefault="00975C97" w:rsidP="00346178">
            <w:pPr>
              <w:pStyle w:val="TAC"/>
            </w:pPr>
            <w:r w:rsidRPr="007F2609">
              <w:t>64 QAM</w:t>
            </w:r>
          </w:p>
        </w:tc>
        <w:tc>
          <w:tcPr>
            <w:tcW w:w="835" w:type="dxa"/>
            <w:vAlign w:val="center"/>
          </w:tcPr>
          <w:p w14:paraId="0FE85AE5" w14:textId="77777777" w:rsidR="00975C97" w:rsidRPr="007F2609" w:rsidRDefault="00975C97" w:rsidP="00346178">
            <w:pPr>
              <w:pStyle w:val="TAC"/>
            </w:pPr>
            <w:r w:rsidRPr="007F2609">
              <w:t>64 QAM</w:t>
            </w:r>
          </w:p>
        </w:tc>
        <w:tc>
          <w:tcPr>
            <w:tcW w:w="835" w:type="dxa"/>
            <w:vAlign w:val="center"/>
          </w:tcPr>
          <w:p w14:paraId="5FF3BE3C" w14:textId="77777777" w:rsidR="00975C97" w:rsidRPr="007F2609" w:rsidRDefault="00975C97" w:rsidP="00346178">
            <w:pPr>
              <w:pStyle w:val="TAC"/>
            </w:pPr>
            <w:r w:rsidRPr="007F2609">
              <w:t>64 QAM</w:t>
            </w:r>
          </w:p>
        </w:tc>
        <w:tc>
          <w:tcPr>
            <w:tcW w:w="835" w:type="dxa"/>
            <w:vAlign w:val="center"/>
          </w:tcPr>
          <w:p w14:paraId="24D5E2BC" w14:textId="77777777" w:rsidR="00975C97" w:rsidRPr="007F2609" w:rsidRDefault="00975C97" w:rsidP="00346178">
            <w:pPr>
              <w:pStyle w:val="TAC"/>
            </w:pPr>
            <w:r w:rsidRPr="007F2609">
              <w:t>64 QAM</w:t>
            </w:r>
          </w:p>
        </w:tc>
        <w:tc>
          <w:tcPr>
            <w:tcW w:w="835" w:type="dxa"/>
            <w:vAlign w:val="center"/>
          </w:tcPr>
          <w:p w14:paraId="3C67FF18" w14:textId="77777777" w:rsidR="00975C97" w:rsidRPr="007F2609" w:rsidRDefault="00975C97" w:rsidP="00346178">
            <w:pPr>
              <w:pStyle w:val="TAC"/>
            </w:pPr>
            <w:r w:rsidRPr="007F2609">
              <w:t>64 QAM</w:t>
            </w:r>
          </w:p>
        </w:tc>
        <w:tc>
          <w:tcPr>
            <w:tcW w:w="835" w:type="dxa"/>
            <w:vAlign w:val="center"/>
          </w:tcPr>
          <w:p w14:paraId="7CB2096A" w14:textId="77777777" w:rsidR="00975C97" w:rsidRPr="007F2609" w:rsidRDefault="00975C97" w:rsidP="00346178">
            <w:pPr>
              <w:pStyle w:val="TAC"/>
            </w:pPr>
            <w:r w:rsidRPr="007F2609">
              <w:t>64 QAM</w:t>
            </w:r>
          </w:p>
        </w:tc>
        <w:tc>
          <w:tcPr>
            <w:tcW w:w="835" w:type="dxa"/>
            <w:vAlign w:val="center"/>
          </w:tcPr>
          <w:p w14:paraId="55203592" w14:textId="77777777" w:rsidR="00975C97" w:rsidRPr="007F2609" w:rsidRDefault="00975C97" w:rsidP="00346178">
            <w:pPr>
              <w:pStyle w:val="TAC"/>
            </w:pPr>
            <w:r w:rsidRPr="007F2609">
              <w:t>64 QAM</w:t>
            </w:r>
          </w:p>
        </w:tc>
        <w:tc>
          <w:tcPr>
            <w:tcW w:w="835" w:type="dxa"/>
            <w:vAlign w:val="center"/>
          </w:tcPr>
          <w:p w14:paraId="4FB40ADD" w14:textId="77777777" w:rsidR="00975C97" w:rsidRPr="007F2609" w:rsidRDefault="00975C97" w:rsidP="00346178">
            <w:pPr>
              <w:pStyle w:val="TAC"/>
            </w:pPr>
            <w:r w:rsidRPr="007F2609">
              <w:t>64 QAM</w:t>
            </w:r>
          </w:p>
        </w:tc>
        <w:tc>
          <w:tcPr>
            <w:tcW w:w="835" w:type="dxa"/>
            <w:vAlign w:val="center"/>
          </w:tcPr>
          <w:p w14:paraId="49119E8B" w14:textId="77777777" w:rsidR="00975C97" w:rsidRPr="007F2609" w:rsidRDefault="00975C97" w:rsidP="00346178">
            <w:pPr>
              <w:pStyle w:val="TAC"/>
            </w:pPr>
            <w:r w:rsidRPr="007F2609">
              <w:t>64 QAM</w:t>
            </w:r>
          </w:p>
        </w:tc>
        <w:tc>
          <w:tcPr>
            <w:tcW w:w="835" w:type="dxa"/>
            <w:vAlign w:val="center"/>
          </w:tcPr>
          <w:p w14:paraId="43FC27AB" w14:textId="77777777" w:rsidR="00975C97" w:rsidRPr="007F2609" w:rsidRDefault="00975C97" w:rsidP="00346178">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346178">
            <w:pPr>
              <w:pStyle w:val="TAL"/>
            </w:pPr>
            <w:r w:rsidRPr="007F2609">
              <w:t>Target Coding Rate</w:t>
            </w:r>
          </w:p>
        </w:tc>
        <w:tc>
          <w:tcPr>
            <w:tcW w:w="1093" w:type="dxa"/>
            <w:vAlign w:val="center"/>
          </w:tcPr>
          <w:p w14:paraId="37C7A598" w14:textId="77777777" w:rsidR="00975C97" w:rsidRPr="007F2609" w:rsidRDefault="00975C97" w:rsidP="00346178">
            <w:pPr>
              <w:pStyle w:val="TAC"/>
            </w:pPr>
          </w:p>
        </w:tc>
        <w:tc>
          <w:tcPr>
            <w:tcW w:w="835" w:type="dxa"/>
            <w:vAlign w:val="center"/>
          </w:tcPr>
          <w:p w14:paraId="0128901D" w14:textId="77777777" w:rsidR="00975C97" w:rsidRPr="007F2609" w:rsidRDefault="00975C97" w:rsidP="00346178">
            <w:pPr>
              <w:pStyle w:val="TAC"/>
            </w:pPr>
            <w:r w:rsidRPr="007F2609">
              <w:t>3/4</w:t>
            </w:r>
          </w:p>
        </w:tc>
        <w:tc>
          <w:tcPr>
            <w:tcW w:w="835" w:type="dxa"/>
            <w:vAlign w:val="center"/>
          </w:tcPr>
          <w:p w14:paraId="0C2D5E7D" w14:textId="77777777" w:rsidR="00975C97" w:rsidRPr="007F2609" w:rsidRDefault="00975C97" w:rsidP="00346178">
            <w:pPr>
              <w:pStyle w:val="TAC"/>
            </w:pPr>
            <w:r w:rsidRPr="007F2609">
              <w:t>3/4</w:t>
            </w:r>
          </w:p>
        </w:tc>
        <w:tc>
          <w:tcPr>
            <w:tcW w:w="835" w:type="dxa"/>
            <w:vAlign w:val="center"/>
          </w:tcPr>
          <w:p w14:paraId="438E8C7F" w14:textId="77777777" w:rsidR="00975C97" w:rsidRPr="007F2609" w:rsidRDefault="00975C97" w:rsidP="00346178">
            <w:pPr>
              <w:pStyle w:val="TAC"/>
            </w:pPr>
            <w:r w:rsidRPr="007F2609">
              <w:t>3/4</w:t>
            </w:r>
          </w:p>
        </w:tc>
        <w:tc>
          <w:tcPr>
            <w:tcW w:w="835" w:type="dxa"/>
            <w:vAlign w:val="center"/>
          </w:tcPr>
          <w:p w14:paraId="4EB0B41F" w14:textId="77777777" w:rsidR="00975C97" w:rsidRPr="007F2609" w:rsidRDefault="00975C97" w:rsidP="00346178">
            <w:pPr>
              <w:pStyle w:val="TAC"/>
            </w:pPr>
            <w:r w:rsidRPr="007F2609">
              <w:t>3/4</w:t>
            </w:r>
          </w:p>
        </w:tc>
        <w:tc>
          <w:tcPr>
            <w:tcW w:w="835" w:type="dxa"/>
            <w:vAlign w:val="center"/>
          </w:tcPr>
          <w:p w14:paraId="6BFAF275" w14:textId="77777777" w:rsidR="00975C97" w:rsidRPr="007F2609" w:rsidRDefault="00975C97" w:rsidP="00346178">
            <w:pPr>
              <w:pStyle w:val="TAC"/>
            </w:pPr>
            <w:r w:rsidRPr="007F2609">
              <w:t>3/4</w:t>
            </w:r>
          </w:p>
        </w:tc>
        <w:tc>
          <w:tcPr>
            <w:tcW w:w="835" w:type="dxa"/>
            <w:vAlign w:val="center"/>
          </w:tcPr>
          <w:p w14:paraId="1534739C" w14:textId="77777777" w:rsidR="00975C97" w:rsidRPr="007F2609" w:rsidRDefault="00975C97" w:rsidP="00346178">
            <w:pPr>
              <w:pStyle w:val="TAC"/>
            </w:pPr>
            <w:r w:rsidRPr="007F2609">
              <w:t>3/4</w:t>
            </w:r>
          </w:p>
        </w:tc>
        <w:tc>
          <w:tcPr>
            <w:tcW w:w="835" w:type="dxa"/>
            <w:vAlign w:val="center"/>
          </w:tcPr>
          <w:p w14:paraId="1843D9F4" w14:textId="77777777" w:rsidR="00975C97" w:rsidRPr="007F2609" w:rsidRDefault="00975C97" w:rsidP="00346178">
            <w:pPr>
              <w:pStyle w:val="TAC"/>
            </w:pPr>
            <w:r w:rsidRPr="007F2609">
              <w:t>3/4</w:t>
            </w:r>
          </w:p>
        </w:tc>
        <w:tc>
          <w:tcPr>
            <w:tcW w:w="835" w:type="dxa"/>
            <w:vAlign w:val="center"/>
          </w:tcPr>
          <w:p w14:paraId="7E0D148B" w14:textId="77777777" w:rsidR="00975C97" w:rsidRPr="007F2609" w:rsidRDefault="00975C97" w:rsidP="00346178">
            <w:pPr>
              <w:pStyle w:val="TAC"/>
            </w:pPr>
            <w:r w:rsidRPr="007F2609">
              <w:t>3/4</w:t>
            </w:r>
          </w:p>
        </w:tc>
        <w:tc>
          <w:tcPr>
            <w:tcW w:w="835" w:type="dxa"/>
            <w:vAlign w:val="center"/>
          </w:tcPr>
          <w:p w14:paraId="56DA0D75" w14:textId="77777777" w:rsidR="00975C97" w:rsidRPr="007F2609" w:rsidRDefault="00975C97" w:rsidP="00346178">
            <w:pPr>
              <w:pStyle w:val="TAC"/>
            </w:pPr>
            <w:r w:rsidRPr="007F2609">
              <w:t>3/4</w:t>
            </w:r>
          </w:p>
        </w:tc>
        <w:tc>
          <w:tcPr>
            <w:tcW w:w="835" w:type="dxa"/>
            <w:vAlign w:val="center"/>
          </w:tcPr>
          <w:p w14:paraId="0643302D" w14:textId="77777777" w:rsidR="00975C97" w:rsidRPr="007F2609" w:rsidRDefault="00975C97" w:rsidP="00346178">
            <w:pPr>
              <w:pStyle w:val="TAC"/>
            </w:pPr>
            <w:r w:rsidRPr="007F2609">
              <w:t>3/4</w:t>
            </w:r>
          </w:p>
        </w:tc>
        <w:tc>
          <w:tcPr>
            <w:tcW w:w="835" w:type="dxa"/>
            <w:vAlign w:val="center"/>
          </w:tcPr>
          <w:p w14:paraId="5A9BECB0" w14:textId="77777777" w:rsidR="00975C97" w:rsidRPr="007F2609" w:rsidRDefault="00975C97" w:rsidP="00346178">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346178">
            <w:pPr>
              <w:pStyle w:val="TAL"/>
            </w:pPr>
            <w:r w:rsidRPr="007F2609">
              <w:t>Maximum number of HARQ transmissions</w:t>
            </w:r>
          </w:p>
        </w:tc>
        <w:tc>
          <w:tcPr>
            <w:tcW w:w="1093" w:type="dxa"/>
            <w:vAlign w:val="center"/>
          </w:tcPr>
          <w:p w14:paraId="46C7EA1F" w14:textId="77777777" w:rsidR="00975C97" w:rsidRPr="007F2609" w:rsidRDefault="00975C97" w:rsidP="00346178">
            <w:pPr>
              <w:pStyle w:val="TAC"/>
            </w:pPr>
          </w:p>
        </w:tc>
        <w:tc>
          <w:tcPr>
            <w:tcW w:w="835" w:type="dxa"/>
            <w:vAlign w:val="center"/>
          </w:tcPr>
          <w:p w14:paraId="7E6D8D76" w14:textId="77777777" w:rsidR="00975C97" w:rsidRPr="007F2609" w:rsidRDefault="00975C97" w:rsidP="00346178">
            <w:pPr>
              <w:pStyle w:val="TAC"/>
            </w:pPr>
            <w:r w:rsidRPr="007F2609">
              <w:t>1</w:t>
            </w:r>
          </w:p>
        </w:tc>
        <w:tc>
          <w:tcPr>
            <w:tcW w:w="835" w:type="dxa"/>
            <w:vAlign w:val="center"/>
          </w:tcPr>
          <w:p w14:paraId="4BD8DEC7" w14:textId="77777777" w:rsidR="00975C97" w:rsidRPr="007F2609" w:rsidRDefault="00975C97" w:rsidP="00346178">
            <w:pPr>
              <w:pStyle w:val="TAC"/>
            </w:pPr>
            <w:r w:rsidRPr="007F2609">
              <w:t>1</w:t>
            </w:r>
          </w:p>
        </w:tc>
        <w:tc>
          <w:tcPr>
            <w:tcW w:w="835" w:type="dxa"/>
            <w:vAlign w:val="center"/>
          </w:tcPr>
          <w:p w14:paraId="59E75C52" w14:textId="77777777" w:rsidR="00975C97" w:rsidRPr="007F2609" w:rsidRDefault="00975C97" w:rsidP="00346178">
            <w:pPr>
              <w:pStyle w:val="TAC"/>
            </w:pPr>
            <w:r w:rsidRPr="007F2609">
              <w:t>1</w:t>
            </w:r>
          </w:p>
        </w:tc>
        <w:tc>
          <w:tcPr>
            <w:tcW w:w="835" w:type="dxa"/>
            <w:vAlign w:val="center"/>
          </w:tcPr>
          <w:p w14:paraId="1BCDA270" w14:textId="77777777" w:rsidR="00975C97" w:rsidRPr="007F2609" w:rsidRDefault="00975C97" w:rsidP="00346178">
            <w:pPr>
              <w:pStyle w:val="TAC"/>
            </w:pPr>
            <w:r w:rsidRPr="007F2609">
              <w:t>1</w:t>
            </w:r>
          </w:p>
        </w:tc>
        <w:tc>
          <w:tcPr>
            <w:tcW w:w="835" w:type="dxa"/>
            <w:vAlign w:val="center"/>
          </w:tcPr>
          <w:p w14:paraId="3ADD64B3" w14:textId="77777777" w:rsidR="00975C97" w:rsidRPr="007F2609" w:rsidRDefault="00975C97" w:rsidP="00346178">
            <w:pPr>
              <w:pStyle w:val="TAC"/>
            </w:pPr>
            <w:r w:rsidRPr="007F2609">
              <w:t>1</w:t>
            </w:r>
          </w:p>
        </w:tc>
        <w:tc>
          <w:tcPr>
            <w:tcW w:w="835" w:type="dxa"/>
            <w:vAlign w:val="center"/>
          </w:tcPr>
          <w:p w14:paraId="5A6D01D7" w14:textId="77777777" w:rsidR="00975C97" w:rsidRPr="007F2609" w:rsidRDefault="00975C97" w:rsidP="00346178">
            <w:pPr>
              <w:pStyle w:val="TAC"/>
            </w:pPr>
            <w:r w:rsidRPr="007F2609">
              <w:t>1</w:t>
            </w:r>
          </w:p>
        </w:tc>
        <w:tc>
          <w:tcPr>
            <w:tcW w:w="835" w:type="dxa"/>
            <w:vAlign w:val="center"/>
          </w:tcPr>
          <w:p w14:paraId="22EC74A4" w14:textId="77777777" w:rsidR="00975C97" w:rsidRPr="007F2609" w:rsidRDefault="00975C97" w:rsidP="00346178">
            <w:pPr>
              <w:pStyle w:val="TAC"/>
            </w:pPr>
            <w:r w:rsidRPr="007F2609">
              <w:t>1</w:t>
            </w:r>
          </w:p>
        </w:tc>
        <w:tc>
          <w:tcPr>
            <w:tcW w:w="835" w:type="dxa"/>
            <w:vAlign w:val="center"/>
          </w:tcPr>
          <w:p w14:paraId="644381C1" w14:textId="77777777" w:rsidR="00975C97" w:rsidRPr="007F2609" w:rsidRDefault="00975C97" w:rsidP="00346178">
            <w:pPr>
              <w:pStyle w:val="TAC"/>
            </w:pPr>
            <w:r w:rsidRPr="007F2609">
              <w:t>1</w:t>
            </w:r>
          </w:p>
        </w:tc>
        <w:tc>
          <w:tcPr>
            <w:tcW w:w="835" w:type="dxa"/>
            <w:vAlign w:val="center"/>
          </w:tcPr>
          <w:p w14:paraId="0CD5C293" w14:textId="77777777" w:rsidR="00975C97" w:rsidRPr="007F2609" w:rsidRDefault="00975C97" w:rsidP="00346178">
            <w:pPr>
              <w:pStyle w:val="TAC"/>
            </w:pPr>
            <w:r w:rsidRPr="007F2609">
              <w:t>1</w:t>
            </w:r>
          </w:p>
        </w:tc>
        <w:tc>
          <w:tcPr>
            <w:tcW w:w="835" w:type="dxa"/>
            <w:vAlign w:val="center"/>
          </w:tcPr>
          <w:p w14:paraId="7F9645BC" w14:textId="77777777" w:rsidR="00975C97" w:rsidRPr="007F2609" w:rsidRDefault="00975C97" w:rsidP="00346178">
            <w:pPr>
              <w:pStyle w:val="TAC"/>
            </w:pPr>
            <w:r w:rsidRPr="007F2609">
              <w:t>1</w:t>
            </w:r>
          </w:p>
        </w:tc>
        <w:tc>
          <w:tcPr>
            <w:tcW w:w="835" w:type="dxa"/>
            <w:vAlign w:val="center"/>
          </w:tcPr>
          <w:p w14:paraId="42FE3050" w14:textId="77777777" w:rsidR="00975C97" w:rsidRPr="007F2609" w:rsidRDefault="00975C97" w:rsidP="00346178">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346178">
            <w:pPr>
              <w:pStyle w:val="TAL"/>
            </w:pPr>
            <w:r w:rsidRPr="007F2609">
              <w:t>Information Bit Payload per Slot</w:t>
            </w:r>
          </w:p>
        </w:tc>
        <w:tc>
          <w:tcPr>
            <w:tcW w:w="1093" w:type="dxa"/>
            <w:vAlign w:val="center"/>
          </w:tcPr>
          <w:p w14:paraId="1F7FB54E" w14:textId="77777777" w:rsidR="00975C97" w:rsidRPr="007F2609" w:rsidRDefault="00975C97" w:rsidP="00346178">
            <w:pPr>
              <w:pStyle w:val="TAC"/>
            </w:pPr>
          </w:p>
        </w:tc>
        <w:tc>
          <w:tcPr>
            <w:tcW w:w="835" w:type="dxa"/>
            <w:vAlign w:val="center"/>
          </w:tcPr>
          <w:p w14:paraId="015B4376" w14:textId="77777777" w:rsidR="00975C97" w:rsidRPr="007F2609" w:rsidRDefault="00975C97" w:rsidP="00346178">
            <w:pPr>
              <w:pStyle w:val="TAC"/>
            </w:pPr>
          </w:p>
        </w:tc>
        <w:tc>
          <w:tcPr>
            <w:tcW w:w="835" w:type="dxa"/>
            <w:vAlign w:val="center"/>
          </w:tcPr>
          <w:p w14:paraId="2537BC58" w14:textId="77777777" w:rsidR="00975C97" w:rsidRPr="007F2609" w:rsidRDefault="00975C97" w:rsidP="00346178">
            <w:pPr>
              <w:pStyle w:val="TAC"/>
            </w:pPr>
          </w:p>
        </w:tc>
        <w:tc>
          <w:tcPr>
            <w:tcW w:w="835" w:type="dxa"/>
            <w:vAlign w:val="center"/>
          </w:tcPr>
          <w:p w14:paraId="66413177" w14:textId="77777777" w:rsidR="00975C97" w:rsidRPr="007F2609" w:rsidRDefault="00975C97" w:rsidP="00346178">
            <w:pPr>
              <w:pStyle w:val="TAC"/>
            </w:pPr>
          </w:p>
        </w:tc>
        <w:tc>
          <w:tcPr>
            <w:tcW w:w="835" w:type="dxa"/>
            <w:vAlign w:val="center"/>
          </w:tcPr>
          <w:p w14:paraId="6E13A218" w14:textId="77777777" w:rsidR="00975C97" w:rsidRPr="007F2609" w:rsidRDefault="00975C97" w:rsidP="00346178">
            <w:pPr>
              <w:pStyle w:val="TAC"/>
            </w:pPr>
          </w:p>
        </w:tc>
        <w:tc>
          <w:tcPr>
            <w:tcW w:w="835" w:type="dxa"/>
            <w:vAlign w:val="center"/>
          </w:tcPr>
          <w:p w14:paraId="023E5E9F" w14:textId="77777777" w:rsidR="00975C97" w:rsidRPr="007F2609" w:rsidRDefault="00975C97" w:rsidP="00346178">
            <w:pPr>
              <w:pStyle w:val="TAC"/>
            </w:pPr>
          </w:p>
        </w:tc>
        <w:tc>
          <w:tcPr>
            <w:tcW w:w="835" w:type="dxa"/>
            <w:vAlign w:val="center"/>
          </w:tcPr>
          <w:p w14:paraId="2DC09C74" w14:textId="77777777" w:rsidR="00975C97" w:rsidRPr="007F2609" w:rsidRDefault="00975C97" w:rsidP="00346178">
            <w:pPr>
              <w:pStyle w:val="TAC"/>
            </w:pPr>
          </w:p>
        </w:tc>
        <w:tc>
          <w:tcPr>
            <w:tcW w:w="835" w:type="dxa"/>
            <w:vAlign w:val="center"/>
          </w:tcPr>
          <w:p w14:paraId="513EEBCD" w14:textId="77777777" w:rsidR="00975C97" w:rsidRPr="007F2609" w:rsidRDefault="00975C97" w:rsidP="00346178">
            <w:pPr>
              <w:pStyle w:val="TAC"/>
            </w:pPr>
          </w:p>
        </w:tc>
        <w:tc>
          <w:tcPr>
            <w:tcW w:w="835" w:type="dxa"/>
            <w:vAlign w:val="center"/>
          </w:tcPr>
          <w:p w14:paraId="75E90A43" w14:textId="77777777" w:rsidR="00975C97" w:rsidRPr="007F2609" w:rsidRDefault="00975C97" w:rsidP="00346178">
            <w:pPr>
              <w:pStyle w:val="TAC"/>
            </w:pPr>
          </w:p>
        </w:tc>
        <w:tc>
          <w:tcPr>
            <w:tcW w:w="835" w:type="dxa"/>
            <w:vAlign w:val="center"/>
          </w:tcPr>
          <w:p w14:paraId="083B90AC" w14:textId="77777777" w:rsidR="00975C97" w:rsidRPr="007F2609" w:rsidRDefault="00975C97" w:rsidP="00346178">
            <w:pPr>
              <w:pStyle w:val="TAC"/>
            </w:pPr>
          </w:p>
        </w:tc>
        <w:tc>
          <w:tcPr>
            <w:tcW w:w="835" w:type="dxa"/>
            <w:vAlign w:val="center"/>
          </w:tcPr>
          <w:p w14:paraId="7029D259" w14:textId="77777777" w:rsidR="00975C97" w:rsidRPr="007F2609" w:rsidRDefault="00975C97" w:rsidP="00346178">
            <w:pPr>
              <w:pStyle w:val="TAC"/>
            </w:pPr>
          </w:p>
        </w:tc>
        <w:tc>
          <w:tcPr>
            <w:tcW w:w="835" w:type="dxa"/>
            <w:vAlign w:val="center"/>
          </w:tcPr>
          <w:p w14:paraId="0F77A58F" w14:textId="77777777" w:rsidR="00975C97" w:rsidRPr="007F2609" w:rsidRDefault="00975C97" w:rsidP="00346178">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0F5F37CC" w14:textId="77777777" w:rsidR="00975C97" w:rsidRPr="007F2609" w:rsidRDefault="00975C97" w:rsidP="00346178">
            <w:pPr>
              <w:pStyle w:val="TAC"/>
            </w:pPr>
            <w:r w:rsidRPr="007F2609">
              <w:t>Bits</w:t>
            </w:r>
          </w:p>
        </w:tc>
        <w:tc>
          <w:tcPr>
            <w:tcW w:w="835" w:type="dxa"/>
            <w:vAlign w:val="center"/>
          </w:tcPr>
          <w:p w14:paraId="52EC3B6A" w14:textId="77777777" w:rsidR="00975C97" w:rsidRPr="007F2609" w:rsidRDefault="00975C97" w:rsidP="00346178">
            <w:pPr>
              <w:pStyle w:val="TAC"/>
            </w:pPr>
            <w:r w:rsidRPr="007F2609">
              <w:t>N/A</w:t>
            </w:r>
          </w:p>
        </w:tc>
        <w:tc>
          <w:tcPr>
            <w:tcW w:w="835" w:type="dxa"/>
            <w:vAlign w:val="center"/>
          </w:tcPr>
          <w:p w14:paraId="4BB03516" w14:textId="77777777" w:rsidR="00975C97" w:rsidRPr="007F2609" w:rsidRDefault="00975C97" w:rsidP="00346178">
            <w:pPr>
              <w:pStyle w:val="TAC"/>
            </w:pPr>
            <w:r w:rsidRPr="007F2609">
              <w:t>N/A</w:t>
            </w:r>
          </w:p>
        </w:tc>
        <w:tc>
          <w:tcPr>
            <w:tcW w:w="835" w:type="dxa"/>
            <w:vAlign w:val="center"/>
          </w:tcPr>
          <w:p w14:paraId="41F17631" w14:textId="77777777" w:rsidR="00975C97" w:rsidRPr="007F2609" w:rsidRDefault="00975C97" w:rsidP="00346178">
            <w:pPr>
              <w:pStyle w:val="TAC"/>
            </w:pPr>
            <w:r w:rsidRPr="007F2609">
              <w:t>N/A</w:t>
            </w:r>
          </w:p>
        </w:tc>
        <w:tc>
          <w:tcPr>
            <w:tcW w:w="835" w:type="dxa"/>
            <w:vAlign w:val="center"/>
          </w:tcPr>
          <w:p w14:paraId="67501089" w14:textId="77777777" w:rsidR="00975C97" w:rsidRPr="007F2609" w:rsidRDefault="00975C97" w:rsidP="00346178">
            <w:pPr>
              <w:pStyle w:val="TAC"/>
            </w:pPr>
            <w:r w:rsidRPr="007F2609">
              <w:t>N/A</w:t>
            </w:r>
          </w:p>
        </w:tc>
        <w:tc>
          <w:tcPr>
            <w:tcW w:w="835" w:type="dxa"/>
            <w:vAlign w:val="center"/>
          </w:tcPr>
          <w:p w14:paraId="059756B4" w14:textId="77777777" w:rsidR="00975C97" w:rsidRPr="007F2609" w:rsidRDefault="00975C97" w:rsidP="00346178">
            <w:pPr>
              <w:pStyle w:val="TAC"/>
            </w:pPr>
            <w:r w:rsidRPr="007F2609">
              <w:t>N/A</w:t>
            </w:r>
          </w:p>
        </w:tc>
        <w:tc>
          <w:tcPr>
            <w:tcW w:w="835" w:type="dxa"/>
            <w:vAlign w:val="center"/>
          </w:tcPr>
          <w:p w14:paraId="19E5DF54" w14:textId="77777777" w:rsidR="00975C97" w:rsidRPr="007F2609" w:rsidRDefault="00975C97" w:rsidP="00346178">
            <w:pPr>
              <w:pStyle w:val="TAC"/>
            </w:pPr>
            <w:r w:rsidRPr="007F2609">
              <w:t>N/A</w:t>
            </w:r>
          </w:p>
        </w:tc>
        <w:tc>
          <w:tcPr>
            <w:tcW w:w="835" w:type="dxa"/>
            <w:vAlign w:val="center"/>
          </w:tcPr>
          <w:p w14:paraId="22B56C3D" w14:textId="77777777" w:rsidR="00975C97" w:rsidRPr="007F2609" w:rsidRDefault="00975C97" w:rsidP="00346178">
            <w:pPr>
              <w:pStyle w:val="TAC"/>
            </w:pPr>
            <w:r w:rsidRPr="007F2609">
              <w:t>N/A</w:t>
            </w:r>
          </w:p>
        </w:tc>
        <w:tc>
          <w:tcPr>
            <w:tcW w:w="835" w:type="dxa"/>
            <w:vAlign w:val="center"/>
          </w:tcPr>
          <w:p w14:paraId="25062805" w14:textId="77777777" w:rsidR="00975C97" w:rsidRPr="007F2609" w:rsidRDefault="00975C97" w:rsidP="00346178">
            <w:pPr>
              <w:pStyle w:val="TAC"/>
            </w:pPr>
            <w:r w:rsidRPr="007F2609">
              <w:t>N/A</w:t>
            </w:r>
          </w:p>
        </w:tc>
        <w:tc>
          <w:tcPr>
            <w:tcW w:w="835" w:type="dxa"/>
            <w:vAlign w:val="center"/>
          </w:tcPr>
          <w:p w14:paraId="783A02B5" w14:textId="77777777" w:rsidR="00975C97" w:rsidRPr="007F2609" w:rsidRDefault="00975C97" w:rsidP="00346178">
            <w:pPr>
              <w:pStyle w:val="TAC"/>
            </w:pPr>
            <w:r w:rsidRPr="007F2609">
              <w:t>N/A</w:t>
            </w:r>
          </w:p>
        </w:tc>
        <w:tc>
          <w:tcPr>
            <w:tcW w:w="835" w:type="dxa"/>
            <w:vAlign w:val="center"/>
          </w:tcPr>
          <w:p w14:paraId="6486D11D" w14:textId="77777777" w:rsidR="00975C97" w:rsidRPr="007F2609" w:rsidRDefault="00975C97" w:rsidP="00346178">
            <w:pPr>
              <w:pStyle w:val="TAC"/>
            </w:pPr>
            <w:r w:rsidRPr="007F2609">
              <w:t>N/A</w:t>
            </w:r>
          </w:p>
        </w:tc>
        <w:tc>
          <w:tcPr>
            <w:tcW w:w="835" w:type="dxa"/>
            <w:vAlign w:val="center"/>
          </w:tcPr>
          <w:p w14:paraId="23112D03" w14:textId="77777777" w:rsidR="00975C97" w:rsidRPr="007F2609" w:rsidRDefault="00975C97" w:rsidP="00346178">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A66DD62" w14:textId="77777777" w:rsidR="00975C97" w:rsidRPr="007F2609" w:rsidRDefault="00975C97" w:rsidP="00346178">
            <w:pPr>
              <w:pStyle w:val="TAC"/>
            </w:pPr>
            <w:r w:rsidRPr="007F2609">
              <w:t>Bits</w:t>
            </w:r>
          </w:p>
        </w:tc>
        <w:tc>
          <w:tcPr>
            <w:tcW w:w="835" w:type="dxa"/>
            <w:vAlign w:val="center"/>
          </w:tcPr>
          <w:p w14:paraId="7747A93A" w14:textId="77777777" w:rsidR="00975C97" w:rsidRPr="007F2609" w:rsidRDefault="00975C97" w:rsidP="00346178">
            <w:pPr>
              <w:pStyle w:val="TAC"/>
            </w:pPr>
            <w:r w:rsidRPr="007F2609">
              <w:t>5376</w:t>
            </w:r>
          </w:p>
        </w:tc>
        <w:tc>
          <w:tcPr>
            <w:tcW w:w="835" w:type="dxa"/>
            <w:vAlign w:val="center"/>
          </w:tcPr>
          <w:p w14:paraId="133411DB" w14:textId="77777777" w:rsidR="00975C97" w:rsidRPr="007F2609" w:rsidRDefault="00975C97" w:rsidP="00346178">
            <w:pPr>
              <w:pStyle w:val="TAC"/>
            </w:pPr>
            <w:r w:rsidRPr="007F2609">
              <w:t>11784</w:t>
            </w:r>
          </w:p>
        </w:tc>
        <w:tc>
          <w:tcPr>
            <w:tcW w:w="835" w:type="dxa"/>
            <w:vAlign w:val="center"/>
          </w:tcPr>
          <w:p w14:paraId="4F9DB4BB" w14:textId="77777777" w:rsidR="00975C97" w:rsidRPr="007F2609" w:rsidRDefault="00975C97" w:rsidP="00346178">
            <w:pPr>
              <w:pStyle w:val="TAC"/>
            </w:pPr>
            <w:r w:rsidRPr="007F2609">
              <w:t>18432</w:t>
            </w:r>
          </w:p>
        </w:tc>
        <w:tc>
          <w:tcPr>
            <w:tcW w:w="835" w:type="dxa"/>
            <w:vAlign w:val="center"/>
          </w:tcPr>
          <w:p w14:paraId="702B5048" w14:textId="77777777" w:rsidR="00975C97" w:rsidRPr="007F2609" w:rsidRDefault="00975C97" w:rsidP="00346178">
            <w:pPr>
              <w:pStyle w:val="TAC"/>
            </w:pPr>
            <w:r w:rsidRPr="007F2609">
              <w:t>25104</w:t>
            </w:r>
          </w:p>
        </w:tc>
        <w:tc>
          <w:tcPr>
            <w:tcW w:w="835" w:type="dxa"/>
            <w:vAlign w:val="center"/>
          </w:tcPr>
          <w:p w14:paraId="48B3DF01" w14:textId="77777777" w:rsidR="00975C97" w:rsidRPr="007F2609" w:rsidRDefault="00975C97" w:rsidP="00346178">
            <w:pPr>
              <w:pStyle w:val="TAC"/>
            </w:pPr>
            <w:r w:rsidRPr="007F2609">
              <w:t>31752</w:t>
            </w:r>
          </w:p>
        </w:tc>
        <w:tc>
          <w:tcPr>
            <w:tcW w:w="835" w:type="dxa"/>
            <w:vAlign w:val="center"/>
          </w:tcPr>
          <w:p w14:paraId="377F0527" w14:textId="77777777" w:rsidR="00975C97" w:rsidRPr="007F2609" w:rsidRDefault="00975C97" w:rsidP="00346178">
            <w:pPr>
              <w:pStyle w:val="TAC"/>
            </w:pPr>
            <w:r w:rsidRPr="007F2609">
              <w:t>37896</w:t>
            </w:r>
          </w:p>
        </w:tc>
        <w:tc>
          <w:tcPr>
            <w:tcW w:w="835" w:type="dxa"/>
            <w:vAlign w:val="center"/>
          </w:tcPr>
          <w:p w14:paraId="1EF57034" w14:textId="77777777" w:rsidR="00975C97" w:rsidRPr="007F2609" w:rsidRDefault="00975C97" w:rsidP="00346178">
            <w:pPr>
              <w:pStyle w:val="TAC"/>
            </w:pPr>
            <w:r w:rsidRPr="007F2609">
              <w:t>52224</w:t>
            </w:r>
          </w:p>
        </w:tc>
        <w:tc>
          <w:tcPr>
            <w:tcW w:w="835" w:type="dxa"/>
            <w:vAlign w:val="center"/>
          </w:tcPr>
          <w:p w14:paraId="48DE35DC" w14:textId="77777777" w:rsidR="00975C97" w:rsidRPr="007F2609" w:rsidRDefault="00975C97" w:rsidP="00346178">
            <w:pPr>
              <w:pStyle w:val="TAC"/>
            </w:pPr>
            <w:r w:rsidRPr="007F2609">
              <w:t>64552</w:t>
            </w:r>
          </w:p>
        </w:tc>
        <w:tc>
          <w:tcPr>
            <w:tcW w:w="835" w:type="dxa"/>
            <w:vAlign w:val="center"/>
          </w:tcPr>
          <w:p w14:paraId="0FC510E4" w14:textId="77777777" w:rsidR="00975C97" w:rsidRPr="007F2609" w:rsidRDefault="00975C97" w:rsidP="00346178">
            <w:pPr>
              <w:pStyle w:val="TAC"/>
            </w:pPr>
            <w:r w:rsidRPr="007F2609">
              <w:t>79896</w:t>
            </w:r>
          </w:p>
        </w:tc>
        <w:tc>
          <w:tcPr>
            <w:tcW w:w="835" w:type="dxa"/>
            <w:vAlign w:val="center"/>
          </w:tcPr>
          <w:p w14:paraId="1625B7BF" w14:textId="77777777" w:rsidR="00975C97" w:rsidRPr="007F2609" w:rsidRDefault="00975C97" w:rsidP="00346178">
            <w:pPr>
              <w:pStyle w:val="TAC"/>
            </w:pPr>
            <w:r w:rsidRPr="007F2609">
              <w:t>106576</w:t>
            </w:r>
          </w:p>
        </w:tc>
        <w:tc>
          <w:tcPr>
            <w:tcW w:w="835" w:type="dxa"/>
            <w:vAlign w:val="center"/>
          </w:tcPr>
          <w:p w14:paraId="4006E7B7" w14:textId="77777777" w:rsidR="00975C97" w:rsidRPr="007F2609" w:rsidRDefault="00975C97" w:rsidP="00346178">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346178">
            <w:pPr>
              <w:pStyle w:val="TAL"/>
            </w:pPr>
            <w:r w:rsidRPr="007F2609">
              <w:t>Transport block CRC</w:t>
            </w:r>
          </w:p>
        </w:tc>
        <w:tc>
          <w:tcPr>
            <w:tcW w:w="1093" w:type="dxa"/>
            <w:vAlign w:val="center"/>
          </w:tcPr>
          <w:p w14:paraId="6222FEDF" w14:textId="77777777" w:rsidR="00975C97" w:rsidRPr="007F2609" w:rsidRDefault="00975C97" w:rsidP="00346178">
            <w:pPr>
              <w:pStyle w:val="TAC"/>
            </w:pPr>
            <w:r w:rsidRPr="007F2609">
              <w:t>Bits</w:t>
            </w:r>
          </w:p>
        </w:tc>
        <w:tc>
          <w:tcPr>
            <w:tcW w:w="835" w:type="dxa"/>
            <w:vAlign w:val="center"/>
          </w:tcPr>
          <w:p w14:paraId="7398896D" w14:textId="77777777" w:rsidR="00975C97" w:rsidRPr="007F2609" w:rsidRDefault="00975C97" w:rsidP="00346178">
            <w:pPr>
              <w:pStyle w:val="TAC"/>
            </w:pPr>
            <w:r w:rsidRPr="007F2609">
              <w:t>24</w:t>
            </w:r>
          </w:p>
        </w:tc>
        <w:tc>
          <w:tcPr>
            <w:tcW w:w="835" w:type="dxa"/>
            <w:vAlign w:val="center"/>
          </w:tcPr>
          <w:p w14:paraId="3DDD0153" w14:textId="77777777" w:rsidR="00975C97" w:rsidRPr="007F2609" w:rsidRDefault="00975C97" w:rsidP="00346178">
            <w:pPr>
              <w:pStyle w:val="TAC"/>
            </w:pPr>
            <w:r w:rsidRPr="007F2609">
              <w:t>24</w:t>
            </w:r>
          </w:p>
        </w:tc>
        <w:tc>
          <w:tcPr>
            <w:tcW w:w="835" w:type="dxa"/>
            <w:vAlign w:val="center"/>
          </w:tcPr>
          <w:p w14:paraId="6288A830" w14:textId="77777777" w:rsidR="00975C97" w:rsidRPr="007F2609" w:rsidRDefault="00975C97" w:rsidP="00346178">
            <w:pPr>
              <w:pStyle w:val="TAC"/>
            </w:pPr>
            <w:r w:rsidRPr="007F2609">
              <w:t>24</w:t>
            </w:r>
          </w:p>
        </w:tc>
        <w:tc>
          <w:tcPr>
            <w:tcW w:w="835" w:type="dxa"/>
            <w:vAlign w:val="center"/>
          </w:tcPr>
          <w:p w14:paraId="2FA92DE1" w14:textId="77777777" w:rsidR="00975C97" w:rsidRPr="007F2609" w:rsidRDefault="00975C97" w:rsidP="00346178">
            <w:pPr>
              <w:pStyle w:val="TAC"/>
            </w:pPr>
            <w:r w:rsidRPr="007F2609">
              <w:t>24</w:t>
            </w:r>
          </w:p>
        </w:tc>
        <w:tc>
          <w:tcPr>
            <w:tcW w:w="835" w:type="dxa"/>
            <w:vAlign w:val="center"/>
          </w:tcPr>
          <w:p w14:paraId="0851CE8F" w14:textId="77777777" w:rsidR="00975C97" w:rsidRPr="007F2609" w:rsidRDefault="00975C97" w:rsidP="00346178">
            <w:pPr>
              <w:pStyle w:val="TAC"/>
            </w:pPr>
            <w:r w:rsidRPr="007F2609">
              <w:t>24</w:t>
            </w:r>
          </w:p>
        </w:tc>
        <w:tc>
          <w:tcPr>
            <w:tcW w:w="835" w:type="dxa"/>
            <w:vAlign w:val="center"/>
          </w:tcPr>
          <w:p w14:paraId="456DF1CE" w14:textId="77777777" w:rsidR="00975C97" w:rsidRPr="007F2609" w:rsidRDefault="00975C97" w:rsidP="00346178">
            <w:pPr>
              <w:pStyle w:val="TAC"/>
            </w:pPr>
            <w:r w:rsidRPr="007F2609">
              <w:t>24</w:t>
            </w:r>
          </w:p>
        </w:tc>
        <w:tc>
          <w:tcPr>
            <w:tcW w:w="835" w:type="dxa"/>
            <w:vAlign w:val="center"/>
          </w:tcPr>
          <w:p w14:paraId="25E24BF9" w14:textId="77777777" w:rsidR="00975C97" w:rsidRPr="007F2609" w:rsidRDefault="00975C97" w:rsidP="00346178">
            <w:pPr>
              <w:pStyle w:val="TAC"/>
            </w:pPr>
            <w:r w:rsidRPr="007F2609">
              <w:t>24</w:t>
            </w:r>
          </w:p>
        </w:tc>
        <w:tc>
          <w:tcPr>
            <w:tcW w:w="835" w:type="dxa"/>
            <w:vAlign w:val="center"/>
          </w:tcPr>
          <w:p w14:paraId="758944A7" w14:textId="77777777" w:rsidR="00975C97" w:rsidRPr="007F2609" w:rsidRDefault="00975C97" w:rsidP="00346178">
            <w:pPr>
              <w:pStyle w:val="TAC"/>
            </w:pPr>
            <w:r w:rsidRPr="007F2609">
              <w:t>24</w:t>
            </w:r>
          </w:p>
        </w:tc>
        <w:tc>
          <w:tcPr>
            <w:tcW w:w="835" w:type="dxa"/>
            <w:vAlign w:val="center"/>
          </w:tcPr>
          <w:p w14:paraId="2E1BB986" w14:textId="77777777" w:rsidR="00975C97" w:rsidRPr="007F2609" w:rsidRDefault="00975C97" w:rsidP="00346178">
            <w:pPr>
              <w:pStyle w:val="TAC"/>
            </w:pPr>
            <w:r w:rsidRPr="007F2609">
              <w:t>24</w:t>
            </w:r>
          </w:p>
        </w:tc>
        <w:tc>
          <w:tcPr>
            <w:tcW w:w="835" w:type="dxa"/>
            <w:vAlign w:val="center"/>
          </w:tcPr>
          <w:p w14:paraId="78A91115" w14:textId="77777777" w:rsidR="00975C97" w:rsidRPr="007F2609" w:rsidRDefault="00975C97" w:rsidP="00346178">
            <w:pPr>
              <w:pStyle w:val="TAC"/>
            </w:pPr>
            <w:r w:rsidRPr="007F2609">
              <w:t>24</w:t>
            </w:r>
          </w:p>
        </w:tc>
        <w:tc>
          <w:tcPr>
            <w:tcW w:w="835" w:type="dxa"/>
            <w:vAlign w:val="center"/>
          </w:tcPr>
          <w:p w14:paraId="090156CE" w14:textId="77777777" w:rsidR="00975C97" w:rsidRPr="007F2609" w:rsidRDefault="00975C97" w:rsidP="00346178">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346178">
            <w:pPr>
              <w:pStyle w:val="TAL"/>
            </w:pPr>
            <w:r w:rsidRPr="007F2609">
              <w:t>LDPC base graph</w:t>
            </w:r>
          </w:p>
        </w:tc>
        <w:tc>
          <w:tcPr>
            <w:tcW w:w="1093" w:type="dxa"/>
            <w:vAlign w:val="center"/>
          </w:tcPr>
          <w:p w14:paraId="7C45DC81" w14:textId="77777777" w:rsidR="00975C97" w:rsidRPr="007F2609" w:rsidRDefault="00975C97" w:rsidP="00346178">
            <w:pPr>
              <w:pStyle w:val="TAC"/>
            </w:pPr>
          </w:p>
        </w:tc>
        <w:tc>
          <w:tcPr>
            <w:tcW w:w="835" w:type="dxa"/>
            <w:vAlign w:val="center"/>
          </w:tcPr>
          <w:p w14:paraId="1F293827" w14:textId="77777777" w:rsidR="00975C97" w:rsidRPr="007F2609" w:rsidRDefault="00975C97" w:rsidP="00346178">
            <w:pPr>
              <w:pStyle w:val="TAC"/>
            </w:pPr>
            <w:r w:rsidRPr="007F2609">
              <w:t>1</w:t>
            </w:r>
          </w:p>
        </w:tc>
        <w:tc>
          <w:tcPr>
            <w:tcW w:w="835" w:type="dxa"/>
            <w:vAlign w:val="center"/>
          </w:tcPr>
          <w:p w14:paraId="0B5BEA3E" w14:textId="77777777" w:rsidR="00975C97" w:rsidRPr="007F2609" w:rsidRDefault="00975C97" w:rsidP="00346178">
            <w:pPr>
              <w:pStyle w:val="TAC"/>
            </w:pPr>
            <w:r w:rsidRPr="007F2609">
              <w:t>1</w:t>
            </w:r>
          </w:p>
        </w:tc>
        <w:tc>
          <w:tcPr>
            <w:tcW w:w="835" w:type="dxa"/>
            <w:vAlign w:val="center"/>
          </w:tcPr>
          <w:p w14:paraId="6035F73B" w14:textId="77777777" w:rsidR="00975C97" w:rsidRPr="007F2609" w:rsidRDefault="00975C97" w:rsidP="00346178">
            <w:pPr>
              <w:pStyle w:val="TAC"/>
            </w:pPr>
            <w:r w:rsidRPr="007F2609">
              <w:t>1</w:t>
            </w:r>
          </w:p>
        </w:tc>
        <w:tc>
          <w:tcPr>
            <w:tcW w:w="835" w:type="dxa"/>
            <w:vAlign w:val="center"/>
          </w:tcPr>
          <w:p w14:paraId="115A80CE" w14:textId="77777777" w:rsidR="00975C97" w:rsidRPr="007F2609" w:rsidRDefault="00975C97" w:rsidP="00346178">
            <w:pPr>
              <w:pStyle w:val="TAC"/>
            </w:pPr>
            <w:r w:rsidRPr="007F2609">
              <w:t>1</w:t>
            </w:r>
          </w:p>
        </w:tc>
        <w:tc>
          <w:tcPr>
            <w:tcW w:w="835" w:type="dxa"/>
            <w:vAlign w:val="center"/>
          </w:tcPr>
          <w:p w14:paraId="580C27AA" w14:textId="77777777" w:rsidR="00975C97" w:rsidRPr="007F2609" w:rsidRDefault="00975C97" w:rsidP="00346178">
            <w:pPr>
              <w:pStyle w:val="TAC"/>
            </w:pPr>
            <w:r w:rsidRPr="007F2609">
              <w:t>1</w:t>
            </w:r>
          </w:p>
        </w:tc>
        <w:tc>
          <w:tcPr>
            <w:tcW w:w="835" w:type="dxa"/>
            <w:vAlign w:val="center"/>
          </w:tcPr>
          <w:p w14:paraId="655A93E0" w14:textId="77777777" w:rsidR="00975C97" w:rsidRPr="007F2609" w:rsidRDefault="00975C97" w:rsidP="00346178">
            <w:pPr>
              <w:pStyle w:val="TAC"/>
            </w:pPr>
            <w:r w:rsidRPr="007F2609">
              <w:t>1</w:t>
            </w:r>
          </w:p>
        </w:tc>
        <w:tc>
          <w:tcPr>
            <w:tcW w:w="835" w:type="dxa"/>
            <w:vAlign w:val="center"/>
          </w:tcPr>
          <w:p w14:paraId="5EE7E086" w14:textId="77777777" w:rsidR="00975C97" w:rsidRPr="007F2609" w:rsidRDefault="00975C97" w:rsidP="00346178">
            <w:pPr>
              <w:pStyle w:val="TAC"/>
            </w:pPr>
            <w:r w:rsidRPr="007F2609">
              <w:t>1</w:t>
            </w:r>
          </w:p>
        </w:tc>
        <w:tc>
          <w:tcPr>
            <w:tcW w:w="835" w:type="dxa"/>
            <w:vAlign w:val="center"/>
          </w:tcPr>
          <w:p w14:paraId="009D60F5" w14:textId="77777777" w:rsidR="00975C97" w:rsidRPr="007F2609" w:rsidRDefault="00975C97" w:rsidP="00346178">
            <w:pPr>
              <w:pStyle w:val="TAC"/>
            </w:pPr>
            <w:r w:rsidRPr="007F2609">
              <w:t>1</w:t>
            </w:r>
          </w:p>
        </w:tc>
        <w:tc>
          <w:tcPr>
            <w:tcW w:w="835" w:type="dxa"/>
            <w:vAlign w:val="center"/>
          </w:tcPr>
          <w:p w14:paraId="309D362D" w14:textId="77777777" w:rsidR="00975C97" w:rsidRPr="007F2609" w:rsidRDefault="00975C97" w:rsidP="00346178">
            <w:pPr>
              <w:pStyle w:val="TAC"/>
            </w:pPr>
            <w:r w:rsidRPr="007F2609">
              <w:t>1</w:t>
            </w:r>
          </w:p>
        </w:tc>
        <w:tc>
          <w:tcPr>
            <w:tcW w:w="835" w:type="dxa"/>
            <w:vAlign w:val="center"/>
          </w:tcPr>
          <w:p w14:paraId="1A342568" w14:textId="77777777" w:rsidR="00975C97" w:rsidRPr="007F2609" w:rsidRDefault="00975C97" w:rsidP="00346178">
            <w:pPr>
              <w:pStyle w:val="TAC"/>
            </w:pPr>
            <w:r w:rsidRPr="007F2609">
              <w:t>1</w:t>
            </w:r>
          </w:p>
        </w:tc>
        <w:tc>
          <w:tcPr>
            <w:tcW w:w="835" w:type="dxa"/>
            <w:vAlign w:val="center"/>
          </w:tcPr>
          <w:p w14:paraId="5D8BC994" w14:textId="77777777" w:rsidR="00975C97" w:rsidRPr="007F2609" w:rsidRDefault="00975C97" w:rsidP="00346178">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346178">
            <w:pPr>
              <w:pStyle w:val="TAL"/>
            </w:pPr>
            <w:r w:rsidRPr="007F2609">
              <w:t>Number of Code Blocks per Slot</w:t>
            </w:r>
          </w:p>
        </w:tc>
        <w:tc>
          <w:tcPr>
            <w:tcW w:w="1093" w:type="dxa"/>
            <w:vAlign w:val="center"/>
          </w:tcPr>
          <w:p w14:paraId="5248F04A" w14:textId="77777777" w:rsidR="00975C97" w:rsidRPr="007F2609" w:rsidRDefault="00975C97" w:rsidP="00346178">
            <w:pPr>
              <w:pStyle w:val="TAC"/>
            </w:pPr>
          </w:p>
        </w:tc>
        <w:tc>
          <w:tcPr>
            <w:tcW w:w="835" w:type="dxa"/>
            <w:vAlign w:val="center"/>
          </w:tcPr>
          <w:p w14:paraId="53372C7C" w14:textId="77777777" w:rsidR="00975C97" w:rsidRPr="007F2609" w:rsidRDefault="00975C97" w:rsidP="00346178">
            <w:pPr>
              <w:pStyle w:val="TAC"/>
            </w:pPr>
          </w:p>
        </w:tc>
        <w:tc>
          <w:tcPr>
            <w:tcW w:w="835" w:type="dxa"/>
            <w:vAlign w:val="center"/>
          </w:tcPr>
          <w:p w14:paraId="06B27694" w14:textId="77777777" w:rsidR="00975C97" w:rsidRPr="007F2609" w:rsidRDefault="00975C97" w:rsidP="00346178">
            <w:pPr>
              <w:pStyle w:val="TAC"/>
            </w:pPr>
          </w:p>
        </w:tc>
        <w:tc>
          <w:tcPr>
            <w:tcW w:w="835" w:type="dxa"/>
            <w:vAlign w:val="center"/>
          </w:tcPr>
          <w:p w14:paraId="077BC3F7" w14:textId="77777777" w:rsidR="00975C97" w:rsidRPr="007F2609" w:rsidRDefault="00975C97" w:rsidP="00346178">
            <w:pPr>
              <w:pStyle w:val="TAC"/>
            </w:pPr>
          </w:p>
        </w:tc>
        <w:tc>
          <w:tcPr>
            <w:tcW w:w="835" w:type="dxa"/>
            <w:vAlign w:val="center"/>
          </w:tcPr>
          <w:p w14:paraId="3219970D" w14:textId="77777777" w:rsidR="00975C97" w:rsidRPr="007F2609" w:rsidRDefault="00975C97" w:rsidP="00346178">
            <w:pPr>
              <w:pStyle w:val="TAC"/>
            </w:pPr>
          </w:p>
        </w:tc>
        <w:tc>
          <w:tcPr>
            <w:tcW w:w="835" w:type="dxa"/>
            <w:vAlign w:val="center"/>
          </w:tcPr>
          <w:p w14:paraId="1AC489AB" w14:textId="77777777" w:rsidR="00975C97" w:rsidRPr="007F2609" w:rsidRDefault="00975C97" w:rsidP="00346178">
            <w:pPr>
              <w:pStyle w:val="TAC"/>
            </w:pPr>
          </w:p>
        </w:tc>
        <w:tc>
          <w:tcPr>
            <w:tcW w:w="835" w:type="dxa"/>
            <w:vAlign w:val="center"/>
          </w:tcPr>
          <w:p w14:paraId="00E22497" w14:textId="77777777" w:rsidR="00975C97" w:rsidRPr="007F2609" w:rsidRDefault="00975C97" w:rsidP="00346178">
            <w:pPr>
              <w:pStyle w:val="TAC"/>
            </w:pPr>
          </w:p>
        </w:tc>
        <w:tc>
          <w:tcPr>
            <w:tcW w:w="835" w:type="dxa"/>
            <w:vAlign w:val="center"/>
          </w:tcPr>
          <w:p w14:paraId="7EA2628F" w14:textId="77777777" w:rsidR="00975C97" w:rsidRPr="007F2609" w:rsidRDefault="00975C97" w:rsidP="00346178">
            <w:pPr>
              <w:pStyle w:val="TAC"/>
            </w:pPr>
          </w:p>
        </w:tc>
        <w:tc>
          <w:tcPr>
            <w:tcW w:w="835" w:type="dxa"/>
            <w:vAlign w:val="center"/>
          </w:tcPr>
          <w:p w14:paraId="36AC0083" w14:textId="77777777" w:rsidR="00975C97" w:rsidRPr="007F2609" w:rsidRDefault="00975C97" w:rsidP="00346178">
            <w:pPr>
              <w:pStyle w:val="TAC"/>
            </w:pPr>
          </w:p>
        </w:tc>
        <w:tc>
          <w:tcPr>
            <w:tcW w:w="835" w:type="dxa"/>
            <w:vAlign w:val="center"/>
          </w:tcPr>
          <w:p w14:paraId="7F9C6AA4" w14:textId="77777777" w:rsidR="00975C97" w:rsidRPr="007F2609" w:rsidRDefault="00975C97" w:rsidP="00346178">
            <w:pPr>
              <w:pStyle w:val="TAC"/>
            </w:pPr>
          </w:p>
        </w:tc>
        <w:tc>
          <w:tcPr>
            <w:tcW w:w="835" w:type="dxa"/>
            <w:vAlign w:val="center"/>
          </w:tcPr>
          <w:p w14:paraId="2EB4199A" w14:textId="77777777" w:rsidR="00975C97" w:rsidRPr="007F2609" w:rsidRDefault="00975C97" w:rsidP="00346178">
            <w:pPr>
              <w:pStyle w:val="TAC"/>
            </w:pPr>
          </w:p>
        </w:tc>
        <w:tc>
          <w:tcPr>
            <w:tcW w:w="835" w:type="dxa"/>
            <w:vAlign w:val="center"/>
          </w:tcPr>
          <w:p w14:paraId="4E4704E2" w14:textId="77777777" w:rsidR="00975C97" w:rsidRPr="007F2609" w:rsidRDefault="00975C97" w:rsidP="00346178">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BC11733" w14:textId="77777777" w:rsidR="00975C97" w:rsidRPr="007F2609" w:rsidRDefault="00975C97" w:rsidP="00346178">
            <w:pPr>
              <w:pStyle w:val="TAC"/>
            </w:pPr>
            <w:r w:rsidRPr="007F2609">
              <w:t>CBs</w:t>
            </w:r>
          </w:p>
        </w:tc>
        <w:tc>
          <w:tcPr>
            <w:tcW w:w="835" w:type="dxa"/>
            <w:vAlign w:val="center"/>
          </w:tcPr>
          <w:p w14:paraId="69A40220" w14:textId="77777777" w:rsidR="00975C97" w:rsidRPr="007F2609" w:rsidRDefault="00975C97" w:rsidP="00346178">
            <w:pPr>
              <w:pStyle w:val="TAC"/>
            </w:pPr>
            <w:r w:rsidRPr="007F2609">
              <w:t>N/A</w:t>
            </w:r>
          </w:p>
        </w:tc>
        <w:tc>
          <w:tcPr>
            <w:tcW w:w="835" w:type="dxa"/>
            <w:vAlign w:val="center"/>
          </w:tcPr>
          <w:p w14:paraId="53F2768B" w14:textId="77777777" w:rsidR="00975C97" w:rsidRPr="007F2609" w:rsidRDefault="00975C97" w:rsidP="00346178">
            <w:pPr>
              <w:pStyle w:val="TAC"/>
            </w:pPr>
            <w:r w:rsidRPr="007F2609">
              <w:t>N/A</w:t>
            </w:r>
          </w:p>
        </w:tc>
        <w:tc>
          <w:tcPr>
            <w:tcW w:w="835" w:type="dxa"/>
            <w:vAlign w:val="center"/>
          </w:tcPr>
          <w:p w14:paraId="17BA8213" w14:textId="77777777" w:rsidR="00975C97" w:rsidRPr="007F2609" w:rsidRDefault="00975C97" w:rsidP="00346178">
            <w:pPr>
              <w:pStyle w:val="TAC"/>
            </w:pPr>
            <w:r w:rsidRPr="007F2609">
              <w:t>N/A</w:t>
            </w:r>
          </w:p>
        </w:tc>
        <w:tc>
          <w:tcPr>
            <w:tcW w:w="835" w:type="dxa"/>
            <w:vAlign w:val="center"/>
          </w:tcPr>
          <w:p w14:paraId="691CC2A1" w14:textId="77777777" w:rsidR="00975C97" w:rsidRPr="007F2609" w:rsidRDefault="00975C97" w:rsidP="00346178">
            <w:pPr>
              <w:pStyle w:val="TAC"/>
            </w:pPr>
            <w:r w:rsidRPr="007F2609">
              <w:t>N/A</w:t>
            </w:r>
          </w:p>
        </w:tc>
        <w:tc>
          <w:tcPr>
            <w:tcW w:w="835" w:type="dxa"/>
            <w:vAlign w:val="center"/>
          </w:tcPr>
          <w:p w14:paraId="0F638F61" w14:textId="77777777" w:rsidR="00975C97" w:rsidRPr="007F2609" w:rsidRDefault="00975C97" w:rsidP="00346178">
            <w:pPr>
              <w:pStyle w:val="TAC"/>
            </w:pPr>
            <w:r w:rsidRPr="007F2609">
              <w:t>N/A</w:t>
            </w:r>
          </w:p>
        </w:tc>
        <w:tc>
          <w:tcPr>
            <w:tcW w:w="835" w:type="dxa"/>
            <w:vAlign w:val="center"/>
          </w:tcPr>
          <w:p w14:paraId="79803D7F" w14:textId="77777777" w:rsidR="00975C97" w:rsidRPr="007F2609" w:rsidRDefault="00975C97" w:rsidP="00346178">
            <w:pPr>
              <w:pStyle w:val="TAC"/>
            </w:pPr>
            <w:r w:rsidRPr="007F2609">
              <w:t>N/A</w:t>
            </w:r>
          </w:p>
        </w:tc>
        <w:tc>
          <w:tcPr>
            <w:tcW w:w="835" w:type="dxa"/>
            <w:vAlign w:val="center"/>
          </w:tcPr>
          <w:p w14:paraId="47C4395B" w14:textId="77777777" w:rsidR="00975C97" w:rsidRPr="007F2609" w:rsidRDefault="00975C97" w:rsidP="00346178">
            <w:pPr>
              <w:pStyle w:val="TAC"/>
            </w:pPr>
            <w:r w:rsidRPr="007F2609">
              <w:t>N/A</w:t>
            </w:r>
          </w:p>
        </w:tc>
        <w:tc>
          <w:tcPr>
            <w:tcW w:w="835" w:type="dxa"/>
            <w:vAlign w:val="center"/>
          </w:tcPr>
          <w:p w14:paraId="4DD93A97" w14:textId="77777777" w:rsidR="00975C97" w:rsidRPr="007F2609" w:rsidRDefault="00975C97" w:rsidP="00346178">
            <w:pPr>
              <w:pStyle w:val="TAC"/>
            </w:pPr>
            <w:r w:rsidRPr="007F2609">
              <w:t>N/A</w:t>
            </w:r>
          </w:p>
        </w:tc>
        <w:tc>
          <w:tcPr>
            <w:tcW w:w="835" w:type="dxa"/>
            <w:vAlign w:val="center"/>
          </w:tcPr>
          <w:p w14:paraId="21A9873A" w14:textId="77777777" w:rsidR="00975C97" w:rsidRPr="007F2609" w:rsidRDefault="00975C97" w:rsidP="00346178">
            <w:pPr>
              <w:pStyle w:val="TAC"/>
            </w:pPr>
            <w:r w:rsidRPr="007F2609">
              <w:t>N/A</w:t>
            </w:r>
          </w:p>
        </w:tc>
        <w:tc>
          <w:tcPr>
            <w:tcW w:w="835" w:type="dxa"/>
            <w:vAlign w:val="center"/>
          </w:tcPr>
          <w:p w14:paraId="7FB583C6" w14:textId="77777777" w:rsidR="00975C97" w:rsidRPr="007F2609" w:rsidRDefault="00975C97" w:rsidP="00346178">
            <w:pPr>
              <w:pStyle w:val="TAC"/>
            </w:pPr>
            <w:r w:rsidRPr="007F2609">
              <w:t>N/A</w:t>
            </w:r>
          </w:p>
        </w:tc>
        <w:tc>
          <w:tcPr>
            <w:tcW w:w="835" w:type="dxa"/>
            <w:vAlign w:val="center"/>
          </w:tcPr>
          <w:p w14:paraId="718D3C9C" w14:textId="77777777" w:rsidR="00975C97" w:rsidRPr="007F2609" w:rsidRDefault="00975C97" w:rsidP="00346178">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387BB97F" w14:textId="77777777" w:rsidR="00975C97" w:rsidRPr="007F2609" w:rsidRDefault="00975C97" w:rsidP="00346178">
            <w:pPr>
              <w:pStyle w:val="TAC"/>
            </w:pPr>
            <w:r w:rsidRPr="007F2609">
              <w:t>CBs</w:t>
            </w:r>
          </w:p>
        </w:tc>
        <w:tc>
          <w:tcPr>
            <w:tcW w:w="835" w:type="dxa"/>
            <w:vAlign w:val="center"/>
          </w:tcPr>
          <w:p w14:paraId="7D88043E" w14:textId="77777777" w:rsidR="00975C97" w:rsidRPr="007F2609" w:rsidRDefault="00975C97" w:rsidP="00346178">
            <w:pPr>
              <w:pStyle w:val="TAC"/>
            </w:pPr>
            <w:r w:rsidRPr="007F2609">
              <w:t>1</w:t>
            </w:r>
          </w:p>
        </w:tc>
        <w:tc>
          <w:tcPr>
            <w:tcW w:w="835" w:type="dxa"/>
            <w:vAlign w:val="center"/>
          </w:tcPr>
          <w:p w14:paraId="6617A6D2" w14:textId="77777777" w:rsidR="00975C97" w:rsidRPr="007F2609" w:rsidRDefault="00975C97" w:rsidP="00346178">
            <w:pPr>
              <w:pStyle w:val="TAC"/>
            </w:pPr>
            <w:r w:rsidRPr="007F2609">
              <w:t>2</w:t>
            </w:r>
          </w:p>
        </w:tc>
        <w:tc>
          <w:tcPr>
            <w:tcW w:w="835" w:type="dxa"/>
            <w:vAlign w:val="center"/>
          </w:tcPr>
          <w:p w14:paraId="3467C080" w14:textId="77777777" w:rsidR="00975C97" w:rsidRPr="007F2609" w:rsidRDefault="00975C97" w:rsidP="00346178">
            <w:pPr>
              <w:pStyle w:val="TAC"/>
            </w:pPr>
            <w:r w:rsidRPr="007F2609">
              <w:t>3</w:t>
            </w:r>
          </w:p>
        </w:tc>
        <w:tc>
          <w:tcPr>
            <w:tcW w:w="835" w:type="dxa"/>
            <w:vAlign w:val="center"/>
          </w:tcPr>
          <w:p w14:paraId="0B50ABCB" w14:textId="77777777" w:rsidR="00975C97" w:rsidRPr="007F2609" w:rsidRDefault="00975C97" w:rsidP="00346178">
            <w:pPr>
              <w:pStyle w:val="TAC"/>
            </w:pPr>
            <w:r w:rsidRPr="007F2609">
              <w:t>3</w:t>
            </w:r>
          </w:p>
        </w:tc>
        <w:tc>
          <w:tcPr>
            <w:tcW w:w="835" w:type="dxa"/>
            <w:vAlign w:val="center"/>
          </w:tcPr>
          <w:p w14:paraId="30DB548D" w14:textId="77777777" w:rsidR="00975C97" w:rsidRPr="007F2609" w:rsidRDefault="00975C97" w:rsidP="00346178">
            <w:pPr>
              <w:pStyle w:val="TAC"/>
            </w:pPr>
            <w:r w:rsidRPr="007F2609">
              <w:t>4</w:t>
            </w:r>
          </w:p>
        </w:tc>
        <w:tc>
          <w:tcPr>
            <w:tcW w:w="835" w:type="dxa"/>
            <w:vAlign w:val="center"/>
          </w:tcPr>
          <w:p w14:paraId="69477BD6" w14:textId="77777777" w:rsidR="00975C97" w:rsidRPr="007F2609" w:rsidRDefault="00975C97" w:rsidP="00346178">
            <w:pPr>
              <w:pStyle w:val="TAC"/>
            </w:pPr>
            <w:r w:rsidRPr="007F2609">
              <w:t>5</w:t>
            </w:r>
          </w:p>
        </w:tc>
        <w:tc>
          <w:tcPr>
            <w:tcW w:w="835" w:type="dxa"/>
            <w:vAlign w:val="center"/>
          </w:tcPr>
          <w:p w14:paraId="7666C00B" w14:textId="77777777" w:rsidR="00975C97" w:rsidRPr="007F2609" w:rsidRDefault="00975C97" w:rsidP="00346178">
            <w:pPr>
              <w:pStyle w:val="TAC"/>
            </w:pPr>
            <w:r w:rsidRPr="007F2609">
              <w:t>7</w:t>
            </w:r>
          </w:p>
        </w:tc>
        <w:tc>
          <w:tcPr>
            <w:tcW w:w="835" w:type="dxa"/>
            <w:vAlign w:val="center"/>
          </w:tcPr>
          <w:p w14:paraId="5EE25723" w14:textId="77777777" w:rsidR="00975C97" w:rsidRPr="007F2609" w:rsidRDefault="00975C97" w:rsidP="00346178">
            <w:pPr>
              <w:pStyle w:val="TAC"/>
            </w:pPr>
            <w:r w:rsidRPr="007F2609">
              <w:t>8</w:t>
            </w:r>
          </w:p>
        </w:tc>
        <w:tc>
          <w:tcPr>
            <w:tcW w:w="835" w:type="dxa"/>
            <w:vAlign w:val="center"/>
          </w:tcPr>
          <w:p w14:paraId="2C35BE58" w14:textId="77777777" w:rsidR="00975C97" w:rsidRPr="007F2609" w:rsidRDefault="00975C97" w:rsidP="00346178">
            <w:pPr>
              <w:pStyle w:val="TAC"/>
            </w:pPr>
            <w:r w:rsidRPr="007F2609">
              <w:t>10</w:t>
            </w:r>
          </w:p>
        </w:tc>
        <w:tc>
          <w:tcPr>
            <w:tcW w:w="835" w:type="dxa"/>
            <w:vAlign w:val="center"/>
          </w:tcPr>
          <w:p w14:paraId="24D40DA3" w14:textId="77777777" w:rsidR="00975C97" w:rsidRPr="007F2609" w:rsidRDefault="00975C97" w:rsidP="00346178">
            <w:pPr>
              <w:pStyle w:val="TAC"/>
            </w:pPr>
            <w:r w:rsidRPr="007F2609">
              <w:t>13</w:t>
            </w:r>
          </w:p>
        </w:tc>
        <w:tc>
          <w:tcPr>
            <w:tcW w:w="835" w:type="dxa"/>
            <w:vAlign w:val="center"/>
          </w:tcPr>
          <w:p w14:paraId="761BED9E" w14:textId="77777777" w:rsidR="00975C97" w:rsidRPr="007F2609" w:rsidRDefault="00975C97" w:rsidP="00346178">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346178">
            <w:pPr>
              <w:pStyle w:val="TAL"/>
            </w:pPr>
            <w:r w:rsidRPr="007F2609">
              <w:t>Binary Channel Bits per Slot</w:t>
            </w:r>
          </w:p>
        </w:tc>
        <w:tc>
          <w:tcPr>
            <w:tcW w:w="1093" w:type="dxa"/>
            <w:vAlign w:val="center"/>
          </w:tcPr>
          <w:p w14:paraId="0CF919FF" w14:textId="77777777" w:rsidR="00975C97" w:rsidRPr="007F2609" w:rsidRDefault="00975C97" w:rsidP="00346178">
            <w:pPr>
              <w:pStyle w:val="TAC"/>
            </w:pPr>
          </w:p>
        </w:tc>
        <w:tc>
          <w:tcPr>
            <w:tcW w:w="835" w:type="dxa"/>
            <w:vAlign w:val="center"/>
          </w:tcPr>
          <w:p w14:paraId="4B67075B" w14:textId="77777777" w:rsidR="00975C97" w:rsidRPr="007F2609" w:rsidRDefault="00975C97" w:rsidP="00346178">
            <w:pPr>
              <w:pStyle w:val="TAC"/>
            </w:pPr>
          </w:p>
        </w:tc>
        <w:tc>
          <w:tcPr>
            <w:tcW w:w="835" w:type="dxa"/>
            <w:vAlign w:val="center"/>
          </w:tcPr>
          <w:p w14:paraId="4A91FEFB" w14:textId="77777777" w:rsidR="00975C97" w:rsidRPr="007F2609" w:rsidRDefault="00975C97" w:rsidP="00346178">
            <w:pPr>
              <w:pStyle w:val="TAC"/>
            </w:pPr>
          </w:p>
        </w:tc>
        <w:tc>
          <w:tcPr>
            <w:tcW w:w="835" w:type="dxa"/>
            <w:vAlign w:val="center"/>
          </w:tcPr>
          <w:p w14:paraId="5DEFC39D" w14:textId="77777777" w:rsidR="00975C97" w:rsidRPr="007F2609" w:rsidRDefault="00975C97" w:rsidP="00346178">
            <w:pPr>
              <w:pStyle w:val="TAC"/>
            </w:pPr>
          </w:p>
        </w:tc>
        <w:tc>
          <w:tcPr>
            <w:tcW w:w="835" w:type="dxa"/>
            <w:vAlign w:val="center"/>
          </w:tcPr>
          <w:p w14:paraId="52305578" w14:textId="77777777" w:rsidR="00975C97" w:rsidRPr="007F2609" w:rsidRDefault="00975C97" w:rsidP="00346178">
            <w:pPr>
              <w:pStyle w:val="TAC"/>
            </w:pPr>
          </w:p>
        </w:tc>
        <w:tc>
          <w:tcPr>
            <w:tcW w:w="835" w:type="dxa"/>
            <w:vAlign w:val="center"/>
          </w:tcPr>
          <w:p w14:paraId="234BCAF7" w14:textId="77777777" w:rsidR="00975C97" w:rsidRPr="007F2609" w:rsidRDefault="00975C97" w:rsidP="00346178">
            <w:pPr>
              <w:pStyle w:val="TAC"/>
            </w:pPr>
          </w:p>
        </w:tc>
        <w:tc>
          <w:tcPr>
            <w:tcW w:w="835" w:type="dxa"/>
            <w:vAlign w:val="center"/>
          </w:tcPr>
          <w:p w14:paraId="2DB62E90" w14:textId="77777777" w:rsidR="00975C97" w:rsidRPr="007F2609" w:rsidRDefault="00975C97" w:rsidP="00346178">
            <w:pPr>
              <w:pStyle w:val="TAC"/>
            </w:pPr>
          </w:p>
        </w:tc>
        <w:tc>
          <w:tcPr>
            <w:tcW w:w="835" w:type="dxa"/>
            <w:vAlign w:val="center"/>
          </w:tcPr>
          <w:p w14:paraId="41251311" w14:textId="77777777" w:rsidR="00975C97" w:rsidRPr="007F2609" w:rsidRDefault="00975C97" w:rsidP="00346178">
            <w:pPr>
              <w:pStyle w:val="TAC"/>
            </w:pPr>
          </w:p>
        </w:tc>
        <w:tc>
          <w:tcPr>
            <w:tcW w:w="835" w:type="dxa"/>
            <w:vAlign w:val="center"/>
          </w:tcPr>
          <w:p w14:paraId="46595B53" w14:textId="77777777" w:rsidR="00975C97" w:rsidRPr="007F2609" w:rsidRDefault="00975C97" w:rsidP="00346178">
            <w:pPr>
              <w:pStyle w:val="TAC"/>
            </w:pPr>
          </w:p>
        </w:tc>
        <w:tc>
          <w:tcPr>
            <w:tcW w:w="835" w:type="dxa"/>
            <w:vAlign w:val="center"/>
          </w:tcPr>
          <w:p w14:paraId="6D116B6C" w14:textId="77777777" w:rsidR="00975C97" w:rsidRPr="007F2609" w:rsidRDefault="00975C97" w:rsidP="00346178">
            <w:pPr>
              <w:pStyle w:val="TAC"/>
            </w:pPr>
          </w:p>
        </w:tc>
        <w:tc>
          <w:tcPr>
            <w:tcW w:w="835" w:type="dxa"/>
            <w:vAlign w:val="center"/>
          </w:tcPr>
          <w:p w14:paraId="5052FA21" w14:textId="77777777" w:rsidR="00975C97" w:rsidRPr="007F2609" w:rsidRDefault="00975C97" w:rsidP="00346178">
            <w:pPr>
              <w:pStyle w:val="TAC"/>
            </w:pPr>
          </w:p>
        </w:tc>
        <w:tc>
          <w:tcPr>
            <w:tcW w:w="835" w:type="dxa"/>
            <w:vAlign w:val="center"/>
          </w:tcPr>
          <w:p w14:paraId="1A52B369" w14:textId="77777777" w:rsidR="00975C97" w:rsidRPr="007F2609" w:rsidRDefault="00975C97" w:rsidP="00346178">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AE2B37" w14:textId="77777777" w:rsidR="00975C97" w:rsidRPr="007F2609" w:rsidRDefault="00975C97" w:rsidP="00346178">
            <w:pPr>
              <w:pStyle w:val="TAC"/>
            </w:pPr>
            <w:r w:rsidRPr="007F2609">
              <w:t>Bits</w:t>
            </w:r>
          </w:p>
        </w:tc>
        <w:tc>
          <w:tcPr>
            <w:tcW w:w="835" w:type="dxa"/>
            <w:vAlign w:val="center"/>
          </w:tcPr>
          <w:p w14:paraId="54BC9EFE" w14:textId="77777777" w:rsidR="00975C97" w:rsidRPr="007F2609" w:rsidRDefault="00975C97" w:rsidP="00346178">
            <w:pPr>
              <w:pStyle w:val="TAC"/>
            </w:pPr>
            <w:r w:rsidRPr="007F2609">
              <w:t>N/A</w:t>
            </w:r>
          </w:p>
        </w:tc>
        <w:tc>
          <w:tcPr>
            <w:tcW w:w="835" w:type="dxa"/>
            <w:vAlign w:val="center"/>
          </w:tcPr>
          <w:p w14:paraId="632C5116" w14:textId="77777777" w:rsidR="00975C97" w:rsidRPr="007F2609" w:rsidRDefault="00975C97" w:rsidP="00346178">
            <w:pPr>
              <w:pStyle w:val="TAC"/>
            </w:pPr>
            <w:r w:rsidRPr="007F2609">
              <w:t>N/A</w:t>
            </w:r>
          </w:p>
        </w:tc>
        <w:tc>
          <w:tcPr>
            <w:tcW w:w="835" w:type="dxa"/>
            <w:vAlign w:val="center"/>
          </w:tcPr>
          <w:p w14:paraId="362F9887" w14:textId="77777777" w:rsidR="00975C97" w:rsidRPr="007F2609" w:rsidRDefault="00975C97" w:rsidP="00346178">
            <w:pPr>
              <w:pStyle w:val="TAC"/>
            </w:pPr>
            <w:r w:rsidRPr="007F2609">
              <w:t>N/A</w:t>
            </w:r>
          </w:p>
        </w:tc>
        <w:tc>
          <w:tcPr>
            <w:tcW w:w="835" w:type="dxa"/>
            <w:vAlign w:val="center"/>
          </w:tcPr>
          <w:p w14:paraId="5AFB3D38" w14:textId="77777777" w:rsidR="00975C97" w:rsidRPr="007F2609" w:rsidRDefault="00975C97" w:rsidP="00346178">
            <w:pPr>
              <w:pStyle w:val="TAC"/>
            </w:pPr>
            <w:r w:rsidRPr="007F2609">
              <w:t>N/A</w:t>
            </w:r>
          </w:p>
        </w:tc>
        <w:tc>
          <w:tcPr>
            <w:tcW w:w="835" w:type="dxa"/>
            <w:vAlign w:val="center"/>
          </w:tcPr>
          <w:p w14:paraId="736886CD" w14:textId="77777777" w:rsidR="00975C97" w:rsidRPr="007F2609" w:rsidRDefault="00975C97" w:rsidP="00346178">
            <w:pPr>
              <w:pStyle w:val="TAC"/>
            </w:pPr>
            <w:r w:rsidRPr="007F2609">
              <w:t>N/A</w:t>
            </w:r>
          </w:p>
        </w:tc>
        <w:tc>
          <w:tcPr>
            <w:tcW w:w="835" w:type="dxa"/>
            <w:vAlign w:val="center"/>
          </w:tcPr>
          <w:p w14:paraId="0C08512D" w14:textId="77777777" w:rsidR="00975C97" w:rsidRPr="007F2609" w:rsidRDefault="00975C97" w:rsidP="00346178">
            <w:pPr>
              <w:pStyle w:val="TAC"/>
            </w:pPr>
            <w:r w:rsidRPr="007F2609">
              <w:t>N/A</w:t>
            </w:r>
          </w:p>
        </w:tc>
        <w:tc>
          <w:tcPr>
            <w:tcW w:w="835" w:type="dxa"/>
            <w:vAlign w:val="center"/>
          </w:tcPr>
          <w:p w14:paraId="361ED1A3" w14:textId="77777777" w:rsidR="00975C97" w:rsidRPr="007F2609" w:rsidRDefault="00975C97" w:rsidP="00346178">
            <w:pPr>
              <w:pStyle w:val="TAC"/>
            </w:pPr>
            <w:r w:rsidRPr="007F2609">
              <w:t>N/A</w:t>
            </w:r>
          </w:p>
        </w:tc>
        <w:tc>
          <w:tcPr>
            <w:tcW w:w="835" w:type="dxa"/>
            <w:vAlign w:val="center"/>
          </w:tcPr>
          <w:p w14:paraId="575D2D16" w14:textId="77777777" w:rsidR="00975C97" w:rsidRPr="007F2609" w:rsidRDefault="00975C97" w:rsidP="00346178">
            <w:pPr>
              <w:pStyle w:val="TAC"/>
            </w:pPr>
            <w:r w:rsidRPr="007F2609">
              <w:t>N/A</w:t>
            </w:r>
          </w:p>
        </w:tc>
        <w:tc>
          <w:tcPr>
            <w:tcW w:w="835" w:type="dxa"/>
            <w:vAlign w:val="center"/>
          </w:tcPr>
          <w:p w14:paraId="2C977AC9" w14:textId="77777777" w:rsidR="00975C97" w:rsidRPr="007F2609" w:rsidRDefault="00975C97" w:rsidP="00346178">
            <w:pPr>
              <w:pStyle w:val="TAC"/>
            </w:pPr>
            <w:r w:rsidRPr="007F2609">
              <w:t>N/A</w:t>
            </w:r>
          </w:p>
        </w:tc>
        <w:tc>
          <w:tcPr>
            <w:tcW w:w="835" w:type="dxa"/>
            <w:vAlign w:val="center"/>
          </w:tcPr>
          <w:p w14:paraId="4A4E4A09" w14:textId="77777777" w:rsidR="00975C97" w:rsidRPr="007F2609" w:rsidRDefault="00975C97" w:rsidP="00346178">
            <w:pPr>
              <w:pStyle w:val="TAC"/>
            </w:pPr>
            <w:r w:rsidRPr="007F2609">
              <w:t>N/A</w:t>
            </w:r>
          </w:p>
        </w:tc>
        <w:tc>
          <w:tcPr>
            <w:tcW w:w="835" w:type="dxa"/>
            <w:vAlign w:val="center"/>
          </w:tcPr>
          <w:p w14:paraId="387B0D04" w14:textId="77777777" w:rsidR="00975C97" w:rsidRPr="007F2609" w:rsidRDefault="00975C97" w:rsidP="00346178">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AF4AF3F" w14:textId="77777777" w:rsidR="00975C97" w:rsidRPr="007F2609" w:rsidRDefault="00975C97" w:rsidP="00346178">
            <w:pPr>
              <w:pStyle w:val="TAC"/>
            </w:pPr>
            <w:r w:rsidRPr="007F2609">
              <w:t>Bits</w:t>
            </w:r>
          </w:p>
        </w:tc>
        <w:tc>
          <w:tcPr>
            <w:tcW w:w="835" w:type="dxa"/>
            <w:vAlign w:val="center"/>
          </w:tcPr>
          <w:p w14:paraId="47F3F2B5" w14:textId="77777777" w:rsidR="00975C97" w:rsidRPr="007F2609" w:rsidRDefault="00975C97" w:rsidP="00346178">
            <w:pPr>
              <w:pStyle w:val="TAC"/>
            </w:pPr>
            <w:r w:rsidRPr="007F2609">
              <w:t>7128</w:t>
            </w:r>
          </w:p>
        </w:tc>
        <w:tc>
          <w:tcPr>
            <w:tcW w:w="835" w:type="dxa"/>
            <w:vAlign w:val="center"/>
          </w:tcPr>
          <w:p w14:paraId="74B2D61A" w14:textId="77777777" w:rsidR="00975C97" w:rsidRPr="007F2609" w:rsidRDefault="00975C97" w:rsidP="00346178">
            <w:pPr>
              <w:pStyle w:val="TAC"/>
            </w:pPr>
            <w:r w:rsidRPr="007F2609">
              <w:t>15552</w:t>
            </w:r>
          </w:p>
        </w:tc>
        <w:tc>
          <w:tcPr>
            <w:tcW w:w="835" w:type="dxa"/>
            <w:vAlign w:val="center"/>
          </w:tcPr>
          <w:p w14:paraId="0BCCA72C" w14:textId="77777777" w:rsidR="00975C97" w:rsidRPr="007F2609" w:rsidRDefault="00975C97" w:rsidP="00346178">
            <w:pPr>
              <w:pStyle w:val="TAC"/>
            </w:pPr>
            <w:r w:rsidRPr="007F2609">
              <w:t>24624</w:t>
            </w:r>
          </w:p>
        </w:tc>
        <w:tc>
          <w:tcPr>
            <w:tcW w:w="835" w:type="dxa"/>
            <w:vAlign w:val="center"/>
          </w:tcPr>
          <w:p w14:paraId="4536030C" w14:textId="77777777" w:rsidR="00975C97" w:rsidRPr="007F2609" w:rsidRDefault="00975C97" w:rsidP="00346178">
            <w:pPr>
              <w:pStyle w:val="TAC"/>
            </w:pPr>
            <w:r w:rsidRPr="007F2609">
              <w:t>33048</w:t>
            </w:r>
          </w:p>
        </w:tc>
        <w:tc>
          <w:tcPr>
            <w:tcW w:w="835" w:type="dxa"/>
            <w:vAlign w:val="center"/>
          </w:tcPr>
          <w:p w14:paraId="441FC8D0" w14:textId="77777777" w:rsidR="00975C97" w:rsidRPr="007F2609" w:rsidRDefault="00975C97" w:rsidP="00346178">
            <w:pPr>
              <w:pStyle w:val="TAC"/>
            </w:pPr>
            <w:r w:rsidRPr="007F2609">
              <w:t>42120</w:t>
            </w:r>
          </w:p>
        </w:tc>
        <w:tc>
          <w:tcPr>
            <w:tcW w:w="835" w:type="dxa"/>
            <w:vAlign w:val="center"/>
          </w:tcPr>
          <w:p w14:paraId="1267AB28" w14:textId="77777777" w:rsidR="00975C97" w:rsidRPr="007F2609" w:rsidRDefault="00975C97" w:rsidP="00346178">
            <w:pPr>
              <w:pStyle w:val="TAC"/>
            </w:pPr>
            <w:r w:rsidRPr="007F2609">
              <w:t>50544</w:t>
            </w:r>
          </w:p>
        </w:tc>
        <w:tc>
          <w:tcPr>
            <w:tcW w:w="835" w:type="dxa"/>
            <w:vAlign w:val="center"/>
          </w:tcPr>
          <w:p w14:paraId="2E1DDDF9" w14:textId="77777777" w:rsidR="00975C97" w:rsidRPr="007F2609" w:rsidRDefault="00975C97" w:rsidP="00346178">
            <w:pPr>
              <w:pStyle w:val="TAC"/>
            </w:pPr>
            <w:r w:rsidRPr="007F2609">
              <w:t>68688</w:t>
            </w:r>
          </w:p>
        </w:tc>
        <w:tc>
          <w:tcPr>
            <w:tcW w:w="835" w:type="dxa"/>
            <w:vAlign w:val="center"/>
          </w:tcPr>
          <w:p w14:paraId="4AD95506" w14:textId="77777777" w:rsidR="00975C97" w:rsidRPr="007F2609" w:rsidRDefault="00975C97" w:rsidP="00346178">
            <w:pPr>
              <w:pStyle w:val="TAC"/>
            </w:pPr>
            <w:r w:rsidRPr="007F2609">
              <w:t>86184</w:t>
            </w:r>
          </w:p>
        </w:tc>
        <w:tc>
          <w:tcPr>
            <w:tcW w:w="835" w:type="dxa"/>
            <w:vAlign w:val="center"/>
          </w:tcPr>
          <w:p w14:paraId="0E9FB088" w14:textId="77777777" w:rsidR="00975C97" w:rsidRPr="007F2609" w:rsidRDefault="00975C97" w:rsidP="00346178">
            <w:pPr>
              <w:pStyle w:val="TAC"/>
            </w:pPr>
            <w:r w:rsidRPr="007F2609">
              <w:t>104976</w:t>
            </w:r>
          </w:p>
        </w:tc>
        <w:tc>
          <w:tcPr>
            <w:tcW w:w="835" w:type="dxa"/>
            <w:vAlign w:val="center"/>
          </w:tcPr>
          <w:p w14:paraId="1F4413B8" w14:textId="77777777" w:rsidR="00975C97" w:rsidRPr="007F2609" w:rsidRDefault="00975C97" w:rsidP="00346178">
            <w:pPr>
              <w:pStyle w:val="TAC"/>
            </w:pPr>
            <w:r w:rsidRPr="007F2609">
              <w:t>140616</w:t>
            </w:r>
          </w:p>
        </w:tc>
        <w:tc>
          <w:tcPr>
            <w:tcW w:w="835" w:type="dxa"/>
            <w:vAlign w:val="center"/>
          </w:tcPr>
          <w:p w14:paraId="11B54A2C" w14:textId="77777777" w:rsidR="00975C97" w:rsidRPr="007F2609" w:rsidRDefault="00975C97" w:rsidP="00346178">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346178">
            <w:pPr>
              <w:pStyle w:val="TAL"/>
            </w:pPr>
            <w:r w:rsidRPr="007F2609">
              <w:t>Max. Throughput averaged over 1 frame</w:t>
            </w:r>
          </w:p>
        </w:tc>
        <w:tc>
          <w:tcPr>
            <w:tcW w:w="1093" w:type="dxa"/>
            <w:vAlign w:val="center"/>
          </w:tcPr>
          <w:p w14:paraId="6279CC6A" w14:textId="77777777" w:rsidR="00975C97" w:rsidRPr="007F2609" w:rsidRDefault="00975C97" w:rsidP="00346178">
            <w:pPr>
              <w:pStyle w:val="TAC"/>
            </w:pPr>
            <w:r w:rsidRPr="007F2609">
              <w:t>Mbps</w:t>
            </w:r>
          </w:p>
        </w:tc>
        <w:tc>
          <w:tcPr>
            <w:tcW w:w="835" w:type="dxa"/>
            <w:vAlign w:val="center"/>
          </w:tcPr>
          <w:p w14:paraId="75A3F172" w14:textId="77777777" w:rsidR="00975C97" w:rsidRPr="007F2609" w:rsidRDefault="00975C97" w:rsidP="00346178">
            <w:pPr>
              <w:pStyle w:val="TAC"/>
            </w:pPr>
            <w:r w:rsidRPr="007F2609">
              <w:t>5.914</w:t>
            </w:r>
          </w:p>
        </w:tc>
        <w:tc>
          <w:tcPr>
            <w:tcW w:w="835" w:type="dxa"/>
            <w:vAlign w:val="center"/>
          </w:tcPr>
          <w:p w14:paraId="2D7294AE" w14:textId="77777777" w:rsidR="00975C97" w:rsidRPr="007F2609" w:rsidRDefault="00975C97" w:rsidP="00346178">
            <w:pPr>
              <w:pStyle w:val="TAC"/>
            </w:pPr>
            <w:r w:rsidRPr="007F2609">
              <w:t>12.962</w:t>
            </w:r>
          </w:p>
        </w:tc>
        <w:tc>
          <w:tcPr>
            <w:tcW w:w="835" w:type="dxa"/>
            <w:vAlign w:val="center"/>
          </w:tcPr>
          <w:p w14:paraId="1FBEB134" w14:textId="77777777" w:rsidR="00975C97" w:rsidRPr="007F2609" w:rsidRDefault="00975C97" w:rsidP="00346178">
            <w:pPr>
              <w:pStyle w:val="TAC"/>
            </w:pPr>
            <w:r w:rsidRPr="007F2609">
              <w:t>20.275</w:t>
            </w:r>
          </w:p>
        </w:tc>
        <w:tc>
          <w:tcPr>
            <w:tcW w:w="835" w:type="dxa"/>
            <w:vAlign w:val="center"/>
          </w:tcPr>
          <w:p w14:paraId="71A0D122" w14:textId="77777777" w:rsidR="00975C97" w:rsidRPr="007F2609" w:rsidRDefault="00975C97" w:rsidP="00346178">
            <w:pPr>
              <w:pStyle w:val="TAC"/>
            </w:pPr>
            <w:r w:rsidRPr="007F2609">
              <w:t>27.614</w:t>
            </w:r>
          </w:p>
        </w:tc>
        <w:tc>
          <w:tcPr>
            <w:tcW w:w="835" w:type="dxa"/>
            <w:vAlign w:val="center"/>
          </w:tcPr>
          <w:p w14:paraId="4183FCDD" w14:textId="77777777" w:rsidR="00975C97" w:rsidRPr="007F2609" w:rsidRDefault="00975C97" w:rsidP="00346178">
            <w:pPr>
              <w:pStyle w:val="TAC"/>
            </w:pPr>
            <w:r w:rsidRPr="007F2609">
              <w:t>34.927</w:t>
            </w:r>
          </w:p>
        </w:tc>
        <w:tc>
          <w:tcPr>
            <w:tcW w:w="835" w:type="dxa"/>
            <w:vAlign w:val="center"/>
          </w:tcPr>
          <w:p w14:paraId="7F887955" w14:textId="77777777" w:rsidR="00975C97" w:rsidRPr="007F2609" w:rsidRDefault="00975C97" w:rsidP="00346178">
            <w:pPr>
              <w:pStyle w:val="TAC"/>
            </w:pPr>
            <w:r w:rsidRPr="007F2609">
              <w:t>41.686</w:t>
            </w:r>
          </w:p>
        </w:tc>
        <w:tc>
          <w:tcPr>
            <w:tcW w:w="835" w:type="dxa"/>
            <w:vAlign w:val="center"/>
          </w:tcPr>
          <w:p w14:paraId="31A3A3EC" w14:textId="77777777" w:rsidR="00975C97" w:rsidRPr="007F2609" w:rsidRDefault="00975C97" w:rsidP="00346178">
            <w:pPr>
              <w:pStyle w:val="TAC"/>
            </w:pPr>
            <w:r w:rsidRPr="007F2609">
              <w:t>57.446</w:t>
            </w:r>
          </w:p>
        </w:tc>
        <w:tc>
          <w:tcPr>
            <w:tcW w:w="835" w:type="dxa"/>
            <w:vAlign w:val="center"/>
          </w:tcPr>
          <w:p w14:paraId="6DD459E4" w14:textId="77777777" w:rsidR="00975C97" w:rsidRPr="007F2609" w:rsidRDefault="00975C97" w:rsidP="00346178">
            <w:pPr>
              <w:pStyle w:val="TAC"/>
            </w:pPr>
            <w:r w:rsidRPr="007F2609">
              <w:t>71.007</w:t>
            </w:r>
          </w:p>
        </w:tc>
        <w:tc>
          <w:tcPr>
            <w:tcW w:w="835" w:type="dxa"/>
            <w:vAlign w:val="center"/>
          </w:tcPr>
          <w:p w14:paraId="068972C6" w14:textId="77777777" w:rsidR="00975C97" w:rsidRPr="007F2609" w:rsidRDefault="00975C97" w:rsidP="00346178">
            <w:pPr>
              <w:pStyle w:val="TAC"/>
            </w:pPr>
            <w:r w:rsidRPr="007F2609">
              <w:t>87.886</w:t>
            </w:r>
          </w:p>
        </w:tc>
        <w:tc>
          <w:tcPr>
            <w:tcW w:w="835" w:type="dxa"/>
            <w:vAlign w:val="center"/>
          </w:tcPr>
          <w:p w14:paraId="6204BB9E" w14:textId="77777777" w:rsidR="00975C97" w:rsidRPr="007F2609" w:rsidRDefault="00975C97" w:rsidP="00346178">
            <w:pPr>
              <w:pStyle w:val="TAC"/>
            </w:pPr>
            <w:r w:rsidRPr="007F2609">
              <w:t>117.234</w:t>
            </w:r>
          </w:p>
        </w:tc>
        <w:tc>
          <w:tcPr>
            <w:tcW w:w="835" w:type="dxa"/>
            <w:vAlign w:val="center"/>
          </w:tcPr>
          <w:p w14:paraId="6A9E843F" w14:textId="77777777" w:rsidR="00975C97" w:rsidRPr="007F2609" w:rsidRDefault="00975C97" w:rsidP="00346178">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346178">
            <w:pPr>
              <w:pStyle w:val="TAN"/>
            </w:pPr>
            <w:r w:rsidRPr="007F2609">
              <w:t>Note 1:</w:t>
            </w:r>
            <w:r w:rsidRPr="007F2609">
              <w:tab/>
              <w:t>Additional parameters are specified in Table A.3.1-1 and Table A.3.3.1-1.</w:t>
            </w:r>
          </w:p>
          <w:p w14:paraId="70AAC8B5"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346178">
            <w:pPr>
              <w:pStyle w:val="TAN"/>
            </w:pPr>
            <w:r w:rsidRPr="007F2609">
              <w:t>Note 3:</w:t>
            </w:r>
            <w:r w:rsidRPr="007F2609">
              <w:tab/>
              <w:t>SS/PBCH block is transmitted in slot #0 of each frame.</w:t>
            </w:r>
          </w:p>
          <w:p w14:paraId="2E0FF6EE" w14:textId="77777777" w:rsidR="00975C97" w:rsidRPr="007F2609" w:rsidRDefault="00975C97" w:rsidP="00346178">
            <w:pPr>
              <w:pStyle w:val="TAN"/>
              <w:rPr>
                <w:sz w:val="20"/>
              </w:rPr>
            </w:pPr>
            <w:r w:rsidRPr="007F2609">
              <w:t>Note 4:</w:t>
            </w:r>
            <w:r w:rsidRPr="007F2609">
              <w:tab/>
              <w:t>Slot i is slot index per frame.</w:t>
            </w:r>
          </w:p>
        </w:tc>
      </w:tr>
    </w:tbl>
    <w:p w14:paraId="28F2BE20" w14:textId="77777777" w:rsidR="00975C97" w:rsidRPr="007F2609" w:rsidRDefault="00975C97" w:rsidP="00346178"/>
    <w:p w14:paraId="026F31F8" w14:textId="77777777" w:rsidR="00975C97" w:rsidRPr="007F2609" w:rsidRDefault="00975C97" w:rsidP="00346178">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346178">
            <w:pPr>
              <w:pStyle w:val="TAH"/>
            </w:pPr>
            <w:r w:rsidRPr="007F2609">
              <w:t>Parameter</w:t>
            </w:r>
          </w:p>
        </w:tc>
        <w:tc>
          <w:tcPr>
            <w:tcW w:w="1093" w:type="dxa"/>
          </w:tcPr>
          <w:p w14:paraId="746B5EFC" w14:textId="77777777" w:rsidR="00975C97" w:rsidRPr="007F2609" w:rsidRDefault="00975C97" w:rsidP="00346178">
            <w:pPr>
              <w:pStyle w:val="TAH"/>
            </w:pPr>
            <w:r w:rsidRPr="007F2609">
              <w:t>Unit</w:t>
            </w:r>
          </w:p>
        </w:tc>
        <w:tc>
          <w:tcPr>
            <w:tcW w:w="8481" w:type="dxa"/>
            <w:gridSpan w:val="10"/>
          </w:tcPr>
          <w:p w14:paraId="5627D837" w14:textId="77777777" w:rsidR="00975C97" w:rsidRPr="007F2609" w:rsidRDefault="00975C97" w:rsidP="00346178">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346178">
            <w:pPr>
              <w:pStyle w:val="TAL"/>
            </w:pPr>
            <w:r w:rsidRPr="007F2609">
              <w:t>Channel bandwidth</w:t>
            </w:r>
          </w:p>
        </w:tc>
        <w:tc>
          <w:tcPr>
            <w:tcW w:w="1093" w:type="dxa"/>
            <w:vAlign w:val="center"/>
          </w:tcPr>
          <w:p w14:paraId="4757E6CB" w14:textId="77777777" w:rsidR="00975C97" w:rsidRPr="007F2609" w:rsidRDefault="00975C97" w:rsidP="00346178">
            <w:pPr>
              <w:pStyle w:val="TAC"/>
            </w:pPr>
            <w:r w:rsidRPr="007F2609">
              <w:t>MHz</w:t>
            </w:r>
          </w:p>
        </w:tc>
        <w:tc>
          <w:tcPr>
            <w:tcW w:w="848" w:type="dxa"/>
            <w:vAlign w:val="center"/>
          </w:tcPr>
          <w:p w14:paraId="123DD84F" w14:textId="77777777" w:rsidR="00975C97" w:rsidRPr="007F2609" w:rsidRDefault="00975C97" w:rsidP="00346178">
            <w:pPr>
              <w:pStyle w:val="TAC"/>
            </w:pPr>
            <w:r w:rsidRPr="007F2609">
              <w:t>10</w:t>
            </w:r>
          </w:p>
        </w:tc>
        <w:tc>
          <w:tcPr>
            <w:tcW w:w="848" w:type="dxa"/>
            <w:vAlign w:val="center"/>
          </w:tcPr>
          <w:p w14:paraId="69A00B04" w14:textId="77777777" w:rsidR="00975C97" w:rsidRPr="007F2609" w:rsidRDefault="00975C97" w:rsidP="00346178">
            <w:pPr>
              <w:pStyle w:val="TAC"/>
            </w:pPr>
            <w:r w:rsidRPr="007F2609">
              <w:t>15</w:t>
            </w:r>
          </w:p>
        </w:tc>
        <w:tc>
          <w:tcPr>
            <w:tcW w:w="848" w:type="dxa"/>
            <w:vAlign w:val="center"/>
          </w:tcPr>
          <w:p w14:paraId="3BD37AC2" w14:textId="77777777" w:rsidR="00975C97" w:rsidRPr="007F2609" w:rsidRDefault="00975C97" w:rsidP="00346178">
            <w:pPr>
              <w:pStyle w:val="TAC"/>
            </w:pPr>
            <w:r w:rsidRPr="007F2609">
              <w:t>20</w:t>
            </w:r>
          </w:p>
        </w:tc>
        <w:tc>
          <w:tcPr>
            <w:tcW w:w="848" w:type="dxa"/>
            <w:vAlign w:val="center"/>
          </w:tcPr>
          <w:p w14:paraId="3B194A4E" w14:textId="77777777" w:rsidR="00975C97" w:rsidRPr="007F2609" w:rsidRDefault="00975C97" w:rsidP="00346178">
            <w:pPr>
              <w:pStyle w:val="TAC"/>
            </w:pPr>
            <w:r w:rsidRPr="007F2609">
              <w:t>25</w:t>
            </w:r>
          </w:p>
        </w:tc>
        <w:tc>
          <w:tcPr>
            <w:tcW w:w="848" w:type="dxa"/>
            <w:vAlign w:val="center"/>
          </w:tcPr>
          <w:p w14:paraId="54446668" w14:textId="77777777" w:rsidR="00975C97" w:rsidRPr="007F2609" w:rsidRDefault="00975C97" w:rsidP="00346178">
            <w:pPr>
              <w:pStyle w:val="TAC"/>
            </w:pPr>
            <w:r w:rsidRPr="007F2609">
              <w:t>30</w:t>
            </w:r>
          </w:p>
        </w:tc>
        <w:tc>
          <w:tcPr>
            <w:tcW w:w="848" w:type="dxa"/>
            <w:vAlign w:val="center"/>
          </w:tcPr>
          <w:p w14:paraId="5F1975FA" w14:textId="77777777" w:rsidR="00975C97" w:rsidRPr="007F2609" w:rsidRDefault="00975C97" w:rsidP="00346178">
            <w:pPr>
              <w:pStyle w:val="TAC"/>
            </w:pPr>
            <w:r w:rsidRPr="007F2609">
              <w:t>40</w:t>
            </w:r>
          </w:p>
        </w:tc>
        <w:tc>
          <w:tcPr>
            <w:tcW w:w="848" w:type="dxa"/>
            <w:vAlign w:val="center"/>
          </w:tcPr>
          <w:p w14:paraId="6ECFDB9F" w14:textId="77777777" w:rsidR="00975C97" w:rsidRPr="007F2609" w:rsidRDefault="00975C97" w:rsidP="00346178">
            <w:pPr>
              <w:pStyle w:val="TAC"/>
            </w:pPr>
            <w:r w:rsidRPr="007F2609">
              <w:t>50</w:t>
            </w:r>
          </w:p>
        </w:tc>
        <w:tc>
          <w:tcPr>
            <w:tcW w:w="848" w:type="dxa"/>
            <w:vAlign w:val="center"/>
          </w:tcPr>
          <w:p w14:paraId="372960DE" w14:textId="77777777" w:rsidR="00975C97" w:rsidRPr="007F2609" w:rsidRDefault="00975C97" w:rsidP="00346178">
            <w:pPr>
              <w:pStyle w:val="TAC"/>
            </w:pPr>
            <w:r w:rsidRPr="007F2609">
              <w:t>60</w:t>
            </w:r>
          </w:p>
        </w:tc>
        <w:tc>
          <w:tcPr>
            <w:tcW w:w="848" w:type="dxa"/>
            <w:vAlign w:val="center"/>
          </w:tcPr>
          <w:p w14:paraId="4975F319" w14:textId="77777777" w:rsidR="00975C97" w:rsidRPr="007F2609" w:rsidRDefault="00975C97" w:rsidP="00346178">
            <w:pPr>
              <w:pStyle w:val="TAC"/>
            </w:pPr>
            <w:r w:rsidRPr="007F2609">
              <w:t>80</w:t>
            </w:r>
          </w:p>
        </w:tc>
        <w:tc>
          <w:tcPr>
            <w:tcW w:w="849" w:type="dxa"/>
            <w:vAlign w:val="center"/>
          </w:tcPr>
          <w:p w14:paraId="4CFBE6BD" w14:textId="77777777" w:rsidR="00975C97" w:rsidRPr="007F2609" w:rsidRDefault="00975C97" w:rsidP="00346178">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346178">
            <w:pPr>
              <w:pStyle w:val="TAL"/>
            </w:pPr>
            <w:r w:rsidRPr="007F2609">
              <w:t xml:space="preserve">Subcarrier spacing configuration </w:t>
            </w:r>
            <w:r w:rsidRPr="007F2609">
              <w:object w:dxaOrig="220" w:dyaOrig="240" w14:anchorId="37B3A935">
                <v:shape id="_x0000_i1039" type="#_x0000_t75" style="width:11.9pt;height:14.4pt" o:ole="">
                  <v:imagedata r:id="rId13" o:title=""/>
                </v:shape>
                <o:OLEObject Type="Embed" ProgID="Equation.3" ShapeID="_x0000_i1039" DrawAspect="Content" ObjectID="_1758387840" r:id="rId28"/>
              </w:object>
            </w:r>
          </w:p>
        </w:tc>
        <w:tc>
          <w:tcPr>
            <w:tcW w:w="1093" w:type="dxa"/>
            <w:vAlign w:val="center"/>
          </w:tcPr>
          <w:p w14:paraId="69AD7DA9" w14:textId="77777777" w:rsidR="00975C97" w:rsidRPr="007F2609" w:rsidRDefault="00975C97" w:rsidP="00346178">
            <w:pPr>
              <w:pStyle w:val="TAC"/>
            </w:pPr>
          </w:p>
        </w:tc>
        <w:tc>
          <w:tcPr>
            <w:tcW w:w="848" w:type="dxa"/>
            <w:vAlign w:val="center"/>
          </w:tcPr>
          <w:p w14:paraId="3FBAA0F3" w14:textId="77777777" w:rsidR="00975C97" w:rsidRPr="007F2609" w:rsidRDefault="00975C97" w:rsidP="00346178">
            <w:pPr>
              <w:pStyle w:val="TAC"/>
            </w:pPr>
            <w:r w:rsidRPr="007F2609">
              <w:t>2</w:t>
            </w:r>
          </w:p>
        </w:tc>
        <w:tc>
          <w:tcPr>
            <w:tcW w:w="848" w:type="dxa"/>
            <w:vAlign w:val="center"/>
          </w:tcPr>
          <w:p w14:paraId="75BD5AF9" w14:textId="77777777" w:rsidR="00975C97" w:rsidRPr="007F2609" w:rsidRDefault="00975C97" w:rsidP="00346178">
            <w:pPr>
              <w:pStyle w:val="TAC"/>
            </w:pPr>
            <w:r w:rsidRPr="007F2609">
              <w:t>2</w:t>
            </w:r>
          </w:p>
        </w:tc>
        <w:tc>
          <w:tcPr>
            <w:tcW w:w="848" w:type="dxa"/>
            <w:vAlign w:val="center"/>
          </w:tcPr>
          <w:p w14:paraId="7C57F458" w14:textId="77777777" w:rsidR="00975C97" w:rsidRPr="007F2609" w:rsidRDefault="00975C97" w:rsidP="00346178">
            <w:pPr>
              <w:pStyle w:val="TAC"/>
            </w:pPr>
            <w:r w:rsidRPr="007F2609">
              <w:t>2</w:t>
            </w:r>
          </w:p>
        </w:tc>
        <w:tc>
          <w:tcPr>
            <w:tcW w:w="848" w:type="dxa"/>
            <w:vAlign w:val="center"/>
          </w:tcPr>
          <w:p w14:paraId="5545D7C4" w14:textId="77777777" w:rsidR="00975C97" w:rsidRPr="007F2609" w:rsidRDefault="00975C97" w:rsidP="00346178">
            <w:pPr>
              <w:pStyle w:val="TAC"/>
            </w:pPr>
            <w:r w:rsidRPr="007F2609">
              <w:t>2</w:t>
            </w:r>
          </w:p>
        </w:tc>
        <w:tc>
          <w:tcPr>
            <w:tcW w:w="848" w:type="dxa"/>
            <w:vAlign w:val="center"/>
          </w:tcPr>
          <w:p w14:paraId="73736785" w14:textId="77777777" w:rsidR="00975C97" w:rsidRPr="007F2609" w:rsidRDefault="00975C97" w:rsidP="00346178">
            <w:pPr>
              <w:pStyle w:val="TAC"/>
            </w:pPr>
            <w:r w:rsidRPr="007F2609">
              <w:t>2</w:t>
            </w:r>
          </w:p>
        </w:tc>
        <w:tc>
          <w:tcPr>
            <w:tcW w:w="848" w:type="dxa"/>
            <w:vAlign w:val="center"/>
          </w:tcPr>
          <w:p w14:paraId="2D575A0B" w14:textId="77777777" w:rsidR="00975C97" w:rsidRPr="007F2609" w:rsidRDefault="00975C97" w:rsidP="00346178">
            <w:pPr>
              <w:pStyle w:val="TAC"/>
            </w:pPr>
            <w:r w:rsidRPr="007F2609">
              <w:t>2</w:t>
            </w:r>
          </w:p>
        </w:tc>
        <w:tc>
          <w:tcPr>
            <w:tcW w:w="848" w:type="dxa"/>
            <w:vAlign w:val="center"/>
          </w:tcPr>
          <w:p w14:paraId="0B26343D" w14:textId="77777777" w:rsidR="00975C97" w:rsidRPr="007F2609" w:rsidRDefault="00975C97" w:rsidP="00346178">
            <w:pPr>
              <w:pStyle w:val="TAC"/>
            </w:pPr>
            <w:r w:rsidRPr="007F2609">
              <w:t>2</w:t>
            </w:r>
          </w:p>
        </w:tc>
        <w:tc>
          <w:tcPr>
            <w:tcW w:w="848" w:type="dxa"/>
            <w:vAlign w:val="center"/>
          </w:tcPr>
          <w:p w14:paraId="53AEAC46" w14:textId="77777777" w:rsidR="00975C97" w:rsidRPr="007F2609" w:rsidRDefault="00975C97" w:rsidP="00346178">
            <w:pPr>
              <w:pStyle w:val="TAC"/>
            </w:pPr>
            <w:r w:rsidRPr="007F2609">
              <w:t>2</w:t>
            </w:r>
          </w:p>
        </w:tc>
        <w:tc>
          <w:tcPr>
            <w:tcW w:w="848" w:type="dxa"/>
            <w:vAlign w:val="center"/>
          </w:tcPr>
          <w:p w14:paraId="6F13E865" w14:textId="77777777" w:rsidR="00975C97" w:rsidRPr="007F2609" w:rsidRDefault="00975C97" w:rsidP="00346178">
            <w:pPr>
              <w:pStyle w:val="TAC"/>
            </w:pPr>
            <w:r w:rsidRPr="007F2609">
              <w:t>2</w:t>
            </w:r>
          </w:p>
        </w:tc>
        <w:tc>
          <w:tcPr>
            <w:tcW w:w="849" w:type="dxa"/>
            <w:vAlign w:val="center"/>
          </w:tcPr>
          <w:p w14:paraId="69C76B44" w14:textId="77777777" w:rsidR="00975C97" w:rsidRPr="007F2609" w:rsidRDefault="00975C97" w:rsidP="00346178">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346178">
            <w:pPr>
              <w:pStyle w:val="TAL"/>
            </w:pPr>
            <w:r w:rsidRPr="007F2609">
              <w:t>Allocated resource blocks</w:t>
            </w:r>
          </w:p>
        </w:tc>
        <w:tc>
          <w:tcPr>
            <w:tcW w:w="1093" w:type="dxa"/>
            <w:vAlign w:val="center"/>
          </w:tcPr>
          <w:p w14:paraId="19D1CB17" w14:textId="77777777" w:rsidR="00975C97" w:rsidRPr="007F2609" w:rsidRDefault="00975C97" w:rsidP="00346178">
            <w:pPr>
              <w:pStyle w:val="TAC"/>
            </w:pPr>
          </w:p>
        </w:tc>
        <w:tc>
          <w:tcPr>
            <w:tcW w:w="848" w:type="dxa"/>
            <w:vAlign w:val="center"/>
          </w:tcPr>
          <w:p w14:paraId="2068EB94" w14:textId="77777777" w:rsidR="00975C97" w:rsidRPr="007F2609" w:rsidRDefault="00975C97" w:rsidP="00346178">
            <w:pPr>
              <w:pStyle w:val="TAC"/>
            </w:pPr>
            <w:r w:rsidRPr="007F2609">
              <w:t>11</w:t>
            </w:r>
          </w:p>
        </w:tc>
        <w:tc>
          <w:tcPr>
            <w:tcW w:w="848" w:type="dxa"/>
            <w:vAlign w:val="center"/>
          </w:tcPr>
          <w:p w14:paraId="74224569" w14:textId="77777777" w:rsidR="00975C97" w:rsidRPr="007F2609" w:rsidRDefault="00975C97" w:rsidP="00346178">
            <w:pPr>
              <w:pStyle w:val="TAC"/>
            </w:pPr>
            <w:r w:rsidRPr="007F2609">
              <w:t>18</w:t>
            </w:r>
          </w:p>
        </w:tc>
        <w:tc>
          <w:tcPr>
            <w:tcW w:w="848" w:type="dxa"/>
            <w:vAlign w:val="center"/>
          </w:tcPr>
          <w:p w14:paraId="61CDB345" w14:textId="77777777" w:rsidR="00975C97" w:rsidRPr="007F2609" w:rsidRDefault="00975C97" w:rsidP="00346178">
            <w:pPr>
              <w:pStyle w:val="TAC"/>
            </w:pPr>
            <w:r w:rsidRPr="007F2609">
              <w:t>24</w:t>
            </w:r>
          </w:p>
        </w:tc>
        <w:tc>
          <w:tcPr>
            <w:tcW w:w="848" w:type="dxa"/>
            <w:vAlign w:val="center"/>
          </w:tcPr>
          <w:p w14:paraId="2B634E16" w14:textId="77777777" w:rsidR="00975C97" w:rsidRPr="007F2609" w:rsidRDefault="00975C97" w:rsidP="00346178">
            <w:pPr>
              <w:pStyle w:val="TAC"/>
            </w:pPr>
            <w:r w:rsidRPr="007F2609">
              <w:t>31</w:t>
            </w:r>
          </w:p>
        </w:tc>
        <w:tc>
          <w:tcPr>
            <w:tcW w:w="848" w:type="dxa"/>
            <w:vAlign w:val="center"/>
          </w:tcPr>
          <w:p w14:paraId="1BB76AAD" w14:textId="77777777" w:rsidR="00975C97" w:rsidRPr="007F2609" w:rsidRDefault="00975C97" w:rsidP="00346178">
            <w:pPr>
              <w:pStyle w:val="TAC"/>
            </w:pPr>
            <w:r w:rsidRPr="007F2609">
              <w:t>38</w:t>
            </w:r>
          </w:p>
        </w:tc>
        <w:tc>
          <w:tcPr>
            <w:tcW w:w="848" w:type="dxa"/>
            <w:vAlign w:val="center"/>
          </w:tcPr>
          <w:p w14:paraId="668429AA" w14:textId="77777777" w:rsidR="00975C97" w:rsidRPr="007F2609" w:rsidRDefault="00975C97" w:rsidP="00346178">
            <w:pPr>
              <w:pStyle w:val="TAC"/>
            </w:pPr>
            <w:r w:rsidRPr="007F2609">
              <w:t>51</w:t>
            </w:r>
          </w:p>
        </w:tc>
        <w:tc>
          <w:tcPr>
            <w:tcW w:w="848" w:type="dxa"/>
            <w:vAlign w:val="center"/>
          </w:tcPr>
          <w:p w14:paraId="773F4F26" w14:textId="77777777" w:rsidR="00975C97" w:rsidRPr="007F2609" w:rsidRDefault="00975C97" w:rsidP="00346178">
            <w:pPr>
              <w:pStyle w:val="TAC"/>
            </w:pPr>
            <w:r w:rsidRPr="007F2609">
              <w:t>65</w:t>
            </w:r>
          </w:p>
        </w:tc>
        <w:tc>
          <w:tcPr>
            <w:tcW w:w="848" w:type="dxa"/>
            <w:vAlign w:val="center"/>
          </w:tcPr>
          <w:p w14:paraId="52CC5053" w14:textId="77777777" w:rsidR="00975C97" w:rsidRPr="007F2609" w:rsidRDefault="00975C97" w:rsidP="00346178">
            <w:pPr>
              <w:pStyle w:val="TAC"/>
            </w:pPr>
            <w:r w:rsidRPr="007F2609">
              <w:t>79</w:t>
            </w:r>
          </w:p>
        </w:tc>
        <w:tc>
          <w:tcPr>
            <w:tcW w:w="848" w:type="dxa"/>
            <w:vAlign w:val="center"/>
          </w:tcPr>
          <w:p w14:paraId="0332732C" w14:textId="77777777" w:rsidR="00975C97" w:rsidRPr="007F2609" w:rsidRDefault="00975C97" w:rsidP="00346178">
            <w:pPr>
              <w:pStyle w:val="TAC"/>
            </w:pPr>
            <w:r w:rsidRPr="007F2609">
              <w:t>107</w:t>
            </w:r>
          </w:p>
        </w:tc>
        <w:tc>
          <w:tcPr>
            <w:tcW w:w="849" w:type="dxa"/>
            <w:vAlign w:val="center"/>
          </w:tcPr>
          <w:p w14:paraId="41790B7E" w14:textId="77777777" w:rsidR="00975C97" w:rsidRPr="007F2609" w:rsidRDefault="00975C97" w:rsidP="00346178">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346178">
            <w:pPr>
              <w:pStyle w:val="TAL"/>
            </w:pPr>
            <w:r w:rsidRPr="007F2609">
              <w:t>Subcarriers per resource block</w:t>
            </w:r>
          </w:p>
        </w:tc>
        <w:tc>
          <w:tcPr>
            <w:tcW w:w="1093" w:type="dxa"/>
            <w:vAlign w:val="center"/>
          </w:tcPr>
          <w:p w14:paraId="43F21D58" w14:textId="77777777" w:rsidR="00975C97" w:rsidRPr="007F2609" w:rsidRDefault="00975C97" w:rsidP="00346178">
            <w:pPr>
              <w:pStyle w:val="TAC"/>
            </w:pPr>
          </w:p>
        </w:tc>
        <w:tc>
          <w:tcPr>
            <w:tcW w:w="848" w:type="dxa"/>
            <w:vAlign w:val="center"/>
          </w:tcPr>
          <w:p w14:paraId="3A5C9A27" w14:textId="77777777" w:rsidR="00975C97" w:rsidRPr="007F2609" w:rsidRDefault="00975C97" w:rsidP="00346178">
            <w:pPr>
              <w:pStyle w:val="TAC"/>
            </w:pPr>
            <w:r w:rsidRPr="007F2609">
              <w:t>12</w:t>
            </w:r>
          </w:p>
        </w:tc>
        <w:tc>
          <w:tcPr>
            <w:tcW w:w="848" w:type="dxa"/>
            <w:vAlign w:val="center"/>
          </w:tcPr>
          <w:p w14:paraId="0D929433" w14:textId="77777777" w:rsidR="00975C97" w:rsidRPr="007F2609" w:rsidRDefault="00975C97" w:rsidP="00346178">
            <w:pPr>
              <w:pStyle w:val="TAC"/>
            </w:pPr>
            <w:r w:rsidRPr="007F2609">
              <w:t>12</w:t>
            </w:r>
          </w:p>
        </w:tc>
        <w:tc>
          <w:tcPr>
            <w:tcW w:w="848" w:type="dxa"/>
            <w:vAlign w:val="center"/>
          </w:tcPr>
          <w:p w14:paraId="4B4C2DB0" w14:textId="77777777" w:rsidR="00975C97" w:rsidRPr="007F2609" w:rsidRDefault="00975C97" w:rsidP="00346178">
            <w:pPr>
              <w:pStyle w:val="TAC"/>
            </w:pPr>
            <w:r w:rsidRPr="007F2609">
              <w:t>12</w:t>
            </w:r>
          </w:p>
        </w:tc>
        <w:tc>
          <w:tcPr>
            <w:tcW w:w="848" w:type="dxa"/>
            <w:vAlign w:val="center"/>
          </w:tcPr>
          <w:p w14:paraId="44818584" w14:textId="77777777" w:rsidR="00975C97" w:rsidRPr="007F2609" w:rsidRDefault="00975C97" w:rsidP="00346178">
            <w:pPr>
              <w:pStyle w:val="TAC"/>
            </w:pPr>
            <w:r w:rsidRPr="007F2609">
              <w:t>12</w:t>
            </w:r>
          </w:p>
        </w:tc>
        <w:tc>
          <w:tcPr>
            <w:tcW w:w="848" w:type="dxa"/>
            <w:vAlign w:val="center"/>
          </w:tcPr>
          <w:p w14:paraId="37EBE4DB" w14:textId="77777777" w:rsidR="00975C97" w:rsidRPr="007F2609" w:rsidRDefault="00975C97" w:rsidP="00346178">
            <w:pPr>
              <w:pStyle w:val="TAC"/>
            </w:pPr>
            <w:r w:rsidRPr="007F2609">
              <w:t>12</w:t>
            </w:r>
          </w:p>
        </w:tc>
        <w:tc>
          <w:tcPr>
            <w:tcW w:w="848" w:type="dxa"/>
            <w:vAlign w:val="center"/>
          </w:tcPr>
          <w:p w14:paraId="6FB77F78" w14:textId="77777777" w:rsidR="00975C97" w:rsidRPr="007F2609" w:rsidRDefault="00975C97" w:rsidP="00346178">
            <w:pPr>
              <w:pStyle w:val="TAC"/>
            </w:pPr>
            <w:r w:rsidRPr="007F2609">
              <w:t>12</w:t>
            </w:r>
          </w:p>
        </w:tc>
        <w:tc>
          <w:tcPr>
            <w:tcW w:w="848" w:type="dxa"/>
            <w:vAlign w:val="center"/>
          </w:tcPr>
          <w:p w14:paraId="6DA21D98" w14:textId="77777777" w:rsidR="00975C97" w:rsidRPr="007F2609" w:rsidRDefault="00975C97" w:rsidP="00346178">
            <w:pPr>
              <w:pStyle w:val="TAC"/>
            </w:pPr>
            <w:r w:rsidRPr="007F2609">
              <w:t>12</w:t>
            </w:r>
          </w:p>
        </w:tc>
        <w:tc>
          <w:tcPr>
            <w:tcW w:w="848" w:type="dxa"/>
            <w:vAlign w:val="center"/>
          </w:tcPr>
          <w:p w14:paraId="7F564BEC" w14:textId="77777777" w:rsidR="00975C97" w:rsidRPr="007F2609" w:rsidRDefault="00975C97" w:rsidP="00346178">
            <w:pPr>
              <w:pStyle w:val="TAC"/>
            </w:pPr>
            <w:r w:rsidRPr="007F2609">
              <w:t>12</w:t>
            </w:r>
          </w:p>
        </w:tc>
        <w:tc>
          <w:tcPr>
            <w:tcW w:w="848" w:type="dxa"/>
            <w:vAlign w:val="center"/>
          </w:tcPr>
          <w:p w14:paraId="2CAB98BE" w14:textId="77777777" w:rsidR="00975C97" w:rsidRPr="007F2609" w:rsidRDefault="00975C97" w:rsidP="00346178">
            <w:pPr>
              <w:pStyle w:val="TAC"/>
            </w:pPr>
            <w:r w:rsidRPr="007F2609">
              <w:t>12</w:t>
            </w:r>
          </w:p>
        </w:tc>
        <w:tc>
          <w:tcPr>
            <w:tcW w:w="849" w:type="dxa"/>
            <w:vAlign w:val="center"/>
          </w:tcPr>
          <w:p w14:paraId="4E0F7C2D" w14:textId="77777777" w:rsidR="00975C97" w:rsidRPr="007F2609" w:rsidRDefault="00975C97" w:rsidP="00346178">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346178">
            <w:pPr>
              <w:pStyle w:val="TAL"/>
            </w:pPr>
            <w:r w:rsidRPr="007F2609">
              <w:t>Allocated slots per Frame</w:t>
            </w:r>
          </w:p>
        </w:tc>
        <w:tc>
          <w:tcPr>
            <w:tcW w:w="1093" w:type="dxa"/>
            <w:vAlign w:val="center"/>
          </w:tcPr>
          <w:p w14:paraId="4AB1322D" w14:textId="77777777" w:rsidR="00975C97" w:rsidRPr="007F2609" w:rsidRDefault="00975C97" w:rsidP="00346178">
            <w:pPr>
              <w:pStyle w:val="TAC"/>
            </w:pPr>
          </w:p>
        </w:tc>
        <w:tc>
          <w:tcPr>
            <w:tcW w:w="848" w:type="dxa"/>
          </w:tcPr>
          <w:p w14:paraId="0ADEB3CE" w14:textId="77777777" w:rsidR="00975C97" w:rsidRPr="007F2609" w:rsidRDefault="00975C97" w:rsidP="00346178">
            <w:pPr>
              <w:pStyle w:val="TAC"/>
            </w:pPr>
            <w:r w:rsidRPr="007F2609">
              <w:t>24</w:t>
            </w:r>
          </w:p>
        </w:tc>
        <w:tc>
          <w:tcPr>
            <w:tcW w:w="848" w:type="dxa"/>
          </w:tcPr>
          <w:p w14:paraId="1CA495F1" w14:textId="77777777" w:rsidR="00975C97" w:rsidRPr="007F2609" w:rsidRDefault="00975C97" w:rsidP="00346178">
            <w:pPr>
              <w:pStyle w:val="TAC"/>
            </w:pPr>
            <w:r w:rsidRPr="007F2609">
              <w:t>24</w:t>
            </w:r>
          </w:p>
        </w:tc>
        <w:tc>
          <w:tcPr>
            <w:tcW w:w="848" w:type="dxa"/>
          </w:tcPr>
          <w:p w14:paraId="7119098D" w14:textId="77777777" w:rsidR="00975C97" w:rsidRPr="007F2609" w:rsidRDefault="00975C97" w:rsidP="00346178">
            <w:pPr>
              <w:pStyle w:val="TAC"/>
            </w:pPr>
            <w:r w:rsidRPr="007F2609">
              <w:t>24</w:t>
            </w:r>
          </w:p>
        </w:tc>
        <w:tc>
          <w:tcPr>
            <w:tcW w:w="848" w:type="dxa"/>
          </w:tcPr>
          <w:p w14:paraId="68905F9B" w14:textId="77777777" w:rsidR="00975C97" w:rsidRPr="007F2609" w:rsidRDefault="00975C97" w:rsidP="00346178">
            <w:pPr>
              <w:pStyle w:val="TAC"/>
            </w:pPr>
            <w:r w:rsidRPr="007F2609">
              <w:t>24</w:t>
            </w:r>
          </w:p>
        </w:tc>
        <w:tc>
          <w:tcPr>
            <w:tcW w:w="848" w:type="dxa"/>
          </w:tcPr>
          <w:p w14:paraId="05B0A10B" w14:textId="77777777" w:rsidR="00975C97" w:rsidRPr="007F2609" w:rsidRDefault="00975C97" w:rsidP="00346178">
            <w:pPr>
              <w:pStyle w:val="TAC"/>
            </w:pPr>
            <w:r w:rsidRPr="007F2609">
              <w:t>24</w:t>
            </w:r>
          </w:p>
        </w:tc>
        <w:tc>
          <w:tcPr>
            <w:tcW w:w="848" w:type="dxa"/>
          </w:tcPr>
          <w:p w14:paraId="641ECD67" w14:textId="77777777" w:rsidR="00975C97" w:rsidRPr="007F2609" w:rsidRDefault="00975C97" w:rsidP="00346178">
            <w:pPr>
              <w:pStyle w:val="TAC"/>
            </w:pPr>
            <w:r w:rsidRPr="007F2609">
              <w:t>24</w:t>
            </w:r>
          </w:p>
        </w:tc>
        <w:tc>
          <w:tcPr>
            <w:tcW w:w="848" w:type="dxa"/>
          </w:tcPr>
          <w:p w14:paraId="0CBAE148" w14:textId="77777777" w:rsidR="00975C97" w:rsidRPr="007F2609" w:rsidRDefault="00975C97" w:rsidP="00346178">
            <w:pPr>
              <w:pStyle w:val="TAC"/>
            </w:pPr>
            <w:r w:rsidRPr="007F2609">
              <w:t>24</w:t>
            </w:r>
          </w:p>
        </w:tc>
        <w:tc>
          <w:tcPr>
            <w:tcW w:w="848" w:type="dxa"/>
          </w:tcPr>
          <w:p w14:paraId="78613A1B" w14:textId="77777777" w:rsidR="00975C97" w:rsidRPr="007F2609" w:rsidRDefault="00975C97" w:rsidP="00346178">
            <w:pPr>
              <w:pStyle w:val="TAC"/>
            </w:pPr>
            <w:r w:rsidRPr="007F2609">
              <w:t>24</w:t>
            </w:r>
          </w:p>
        </w:tc>
        <w:tc>
          <w:tcPr>
            <w:tcW w:w="848" w:type="dxa"/>
          </w:tcPr>
          <w:p w14:paraId="44FF0B6E" w14:textId="77777777" w:rsidR="00975C97" w:rsidRPr="007F2609" w:rsidRDefault="00975C97" w:rsidP="00346178">
            <w:pPr>
              <w:pStyle w:val="TAC"/>
            </w:pPr>
            <w:r w:rsidRPr="007F2609">
              <w:t>24</w:t>
            </w:r>
          </w:p>
        </w:tc>
        <w:tc>
          <w:tcPr>
            <w:tcW w:w="849" w:type="dxa"/>
          </w:tcPr>
          <w:p w14:paraId="07664AEA" w14:textId="77777777" w:rsidR="00975C97" w:rsidRPr="007F2609" w:rsidRDefault="00975C97" w:rsidP="00346178">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346178">
            <w:pPr>
              <w:pStyle w:val="TAL"/>
            </w:pPr>
            <w:r w:rsidRPr="007F2609">
              <w:t>MCS Index</w:t>
            </w:r>
          </w:p>
        </w:tc>
        <w:tc>
          <w:tcPr>
            <w:tcW w:w="1093" w:type="dxa"/>
            <w:vAlign w:val="center"/>
          </w:tcPr>
          <w:p w14:paraId="3B0AB0EA" w14:textId="77777777" w:rsidR="00975C97" w:rsidRPr="007F2609" w:rsidRDefault="00975C97" w:rsidP="00346178">
            <w:pPr>
              <w:pStyle w:val="TAC"/>
            </w:pPr>
          </w:p>
        </w:tc>
        <w:tc>
          <w:tcPr>
            <w:tcW w:w="848" w:type="dxa"/>
            <w:vAlign w:val="center"/>
          </w:tcPr>
          <w:p w14:paraId="2431D83A" w14:textId="77777777" w:rsidR="00975C97" w:rsidRPr="007F2609" w:rsidRDefault="00975C97" w:rsidP="00346178">
            <w:pPr>
              <w:pStyle w:val="TAC"/>
            </w:pPr>
            <w:r w:rsidRPr="007F2609">
              <w:t>24</w:t>
            </w:r>
          </w:p>
        </w:tc>
        <w:tc>
          <w:tcPr>
            <w:tcW w:w="848" w:type="dxa"/>
            <w:vAlign w:val="center"/>
          </w:tcPr>
          <w:p w14:paraId="2740ED08" w14:textId="77777777" w:rsidR="00975C97" w:rsidRPr="007F2609" w:rsidRDefault="00975C97" w:rsidP="00346178">
            <w:pPr>
              <w:pStyle w:val="TAC"/>
            </w:pPr>
            <w:r w:rsidRPr="007F2609">
              <w:t>24</w:t>
            </w:r>
          </w:p>
        </w:tc>
        <w:tc>
          <w:tcPr>
            <w:tcW w:w="848" w:type="dxa"/>
            <w:vAlign w:val="center"/>
          </w:tcPr>
          <w:p w14:paraId="00D21C15" w14:textId="77777777" w:rsidR="00975C97" w:rsidRPr="007F2609" w:rsidRDefault="00975C97" w:rsidP="00346178">
            <w:pPr>
              <w:pStyle w:val="TAC"/>
            </w:pPr>
            <w:r w:rsidRPr="007F2609">
              <w:t>24</w:t>
            </w:r>
          </w:p>
        </w:tc>
        <w:tc>
          <w:tcPr>
            <w:tcW w:w="848" w:type="dxa"/>
            <w:vAlign w:val="center"/>
          </w:tcPr>
          <w:p w14:paraId="178C12BF" w14:textId="77777777" w:rsidR="00975C97" w:rsidRPr="007F2609" w:rsidRDefault="00975C97" w:rsidP="00346178">
            <w:pPr>
              <w:pStyle w:val="TAC"/>
            </w:pPr>
            <w:r w:rsidRPr="007F2609">
              <w:t>24</w:t>
            </w:r>
          </w:p>
        </w:tc>
        <w:tc>
          <w:tcPr>
            <w:tcW w:w="848" w:type="dxa"/>
            <w:vAlign w:val="center"/>
          </w:tcPr>
          <w:p w14:paraId="73B7D6F1" w14:textId="77777777" w:rsidR="00975C97" w:rsidRPr="007F2609" w:rsidRDefault="00975C97" w:rsidP="00346178">
            <w:pPr>
              <w:pStyle w:val="TAC"/>
            </w:pPr>
            <w:r w:rsidRPr="007F2609">
              <w:t>24</w:t>
            </w:r>
          </w:p>
        </w:tc>
        <w:tc>
          <w:tcPr>
            <w:tcW w:w="848" w:type="dxa"/>
            <w:vAlign w:val="center"/>
          </w:tcPr>
          <w:p w14:paraId="6EBDD1AC" w14:textId="77777777" w:rsidR="00975C97" w:rsidRPr="007F2609" w:rsidRDefault="00975C97" w:rsidP="00346178">
            <w:pPr>
              <w:pStyle w:val="TAC"/>
            </w:pPr>
            <w:r w:rsidRPr="007F2609">
              <w:t>24</w:t>
            </w:r>
          </w:p>
        </w:tc>
        <w:tc>
          <w:tcPr>
            <w:tcW w:w="848" w:type="dxa"/>
            <w:vAlign w:val="center"/>
          </w:tcPr>
          <w:p w14:paraId="0321AE4C" w14:textId="77777777" w:rsidR="00975C97" w:rsidRPr="007F2609" w:rsidRDefault="00975C97" w:rsidP="00346178">
            <w:pPr>
              <w:pStyle w:val="TAC"/>
            </w:pPr>
            <w:r w:rsidRPr="007F2609">
              <w:t>24</w:t>
            </w:r>
          </w:p>
        </w:tc>
        <w:tc>
          <w:tcPr>
            <w:tcW w:w="848" w:type="dxa"/>
            <w:vAlign w:val="center"/>
          </w:tcPr>
          <w:p w14:paraId="3E2841FF" w14:textId="77777777" w:rsidR="00975C97" w:rsidRPr="007F2609" w:rsidRDefault="00975C97" w:rsidP="00346178">
            <w:pPr>
              <w:pStyle w:val="TAC"/>
            </w:pPr>
            <w:r w:rsidRPr="007F2609">
              <w:t>24</w:t>
            </w:r>
          </w:p>
        </w:tc>
        <w:tc>
          <w:tcPr>
            <w:tcW w:w="848" w:type="dxa"/>
            <w:vAlign w:val="center"/>
          </w:tcPr>
          <w:p w14:paraId="2978A9CF" w14:textId="77777777" w:rsidR="00975C97" w:rsidRPr="007F2609" w:rsidRDefault="00975C97" w:rsidP="00346178">
            <w:pPr>
              <w:pStyle w:val="TAC"/>
            </w:pPr>
            <w:r w:rsidRPr="007F2609">
              <w:t>24</w:t>
            </w:r>
          </w:p>
        </w:tc>
        <w:tc>
          <w:tcPr>
            <w:tcW w:w="849" w:type="dxa"/>
            <w:vAlign w:val="center"/>
          </w:tcPr>
          <w:p w14:paraId="15173056" w14:textId="77777777" w:rsidR="00975C97" w:rsidRPr="007F2609" w:rsidRDefault="00975C97" w:rsidP="00346178">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346178">
            <w:pPr>
              <w:pStyle w:val="TAL"/>
            </w:pPr>
            <w:r w:rsidRPr="007F2609">
              <w:t>MCS Table for TBS determination</w:t>
            </w:r>
          </w:p>
        </w:tc>
        <w:tc>
          <w:tcPr>
            <w:tcW w:w="1093" w:type="dxa"/>
            <w:vAlign w:val="center"/>
          </w:tcPr>
          <w:p w14:paraId="15A0FA79" w14:textId="77777777" w:rsidR="00975C97" w:rsidRPr="007F2609" w:rsidRDefault="00975C97" w:rsidP="00346178">
            <w:pPr>
              <w:pStyle w:val="TAC"/>
            </w:pPr>
          </w:p>
        </w:tc>
        <w:tc>
          <w:tcPr>
            <w:tcW w:w="8481" w:type="dxa"/>
            <w:gridSpan w:val="10"/>
            <w:vAlign w:val="center"/>
          </w:tcPr>
          <w:p w14:paraId="5BB59ED1" w14:textId="77777777" w:rsidR="00975C97" w:rsidRPr="007F2609" w:rsidRDefault="00975C97" w:rsidP="00346178">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346178">
            <w:pPr>
              <w:pStyle w:val="TAL"/>
            </w:pPr>
            <w:r w:rsidRPr="007F2609">
              <w:t>Modulation</w:t>
            </w:r>
          </w:p>
        </w:tc>
        <w:tc>
          <w:tcPr>
            <w:tcW w:w="1093" w:type="dxa"/>
            <w:vAlign w:val="center"/>
          </w:tcPr>
          <w:p w14:paraId="44BD3173" w14:textId="77777777" w:rsidR="00975C97" w:rsidRPr="007F2609" w:rsidRDefault="00975C97" w:rsidP="00346178">
            <w:pPr>
              <w:pStyle w:val="TAC"/>
            </w:pPr>
          </w:p>
        </w:tc>
        <w:tc>
          <w:tcPr>
            <w:tcW w:w="848" w:type="dxa"/>
            <w:vAlign w:val="center"/>
          </w:tcPr>
          <w:p w14:paraId="291EE9E3" w14:textId="77777777" w:rsidR="00975C97" w:rsidRPr="007F2609" w:rsidRDefault="00975C97" w:rsidP="00346178">
            <w:pPr>
              <w:pStyle w:val="TAC"/>
            </w:pPr>
            <w:r w:rsidRPr="007F2609">
              <w:t>64 QAM</w:t>
            </w:r>
          </w:p>
        </w:tc>
        <w:tc>
          <w:tcPr>
            <w:tcW w:w="848" w:type="dxa"/>
            <w:vAlign w:val="center"/>
          </w:tcPr>
          <w:p w14:paraId="21FF77FE" w14:textId="77777777" w:rsidR="00975C97" w:rsidRPr="007F2609" w:rsidRDefault="00975C97" w:rsidP="00346178">
            <w:pPr>
              <w:pStyle w:val="TAC"/>
            </w:pPr>
            <w:r w:rsidRPr="007F2609">
              <w:t>64 QAM</w:t>
            </w:r>
          </w:p>
        </w:tc>
        <w:tc>
          <w:tcPr>
            <w:tcW w:w="848" w:type="dxa"/>
            <w:vAlign w:val="center"/>
          </w:tcPr>
          <w:p w14:paraId="60AB0C89" w14:textId="77777777" w:rsidR="00975C97" w:rsidRPr="007F2609" w:rsidRDefault="00975C97" w:rsidP="00346178">
            <w:pPr>
              <w:pStyle w:val="TAC"/>
            </w:pPr>
            <w:r w:rsidRPr="007F2609">
              <w:t>64 QAM</w:t>
            </w:r>
          </w:p>
        </w:tc>
        <w:tc>
          <w:tcPr>
            <w:tcW w:w="848" w:type="dxa"/>
            <w:vAlign w:val="center"/>
          </w:tcPr>
          <w:p w14:paraId="1D0CC5A1" w14:textId="77777777" w:rsidR="00975C97" w:rsidRPr="007F2609" w:rsidRDefault="00975C97" w:rsidP="00346178">
            <w:pPr>
              <w:pStyle w:val="TAC"/>
            </w:pPr>
            <w:r w:rsidRPr="007F2609">
              <w:t>64 QAM</w:t>
            </w:r>
          </w:p>
        </w:tc>
        <w:tc>
          <w:tcPr>
            <w:tcW w:w="848" w:type="dxa"/>
            <w:vAlign w:val="center"/>
          </w:tcPr>
          <w:p w14:paraId="0E066D82" w14:textId="77777777" w:rsidR="00975C97" w:rsidRPr="007F2609" w:rsidRDefault="00975C97" w:rsidP="00346178">
            <w:pPr>
              <w:pStyle w:val="TAC"/>
            </w:pPr>
            <w:r w:rsidRPr="007F2609">
              <w:t>64 QAM</w:t>
            </w:r>
          </w:p>
        </w:tc>
        <w:tc>
          <w:tcPr>
            <w:tcW w:w="848" w:type="dxa"/>
            <w:vAlign w:val="center"/>
          </w:tcPr>
          <w:p w14:paraId="27A3DAA9" w14:textId="77777777" w:rsidR="00975C97" w:rsidRPr="007F2609" w:rsidRDefault="00975C97" w:rsidP="00346178">
            <w:pPr>
              <w:pStyle w:val="TAC"/>
            </w:pPr>
            <w:r w:rsidRPr="007F2609">
              <w:t>64 QAM</w:t>
            </w:r>
          </w:p>
        </w:tc>
        <w:tc>
          <w:tcPr>
            <w:tcW w:w="848" w:type="dxa"/>
            <w:vAlign w:val="center"/>
          </w:tcPr>
          <w:p w14:paraId="54085558" w14:textId="77777777" w:rsidR="00975C97" w:rsidRPr="007F2609" w:rsidRDefault="00975C97" w:rsidP="00346178">
            <w:pPr>
              <w:pStyle w:val="TAC"/>
            </w:pPr>
            <w:r w:rsidRPr="007F2609">
              <w:t>64 QAM</w:t>
            </w:r>
          </w:p>
        </w:tc>
        <w:tc>
          <w:tcPr>
            <w:tcW w:w="848" w:type="dxa"/>
            <w:vAlign w:val="center"/>
          </w:tcPr>
          <w:p w14:paraId="5EBEE38A" w14:textId="77777777" w:rsidR="00975C97" w:rsidRPr="007F2609" w:rsidRDefault="00975C97" w:rsidP="00346178">
            <w:pPr>
              <w:pStyle w:val="TAC"/>
            </w:pPr>
            <w:r w:rsidRPr="007F2609">
              <w:t>64 QAM</w:t>
            </w:r>
          </w:p>
        </w:tc>
        <w:tc>
          <w:tcPr>
            <w:tcW w:w="848" w:type="dxa"/>
            <w:vAlign w:val="center"/>
          </w:tcPr>
          <w:p w14:paraId="5C2C056A" w14:textId="77777777" w:rsidR="00975C97" w:rsidRPr="007F2609" w:rsidRDefault="00975C97" w:rsidP="00346178">
            <w:pPr>
              <w:pStyle w:val="TAC"/>
            </w:pPr>
            <w:r w:rsidRPr="007F2609">
              <w:t>64 QAM</w:t>
            </w:r>
          </w:p>
        </w:tc>
        <w:tc>
          <w:tcPr>
            <w:tcW w:w="849" w:type="dxa"/>
            <w:vAlign w:val="center"/>
          </w:tcPr>
          <w:p w14:paraId="1FD89D02" w14:textId="77777777" w:rsidR="00975C97" w:rsidRPr="007F2609" w:rsidRDefault="00975C97" w:rsidP="00346178">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346178">
            <w:pPr>
              <w:pStyle w:val="TAL"/>
            </w:pPr>
            <w:r w:rsidRPr="007F2609">
              <w:t>Target Coding Rate</w:t>
            </w:r>
          </w:p>
        </w:tc>
        <w:tc>
          <w:tcPr>
            <w:tcW w:w="1093" w:type="dxa"/>
            <w:vAlign w:val="center"/>
          </w:tcPr>
          <w:p w14:paraId="017E00B9" w14:textId="77777777" w:rsidR="00975C97" w:rsidRPr="007F2609" w:rsidRDefault="00975C97" w:rsidP="00346178">
            <w:pPr>
              <w:pStyle w:val="TAC"/>
            </w:pPr>
          </w:p>
        </w:tc>
        <w:tc>
          <w:tcPr>
            <w:tcW w:w="848" w:type="dxa"/>
            <w:vAlign w:val="center"/>
          </w:tcPr>
          <w:p w14:paraId="59EE578D" w14:textId="77777777" w:rsidR="00975C97" w:rsidRPr="007F2609" w:rsidRDefault="00975C97" w:rsidP="00346178">
            <w:pPr>
              <w:pStyle w:val="TAC"/>
            </w:pPr>
            <w:r w:rsidRPr="007F2609">
              <w:t>3/4</w:t>
            </w:r>
          </w:p>
        </w:tc>
        <w:tc>
          <w:tcPr>
            <w:tcW w:w="848" w:type="dxa"/>
            <w:vAlign w:val="center"/>
          </w:tcPr>
          <w:p w14:paraId="27A1ABB8" w14:textId="77777777" w:rsidR="00975C97" w:rsidRPr="007F2609" w:rsidRDefault="00975C97" w:rsidP="00346178">
            <w:pPr>
              <w:pStyle w:val="TAC"/>
            </w:pPr>
            <w:r w:rsidRPr="007F2609">
              <w:t>3/4</w:t>
            </w:r>
          </w:p>
        </w:tc>
        <w:tc>
          <w:tcPr>
            <w:tcW w:w="848" w:type="dxa"/>
            <w:vAlign w:val="center"/>
          </w:tcPr>
          <w:p w14:paraId="00457B94" w14:textId="77777777" w:rsidR="00975C97" w:rsidRPr="007F2609" w:rsidRDefault="00975C97" w:rsidP="00346178">
            <w:pPr>
              <w:pStyle w:val="TAC"/>
            </w:pPr>
            <w:r w:rsidRPr="007F2609">
              <w:t>3/4</w:t>
            </w:r>
          </w:p>
        </w:tc>
        <w:tc>
          <w:tcPr>
            <w:tcW w:w="848" w:type="dxa"/>
            <w:vAlign w:val="center"/>
          </w:tcPr>
          <w:p w14:paraId="04A2860E" w14:textId="77777777" w:rsidR="00975C97" w:rsidRPr="007F2609" w:rsidRDefault="00975C97" w:rsidP="00346178">
            <w:pPr>
              <w:pStyle w:val="TAC"/>
            </w:pPr>
            <w:r w:rsidRPr="007F2609">
              <w:t>3/4</w:t>
            </w:r>
          </w:p>
        </w:tc>
        <w:tc>
          <w:tcPr>
            <w:tcW w:w="848" w:type="dxa"/>
            <w:vAlign w:val="center"/>
          </w:tcPr>
          <w:p w14:paraId="69FD7DC8" w14:textId="77777777" w:rsidR="00975C97" w:rsidRPr="007F2609" w:rsidRDefault="00975C97" w:rsidP="00346178">
            <w:pPr>
              <w:pStyle w:val="TAC"/>
            </w:pPr>
            <w:r w:rsidRPr="007F2609">
              <w:t>3/4</w:t>
            </w:r>
          </w:p>
        </w:tc>
        <w:tc>
          <w:tcPr>
            <w:tcW w:w="848" w:type="dxa"/>
            <w:vAlign w:val="center"/>
          </w:tcPr>
          <w:p w14:paraId="3CCF60CC" w14:textId="77777777" w:rsidR="00975C97" w:rsidRPr="007F2609" w:rsidRDefault="00975C97" w:rsidP="00346178">
            <w:pPr>
              <w:pStyle w:val="TAC"/>
            </w:pPr>
            <w:r w:rsidRPr="007F2609">
              <w:t>3/4</w:t>
            </w:r>
          </w:p>
        </w:tc>
        <w:tc>
          <w:tcPr>
            <w:tcW w:w="848" w:type="dxa"/>
            <w:vAlign w:val="center"/>
          </w:tcPr>
          <w:p w14:paraId="7AC13E75" w14:textId="77777777" w:rsidR="00975C97" w:rsidRPr="007F2609" w:rsidRDefault="00975C97" w:rsidP="00346178">
            <w:pPr>
              <w:pStyle w:val="TAC"/>
            </w:pPr>
            <w:r w:rsidRPr="007F2609">
              <w:t>3/4</w:t>
            </w:r>
          </w:p>
        </w:tc>
        <w:tc>
          <w:tcPr>
            <w:tcW w:w="848" w:type="dxa"/>
            <w:vAlign w:val="center"/>
          </w:tcPr>
          <w:p w14:paraId="6286123A" w14:textId="77777777" w:rsidR="00975C97" w:rsidRPr="007F2609" w:rsidRDefault="00975C97" w:rsidP="00346178">
            <w:pPr>
              <w:pStyle w:val="TAC"/>
            </w:pPr>
            <w:r w:rsidRPr="007F2609">
              <w:t>3/4</w:t>
            </w:r>
          </w:p>
        </w:tc>
        <w:tc>
          <w:tcPr>
            <w:tcW w:w="848" w:type="dxa"/>
            <w:vAlign w:val="center"/>
          </w:tcPr>
          <w:p w14:paraId="4C76217F" w14:textId="77777777" w:rsidR="00975C97" w:rsidRPr="007F2609" w:rsidRDefault="00975C97" w:rsidP="00346178">
            <w:pPr>
              <w:pStyle w:val="TAC"/>
            </w:pPr>
            <w:r w:rsidRPr="007F2609">
              <w:t>3/4</w:t>
            </w:r>
          </w:p>
        </w:tc>
        <w:tc>
          <w:tcPr>
            <w:tcW w:w="849" w:type="dxa"/>
            <w:vAlign w:val="center"/>
          </w:tcPr>
          <w:p w14:paraId="6AEFEA96" w14:textId="77777777" w:rsidR="00975C97" w:rsidRPr="007F2609" w:rsidRDefault="00975C97" w:rsidP="00346178">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346178">
            <w:pPr>
              <w:pStyle w:val="TAL"/>
            </w:pPr>
            <w:r w:rsidRPr="007F2609">
              <w:t>Maximum number of HARQ transmissions</w:t>
            </w:r>
          </w:p>
        </w:tc>
        <w:tc>
          <w:tcPr>
            <w:tcW w:w="1093" w:type="dxa"/>
            <w:vAlign w:val="center"/>
          </w:tcPr>
          <w:p w14:paraId="525555C8" w14:textId="77777777" w:rsidR="00975C97" w:rsidRPr="007F2609" w:rsidRDefault="00975C97" w:rsidP="00346178">
            <w:pPr>
              <w:pStyle w:val="TAC"/>
            </w:pPr>
          </w:p>
        </w:tc>
        <w:tc>
          <w:tcPr>
            <w:tcW w:w="848" w:type="dxa"/>
            <w:vAlign w:val="center"/>
          </w:tcPr>
          <w:p w14:paraId="2EC8BEE3" w14:textId="77777777" w:rsidR="00975C97" w:rsidRPr="007F2609" w:rsidRDefault="00975C97" w:rsidP="00346178">
            <w:pPr>
              <w:pStyle w:val="TAC"/>
            </w:pPr>
            <w:r w:rsidRPr="007F2609">
              <w:t>1</w:t>
            </w:r>
          </w:p>
        </w:tc>
        <w:tc>
          <w:tcPr>
            <w:tcW w:w="848" w:type="dxa"/>
            <w:vAlign w:val="center"/>
          </w:tcPr>
          <w:p w14:paraId="664FCD26" w14:textId="77777777" w:rsidR="00975C97" w:rsidRPr="007F2609" w:rsidRDefault="00975C97" w:rsidP="00346178">
            <w:pPr>
              <w:pStyle w:val="TAC"/>
            </w:pPr>
            <w:r w:rsidRPr="007F2609">
              <w:t>1</w:t>
            </w:r>
          </w:p>
        </w:tc>
        <w:tc>
          <w:tcPr>
            <w:tcW w:w="848" w:type="dxa"/>
            <w:vAlign w:val="center"/>
          </w:tcPr>
          <w:p w14:paraId="1E7E1DF9" w14:textId="77777777" w:rsidR="00975C97" w:rsidRPr="007F2609" w:rsidRDefault="00975C97" w:rsidP="00346178">
            <w:pPr>
              <w:pStyle w:val="TAC"/>
            </w:pPr>
            <w:r w:rsidRPr="007F2609">
              <w:t>1</w:t>
            </w:r>
          </w:p>
        </w:tc>
        <w:tc>
          <w:tcPr>
            <w:tcW w:w="848" w:type="dxa"/>
            <w:vAlign w:val="center"/>
          </w:tcPr>
          <w:p w14:paraId="675093E6" w14:textId="77777777" w:rsidR="00975C97" w:rsidRPr="007F2609" w:rsidRDefault="00975C97" w:rsidP="00346178">
            <w:pPr>
              <w:pStyle w:val="TAC"/>
            </w:pPr>
            <w:r w:rsidRPr="007F2609">
              <w:t>1</w:t>
            </w:r>
          </w:p>
        </w:tc>
        <w:tc>
          <w:tcPr>
            <w:tcW w:w="848" w:type="dxa"/>
            <w:vAlign w:val="center"/>
          </w:tcPr>
          <w:p w14:paraId="1946D279" w14:textId="77777777" w:rsidR="00975C97" w:rsidRPr="007F2609" w:rsidRDefault="00975C97" w:rsidP="00346178">
            <w:pPr>
              <w:pStyle w:val="TAC"/>
            </w:pPr>
            <w:r w:rsidRPr="007F2609">
              <w:t>1</w:t>
            </w:r>
          </w:p>
        </w:tc>
        <w:tc>
          <w:tcPr>
            <w:tcW w:w="848" w:type="dxa"/>
            <w:vAlign w:val="center"/>
          </w:tcPr>
          <w:p w14:paraId="4D051F5B" w14:textId="77777777" w:rsidR="00975C97" w:rsidRPr="007F2609" w:rsidRDefault="00975C97" w:rsidP="00346178">
            <w:pPr>
              <w:pStyle w:val="TAC"/>
            </w:pPr>
            <w:r w:rsidRPr="007F2609">
              <w:t>1</w:t>
            </w:r>
          </w:p>
        </w:tc>
        <w:tc>
          <w:tcPr>
            <w:tcW w:w="848" w:type="dxa"/>
            <w:vAlign w:val="center"/>
          </w:tcPr>
          <w:p w14:paraId="5890D720" w14:textId="77777777" w:rsidR="00975C97" w:rsidRPr="007F2609" w:rsidRDefault="00975C97" w:rsidP="00346178">
            <w:pPr>
              <w:pStyle w:val="TAC"/>
            </w:pPr>
            <w:r w:rsidRPr="007F2609">
              <w:t>1</w:t>
            </w:r>
          </w:p>
        </w:tc>
        <w:tc>
          <w:tcPr>
            <w:tcW w:w="848" w:type="dxa"/>
            <w:vAlign w:val="center"/>
          </w:tcPr>
          <w:p w14:paraId="4799C423" w14:textId="77777777" w:rsidR="00975C97" w:rsidRPr="007F2609" w:rsidRDefault="00975C97" w:rsidP="00346178">
            <w:pPr>
              <w:pStyle w:val="TAC"/>
            </w:pPr>
            <w:r w:rsidRPr="007F2609">
              <w:t>1</w:t>
            </w:r>
          </w:p>
        </w:tc>
        <w:tc>
          <w:tcPr>
            <w:tcW w:w="848" w:type="dxa"/>
            <w:vAlign w:val="center"/>
          </w:tcPr>
          <w:p w14:paraId="71064090" w14:textId="77777777" w:rsidR="00975C97" w:rsidRPr="007F2609" w:rsidRDefault="00975C97" w:rsidP="00346178">
            <w:pPr>
              <w:pStyle w:val="TAC"/>
            </w:pPr>
            <w:r w:rsidRPr="007F2609">
              <w:t>1</w:t>
            </w:r>
          </w:p>
        </w:tc>
        <w:tc>
          <w:tcPr>
            <w:tcW w:w="849" w:type="dxa"/>
            <w:vAlign w:val="center"/>
          </w:tcPr>
          <w:p w14:paraId="17E7C9F4" w14:textId="77777777" w:rsidR="00975C97" w:rsidRPr="007F2609" w:rsidRDefault="00975C97" w:rsidP="00346178">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346178">
            <w:pPr>
              <w:pStyle w:val="TAL"/>
            </w:pPr>
            <w:r w:rsidRPr="007F2609">
              <w:t>Information Bit Payload per Slot</w:t>
            </w:r>
          </w:p>
        </w:tc>
        <w:tc>
          <w:tcPr>
            <w:tcW w:w="1093" w:type="dxa"/>
            <w:vAlign w:val="center"/>
          </w:tcPr>
          <w:p w14:paraId="500C295E" w14:textId="77777777" w:rsidR="00975C97" w:rsidRPr="007F2609" w:rsidRDefault="00975C97" w:rsidP="00346178">
            <w:pPr>
              <w:pStyle w:val="TAC"/>
            </w:pPr>
          </w:p>
        </w:tc>
        <w:tc>
          <w:tcPr>
            <w:tcW w:w="848" w:type="dxa"/>
            <w:vAlign w:val="center"/>
          </w:tcPr>
          <w:p w14:paraId="7D9BEBD6" w14:textId="77777777" w:rsidR="00975C97" w:rsidRPr="007F2609" w:rsidRDefault="00975C97" w:rsidP="00346178">
            <w:pPr>
              <w:pStyle w:val="TAC"/>
            </w:pPr>
          </w:p>
        </w:tc>
        <w:tc>
          <w:tcPr>
            <w:tcW w:w="848" w:type="dxa"/>
            <w:vAlign w:val="center"/>
          </w:tcPr>
          <w:p w14:paraId="61B37823" w14:textId="77777777" w:rsidR="00975C97" w:rsidRPr="007F2609" w:rsidRDefault="00975C97" w:rsidP="00346178">
            <w:pPr>
              <w:pStyle w:val="TAC"/>
            </w:pPr>
          </w:p>
        </w:tc>
        <w:tc>
          <w:tcPr>
            <w:tcW w:w="848" w:type="dxa"/>
            <w:vAlign w:val="center"/>
          </w:tcPr>
          <w:p w14:paraId="3D14B93F" w14:textId="77777777" w:rsidR="00975C97" w:rsidRPr="007F2609" w:rsidRDefault="00975C97" w:rsidP="00346178">
            <w:pPr>
              <w:pStyle w:val="TAC"/>
            </w:pPr>
          </w:p>
        </w:tc>
        <w:tc>
          <w:tcPr>
            <w:tcW w:w="848" w:type="dxa"/>
            <w:vAlign w:val="center"/>
          </w:tcPr>
          <w:p w14:paraId="5F137A41" w14:textId="77777777" w:rsidR="00975C97" w:rsidRPr="007F2609" w:rsidRDefault="00975C97" w:rsidP="00346178">
            <w:pPr>
              <w:pStyle w:val="TAC"/>
            </w:pPr>
          </w:p>
        </w:tc>
        <w:tc>
          <w:tcPr>
            <w:tcW w:w="848" w:type="dxa"/>
            <w:vAlign w:val="center"/>
          </w:tcPr>
          <w:p w14:paraId="0945FDB0" w14:textId="77777777" w:rsidR="00975C97" w:rsidRPr="007F2609" w:rsidRDefault="00975C97" w:rsidP="00346178">
            <w:pPr>
              <w:pStyle w:val="TAC"/>
            </w:pPr>
          </w:p>
        </w:tc>
        <w:tc>
          <w:tcPr>
            <w:tcW w:w="848" w:type="dxa"/>
            <w:vAlign w:val="center"/>
          </w:tcPr>
          <w:p w14:paraId="5D21F5E5" w14:textId="77777777" w:rsidR="00975C97" w:rsidRPr="007F2609" w:rsidRDefault="00975C97" w:rsidP="00346178">
            <w:pPr>
              <w:pStyle w:val="TAC"/>
            </w:pPr>
          </w:p>
        </w:tc>
        <w:tc>
          <w:tcPr>
            <w:tcW w:w="848" w:type="dxa"/>
            <w:vAlign w:val="center"/>
          </w:tcPr>
          <w:p w14:paraId="7AE32B6D" w14:textId="77777777" w:rsidR="00975C97" w:rsidRPr="007F2609" w:rsidRDefault="00975C97" w:rsidP="00346178">
            <w:pPr>
              <w:pStyle w:val="TAC"/>
            </w:pPr>
          </w:p>
        </w:tc>
        <w:tc>
          <w:tcPr>
            <w:tcW w:w="848" w:type="dxa"/>
            <w:vAlign w:val="center"/>
          </w:tcPr>
          <w:p w14:paraId="7806019C" w14:textId="77777777" w:rsidR="00975C97" w:rsidRPr="007F2609" w:rsidRDefault="00975C97" w:rsidP="00346178">
            <w:pPr>
              <w:pStyle w:val="TAC"/>
            </w:pPr>
          </w:p>
        </w:tc>
        <w:tc>
          <w:tcPr>
            <w:tcW w:w="848" w:type="dxa"/>
            <w:vAlign w:val="center"/>
          </w:tcPr>
          <w:p w14:paraId="1978B82F" w14:textId="77777777" w:rsidR="00975C97" w:rsidRPr="007F2609" w:rsidRDefault="00975C97" w:rsidP="00346178">
            <w:pPr>
              <w:pStyle w:val="TAC"/>
            </w:pPr>
          </w:p>
        </w:tc>
        <w:tc>
          <w:tcPr>
            <w:tcW w:w="849" w:type="dxa"/>
            <w:vAlign w:val="center"/>
          </w:tcPr>
          <w:p w14:paraId="473E95F3" w14:textId="77777777" w:rsidR="00975C97" w:rsidRPr="007F2609" w:rsidRDefault="00975C97" w:rsidP="00346178">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37D8D2BC" w14:textId="77777777" w:rsidR="00975C97" w:rsidRPr="007F2609" w:rsidRDefault="00975C97" w:rsidP="00346178">
            <w:pPr>
              <w:pStyle w:val="TAC"/>
            </w:pPr>
            <w:r w:rsidRPr="007F2609">
              <w:t>Bits</w:t>
            </w:r>
          </w:p>
        </w:tc>
        <w:tc>
          <w:tcPr>
            <w:tcW w:w="848" w:type="dxa"/>
            <w:vAlign w:val="center"/>
          </w:tcPr>
          <w:p w14:paraId="141937DD" w14:textId="77777777" w:rsidR="00975C97" w:rsidRPr="007F2609" w:rsidRDefault="00975C97" w:rsidP="00346178">
            <w:pPr>
              <w:pStyle w:val="TAC"/>
            </w:pPr>
            <w:r w:rsidRPr="007F2609">
              <w:t>N/A</w:t>
            </w:r>
          </w:p>
        </w:tc>
        <w:tc>
          <w:tcPr>
            <w:tcW w:w="848" w:type="dxa"/>
            <w:vAlign w:val="center"/>
          </w:tcPr>
          <w:p w14:paraId="2680CA4A" w14:textId="77777777" w:rsidR="00975C97" w:rsidRPr="007F2609" w:rsidRDefault="00975C97" w:rsidP="00346178">
            <w:pPr>
              <w:pStyle w:val="TAC"/>
            </w:pPr>
            <w:r w:rsidRPr="007F2609">
              <w:t>N/A</w:t>
            </w:r>
          </w:p>
        </w:tc>
        <w:tc>
          <w:tcPr>
            <w:tcW w:w="848" w:type="dxa"/>
            <w:vAlign w:val="center"/>
          </w:tcPr>
          <w:p w14:paraId="35DD4AC8" w14:textId="77777777" w:rsidR="00975C97" w:rsidRPr="007F2609" w:rsidRDefault="00975C97" w:rsidP="00346178">
            <w:pPr>
              <w:pStyle w:val="TAC"/>
            </w:pPr>
            <w:r w:rsidRPr="007F2609">
              <w:t>N/A</w:t>
            </w:r>
          </w:p>
        </w:tc>
        <w:tc>
          <w:tcPr>
            <w:tcW w:w="848" w:type="dxa"/>
            <w:vAlign w:val="center"/>
          </w:tcPr>
          <w:p w14:paraId="058AA297" w14:textId="77777777" w:rsidR="00975C97" w:rsidRPr="007F2609" w:rsidRDefault="00975C97" w:rsidP="00346178">
            <w:pPr>
              <w:pStyle w:val="TAC"/>
            </w:pPr>
            <w:r w:rsidRPr="007F2609">
              <w:t>N/A</w:t>
            </w:r>
          </w:p>
        </w:tc>
        <w:tc>
          <w:tcPr>
            <w:tcW w:w="848" w:type="dxa"/>
            <w:vAlign w:val="center"/>
          </w:tcPr>
          <w:p w14:paraId="328C3CB8" w14:textId="77777777" w:rsidR="00975C97" w:rsidRPr="007F2609" w:rsidRDefault="00975C97" w:rsidP="00346178">
            <w:pPr>
              <w:pStyle w:val="TAC"/>
            </w:pPr>
            <w:r w:rsidRPr="007F2609">
              <w:t>N/A</w:t>
            </w:r>
          </w:p>
        </w:tc>
        <w:tc>
          <w:tcPr>
            <w:tcW w:w="848" w:type="dxa"/>
            <w:vAlign w:val="center"/>
          </w:tcPr>
          <w:p w14:paraId="49022BB8" w14:textId="77777777" w:rsidR="00975C97" w:rsidRPr="007F2609" w:rsidRDefault="00975C97" w:rsidP="00346178">
            <w:pPr>
              <w:pStyle w:val="TAC"/>
            </w:pPr>
            <w:r w:rsidRPr="007F2609">
              <w:t>N/A</w:t>
            </w:r>
          </w:p>
        </w:tc>
        <w:tc>
          <w:tcPr>
            <w:tcW w:w="848" w:type="dxa"/>
            <w:vAlign w:val="center"/>
          </w:tcPr>
          <w:p w14:paraId="7354199E" w14:textId="77777777" w:rsidR="00975C97" w:rsidRPr="007F2609" w:rsidRDefault="00975C97" w:rsidP="00346178">
            <w:pPr>
              <w:pStyle w:val="TAC"/>
            </w:pPr>
            <w:r w:rsidRPr="007F2609">
              <w:t>N/A</w:t>
            </w:r>
          </w:p>
        </w:tc>
        <w:tc>
          <w:tcPr>
            <w:tcW w:w="848" w:type="dxa"/>
            <w:vAlign w:val="center"/>
          </w:tcPr>
          <w:p w14:paraId="7C67B230" w14:textId="77777777" w:rsidR="00975C97" w:rsidRPr="007F2609" w:rsidRDefault="00975C97" w:rsidP="00346178">
            <w:pPr>
              <w:pStyle w:val="TAC"/>
            </w:pPr>
            <w:r w:rsidRPr="007F2609">
              <w:t>N/A</w:t>
            </w:r>
          </w:p>
        </w:tc>
        <w:tc>
          <w:tcPr>
            <w:tcW w:w="848" w:type="dxa"/>
            <w:vAlign w:val="center"/>
          </w:tcPr>
          <w:p w14:paraId="312BDBF1" w14:textId="77777777" w:rsidR="00975C97" w:rsidRPr="007F2609" w:rsidRDefault="00975C97" w:rsidP="00346178">
            <w:pPr>
              <w:pStyle w:val="TAC"/>
            </w:pPr>
            <w:r w:rsidRPr="007F2609">
              <w:t>N/A</w:t>
            </w:r>
          </w:p>
        </w:tc>
        <w:tc>
          <w:tcPr>
            <w:tcW w:w="849" w:type="dxa"/>
            <w:vAlign w:val="center"/>
          </w:tcPr>
          <w:p w14:paraId="7AA173CE" w14:textId="77777777" w:rsidR="00975C97" w:rsidRPr="007F2609" w:rsidRDefault="00975C97" w:rsidP="00346178">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346178">
            <w:pPr>
              <w:pStyle w:val="TAL"/>
            </w:pPr>
            <w:r w:rsidRPr="007F2609">
              <w:t xml:space="preserve">  For Slot i, if mod(i, 5) = {0,…,13} for i from {4,…,39}</w:t>
            </w:r>
          </w:p>
        </w:tc>
        <w:tc>
          <w:tcPr>
            <w:tcW w:w="1093" w:type="dxa"/>
            <w:vAlign w:val="center"/>
          </w:tcPr>
          <w:p w14:paraId="2ED70903" w14:textId="77777777" w:rsidR="00975C97" w:rsidRPr="007F2609" w:rsidRDefault="00975C97" w:rsidP="00346178">
            <w:pPr>
              <w:pStyle w:val="TAC"/>
            </w:pPr>
            <w:r w:rsidRPr="007F2609">
              <w:t>Bits</w:t>
            </w:r>
          </w:p>
        </w:tc>
        <w:tc>
          <w:tcPr>
            <w:tcW w:w="848" w:type="dxa"/>
            <w:vAlign w:val="center"/>
          </w:tcPr>
          <w:p w14:paraId="0A81729D" w14:textId="77777777" w:rsidR="00975C97" w:rsidRPr="007F2609" w:rsidRDefault="00975C97" w:rsidP="00346178">
            <w:pPr>
              <w:pStyle w:val="TAC"/>
            </w:pPr>
            <w:r w:rsidRPr="007F2609">
              <w:t>5376</w:t>
            </w:r>
          </w:p>
        </w:tc>
        <w:tc>
          <w:tcPr>
            <w:tcW w:w="848" w:type="dxa"/>
            <w:vAlign w:val="center"/>
          </w:tcPr>
          <w:p w14:paraId="23169F31" w14:textId="77777777" w:rsidR="00975C97" w:rsidRPr="007F2609" w:rsidRDefault="00975C97" w:rsidP="00346178">
            <w:pPr>
              <w:pStyle w:val="TAC"/>
            </w:pPr>
            <w:r w:rsidRPr="007F2609">
              <w:t>8712</w:t>
            </w:r>
          </w:p>
        </w:tc>
        <w:tc>
          <w:tcPr>
            <w:tcW w:w="848" w:type="dxa"/>
            <w:vAlign w:val="center"/>
          </w:tcPr>
          <w:p w14:paraId="35E5F072" w14:textId="77777777" w:rsidR="00975C97" w:rsidRPr="007F2609" w:rsidRDefault="00975C97" w:rsidP="00346178">
            <w:pPr>
              <w:pStyle w:val="TAC"/>
            </w:pPr>
            <w:r w:rsidRPr="007F2609">
              <w:t>11784</w:t>
            </w:r>
          </w:p>
        </w:tc>
        <w:tc>
          <w:tcPr>
            <w:tcW w:w="848" w:type="dxa"/>
            <w:vAlign w:val="center"/>
          </w:tcPr>
          <w:p w14:paraId="5146107E" w14:textId="77777777" w:rsidR="00975C97" w:rsidRPr="007F2609" w:rsidRDefault="00975C97" w:rsidP="00346178">
            <w:pPr>
              <w:pStyle w:val="TAC"/>
            </w:pPr>
            <w:r w:rsidRPr="007F2609">
              <w:t>15112</w:t>
            </w:r>
          </w:p>
        </w:tc>
        <w:tc>
          <w:tcPr>
            <w:tcW w:w="848" w:type="dxa"/>
            <w:vAlign w:val="center"/>
          </w:tcPr>
          <w:p w14:paraId="07F38BC4" w14:textId="77777777" w:rsidR="00975C97" w:rsidRPr="007F2609" w:rsidRDefault="00975C97" w:rsidP="00346178">
            <w:pPr>
              <w:pStyle w:val="TAC"/>
            </w:pPr>
            <w:r w:rsidRPr="007F2609">
              <w:t>18432</w:t>
            </w:r>
          </w:p>
        </w:tc>
        <w:tc>
          <w:tcPr>
            <w:tcW w:w="848" w:type="dxa"/>
            <w:vAlign w:val="center"/>
          </w:tcPr>
          <w:p w14:paraId="25459773" w14:textId="77777777" w:rsidR="00975C97" w:rsidRPr="007F2609" w:rsidRDefault="00975C97" w:rsidP="00346178">
            <w:pPr>
              <w:pStyle w:val="TAC"/>
            </w:pPr>
            <w:r w:rsidRPr="007F2609">
              <w:t>25104</w:t>
            </w:r>
          </w:p>
        </w:tc>
        <w:tc>
          <w:tcPr>
            <w:tcW w:w="848" w:type="dxa"/>
            <w:vAlign w:val="center"/>
          </w:tcPr>
          <w:p w14:paraId="79CFE7EC" w14:textId="77777777" w:rsidR="00975C97" w:rsidRPr="007F2609" w:rsidRDefault="00975C97" w:rsidP="00346178">
            <w:pPr>
              <w:pStyle w:val="TAC"/>
            </w:pPr>
            <w:r w:rsidRPr="007F2609">
              <w:t>31752</w:t>
            </w:r>
          </w:p>
        </w:tc>
        <w:tc>
          <w:tcPr>
            <w:tcW w:w="848" w:type="dxa"/>
            <w:vAlign w:val="center"/>
          </w:tcPr>
          <w:p w14:paraId="38013E13" w14:textId="77777777" w:rsidR="00975C97" w:rsidRPr="007F2609" w:rsidRDefault="00975C97" w:rsidP="00346178">
            <w:pPr>
              <w:pStyle w:val="TAC"/>
            </w:pPr>
            <w:r w:rsidRPr="007F2609">
              <w:t>38936</w:t>
            </w:r>
          </w:p>
        </w:tc>
        <w:tc>
          <w:tcPr>
            <w:tcW w:w="848" w:type="dxa"/>
            <w:vAlign w:val="center"/>
          </w:tcPr>
          <w:p w14:paraId="22B723C3" w14:textId="77777777" w:rsidR="00975C97" w:rsidRPr="007F2609" w:rsidRDefault="00975C97" w:rsidP="00346178">
            <w:pPr>
              <w:pStyle w:val="TAC"/>
            </w:pPr>
            <w:r w:rsidRPr="007F2609">
              <w:t>52224</w:t>
            </w:r>
          </w:p>
        </w:tc>
        <w:tc>
          <w:tcPr>
            <w:tcW w:w="849" w:type="dxa"/>
            <w:vAlign w:val="center"/>
          </w:tcPr>
          <w:p w14:paraId="66E3C6E8" w14:textId="77777777" w:rsidR="00975C97" w:rsidRPr="007F2609" w:rsidRDefault="00975C97" w:rsidP="00346178">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346178">
            <w:pPr>
              <w:pStyle w:val="TAL"/>
            </w:pPr>
            <w:r w:rsidRPr="007F2609">
              <w:t>Transport block CRC</w:t>
            </w:r>
          </w:p>
        </w:tc>
        <w:tc>
          <w:tcPr>
            <w:tcW w:w="1093" w:type="dxa"/>
            <w:vAlign w:val="center"/>
          </w:tcPr>
          <w:p w14:paraId="3692847F" w14:textId="77777777" w:rsidR="00975C97" w:rsidRPr="007F2609" w:rsidRDefault="00975C97" w:rsidP="00346178">
            <w:pPr>
              <w:pStyle w:val="TAC"/>
            </w:pPr>
            <w:r w:rsidRPr="007F2609">
              <w:t>Bits</w:t>
            </w:r>
          </w:p>
        </w:tc>
        <w:tc>
          <w:tcPr>
            <w:tcW w:w="848" w:type="dxa"/>
            <w:vAlign w:val="center"/>
          </w:tcPr>
          <w:p w14:paraId="2DF1D71A" w14:textId="77777777" w:rsidR="00975C97" w:rsidRPr="007F2609" w:rsidRDefault="00975C97" w:rsidP="00346178">
            <w:pPr>
              <w:pStyle w:val="TAC"/>
            </w:pPr>
            <w:r w:rsidRPr="007F2609">
              <w:t>24</w:t>
            </w:r>
          </w:p>
        </w:tc>
        <w:tc>
          <w:tcPr>
            <w:tcW w:w="848" w:type="dxa"/>
            <w:vAlign w:val="center"/>
          </w:tcPr>
          <w:p w14:paraId="31D5C78E" w14:textId="77777777" w:rsidR="00975C97" w:rsidRPr="007F2609" w:rsidRDefault="00975C97" w:rsidP="00346178">
            <w:pPr>
              <w:pStyle w:val="TAC"/>
            </w:pPr>
            <w:r w:rsidRPr="007F2609">
              <w:t>24</w:t>
            </w:r>
          </w:p>
        </w:tc>
        <w:tc>
          <w:tcPr>
            <w:tcW w:w="848" w:type="dxa"/>
            <w:vAlign w:val="center"/>
          </w:tcPr>
          <w:p w14:paraId="71555485" w14:textId="77777777" w:rsidR="00975C97" w:rsidRPr="007F2609" w:rsidRDefault="00975C97" w:rsidP="00346178">
            <w:pPr>
              <w:pStyle w:val="TAC"/>
            </w:pPr>
            <w:r w:rsidRPr="007F2609">
              <w:t>24</w:t>
            </w:r>
          </w:p>
        </w:tc>
        <w:tc>
          <w:tcPr>
            <w:tcW w:w="848" w:type="dxa"/>
            <w:vAlign w:val="center"/>
          </w:tcPr>
          <w:p w14:paraId="71986C86" w14:textId="77777777" w:rsidR="00975C97" w:rsidRPr="007F2609" w:rsidRDefault="00975C97" w:rsidP="00346178">
            <w:pPr>
              <w:pStyle w:val="TAC"/>
            </w:pPr>
            <w:r w:rsidRPr="007F2609">
              <w:t>24</w:t>
            </w:r>
          </w:p>
        </w:tc>
        <w:tc>
          <w:tcPr>
            <w:tcW w:w="848" w:type="dxa"/>
            <w:vAlign w:val="center"/>
          </w:tcPr>
          <w:p w14:paraId="7F883468" w14:textId="77777777" w:rsidR="00975C97" w:rsidRPr="007F2609" w:rsidRDefault="00975C97" w:rsidP="00346178">
            <w:pPr>
              <w:pStyle w:val="TAC"/>
            </w:pPr>
            <w:r w:rsidRPr="007F2609">
              <w:t>24</w:t>
            </w:r>
          </w:p>
        </w:tc>
        <w:tc>
          <w:tcPr>
            <w:tcW w:w="848" w:type="dxa"/>
            <w:vAlign w:val="center"/>
          </w:tcPr>
          <w:p w14:paraId="274F70FE" w14:textId="77777777" w:rsidR="00975C97" w:rsidRPr="007F2609" w:rsidRDefault="00975C97" w:rsidP="00346178">
            <w:pPr>
              <w:pStyle w:val="TAC"/>
            </w:pPr>
            <w:r w:rsidRPr="007F2609">
              <w:t>24</w:t>
            </w:r>
          </w:p>
        </w:tc>
        <w:tc>
          <w:tcPr>
            <w:tcW w:w="848" w:type="dxa"/>
            <w:vAlign w:val="center"/>
          </w:tcPr>
          <w:p w14:paraId="2DAE99D0" w14:textId="77777777" w:rsidR="00975C97" w:rsidRPr="007F2609" w:rsidRDefault="00975C97" w:rsidP="00346178">
            <w:pPr>
              <w:pStyle w:val="TAC"/>
            </w:pPr>
            <w:r w:rsidRPr="007F2609">
              <w:t>24</w:t>
            </w:r>
          </w:p>
        </w:tc>
        <w:tc>
          <w:tcPr>
            <w:tcW w:w="848" w:type="dxa"/>
            <w:vAlign w:val="center"/>
          </w:tcPr>
          <w:p w14:paraId="1E4F9CBA" w14:textId="77777777" w:rsidR="00975C97" w:rsidRPr="007F2609" w:rsidRDefault="00975C97" w:rsidP="00346178">
            <w:pPr>
              <w:pStyle w:val="TAC"/>
            </w:pPr>
            <w:r w:rsidRPr="007F2609">
              <w:t>24</w:t>
            </w:r>
          </w:p>
        </w:tc>
        <w:tc>
          <w:tcPr>
            <w:tcW w:w="848" w:type="dxa"/>
            <w:vAlign w:val="center"/>
          </w:tcPr>
          <w:p w14:paraId="6F3C4F14" w14:textId="77777777" w:rsidR="00975C97" w:rsidRPr="007F2609" w:rsidRDefault="00975C97" w:rsidP="00346178">
            <w:pPr>
              <w:pStyle w:val="TAC"/>
            </w:pPr>
            <w:r w:rsidRPr="007F2609">
              <w:t>24</w:t>
            </w:r>
          </w:p>
        </w:tc>
        <w:tc>
          <w:tcPr>
            <w:tcW w:w="849" w:type="dxa"/>
            <w:vAlign w:val="center"/>
          </w:tcPr>
          <w:p w14:paraId="77B2A55A" w14:textId="77777777" w:rsidR="00975C97" w:rsidRPr="007F2609" w:rsidRDefault="00975C97" w:rsidP="00346178">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346178">
            <w:pPr>
              <w:pStyle w:val="TAL"/>
            </w:pPr>
            <w:r w:rsidRPr="007F2609">
              <w:t>LDPC base graph</w:t>
            </w:r>
          </w:p>
        </w:tc>
        <w:tc>
          <w:tcPr>
            <w:tcW w:w="1093" w:type="dxa"/>
            <w:vAlign w:val="center"/>
          </w:tcPr>
          <w:p w14:paraId="3FD88455" w14:textId="77777777" w:rsidR="00975C97" w:rsidRPr="007F2609" w:rsidRDefault="00975C97" w:rsidP="00346178">
            <w:pPr>
              <w:pStyle w:val="TAC"/>
            </w:pPr>
          </w:p>
        </w:tc>
        <w:tc>
          <w:tcPr>
            <w:tcW w:w="848" w:type="dxa"/>
            <w:vAlign w:val="center"/>
          </w:tcPr>
          <w:p w14:paraId="70597AFB" w14:textId="77777777" w:rsidR="00975C97" w:rsidRPr="007F2609" w:rsidRDefault="00975C97" w:rsidP="00346178">
            <w:pPr>
              <w:pStyle w:val="TAC"/>
            </w:pPr>
            <w:r w:rsidRPr="007F2609">
              <w:t>1</w:t>
            </w:r>
          </w:p>
        </w:tc>
        <w:tc>
          <w:tcPr>
            <w:tcW w:w="848" w:type="dxa"/>
            <w:vAlign w:val="center"/>
          </w:tcPr>
          <w:p w14:paraId="33CFE1AD" w14:textId="77777777" w:rsidR="00975C97" w:rsidRPr="007F2609" w:rsidRDefault="00975C97" w:rsidP="00346178">
            <w:pPr>
              <w:pStyle w:val="TAC"/>
            </w:pPr>
            <w:r w:rsidRPr="007F2609">
              <w:t>1</w:t>
            </w:r>
          </w:p>
        </w:tc>
        <w:tc>
          <w:tcPr>
            <w:tcW w:w="848" w:type="dxa"/>
            <w:vAlign w:val="center"/>
          </w:tcPr>
          <w:p w14:paraId="4911724E" w14:textId="77777777" w:rsidR="00975C97" w:rsidRPr="007F2609" w:rsidRDefault="00975C97" w:rsidP="00346178">
            <w:pPr>
              <w:pStyle w:val="TAC"/>
            </w:pPr>
            <w:r w:rsidRPr="007F2609">
              <w:t>1</w:t>
            </w:r>
          </w:p>
        </w:tc>
        <w:tc>
          <w:tcPr>
            <w:tcW w:w="848" w:type="dxa"/>
            <w:vAlign w:val="center"/>
          </w:tcPr>
          <w:p w14:paraId="3D5AE69D" w14:textId="77777777" w:rsidR="00975C97" w:rsidRPr="007F2609" w:rsidRDefault="00975C97" w:rsidP="00346178">
            <w:pPr>
              <w:pStyle w:val="TAC"/>
            </w:pPr>
            <w:r w:rsidRPr="007F2609">
              <w:t>1</w:t>
            </w:r>
          </w:p>
        </w:tc>
        <w:tc>
          <w:tcPr>
            <w:tcW w:w="848" w:type="dxa"/>
            <w:vAlign w:val="center"/>
          </w:tcPr>
          <w:p w14:paraId="634DEB6D" w14:textId="77777777" w:rsidR="00975C97" w:rsidRPr="007F2609" w:rsidRDefault="00975C97" w:rsidP="00346178">
            <w:pPr>
              <w:pStyle w:val="TAC"/>
            </w:pPr>
            <w:r w:rsidRPr="007F2609">
              <w:t>1</w:t>
            </w:r>
          </w:p>
        </w:tc>
        <w:tc>
          <w:tcPr>
            <w:tcW w:w="848" w:type="dxa"/>
            <w:vAlign w:val="center"/>
          </w:tcPr>
          <w:p w14:paraId="3F4D9EFF" w14:textId="77777777" w:rsidR="00975C97" w:rsidRPr="007F2609" w:rsidRDefault="00975C97" w:rsidP="00346178">
            <w:pPr>
              <w:pStyle w:val="TAC"/>
            </w:pPr>
            <w:r w:rsidRPr="007F2609">
              <w:t>1</w:t>
            </w:r>
          </w:p>
        </w:tc>
        <w:tc>
          <w:tcPr>
            <w:tcW w:w="848" w:type="dxa"/>
            <w:vAlign w:val="center"/>
          </w:tcPr>
          <w:p w14:paraId="1FD973C8" w14:textId="77777777" w:rsidR="00975C97" w:rsidRPr="007F2609" w:rsidRDefault="00975C97" w:rsidP="00346178">
            <w:pPr>
              <w:pStyle w:val="TAC"/>
            </w:pPr>
            <w:r w:rsidRPr="007F2609">
              <w:t>1</w:t>
            </w:r>
          </w:p>
        </w:tc>
        <w:tc>
          <w:tcPr>
            <w:tcW w:w="848" w:type="dxa"/>
            <w:vAlign w:val="center"/>
          </w:tcPr>
          <w:p w14:paraId="743B7CA5" w14:textId="77777777" w:rsidR="00975C97" w:rsidRPr="007F2609" w:rsidRDefault="00975C97" w:rsidP="00346178">
            <w:pPr>
              <w:pStyle w:val="TAC"/>
            </w:pPr>
            <w:r w:rsidRPr="007F2609">
              <w:t>1</w:t>
            </w:r>
          </w:p>
        </w:tc>
        <w:tc>
          <w:tcPr>
            <w:tcW w:w="848" w:type="dxa"/>
            <w:vAlign w:val="center"/>
          </w:tcPr>
          <w:p w14:paraId="2929C09A" w14:textId="77777777" w:rsidR="00975C97" w:rsidRPr="007F2609" w:rsidRDefault="00975C97" w:rsidP="00346178">
            <w:pPr>
              <w:pStyle w:val="TAC"/>
            </w:pPr>
            <w:r w:rsidRPr="007F2609">
              <w:t>1</w:t>
            </w:r>
          </w:p>
        </w:tc>
        <w:tc>
          <w:tcPr>
            <w:tcW w:w="849" w:type="dxa"/>
            <w:vAlign w:val="center"/>
          </w:tcPr>
          <w:p w14:paraId="41CE94C2" w14:textId="77777777" w:rsidR="00975C97" w:rsidRPr="007F2609" w:rsidRDefault="00975C97" w:rsidP="00346178">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346178">
            <w:pPr>
              <w:pStyle w:val="TAL"/>
            </w:pPr>
            <w:r w:rsidRPr="007F2609">
              <w:t>Number of Code Blocks per Slot</w:t>
            </w:r>
          </w:p>
        </w:tc>
        <w:tc>
          <w:tcPr>
            <w:tcW w:w="1093" w:type="dxa"/>
            <w:vAlign w:val="center"/>
          </w:tcPr>
          <w:p w14:paraId="721604CD" w14:textId="77777777" w:rsidR="00975C97" w:rsidRPr="007F2609" w:rsidRDefault="00975C97" w:rsidP="00346178">
            <w:pPr>
              <w:pStyle w:val="TAC"/>
            </w:pPr>
          </w:p>
        </w:tc>
        <w:tc>
          <w:tcPr>
            <w:tcW w:w="848" w:type="dxa"/>
            <w:vAlign w:val="center"/>
          </w:tcPr>
          <w:p w14:paraId="51C3118D" w14:textId="77777777" w:rsidR="00975C97" w:rsidRPr="007F2609" w:rsidRDefault="00975C97" w:rsidP="00346178">
            <w:pPr>
              <w:pStyle w:val="TAC"/>
            </w:pPr>
          </w:p>
        </w:tc>
        <w:tc>
          <w:tcPr>
            <w:tcW w:w="848" w:type="dxa"/>
            <w:vAlign w:val="center"/>
          </w:tcPr>
          <w:p w14:paraId="43852969" w14:textId="77777777" w:rsidR="00975C97" w:rsidRPr="007F2609" w:rsidRDefault="00975C97" w:rsidP="00346178">
            <w:pPr>
              <w:pStyle w:val="TAC"/>
            </w:pPr>
          </w:p>
        </w:tc>
        <w:tc>
          <w:tcPr>
            <w:tcW w:w="848" w:type="dxa"/>
            <w:vAlign w:val="center"/>
          </w:tcPr>
          <w:p w14:paraId="66927D28" w14:textId="77777777" w:rsidR="00975C97" w:rsidRPr="007F2609" w:rsidRDefault="00975C97" w:rsidP="00346178">
            <w:pPr>
              <w:pStyle w:val="TAC"/>
            </w:pPr>
          </w:p>
        </w:tc>
        <w:tc>
          <w:tcPr>
            <w:tcW w:w="848" w:type="dxa"/>
            <w:vAlign w:val="center"/>
          </w:tcPr>
          <w:p w14:paraId="1CD84379" w14:textId="77777777" w:rsidR="00975C97" w:rsidRPr="007F2609" w:rsidRDefault="00975C97" w:rsidP="00346178">
            <w:pPr>
              <w:pStyle w:val="TAC"/>
            </w:pPr>
          </w:p>
        </w:tc>
        <w:tc>
          <w:tcPr>
            <w:tcW w:w="848" w:type="dxa"/>
            <w:vAlign w:val="center"/>
          </w:tcPr>
          <w:p w14:paraId="2FA12790" w14:textId="77777777" w:rsidR="00975C97" w:rsidRPr="007F2609" w:rsidRDefault="00975C97" w:rsidP="00346178">
            <w:pPr>
              <w:pStyle w:val="TAC"/>
            </w:pPr>
          </w:p>
        </w:tc>
        <w:tc>
          <w:tcPr>
            <w:tcW w:w="848" w:type="dxa"/>
            <w:vAlign w:val="center"/>
          </w:tcPr>
          <w:p w14:paraId="54779867" w14:textId="77777777" w:rsidR="00975C97" w:rsidRPr="007F2609" w:rsidRDefault="00975C97" w:rsidP="00346178">
            <w:pPr>
              <w:pStyle w:val="TAC"/>
            </w:pPr>
          </w:p>
        </w:tc>
        <w:tc>
          <w:tcPr>
            <w:tcW w:w="848" w:type="dxa"/>
            <w:vAlign w:val="center"/>
          </w:tcPr>
          <w:p w14:paraId="0B1E8023" w14:textId="77777777" w:rsidR="00975C97" w:rsidRPr="007F2609" w:rsidRDefault="00975C97" w:rsidP="00346178">
            <w:pPr>
              <w:pStyle w:val="TAC"/>
            </w:pPr>
          </w:p>
        </w:tc>
        <w:tc>
          <w:tcPr>
            <w:tcW w:w="848" w:type="dxa"/>
            <w:vAlign w:val="center"/>
          </w:tcPr>
          <w:p w14:paraId="2C267497" w14:textId="77777777" w:rsidR="00975C97" w:rsidRPr="007F2609" w:rsidRDefault="00975C97" w:rsidP="00346178">
            <w:pPr>
              <w:pStyle w:val="TAC"/>
            </w:pPr>
          </w:p>
        </w:tc>
        <w:tc>
          <w:tcPr>
            <w:tcW w:w="848" w:type="dxa"/>
            <w:vAlign w:val="center"/>
          </w:tcPr>
          <w:p w14:paraId="5A538F55" w14:textId="77777777" w:rsidR="00975C97" w:rsidRPr="007F2609" w:rsidRDefault="00975C97" w:rsidP="00346178">
            <w:pPr>
              <w:pStyle w:val="TAC"/>
            </w:pPr>
          </w:p>
        </w:tc>
        <w:tc>
          <w:tcPr>
            <w:tcW w:w="849" w:type="dxa"/>
            <w:vAlign w:val="center"/>
          </w:tcPr>
          <w:p w14:paraId="52AE9ED9" w14:textId="77777777" w:rsidR="00975C97" w:rsidRPr="007F2609" w:rsidRDefault="00975C97" w:rsidP="00346178">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3E60561" w14:textId="77777777" w:rsidR="00975C97" w:rsidRPr="007F2609" w:rsidRDefault="00975C97" w:rsidP="00346178">
            <w:pPr>
              <w:pStyle w:val="TAC"/>
            </w:pPr>
            <w:r w:rsidRPr="007F2609">
              <w:t>CBs</w:t>
            </w:r>
          </w:p>
        </w:tc>
        <w:tc>
          <w:tcPr>
            <w:tcW w:w="848" w:type="dxa"/>
            <w:vAlign w:val="center"/>
          </w:tcPr>
          <w:p w14:paraId="7A69041F" w14:textId="77777777" w:rsidR="00975C97" w:rsidRPr="007F2609" w:rsidRDefault="00975C97" w:rsidP="00346178">
            <w:pPr>
              <w:pStyle w:val="TAC"/>
            </w:pPr>
            <w:r w:rsidRPr="007F2609">
              <w:t>N/A</w:t>
            </w:r>
          </w:p>
        </w:tc>
        <w:tc>
          <w:tcPr>
            <w:tcW w:w="848" w:type="dxa"/>
            <w:vAlign w:val="center"/>
          </w:tcPr>
          <w:p w14:paraId="29D007B5" w14:textId="77777777" w:rsidR="00975C97" w:rsidRPr="007F2609" w:rsidRDefault="00975C97" w:rsidP="00346178">
            <w:pPr>
              <w:pStyle w:val="TAC"/>
            </w:pPr>
            <w:r w:rsidRPr="007F2609">
              <w:t>N/A</w:t>
            </w:r>
          </w:p>
        </w:tc>
        <w:tc>
          <w:tcPr>
            <w:tcW w:w="848" w:type="dxa"/>
            <w:vAlign w:val="center"/>
          </w:tcPr>
          <w:p w14:paraId="2CC47AB4" w14:textId="77777777" w:rsidR="00975C97" w:rsidRPr="007F2609" w:rsidRDefault="00975C97" w:rsidP="00346178">
            <w:pPr>
              <w:pStyle w:val="TAC"/>
            </w:pPr>
            <w:r w:rsidRPr="007F2609">
              <w:t>N/A</w:t>
            </w:r>
          </w:p>
        </w:tc>
        <w:tc>
          <w:tcPr>
            <w:tcW w:w="848" w:type="dxa"/>
            <w:vAlign w:val="center"/>
          </w:tcPr>
          <w:p w14:paraId="08A41DF7" w14:textId="77777777" w:rsidR="00975C97" w:rsidRPr="007F2609" w:rsidRDefault="00975C97" w:rsidP="00346178">
            <w:pPr>
              <w:pStyle w:val="TAC"/>
            </w:pPr>
            <w:r w:rsidRPr="007F2609">
              <w:t>N/A</w:t>
            </w:r>
          </w:p>
        </w:tc>
        <w:tc>
          <w:tcPr>
            <w:tcW w:w="848" w:type="dxa"/>
            <w:vAlign w:val="center"/>
          </w:tcPr>
          <w:p w14:paraId="1B1E46A7" w14:textId="77777777" w:rsidR="00975C97" w:rsidRPr="007F2609" w:rsidRDefault="00975C97" w:rsidP="00346178">
            <w:pPr>
              <w:pStyle w:val="TAC"/>
            </w:pPr>
            <w:r w:rsidRPr="007F2609">
              <w:t>N/A</w:t>
            </w:r>
          </w:p>
        </w:tc>
        <w:tc>
          <w:tcPr>
            <w:tcW w:w="848" w:type="dxa"/>
            <w:vAlign w:val="center"/>
          </w:tcPr>
          <w:p w14:paraId="738937CD" w14:textId="77777777" w:rsidR="00975C97" w:rsidRPr="007F2609" w:rsidRDefault="00975C97" w:rsidP="00346178">
            <w:pPr>
              <w:pStyle w:val="TAC"/>
            </w:pPr>
            <w:r w:rsidRPr="007F2609">
              <w:t>N/A</w:t>
            </w:r>
          </w:p>
        </w:tc>
        <w:tc>
          <w:tcPr>
            <w:tcW w:w="848" w:type="dxa"/>
            <w:vAlign w:val="center"/>
          </w:tcPr>
          <w:p w14:paraId="722EAA15" w14:textId="77777777" w:rsidR="00975C97" w:rsidRPr="007F2609" w:rsidRDefault="00975C97" w:rsidP="00346178">
            <w:pPr>
              <w:pStyle w:val="TAC"/>
            </w:pPr>
            <w:r w:rsidRPr="007F2609">
              <w:t>N/A</w:t>
            </w:r>
          </w:p>
        </w:tc>
        <w:tc>
          <w:tcPr>
            <w:tcW w:w="848" w:type="dxa"/>
            <w:vAlign w:val="center"/>
          </w:tcPr>
          <w:p w14:paraId="033FD627" w14:textId="77777777" w:rsidR="00975C97" w:rsidRPr="007F2609" w:rsidRDefault="00975C97" w:rsidP="00346178">
            <w:pPr>
              <w:pStyle w:val="TAC"/>
            </w:pPr>
            <w:r w:rsidRPr="007F2609">
              <w:t>N/A</w:t>
            </w:r>
          </w:p>
        </w:tc>
        <w:tc>
          <w:tcPr>
            <w:tcW w:w="848" w:type="dxa"/>
            <w:vAlign w:val="center"/>
          </w:tcPr>
          <w:p w14:paraId="430746A6" w14:textId="77777777" w:rsidR="00975C97" w:rsidRPr="007F2609" w:rsidRDefault="00975C97" w:rsidP="00346178">
            <w:pPr>
              <w:pStyle w:val="TAC"/>
            </w:pPr>
            <w:r w:rsidRPr="007F2609">
              <w:t>N/A</w:t>
            </w:r>
          </w:p>
        </w:tc>
        <w:tc>
          <w:tcPr>
            <w:tcW w:w="849" w:type="dxa"/>
            <w:vAlign w:val="center"/>
          </w:tcPr>
          <w:p w14:paraId="092E15CB" w14:textId="77777777" w:rsidR="00975C97" w:rsidRPr="007F2609" w:rsidRDefault="00975C97" w:rsidP="00346178">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346178">
            <w:pPr>
              <w:pStyle w:val="TAL"/>
            </w:pPr>
            <w:r w:rsidRPr="007F2609">
              <w:t xml:space="preserve">  For Slot i, if mod(i, 5) = {0, …,13} for i from {4,…,39}</w:t>
            </w:r>
          </w:p>
        </w:tc>
        <w:tc>
          <w:tcPr>
            <w:tcW w:w="1093" w:type="dxa"/>
            <w:vAlign w:val="center"/>
          </w:tcPr>
          <w:p w14:paraId="7C582713" w14:textId="77777777" w:rsidR="00975C97" w:rsidRPr="007F2609" w:rsidRDefault="00975C97" w:rsidP="00346178">
            <w:pPr>
              <w:pStyle w:val="TAC"/>
            </w:pPr>
            <w:r w:rsidRPr="007F2609">
              <w:t>CBs</w:t>
            </w:r>
          </w:p>
        </w:tc>
        <w:tc>
          <w:tcPr>
            <w:tcW w:w="848" w:type="dxa"/>
            <w:vAlign w:val="center"/>
          </w:tcPr>
          <w:p w14:paraId="5CE008C0" w14:textId="77777777" w:rsidR="00975C97" w:rsidRPr="007F2609" w:rsidRDefault="00975C97" w:rsidP="00346178">
            <w:pPr>
              <w:pStyle w:val="TAC"/>
            </w:pPr>
            <w:r w:rsidRPr="007F2609">
              <w:t>1</w:t>
            </w:r>
          </w:p>
        </w:tc>
        <w:tc>
          <w:tcPr>
            <w:tcW w:w="848" w:type="dxa"/>
            <w:vAlign w:val="center"/>
          </w:tcPr>
          <w:p w14:paraId="19BC898A" w14:textId="77777777" w:rsidR="00975C97" w:rsidRPr="007F2609" w:rsidRDefault="00975C97" w:rsidP="00346178">
            <w:pPr>
              <w:pStyle w:val="TAC"/>
            </w:pPr>
            <w:r w:rsidRPr="007F2609">
              <w:t>2</w:t>
            </w:r>
          </w:p>
        </w:tc>
        <w:tc>
          <w:tcPr>
            <w:tcW w:w="848" w:type="dxa"/>
            <w:vAlign w:val="center"/>
          </w:tcPr>
          <w:p w14:paraId="70F53A2A" w14:textId="77777777" w:rsidR="00975C97" w:rsidRPr="007F2609" w:rsidRDefault="00975C97" w:rsidP="00346178">
            <w:pPr>
              <w:pStyle w:val="TAC"/>
            </w:pPr>
            <w:r w:rsidRPr="007F2609">
              <w:t>2</w:t>
            </w:r>
          </w:p>
        </w:tc>
        <w:tc>
          <w:tcPr>
            <w:tcW w:w="848" w:type="dxa"/>
            <w:vAlign w:val="center"/>
          </w:tcPr>
          <w:p w14:paraId="0AC53E98" w14:textId="77777777" w:rsidR="00975C97" w:rsidRPr="007F2609" w:rsidRDefault="00975C97" w:rsidP="00346178">
            <w:pPr>
              <w:pStyle w:val="TAC"/>
            </w:pPr>
            <w:r w:rsidRPr="007F2609">
              <w:t>2</w:t>
            </w:r>
          </w:p>
        </w:tc>
        <w:tc>
          <w:tcPr>
            <w:tcW w:w="848" w:type="dxa"/>
            <w:vAlign w:val="center"/>
          </w:tcPr>
          <w:p w14:paraId="4BFEFEE5" w14:textId="77777777" w:rsidR="00975C97" w:rsidRPr="007F2609" w:rsidRDefault="00975C97" w:rsidP="00346178">
            <w:pPr>
              <w:pStyle w:val="TAC"/>
            </w:pPr>
            <w:r w:rsidRPr="007F2609">
              <w:t>3</w:t>
            </w:r>
          </w:p>
        </w:tc>
        <w:tc>
          <w:tcPr>
            <w:tcW w:w="848" w:type="dxa"/>
            <w:vAlign w:val="center"/>
          </w:tcPr>
          <w:p w14:paraId="10858171" w14:textId="77777777" w:rsidR="00975C97" w:rsidRPr="007F2609" w:rsidRDefault="00975C97" w:rsidP="00346178">
            <w:pPr>
              <w:pStyle w:val="TAC"/>
            </w:pPr>
            <w:r w:rsidRPr="007F2609">
              <w:t>3</w:t>
            </w:r>
          </w:p>
        </w:tc>
        <w:tc>
          <w:tcPr>
            <w:tcW w:w="848" w:type="dxa"/>
            <w:vAlign w:val="center"/>
          </w:tcPr>
          <w:p w14:paraId="6CC39541" w14:textId="77777777" w:rsidR="00975C97" w:rsidRPr="007F2609" w:rsidRDefault="00975C97" w:rsidP="00346178">
            <w:pPr>
              <w:pStyle w:val="TAC"/>
            </w:pPr>
            <w:r w:rsidRPr="007F2609">
              <w:t>4</w:t>
            </w:r>
          </w:p>
        </w:tc>
        <w:tc>
          <w:tcPr>
            <w:tcW w:w="848" w:type="dxa"/>
            <w:vAlign w:val="center"/>
          </w:tcPr>
          <w:p w14:paraId="2641CA36" w14:textId="77777777" w:rsidR="00975C97" w:rsidRPr="007F2609" w:rsidRDefault="00975C97" w:rsidP="00346178">
            <w:pPr>
              <w:pStyle w:val="TAC"/>
            </w:pPr>
            <w:r w:rsidRPr="007F2609">
              <w:t>5</w:t>
            </w:r>
          </w:p>
        </w:tc>
        <w:tc>
          <w:tcPr>
            <w:tcW w:w="848" w:type="dxa"/>
            <w:vAlign w:val="center"/>
          </w:tcPr>
          <w:p w14:paraId="44F74D2A" w14:textId="77777777" w:rsidR="00975C97" w:rsidRPr="007F2609" w:rsidRDefault="00975C97" w:rsidP="00346178">
            <w:pPr>
              <w:pStyle w:val="TAC"/>
            </w:pPr>
            <w:r w:rsidRPr="007F2609">
              <w:t>7</w:t>
            </w:r>
          </w:p>
        </w:tc>
        <w:tc>
          <w:tcPr>
            <w:tcW w:w="849" w:type="dxa"/>
            <w:vAlign w:val="center"/>
          </w:tcPr>
          <w:p w14:paraId="5E580C0A" w14:textId="77777777" w:rsidR="00975C97" w:rsidRPr="007F2609" w:rsidRDefault="00975C97" w:rsidP="00346178">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346178">
            <w:pPr>
              <w:pStyle w:val="TAL"/>
            </w:pPr>
            <w:r w:rsidRPr="007F2609">
              <w:t>Binary Channel Bits per Slot</w:t>
            </w:r>
          </w:p>
        </w:tc>
        <w:tc>
          <w:tcPr>
            <w:tcW w:w="1093" w:type="dxa"/>
            <w:vAlign w:val="center"/>
          </w:tcPr>
          <w:p w14:paraId="652CD938" w14:textId="77777777" w:rsidR="00975C97" w:rsidRPr="007F2609" w:rsidRDefault="00975C97" w:rsidP="00346178">
            <w:pPr>
              <w:pStyle w:val="TAC"/>
            </w:pPr>
          </w:p>
        </w:tc>
        <w:tc>
          <w:tcPr>
            <w:tcW w:w="848" w:type="dxa"/>
            <w:vAlign w:val="center"/>
          </w:tcPr>
          <w:p w14:paraId="0496302F" w14:textId="77777777" w:rsidR="00975C97" w:rsidRPr="007F2609" w:rsidRDefault="00975C97" w:rsidP="00346178">
            <w:pPr>
              <w:pStyle w:val="TAC"/>
            </w:pPr>
          </w:p>
        </w:tc>
        <w:tc>
          <w:tcPr>
            <w:tcW w:w="848" w:type="dxa"/>
            <w:vAlign w:val="center"/>
          </w:tcPr>
          <w:p w14:paraId="10C331B3" w14:textId="77777777" w:rsidR="00975C97" w:rsidRPr="007F2609" w:rsidRDefault="00975C97" w:rsidP="00346178">
            <w:pPr>
              <w:pStyle w:val="TAC"/>
            </w:pPr>
          </w:p>
        </w:tc>
        <w:tc>
          <w:tcPr>
            <w:tcW w:w="848" w:type="dxa"/>
            <w:vAlign w:val="center"/>
          </w:tcPr>
          <w:p w14:paraId="2B566377" w14:textId="77777777" w:rsidR="00975C97" w:rsidRPr="007F2609" w:rsidRDefault="00975C97" w:rsidP="00346178">
            <w:pPr>
              <w:pStyle w:val="TAC"/>
            </w:pPr>
          </w:p>
        </w:tc>
        <w:tc>
          <w:tcPr>
            <w:tcW w:w="848" w:type="dxa"/>
            <w:vAlign w:val="center"/>
          </w:tcPr>
          <w:p w14:paraId="2C3291FE" w14:textId="77777777" w:rsidR="00975C97" w:rsidRPr="007F2609" w:rsidRDefault="00975C97" w:rsidP="00346178">
            <w:pPr>
              <w:pStyle w:val="TAC"/>
            </w:pPr>
          </w:p>
        </w:tc>
        <w:tc>
          <w:tcPr>
            <w:tcW w:w="848" w:type="dxa"/>
            <w:vAlign w:val="center"/>
          </w:tcPr>
          <w:p w14:paraId="2B1774DF" w14:textId="77777777" w:rsidR="00975C97" w:rsidRPr="007F2609" w:rsidRDefault="00975C97" w:rsidP="00346178">
            <w:pPr>
              <w:pStyle w:val="TAC"/>
            </w:pPr>
          </w:p>
        </w:tc>
        <w:tc>
          <w:tcPr>
            <w:tcW w:w="848" w:type="dxa"/>
            <w:vAlign w:val="center"/>
          </w:tcPr>
          <w:p w14:paraId="3DEB604F" w14:textId="77777777" w:rsidR="00975C97" w:rsidRPr="007F2609" w:rsidRDefault="00975C97" w:rsidP="00346178">
            <w:pPr>
              <w:pStyle w:val="TAC"/>
            </w:pPr>
          </w:p>
        </w:tc>
        <w:tc>
          <w:tcPr>
            <w:tcW w:w="848" w:type="dxa"/>
            <w:vAlign w:val="center"/>
          </w:tcPr>
          <w:p w14:paraId="09DA939D" w14:textId="77777777" w:rsidR="00975C97" w:rsidRPr="007F2609" w:rsidRDefault="00975C97" w:rsidP="00346178">
            <w:pPr>
              <w:pStyle w:val="TAC"/>
            </w:pPr>
          </w:p>
        </w:tc>
        <w:tc>
          <w:tcPr>
            <w:tcW w:w="848" w:type="dxa"/>
            <w:vAlign w:val="center"/>
          </w:tcPr>
          <w:p w14:paraId="215DAA81" w14:textId="77777777" w:rsidR="00975C97" w:rsidRPr="007F2609" w:rsidRDefault="00975C97" w:rsidP="00346178">
            <w:pPr>
              <w:pStyle w:val="TAC"/>
            </w:pPr>
          </w:p>
        </w:tc>
        <w:tc>
          <w:tcPr>
            <w:tcW w:w="848" w:type="dxa"/>
            <w:vAlign w:val="center"/>
          </w:tcPr>
          <w:p w14:paraId="2162E0BF" w14:textId="77777777" w:rsidR="00975C97" w:rsidRPr="007F2609" w:rsidRDefault="00975C97" w:rsidP="00346178">
            <w:pPr>
              <w:pStyle w:val="TAC"/>
            </w:pPr>
          </w:p>
        </w:tc>
        <w:tc>
          <w:tcPr>
            <w:tcW w:w="849" w:type="dxa"/>
            <w:vAlign w:val="center"/>
          </w:tcPr>
          <w:p w14:paraId="6954B69B" w14:textId="77777777" w:rsidR="00975C97" w:rsidRPr="007F2609" w:rsidRDefault="00975C97" w:rsidP="00346178">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7DA00C20" w14:textId="77777777" w:rsidR="00975C97" w:rsidRPr="007F2609" w:rsidRDefault="00975C97" w:rsidP="00346178">
            <w:pPr>
              <w:pStyle w:val="TAC"/>
            </w:pPr>
            <w:r w:rsidRPr="007F2609">
              <w:t>Bits</w:t>
            </w:r>
          </w:p>
        </w:tc>
        <w:tc>
          <w:tcPr>
            <w:tcW w:w="848" w:type="dxa"/>
            <w:vAlign w:val="center"/>
          </w:tcPr>
          <w:p w14:paraId="7FFE3071" w14:textId="77777777" w:rsidR="00975C97" w:rsidRPr="007F2609" w:rsidRDefault="00975C97" w:rsidP="00346178">
            <w:pPr>
              <w:pStyle w:val="TAC"/>
            </w:pPr>
            <w:r w:rsidRPr="007F2609">
              <w:t>N/A</w:t>
            </w:r>
          </w:p>
        </w:tc>
        <w:tc>
          <w:tcPr>
            <w:tcW w:w="848" w:type="dxa"/>
            <w:vAlign w:val="center"/>
          </w:tcPr>
          <w:p w14:paraId="559552F7" w14:textId="77777777" w:rsidR="00975C97" w:rsidRPr="007F2609" w:rsidRDefault="00975C97" w:rsidP="00346178">
            <w:pPr>
              <w:pStyle w:val="TAC"/>
            </w:pPr>
            <w:r w:rsidRPr="007F2609">
              <w:t>N/A</w:t>
            </w:r>
          </w:p>
        </w:tc>
        <w:tc>
          <w:tcPr>
            <w:tcW w:w="848" w:type="dxa"/>
            <w:vAlign w:val="center"/>
          </w:tcPr>
          <w:p w14:paraId="5C9CA791" w14:textId="77777777" w:rsidR="00975C97" w:rsidRPr="007F2609" w:rsidRDefault="00975C97" w:rsidP="00346178">
            <w:pPr>
              <w:pStyle w:val="TAC"/>
            </w:pPr>
            <w:r w:rsidRPr="007F2609">
              <w:t>N/A</w:t>
            </w:r>
          </w:p>
        </w:tc>
        <w:tc>
          <w:tcPr>
            <w:tcW w:w="848" w:type="dxa"/>
            <w:vAlign w:val="center"/>
          </w:tcPr>
          <w:p w14:paraId="00D55DB7" w14:textId="77777777" w:rsidR="00975C97" w:rsidRPr="007F2609" w:rsidRDefault="00975C97" w:rsidP="00346178">
            <w:pPr>
              <w:pStyle w:val="TAC"/>
            </w:pPr>
            <w:r w:rsidRPr="007F2609">
              <w:t>N/A</w:t>
            </w:r>
          </w:p>
        </w:tc>
        <w:tc>
          <w:tcPr>
            <w:tcW w:w="848" w:type="dxa"/>
            <w:vAlign w:val="center"/>
          </w:tcPr>
          <w:p w14:paraId="1478E882" w14:textId="77777777" w:rsidR="00975C97" w:rsidRPr="007F2609" w:rsidRDefault="00975C97" w:rsidP="00346178">
            <w:pPr>
              <w:pStyle w:val="TAC"/>
            </w:pPr>
            <w:r w:rsidRPr="007F2609">
              <w:t>N/A</w:t>
            </w:r>
          </w:p>
        </w:tc>
        <w:tc>
          <w:tcPr>
            <w:tcW w:w="848" w:type="dxa"/>
            <w:vAlign w:val="center"/>
          </w:tcPr>
          <w:p w14:paraId="7D7C9173" w14:textId="77777777" w:rsidR="00975C97" w:rsidRPr="007F2609" w:rsidRDefault="00975C97" w:rsidP="00346178">
            <w:pPr>
              <w:pStyle w:val="TAC"/>
            </w:pPr>
            <w:r w:rsidRPr="007F2609">
              <w:t>N/A</w:t>
            </w:r>
          </w:p>
        </w:tc>
        <w:tc>
          <w:tcPr>
            <w:tcW w:w="848" w:type="dxa"/>
            <w:vAlign w:val="center"/>
          </w:tcPr>
          <w:p w14:paraId="2EE4E665" w14:textId="77777777" w:rsidR="00975C97" w:rsidRPr="007F2609" w:rsidRDefault="00975C97" w:rsidP="00346178">
            <w:pPr>
              <w:pStyle w:val="TAC"/>
            </w:pPr>
            <w:r w:rsidRPr="007F2609">
              <w:t>N/A</w:t>
            </w:r>
          </w:p>
        </w:tc>
        <w:tc>
          <w:tcPr>
            <w:tcW w:w="848" w:type="dxa"/>
            <w:vAlign w:val="center"/>
          </w:tcPr>
          <w:p w14:paraId="1E678B6F" w14:textId="77777777" w:rsidR="00975C97" w:rsidRPr="007F2609" w:rsidRDefault="00975C97" w:rsidP="00346178">
            <w:pPr>
              <w:pStyle w:val="TAC"/>
            </w:pPr>
            <w:r w:rsidRPr="007F2609">
              <w:t>N/A</w:t>
            </w:r>
          </w:p>
        </w:tc>
        <w:tc>
          <w:tcPr>
            <w:tcW w:w="848" w:type="dxa"/>
            <w:vAlign w:val="center"/>
          </w:tcPr>
          <w:p w14:paraId="055CD388" w14:textId="77777777" w:rsidR="00975C97" w:rsidRPr="007F2609" w:rsidRDefault="00975C97" w:rsidP="00346178">
            <w:pPr>
              <w:pStyle w:val="TAC"/>
            </w:pPr>
            <w:r w:rsidRPr="007F2609">
              <w:t>N/A</w:t>
            </w:r>
          </w:p>
        </w:tc>
        <w:tc>
          <w:tcPr>
            <w:tcW w:w="849" w:type="dxa"/>
            <w:vAlign w:val="center"/>
          </w:tcPr>
          <w:p w14:paraId="552BB058" w14:textId="77777777" w:rsidR="00975C97" w:rsidRPr="007F2609" w:rsidRDefault="00975C97" w:rsidP="00346178">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222E37CA" w14:textId="77777777" w:rsidR="00975C97" w:rsidRPr="007F2609" w:rsidRDefault="00975C97" w:rsidP="00346178">
            <w:pPr>
              <w:pStyle w:val="TAC"/>
            </w:pPr>
            <w:r w:rsidRPr="007F2609">
              <w:t>Bits</w:t>
            </w:r>
          </w:p>
        </w:tc>
        <w:tc>
          <w:tcPr>
            <w:tcW w:w="848" w:type="dxa"/>
            <w:vAlign w:val="center"/>
          </w:tcPr>
          <w:p w14:paraId="621F1161" w14:textId="77777777" w:rsidR="00975C97" w:rsidRPr="007F2609" w:rsidRDefault="00975C97" w:rsidP="00346178">
            <w:pPr>
              <w:pStyle w:val="TAC"/>
            </w:pPr>
            <w:r w:rsidRPr="007F2609">
              <w:t>7128</w:t>
            </w:r>
          </w:p>
        </w:tc>
        <w:tc>
          <w:tcPr>
            <w:tcW w:w="848" w:type="dxa"/>
            <w:vAlign w:val="center"/>
          </w:tcPr>
          <w:p w14:paraId="5CEA9DA3" w14:textId="77777777" w:rsidR="00975C97" w:rsidRPr="007F2609" w:rsidRDefault="00975C97" w:rsidP="00346178">
            <w:pPr>
              <w:pStyle w:val="TAC"/>
            </w:pPr>
            <w:r w:rsidRPr="007F2609">
              <w:t>11664</w:t>
            </w:r>
          </w:p>
        </w:tc>
        <w:tc>
          <w:tcPr>
            <w:tcW w:w="848" w:type="dxa"/>
            <w:vAlign w:val="center"/>
          </w:tcPr>
          <w:p w14:paraId="2FAE6988" w14:textId="77777777" w:rsidR="00975C97" w:rsidRPr="007F2609" w:rsidRDefault="00975C97" w:rsidP="00346178">
            <w:pPr>
              <w:pStyle w:val="TAC"/>
            </w:pPr>
            <w:r w:rsidRPr="007F2609">
              <w:t>15552</w:t>
            </w:r>
          </w:p>
        </w:tc>
        <w:tc>
          <w:tcPr>
            <w:tcW w:w="848" w:type="dxa"/>
            <w:vAlign w:val="center"/>
          </w:tcPr>
          <w:p w14:paraId="51134EC9" w14:textId="77777777" w:rsidR="00975C97" w:rsidRPr="007F2609" w:rsidRDefault="00975C97" w:rsidP="00346178">
            <w:pPr>
              <w:pStyle w:val="TAC"/>
            </w:pPr>
            <w:r w:rsidRPr="007F2609">
              <w:t>20088</w:t>
            </w:r>
          </w:p>
        </w:tc>
        <w:tc>
          <w:tcPr>
            <w:tcW w:w="848" w:type="dxa"/>
            <w:vAlign w:val="center"/>
          </w:tcPr>
          <w:p w14:paraId="6CC260B0" w14:textId="77777777" w:rsidR="00975C97" w:rsidRPr="007F2609" w:rsidRDefault="00975C97" w:rsidP="00346178">
            <w:pPr>
              <w:pStyle w:val="TAC"/>
            </w:pPr>
            <w:r w:rsidRPr="007F2609">
              <w:t>24624</w:t>
            </w:r>
          </w:p>
        </w:tc>
        <w:tc>
          <w:tcPr>
            <w:tcW w:w="848" w:type="dxa"/>
            <w:vAlign w:val="center"/>
          </w:tcPr>
          <w:p w14:paraId="780440D0" w14:textId="77777777" w:rsidR="00975C97" w:rsidRPr="007F2609" w:rsidRDefault="00975C97" w:rsidP="00346178">
            <w:pPr>
              <w:pStyle w:val="TAC"/>
            </w:pPr>
            <w:r w:rsidRPr="007F2609">
              <w:t>33048</w:t>
            </w:r>
          </w:p>
        </w:tc>
        <w:tc>
          <w:tcPr>
            <w:tcW w:w="848" w:type="dxa"/>
            <w:vAlign w:val="center"/>
          </w:tcPr>
          <w:p w14:paraId="56375596" w14:textId="77777777" w:rsidR="00975C97" w:rsidRPr="007F2609" w:rsidRDefault="00975C97" w:rsidP="00346178">
            <w:pPr>
              <w:pStyle w:val="TAC"/>
            </w:pPr>
            <w:r w:rsidRPr="007F2609">
              <w:t>42120</w:t>
            </w:r>
          </w:p>
        </w:tc>
        <w:tc>
          <w:tcPr>
            <w:tcW w:w="848" w:type="dxa"/>
            <w:vAlign w:val="center"/>
          </w:tcPr>
          <w:p w14:paraId="23DB363B" w14:textId="77777777" w:rsidR="00975C97" w:rsidRPr="007F2609" w:rsidRDefault="00975C97" w:rsidP="00346178">
            <w:pPr>
              <w:pStyle w:val="TAC"/>
            </w:pPr>
            <w:r w:rsidRPr="007F2609">
              <w:t>51192</w:t>
            </w:r>
          </w:p>
        </w:tc>
        <w:tc>
          <w:tcPr>
            <w:tcW w:w="848" w:type="dxa"/>
            <w:vAlign w:val="center"/>
          </w:tcPr>
          <w:p w14:paraId="2BBC4E00" w14:textId="77777777" w:rsidR="00975C97" w:rsidRPr="007F2609" w:rsidRDefault="00975C97" w:rsidP="00346178">
            <w:pPr>
              <w:pStyle w:val="TAC"/>
            </w:pPr>
            <w:r w:rsidRPr="007F2609">
              <w:t>69336</w:t>
            </w:r>
          </w:p>
        </w:tc>
        <w:tc>
          <w:tcPr>
            <w:tcW w:w="849" w:type="dxa"/>
            <w:vAlign w:val="center"/>
          </w:tcPr>
          <w:p w14:paraId="7209244C" w14:textId="77777777" w:rsidR="00975C97" w:rsidRPr="007F2609" w:rsidRDefault="00975C97" w:rsidP="00346178">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346178">
            <w:pPr>
              <w:pStyle w:val="TAL"/>
            </w:pPr>
            <w:r w:rsidRPr="007F2609">
              <w:t>Max. Throughput averaged over 1 frame</w:t>
            </w:r>
          </w:p>
        </w:tc>
        <w:tc>
          <w:tcPr>
            <w:tcW w:w="1093" w:type="dxa"/>
            <w:vAlign w:val="center"/>
          </w:tcPr>
          <w:p w14:paraId="4407E393" w14:textId="77777777" w:rsidR="00975C97" w:rsidRPr="007F2609" w:rsidRDefault="00975C97" w:rsidP="00346178">
            <w:pPr>
              <w:pStyle w:val="TAC"/>
            </w:pPr>
            <w:r w:rsidRPr="007F2609">
              <w:t>Mbps</w:t>
            </w:r>
          </w:p>
        </w:tc>
        <w:tc>
          <w:tcPr>
            <w:tcW w:w="848" w:type="dxa"/>
          </w:tcPr>
          <w:p w14:paraId="7DB24F65" w14:textId="77777777" w:rsidR="00975C97" w:rsidRPr="007F2609" w:rsidRDefault="00975C97" w:rsidP="00346178">
            <w:pPr>
              <w:pStyle w:val="TAC"/>
            </w:pPr>
            <w:r w:rsidRPr="007F2609">
              <w:t>12.902</w:t>
            </w:r>
          </w:p>
        </w:tc>
        <w:tc>
          <w:tcPr>
            <w:tcW w:w="848" w:type="dxa"/>
          </w:tcPr>
          <w:p w14:paraId="3C9CE375" w14:textId="77777777" w:rsidR="00975C97" w:rsidRPr="007F2609" w:rsidRDefault="00975C97" w:rsidP="00346178">
            <w:pPr>
              <w:pStyle w:val="TAC"/>
            </w:pPr>
            <w:r w:rsidRPr="007F2609">
              <w:t>20.909</w:t>
            </w:r>
          </w:p>
        </w:tc>
        <w:tc>
          <w:tcPr>
            <w:tcW w:w="848" w:type="dxa"/>
          </w:tcPr>
          <w:p w14:paraId="69CECC74" w14:textId="77777777" w:rsidR="00975C97" w:rsidRPr="007F2609" w:rsidRDefault="00975C97" w:rsidP="00346178">
            <w:pPr>
              <w:pStyle w:val="TAC"/>
            </w:pPr>
            <w:r w:rsidRPr="007F2609">
              <w:t>28.282</w:t>
            </w:r>
          </w:p>
        </w:tc>
        <w:tc>
          <w:tcPr>
            <w:tcW w:w="848" w:type="dxa"/>
          </w:tcPr>
          <w:p w14:paraId="3D866CE3" w14:textId="77777777" w:rsidR="00975C97" w:rsidRPr="007F2609" w:rsidRDefault="00975C97" w:rsidP="00346178">
            <w:pPr>
              <w:pStyle w:val="TAC"/>
            </w:pPr>
            <w:r w:rsidRPr="007F2609">
              <w:t>36.269</w:t>
            </w:r>
          </w:p>
        </w:tc>
        <w:tc>
          <w:tcPr>
            <w:tcW w:w="848" w:type="dxa"/>
          </w:tcPr>
          <w:p w14:paraId="690C05C5" w14:textId="77777777" w:rsidR="00975C97" w:rsidRPr="007F2609" w:rsidRDefault="00975C97" w:rsidP="00346178">
            <w:pPr>
              <w:pStyle w:val="TAC"/>
            </w:pPr>
            <w:r w:rsidRPr="007F2609">
              <w:t>44.237</w:t>
            </w:r>
          </w:p>
        </w:tc>
        <w:tc>
          <w:tcPr>
            <w:tcW w:w="848" w:type="dxa"/>
          </w:tcPr>
          <w:p w14:paraId="0D465772" w14:textId="77777777" w:rsidR="00975C97" w:rsidRPr="007F2609" w:rsidRDefault="00975C97" w:rsidP="00346178">
            <w:pPr>
              <w:pStyle w:val="TAC"/>
            </w:pPr>
            <w:r w:rsidRPr="007F2609">
              <w:t>60.250</w:t>
            </w:r>
          </w:p>
        </w:tc>
        <w:tc>
          <w:tcPr>
            <w:tcW w:w="848" w:type="dxa"/>
          </w:tcPr>
          <w:p w14:paraId="5E957413" w14:textId="77777777" w:rsidR="00975C97" w:rsidRPr="007F2609" w:rsidRDefault="00975C97" w:rsidP="00346178">
            <w:pPr>
              <w:pStyle w:val="TAC"/>
            </w:pPr>
            <w:r w:rsidRPr="007F2609">
              <w:t>76.205</w:t>
            </w:r>
          </w:p>
        </w:tc>
        <w:tc>
          <w:tcPr>
            <w:tcW w:w="848" w:type="dxa"/>
          </w:tcPr>
          <w:p w14:paraId="2692D791" w14:textId="77777777" w:rsidR="00975C97" w:rsidRPr="007F2609" w:rsidRDefault="00975C97" w:rsidP="00346178">
            <w:pPr>
              <w:pStyle w:val="TAC"/>
            </w:pPr>
            <w:r w:rsidRPr="007F2609">
              <w:t>93.446</w:t>
            </w:r>
          </w:p>
        </w:tc>
        <w:tc>
          <w:tcPr>
            <w:tcW w:w="848" w:type="dxa"/>
          </w:tcPr>
          <w:p w14:paraId="6A64A745" w14:textId="77777777" w:rsidR="00975C97" w:rsidRPr="007F2609" w:rsidRDefault="00975C97" w:rsidP="00346178">
            <w:pPr>
              <w:pStyle w:val="TAC"/>
            </w:pPr>
            <w:r w:rsidRPr="007F2609">
              <w:t>125.338</w:t>
            </w:r>
          </w:p>
        </w:tc>
        <w:tc>
          <w:tcPr>
            <w:tcW w:w="849" w:type="dxa"/>
          </w:tcPr>
          <w:p w14:paraId="3271FADA" w14:textId="77777777" w:rsidR="00975C97" w:rsidRPr="007F2609" w:rsidRDefault="00975C97" w:rsidP="00346178">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346178">
            <w:pPr>
              <w:pStyle w:val="TAN"/>
            </w:pPr>
            <w:r w:rsidRPr="007F2609">
              <w:t>Note 1:</w:t>
            </w:r>
            <w:r w:rsidRPr="007F2609">
              <w:tab/>
              <w:t>Additional parameters are specified in Table A.3.1-1 and Table A.3.3.1-1.</w:t>
            </w:r>
          </w:p>
          <w:p w14:paraId="38892AE0"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346178">
            <w:pPr>
              <w:pStyle w:val="TAN"/>
            </w:pPr>
            <w:r w:rsidRPr="007F2609">
              <w:t>Note 3:</w:t>
            </w:r>
            <w:r w:rsidRPr="007F2609">
              <w:tab/>
              <w:t>SS/PBCH block is transmitted in slot #0 of each frame.</w:t>
            </w:r>
          </w:p>
          <w:p w14:paraId="5AECF226" w14:textId="77777777" w:rsidR="00975C97" w:rsidRPr="007F2609" w:rsidRDefault="00975C97" w:rsidP="00346178">
            <w:pPr>
              <w:pStyle w:val="TAN"/>
            </w:pPr>
            <w:r w:rsidRPr="007F2609">
              <w:t>Note 4:</w:t>
            </w:r>
            <w:r w:rsidRPr="007F2609">
              <w:tab/>
              <w:t>Slot i is slot index per frame.</w:t>
            </w:r>
          </w:p>
        </w:tc>
      </w:tr>
    </w:tbl>
    <w:p w14:paraId="12DED094" w14:textId="77777777" w:rsidR="00975C97" w:rsidRPr="007F2609" w:rsidRDefault="00975C97" w:rsidP="00346178"/>
    <w:p w14:paraId="66B87586" w14:textId="0CC052B4" w:rsidR="00975C97" w:rsidRPr="007F2609" w:rsidRDefault="00975C97" w:rsidP="00975C97">
      <w:pPr>
        <w:pStyle w:val="Heading3"/>
      </w:pPr>
      <w:bookmarkStart w:id="72" w:name="_Toc27478705"/>
      <w:bookmarkStart w:id="73" w:name="_Toc36227419"/>
      <w:r w:rsidRPr="007F2609">
        <w:lastRenderedPageBreak/>
        <w:t>A.3.3.4</w:t>
      </w:r>
      <w:r w:rsidRPr="007F2609">
        <w:tab/>
        <w:t>FRC for maximum input level for 256 QAM</w:t>
      </w:r>
      <w:bookmarkEnd w:id="72"/>
      <w:bookmarkEnd w:id="73"/>
    </w:p>
    <w:p w14:paraId="4D8187F2" w14:textId="77777777" w:rsidR="00975C97" w:rsidRPr="007F2609" w:rsidRDefault="00975C97" w:rsidP="00346178">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346178">
            <w:pPr>
              <w:pStyle w:val="TAH"/>
            </w:pPr>
            <w:r w:rsidRPr="007F2609">
              <w:t>Parameter</w:t>
            </w:r>
          </w:p>
        </w:tc>
        <w:tc>
          <w:tcPr>
            <w:tcW w:w="1093" w:type="dxa"/>
            <w:vAlign w:val="center"/>
          </w:tcPr>
          <w:p w14:paraId="7AB025A7" w14:textId="77777777" w:rsidR="00975C97" w:rsidRPr="007F2609" w:rsidRDefault="00975C97" w:rsidP="00346178">
            <w:pPr>
              <w:pStyle w:val="TAH"/>
            </w:pPr>
            <w:r w:rsidRPr="007F2609">
              <w:t>Unit</w:t>
            </w:r>
          </w:p>
        </w:tc>
        <w:tc>
          <w:tcPr>
            <w:tcW w:w="5736" w:type="dxa"/>
            <w:gridSpan w:val="8"/>
          </w:tcPr>
          <w:p w14:paraId="52A17360" w14:textId="77777777" w:rsidR="00975C97" w:rsidRPr="007F2609" w:rsidRDefault="00975C97" w:rsidP="00346178">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346178">
            <w:pPr>
              <w:pStyle w:val="TAL"/>
            </w:pPr>
            <w:r w:rsidRPr="007F2609">
              <w:t>Channel bandwidth</w:t>
            </w:r>
          </w:p>
        </w:tc>
        <w:tc>
          <w:tcPr>
            <w:tcW w:w="1093" w:type="dxa"/>
            <w:vAlign w:val="center"/>
          </w:tcPr>
          <w:p w14:paraId="022B68AF" w14:textId="77777777" w:rsidR="00975C97" w:rsidRPr="007F2609" w:rsidRDefault="00975C97" w:rsidP="00346178">
            <w:pPr>
              <w:pStyle w:val="TAC"/>
            </w:pPr>
            <w:r w:rsidRPr="007F2609">
              <w:t>MHz</w:t>
            </w:r>
          </w:p>
        </w:tc>
        <w:tc>
          <w:tcPr>
            <w:tcW w:w="717" w:type="dxa"/>
            <w:vAlign w:val="center"/>
          </w:tcPr>
          <w:p w14:paraId="565BBAD2" w14:textId="77777777" w:rsidR="00975C97" w:rsidRPr="007F2609" w:rsidRDefault="00975C97" w:rsidP="00346178">
            <w:pPr>
              <w:pStyle w:val="TAC"/>
            </w:pPr>
            <w:r w:rsidRPr="007F2609">
              <w:t>5</w:t>
            </w:r>
          </w:p>
        </w:tc>
        <w:tc>
          <w:tcPr>
            <w:tcW w:w="717" w:type="dxa"/>
            <w:vAlign w:val="center"/>
          </w:tcPr>
          <w:p w14:paraId="181ADB71" w14:textId="77777777" w:rsidR="00975C97" w:rsidRPr="007F2609" w:rsidRDefault="00975C97" w:rsidP="00346178">
            <w:pPr>
              <w:pStyle w:val="TAC"/>
            </w:pPr>
            <w:r w:rsidRPr="007F2609">
              <w:t>10</w:t>
            </w:r>
          </w:p>
        </w:tc>
        <w:tc>
          <w:tcPr>
            <w:tcW w:w="717" w:type="dxa"/>
            <w:vAlign w:val="center"/>
          </w:tcPr>
          <w:p w14:paraId="59613DAA" w14:textId="77777777" w:rsidR="00975C97" w:rsidRPr="007F2609" w:rsidRDefault="00975C97" w:rsidP="00346178">
            <w:pPr>
              <w:pStyle w:val="TAC"/>
            </w:pPr>
            <w:r w:rsidRPr="007F2609">
              <w:t>15</w:t>
            </w:r>
          </w:p>
        </w:tc>
        <w:tc>
          <w:tcPr>
            <w:tcW w:w="717" w:type="dxa"/>
            <w:vAlign w:val="center"/>
          </w:tcPr>
          <w:p w14:paraId="028784C5" w14:textId="77777777" w:rsidR="00975C97" w:rsidRPr="007F2609" w:rsidRDefault="00975C97" w:rsidP="00346178">
            <w:pPr>
              <w:pStyle w:val="TAC"/>
            </w:pPr>
            <w:r w:rsidRPr="007F2609">
              <w:t>20</w:t>
            </w:r>
          </w:p>
        </w:tc>
        <w:tc>
          <w:tcPr>
            <w:tcW w:w="717" w:type="dxa"/>
            <w:vAlign w:val="center"/>
          </w:tcPr>
          <w:p w14:paraId="23FD1D29" w14:textId="77777777" w:rsidR="00975C97" w:rsidRPr="007F2609" w:rsidRDefault="00975C97" w:rsidP="00346178">
            <w:pPr>
              <w:pStyle w:val="TAC"/>
            </w:pPr>
            <w:r w:rsidRPr="007F2609">
              <w:t>25</w:t>
            </w:r>
          </w:p>
        </w:tc>
        <w:tc>
          <w:tcPr>
            <w:tcW w:w="717" w:type="dxa"/>
            <w:vAlign w:val="center"/>
          </w:tcPr>
          <w:p w14:paraId="40546C16" w14:textId="77777777" w:rsidR="00975C97" w:rsidRPr="007F2609" w:rsidRDefault="00975C97" w:rsidP="00346178">
            <w:pPr>
              <w:pStyle w:val="TAC"/>
            </w:pPr>
            <w:r w:rsidRPr="007F2609">
              <w:t>30</w:t>
            </w:r>
          </w:p>
        </w:tc>
        <w:tc>
          <w:tcPr>
            <w:tcW w:w="717" w:type="dxa"/>
            <w:vAlign w:val="center"/>
          </w:tcPr>
          <w:p w14:paraId="01C36FB2" w14:textId="77777777" w:rsidR="00975C97" w:rsidRPr="007F2609" w:rsidRDefault="00975C97" w:rsidP="00346178">
            <w:pPr>
              <w:pStyle w:val="TAC"/>
            </w:pPr>
            <w:r w:rsidRPr="007F2609">
              <w:t>40</w:t>
            </w:r>
          </w:p>
        </w:tc>
        <w:tc>
          <w:tcPr>
            <w:tcW w:w="717" w:type="dxa"/>
            <w:vAlign w:val="center"/>
          </w:tcPr>
          <w:p w14:paraId="41A0C220" w14:textId="77777777" w:rsidR="00975C97" w:rsidRPr="007F2609" w:rsidRDefault="00975C97" w:rsidP="00346178">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346178">
            <w:pPr>
              <w:pStyle w:val="TAL"/>
            </w:pPr>
            <w:r w:rsidRPr="007F2609">
              <w:t>Subcarrier spacing</w:t>
            </w:r>
          </w:p>
        </w:tc>
        <w:tc>
          <w:tcPr>
            <w:tcW w:w="1093" w:type="dxa"/>
            <w:vAlign w:val="center"/>
          </w:tcPr>
          <w:p w14:paraId="1801FC28" w14:textId="77777777" w:rsidR="00975C97" w:rsidRPr="007F2609" w:rsidRDefault="00975C97" w:rsidP="00346178">
            <w:pPr>
              <w:pStyle w:val="TAC"/>
            </w:pPr>
            <w:r w:rsidRPr="007F2609">
              <w:t>kHz</w:t>
            </w:r>
          </w:p>
        </w:tc>
        <w:tc>
          <w:tcPr>
            <w:tcW w:w="717" w:type="dxa"/>
            <w:vAlign w:val="center"/>
          </w:tcPr>
          <w:p w14:paraId="1F334953" w14:textId="77777777" w:rsidR="00975C97" w:rsidRPr="007F2609" w:rsidRDefault="00975C97" w:rsidP="00346178">
            <w:pPr>
              <w:pStyle w:val="TAC"/>
            </w:pPr>
            <w:r w:rsidRPr="007F2609">
              <w:t>15</w:t>
            </w:r>
          </w:p>
        </w:tc>
        <w:tc>
          <w:tcPr>
            <w:tcW w:w="717" w:type="dxa"/>
            <w:vAlign w:val="center"/>
          </w:tcPr>
          <w:p w14:paraId="0D90B0E0" w14:textId="77777777" w:rsidR="00975C97" w:rsidRPr="007F2609" w:rsidRDefault="00975C97" w:rsidP="00346178">
            <w:pPr>
              <w:pStyle w:val="TAC"/>
            </w:pPr>
            <w:r w:rsidRPr="007F2609">
              <w:t>15</w:t>
            </w:r>
          </w:p>
        </w:tc>
        <w:tc>
          <w:tcPr>
            <w:tcW w:w="717" w:type="dxa"/>
            <w:vAlign w:val="center"/>
          </w:tcPr>
          <w:p w14:paraId="02DE2BF0" w14:textId="77777777" w:rsidR="00975C97" w:rsidRPr="007F2609" w:rsidRDefault="00975C97" w:rsidP="00346178">
            <w:pPr>
              <w:pStyle w:val="TAC"/>
            </w:pPr>
            <w:r w:rsidRPr="007F2609">
              <w:t>15</w:t>
            </w:r>
          </w:p>
        </w:tc>
        <w:tc>
          <w:tcPr>
            <w:tcW w:w="717" w:type="dxa"/>
            <w:vAlign w:val="center"/>
          </w:tcPr>
          <w:p w14:paraId="20485042" w14:textId="77777777" w:rsidR="00975C97" w:rsidRPr="007F2609" w:rsidRDefault="00975C97" w:rsidP="00346178">
            <w:pPr>
              <w:pStyle w:val="TAC"/>
            </w:pPr>
            <w:r w:rsidRPr="007F2609">
              <w:t>15</w:t>
            </w:r>
          </w:p>
        </w:tc>
        <w:tc>
          <w:tcPr>
            <w:tcW w:w="717" w:type="dxa"/>
            <w:vAlign w:val="center"/>
          </w:tcPr>
          <w:p w14:paraId="113BC50E" w14:textId="77777777" w:rsidR="00975C97" w:rsidRPr="007F2609" w:rsidRDefault="00975C97" w:rsidP="00346178">
            <w:pPr>
              <w:pStyle w:val="TAC"/>
            </w:pPr>
            <w:r w:rsidRPr="007F2609">
              <w:t>15</w:t>
            </w:r>
          </w:p>
        </w:tc>
        <w:tc>
          <w:tcPr>
            <w:tcW w:w="717" w:type="dxa"/>
            <w:vAlign w:val="center"/>
          </w:tcPr>
          <w:p w14:paraId="3D0362BB" w14:textId="77777777" w:rsidR="00975C97" w:rsidRPr="007F2609" w:rsidRDefault="00975C97" w:rsidP="00346178">
            <w:pPr>
              <w:pStyle w:val="TAC"/>
            </w:pPr>
            <w:r w:rsidRPr="007F2609">
              <w:t>15</w:t>
            </w:r>
          </w:p>
        </w:tc>
        <w:tc>
          <w:tcPr>
            <w:tcW w:w="717" w:type="dxa"/>
            <w:vAlign w:val="center"/>
          </w:tcPr>
          <w:p w14:paraId="45EF8610" w14:textId="77777777" w:rsidR="00975C97" w:rsidRPr="007F2609" w:rsidRDefault="00975C97" w:rsidP="00346178">
            <w:pPr>
              <w:pStyle w:val="TAC"/>
            </w:pPr>
            <w:r w:rsidRPr="007F2609">
              <w:t>15</w:t>
            </w:r>
          </w:p>
        </w:tc>
        <w:tc>
          <w:tcPr>
            <w:tcW w:w="717" w:type="dxa"/>
            <w:vAlign w:val="center"/>
          </w:tcPr>
          <w:p w14:paraId="10F6DD65" w14:textId="77777777" w:rsidR="00975C97" w:rsidRPr="007F2609" w:rsidRDefault="00975C97" w:rsidP="00346178">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346178">
            <w:pPr>
              <w:pStyle w:val="TAL"/>
            </w:pPr>
            <w:r w:rsidRPr="007F2609">
              <w:t xml:space="preserve">Subcarrier spacing configuration </w:t>
            </w:r>
            <w:r w:rsidRPr="007F2609">
              <w:object w:dxaOrig="220" w:dyaOrig="240" w14:anchorId="62B5778E">
                <v:shape id="_x0000_i1040" type="#_x0000_t75" style="width:11.9pt;height:14.4pt" o:ole="">
                  <v:imagedata r:id="rId13" o:title=""/>
                </v:shape>
                <o:OLEObject Type="Embed" ProgID="Equation.3" ShapeID="_x0000_i1040" DrawAspect="Content" ObjectID="_1758387841" r:id="rId29"/>
              </w:object>
            </w:r>
          </w:p>
        </w:tc>
        <w:tc>
          <w:tcPr>
            <w:tcW w:w="1093" w:type="dxa"/>
            <w:vAlign w:val="center"/>
          </w:tcPr>
          <w:p w14:paraId="7D9F5BDC" w14:textId="77777777" w:rsidR="00975C97" w:rsidRPr="007F2609" w:rsidRDefault="00975C97" w:rsidP="00346178">
            <w:pPr>
              <w:pStyle w:val="TAC"/>
            </w:pPr>
          </w:p>
        </w:tc>
        <w:tc>
          <w:tcPr>
            <w:tcW w:w="717" w:type="dxa"/>
            <w:vAlign w:val="center"/>
          </w:tcPr>
          <w:p w14:paraId="6593F5F7" w14:textId="77777777" w:rsidR="00975C97" w:rsidRPr="007F2609" w:rsidRDefault="00975C97" w:rsidP="00346178">
            <w:pPr>
              <w:pStyle w:val="TAC"/>
            </w:pPr>
            <w:r w:rsidRPr="007F2609">
              <w:t>0</w:t>
            </w:r>
          </w:p>
        </w:tc>
        <w:tc>
          <w:tcPr>
            <w:tcW w:w="717" w:type="dxa"/>
            <w:vAlign w:val="center"/>
          </w:tcPr>
          <w:p w14:paraId="784FE60F" w14:textId="77777777" w:rsidR="00975C97" w:rsidRPr="007F2609" w:rsidRDefault="00975C97" w:rsidP="00346178">
            <w:pPr>
              <w:pStyle w:val="TAC"/>
            </w:pPr>
            <w:r w:rsidRPr="007F2609">
              <w:t>0</w:t>
            </w:r>
          </w:p>
        </w:tc>
        <w:tc>
          <w:tcPr>
            <w:tcW w:w="717" w:type="dxa"/>
            <w:vAlign w:val="center"/>
          </w:tcPr>
          <w:p w14:paraId="2C39CBC8" w14:textId="77777777" w:rsidR="00975C97" w:rsidRPr="007F2609" w:rsidRDefault="00975C97" w:rsidP="00346178">
            <w:pPr>
              <w:pStyle w:val="TAC"/>
            </w:pPr>
            <w:r w:rsidRPr="007F2609">
              <w:t>0</w:t>
            </w:r>
          </w:p>
        </w:tc>
        <w:tc>
          <w:tcPr>
            <w:tcW w:w="717" w:type="dxa"/>
            <w:vAlign w:val="center"/>
          </w:tcPr>
          <w:p w14:paraId="404B74B9" w14:textId="77777777" w:rsidR="00975C97" w:rsidRPr="007F2609" w:rsidRDefault="00975C97" w:rsidP="00346178">
            <w:pPr>
              <w:pStyle w:val="TAC"/>
            </w:pPr>
            <w:r w:rsidRPr="007F2609">
              <w:t>0</w:t>
            </w:r>
          </w:p>
        </w:tc>
        <w:tc>
          <w:tcPr>
            <w:tcW w:w="717" w:type="dxa"/>
            <w:vAlign w:val="center"/>
          </w:tcPr>
          <w:p w14:paraId="29C9B879" w14:textId="77777777" w:rsidR="00975C97" w:rsidRPr="007F2609" w:rsidRDefault="00975C97" w:rsidP="00346178">
            <w:pPr>
              <w:pStyle w:val="TAC"/>
            </w:pPr>
            <w:r w:rsidRPr="007F2609">
              <w:t>0</w:t>
            </w:r>
          </w:p>
        </w:tc>
        <w:tc>
          <w:tcPr>
            <w:tcW w:w="717" w:type="dxa"/>
            <w:vAlign w:val="center"/>
          </w:tcPr>
          <w:p w14:paraId="3AB6B693" w14:textId="77777777" w:rsidR="00975C97" w:rsidRPr="007F2609" w:rsidRDefault="00975C97" w:rsidP="00346178">
            <w:pPr>
              <w:pStyle w:val="TAC"/>
            </w:pPr>
            <w:r w:rsidRPr="007F2609">
              <w:t>0</w:t>
            </w:r>
          </w:p>
        </w:tc>
        <w:tc>
          <w:tcPr>
            <w:tcW w:w="717" w:type="dxa"/>
            <w:vAlign w:val="center"/>
          </w:tcPr>
          <w:p w14:paraId="0E86FD39" w14:textId="77777777" w:rsidR="00975C97" w:rsidRPr="007F2609" w:rsidRDefault="00975C97" w:rsidP="00346178">
            <w:pPr>
              <w:pStyle w:val="TAC"/>
            </w:pPr>
            <w:r w:rsidRPr="007F2609">
              <w:t>0</w:t>
            </w:r>
          </w:p>
        </w:tc>
        <w:tc>
          <w:tcPr>
            <w:tcW w:w="717" w:type="dxa"/>
            <w:vAlign w:val="center"/>
          </w:tcPr>
          <w:p w14:paraId="6BAD22AF" w14:textId="77777777" w:rsidR="00975C97" w:rsidRPr="007F2609" w:rsidRDefault="00975C97" w:rsidP="00346178">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346178">
            <w:pPr>
              <w:pStyle w:val="TAL"/>
            </w:pPr>
            <w:r w:rsidRPr="007F2609">
              <w:t>Allocated resource blocks</w:t>
            </w:r>
          </w:p>
        </w:tc>
        <w:tc>
          <w:tcPr>
            <w:tcW w:w="1093" w:type="dxa"/>
            <w:vAlign w:val="center"/>
          </w:tcPr>
          <w:p w14:paraId="710BAB2A" w14:textId="77777777" w:rsidR="00975C97" w:rsidRPr="007F2609" w:rsidRDefault="00975C97" w:rsidP="00346178">
            <w:pPr>
              <w:pStyle w:val="TAC"/>
            </w:pPr>
          </w:p>
        </w:tc>
        <w:tc>
          <w:tcPr>
            <w:tcW w:w="717" w:type="dxa"/>
            <w:vAlign w:val="center"/>
          </w:tcPr>
          <w:p w14:paraId="67B26E94" w14:textId="77777777" w:rsidR="00975C97" w:rsidRPr="007F2609" w:rsidRDefault="00975C97" w:rsidP="00346178">
            <w:pPr>
              <w:pStyle w:val="TAC"/>
            </w:pPr>
            <w:r w:rsidRPr="007F2609">
              <w:t>25</w:t>
            </w:r>
          </w:p>
        </w:tc>
        <w:tc>
          <w:tcPr>
            <w:tcW w:w="717" w:type="dxa"/>
            <w:vAlign w:val="center"/>
          </w:tcPr>
          <w:p w14:paraId="43491B93" w14:textId="77777777" w:rsidR="00975C97" w:rsidRPr="007F2609" w:rsidRDefault="00975C97" w:rsidP="00346178">
            <w:pPr>
              <w:pStyle w:val="TAC"/>
            </w:pPr>
            <w:r w:rsidRPr="007F2609">
              <w:t>52</w:t>
            </w:r>
          </w:p>
        </w:tc>
        <w:tc>
          <w:tcPr>
            <w:tcW w:w="717" w:type="dxa"/>
            <w:vAlign w:val="center"/>
          </w:tcPr>
          <w:p w14:paraId="66B3C140" w14:textId="77777777" w:rsidR="00975C97" w:rsidRPr="007F2609" w:rsidRDefault="00975C97" w:rsidP="00346178">
            <w:pPr>
              <w:pStyle w:val="TAC"/>
            </w:pPr>
            <w:r w:rsidRPr="007F2609">
              <w:t>79</w:t>
            </w:r>
          </w:p>
        </w:tc>
        <w:tc>
          <w:tcPr>
            <w:tcW w:w="717" w:type="dxa"/>
            <w:vAlign w:val="center"/>
          </w:tcPr>
          <w:p w14:paraId="19098ED7" w14:textId="77777777" w:rsidR="00975C97" w:rsidRPr="007F2609" w:rsidRDefault="00975C97" w:rsidP="00346178">
            <w:pPr>
              <w:pStyle w:val="TAC"/>
            </w:pPr>
            <w:r w:rsidRPr="007F2609">
              <w:t>106</w:t>
            </w:r>
          </w:p>
        </w:tc>
        <w:tc>
          <w:tcPr>
            <w:tcW w:w="717" w:type="dxa"/>
            <w:vAlign w:val="center"/>
          </w:tcPr>
          <w:p w14:paraId="1EB998BD" w14:textId="77777777" w:rsidR="00975C97" w:rsidRPr="007F2609" w:rsidRDefault="00975C97" w:rsidP="00346178">
            <w:pPr>
              <w:pStyle w:val="TAC"/>
            </w:pPr>
            <w:r w:rsidRPr="007F2609">
              <w:t>133</w:t>
            </w:r>
          </w:p>
        </w:tc>
        <w:tc>
          <w:tcPr>
            <w:tcW w:w="717" w:type="dxa"/>
            <w:vAlign w:val="center"/>
          </w:tcPr>
          <w:p w14:paraId="51253AD7" w14:textId="77777777" w:rsidR="00975C97" w:rsidRPr="007F2609" w:rsidRDefault="00975C97" w:rsidP="00346178">
            <w:pPr>
              <w:pStyle w:val="TAC"/>
            </w:pPr>
            <w:r w:rsidRPr="007F2609">
              <w:t>160</w:t>
            </w:r>
          </w:p>
        </w:tc>
        <w:tc>
          <w:tcPr>
            <w:tcW w:w="717" w:type="dxa"/>
            <w:vAlign w:val="center"/>
          </w:tcPr>
          <w:p w14:paraId="1C4F1C14" w14:textId="77777777" w:rsidR="00975C97" w:rsidRPr="007F2609" w:rsidRDefault="00975C97" w:rsidP="00346178">
            <w:pPr>
              <w:pStyle w:val="TAC"/>
            </w:pPr>
            <w:r w:rsidRPr="007F2609">
              <w:t>216</w:t>
            </w:r>
          </w:p>
        </w:tc>
        <w:tc>
          <w:tcPr>
            <w:tcW w:w="717" w:type="dxa"/>
            <w:vAlign w:val="center"/>
          </w:tcPr>
          <w:p w14:paraId="21F4FA2B" w14:textId="77777777" w:rsidR="00975C97" w:rsidRPr="007F2609" w:rsidRDefault="00975C97" w:rsidP="00346178">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346178">
            <w:pPr>
              <w:pStyle w:val="TAL"/>
            </w:pPr>
            <w:r w:rsidRPr="007F2609">
              <w:t>Subcarriers per resource block</w:t>
            </w:r>
          </w:p>
        </w:tc>
        <w:tc>
          <w:tcPr>
            <w:tcW w:w="1093" w:type="dxa"/>
            <w:vAlign w:val="center"/>
          </w:tcPr>
          <w:p w14:paraId="03AEAF87" w14:textId="77777777" w:rsidR="00975C97" w:rsidRPr="007F2609" w:rsidRDefault="00975C97" w:rsidP="00346178">
            <w:pPr>
              <w:pStyle w:val="TAC"/>
            </w:pPr>
          </w:p>
        </w:tc>
        <w:tc>
          <w:tcPr>
            <w:tcW w:w="717" w:type="dxa"/>
            <w:vAlign w:val="center"/>
          </w:tcPr>
          <w:p w14:paraId="5F9082DE" w14:textId="77777777" w:rsidR="00975C97" w:rsidRPr="007F2609" w:rsidRDefault="00975C97" w:rsidP="00346178">
            <w:pPr>
              <w:pStyle w:val="TAC"/>
            </w:pPr>
            <w:r w:rsidRPr="007F2609">
              <w:t>12</w:t>
            </w:r>
          </w:p>
        </w:tc>
        <w:tc>
          <w:tcPr>
            <w:tcW w:w="717" w:type="dxa"/>
            <w:vAlign w:val="center"/>
          </w:tcPr>
          <w:p w14:paraId="45F95AA9" w14:textId="77777777" w:rsidR="00975C97" w:rsidRPr="007F2609" w:rsidRDefault="00975C97" w:rsidP="00346178">
            <w:pPr>
              <w:pStyle w:val="TAC"/>
            </w:pPr>
            <w:r w:rsidRPr="007F2609">
              <w:t>12</w:t>
            </w:r>
          </w:p>
        </w:tc>
        <w:tc>
          <w:tcPr>
            <w:tcW w:w="717" w:type="dxa"/>
            <w:vAlign w:val="center"/>
          </w:tcPr>
          <w:p w14:paraId="0A17E156" w14:textId="77777777" w:rsidR="00975C97" w:rsidRPr="007F2609" w:rsidRDefault="00975C97" w:rsidP="00346178">
            <w:pPr>
              <w:pStyle w:val="TAC"/>
            </w:pPr>
            <w:r w:rsidRPr="007F2609">
              <w:t>12</w:t>
            </w:r>
          </w:p>
        </w:tc>
        <w:tc>
          <w:tcPr>
            <w:tcW w:w="717" w:type="dxa"/>
            <w:vAlign w:val="center"/>
          </w:tcPr>
          <w:p w14:paraId="512C4ED9" w14:textId="77777777" w:rsidR="00975C97" w:rsidRPr="007F2609" w:rsidRDefault="00975C97" w:rsidP="00346178">
            <w:pPr>
              <w:pStyle w:val="TAC"/>
            </w:pPr>
            <w:r w:rsidRPr="007F2609">
              <w:t>12</w:t>
            </w:r>
          </w:p>
        </w:tc>
        <w:tc>
          <w:tcPr>
            <w:tcW w:w="717" w:type="dxa"/>
            <w:vAlign w:val="center"/>
          </w:tcPr>
          <w:p w14:paraId="2BD9B3EC" w14:textId="77777777" w:rsidR="00975C97" w:rsidRPr="007F2609" w:rsidRDefault="00975C97" w:rsidP="00346178">
            <w:pPr>
              <w:pStyle w:val="TAC"/>
            </w:pPr>
            <w:r w:rsidRPr="007F2609">
              <w:t>12</w:t>
            </w:r>
          </w:p>
        </w:tc>
        <w:tc>
          <w:tcPr>
            <w:tcW w:w="717" w:type="dxa"/>
            <w:vAlign w:val="center"/>
          </w:tcPr>
          <w:p w14:paraId="59D83D73" w14:textId="77777777" w:rsidR="00975C97" w:rsidRPr="007F2609" w:rsidRDefault="00975C97" w:rsidP="00346178">
            <w:pPr>
              <w:pStyle w:val="TAC"/>
            </w:pPr>
            <w:r w:rsidRPr="007F2609">
              <w:t>12</w:t>
            </w:r>
          </w:p>
        </w:tc>
        <w:tc>
          <w:tcPr>
            <w:tcW w:w="717" w:type="dxa"/>
            <w:vAlign w:val="center"/>
          </w:tcPr>
          <w:p w14:paraId="57BA4103" w14:textId="77777777" w:rsidR="00975C97" w:rsidRPr="007F2609" w:rsidRDefault="00975C97" w:rsidP="00346178">
            <w:pPr>
              <w:pStyle w:val="TAC"/>
            </w:pPr>
            <w:r w:rsidRPr="007F2609">
              <w:t>12</w:t>
            </w:r>
          </w:p>
        </w:tc>
        <w:tc>
          <w:tcPr>
            <w:tcW w:w="717" w:type="dxa"/>
            <w:vAlign w:val="center"/>
          </w:tcPr>
          <w:p w14:paraId="1F5D00EF" w14:textId="77777777" w:rsidR="00975C97" w:rsidRPr="007F2609" w:rsidRDefault="00975C97" w:rsidP="00346178">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346178">
            <w:pPr>
              <w:pStyle w:val="TAL"/>
            </w:pPr>
            <w:r w:rsidRPr="007F2609">
              <w:t>Allocated slots per Frame</w:t>
            </w:r>
          </w:p>
        </w:tc>
        <w:tc>
          <w:tcPr>
            <w:tcW w:w="1093" w:type="dxa"/>
            <w:vAlign w:val="center"/>
          </w:tcPr>
          <w:p w14:paraId="756DEB7F" w14:textId="77777777" w:rsidR="00975C97" w:rsidRPr="007F2609" w:rsidRDefault="00975C97" w:rsidP="00346178">
            <w:pPr>
              <w:pStyle w:val="TAC"/>
            </w:pPr>
          </w:p>
        </w:tc>
        <w:tc>
          <w:tcPr>
            <w:tcW w:w="717" w:type="dxa"/>
          </w:tcPr>
          <w:p w14:paraId="14F0525D" w14:textId="77777777" w:rsidR="00975C97" w:rsidRPr="007F2609" w:rsidRDefault="00975C97" w:rsidP="00346178">
            <w:pPr>
              <w:pStyle w:val="TAC"/>
            </w:pPr>
            <w:r w:rsidRPr="007F2609">
              <w:t>4</w:t>
            </w:r>
          </w:p>
        </w:tc>
        <w:tc>
          <w:tcPr>
            <w:tcW w:w="717" w:type="dxa"/>
          </w:tcPr>
          <w:p w14:paraId="62946A90" w14:textId="77777777" w:rsidR="00975C97" w:rsidRPr="007F2609" w:rsidRDefault="00975C97" w:rsidP="00346178">
            <w:pPr>
              <w:pStyle w:val="TAC"/>
            </w:pPr>
            <w:r w:rsidRPr="007F2609">
              <w:t>4</w:t>
            </w:r>
          </w:p>
        </w:tc>
        <w:tc>
          <w:tcPr>
            <w:tcW w:w="717" w:type="dxa"/>
          </w:tcPr>
          <w:p w14:paraId="72C8F9AA" w14:textId="77777777" w:rsidR="00975C97" w:rsidRPr="007F2609" w:rsidRDefault="00975C97" w:rsidP="00346178">
            <w:pPr>
              <w:pStyle w:val="TAC"/>
            </w:pPr>
            <w:r w:rsidRPr="007F2609">
              <w:t>4</w:t>
            </w:r>
          </w:p>
        </w:tc>
        <w:tc>
          <w:tcPr>
            <w:tcW w:w="717" w:type="dxa"/>
          </w:tcPr>
          <w:p w14:paraId="231EE96B" w14:textId="77777777" w:rsidR="00975C97" w:rsidRPr="007F2609" w:rsidRDefault="00975C97" w:rsidP="00346178">
            <w:pPr>
              <w:pStyle w:val="TAC"/>
            </w:pPr>
            <w:r w:rsidRPr="007F2609">
              <w:t>4</w:t>
            </w:r>
          </w:p>
        </w:tc>
        <w:tc>
          <w:tcPr>
            <w:tcW w:w="717" w:type="dxa"/>
          </w:tcPr>
          <w:p w14:paraId="73ED6EAE" w14:textId="77777777" w:rsidR="00975C97" w:rsidRPr="007F2609" w:rsidRDefault="00975C97" w:rsidP="00346178">
            <w:pPr>
              <w:pStyle w:val="TAC"/>
            </w:pPr>
            <w:r w:rsidRPr="007F2609">
              <w:t>4</w:t>
            </w:r>
          </w:p>
        </w:tc>
        <w:tc>
          <w:tcPr>
            <w:tcW w:w="717" w:type="dxa"/>
          </w:tcPr>
          <w:p w14:paraId="76BC0DFB" w14:textId="77777777" w:rsidR="00975C97" w:rsidRPr="007F2609" w:rsidRDefault="00975C97" w:rsidP="00346178">
            <w:pPr>
              <w:pStyle w:val="TAC"/>
            </w:pPr>
            <w:r w:rsidRPr="007F2609">
              <w:t>4</w:t>
            </w:r>
          </w:p>
        </w:tc>
        <w:tc>
          <w:tcPr>
            <w:tcW w:w="717" w:type="dxa"/>
          </w:tcPr>
          <w:p w14:paraId="2771514B" w14:textId="77777777" w:rsidR="00975C97" w:rsidRPr="007F2609" w:rsidRDefault="00975C97" w:rsidP="00346178">
            <w:pPr>
              <w:pStyle w:val="TAC"/>
            </w:pPr>
            <w:r w:rsidRPr="007F2609">
              <w:t>4</w:t>
            </w:r>
          </w:p>
        </w:tc>
        <w:tc>
          <w:tcPr>
            <w:tcW w:w="717" w:type="dxa"/>
          </w:tcPr>
          <w:p w14:paraId="41486E82" w14:textId="77777777" w:rsidR="00975C97" w:rsidRPr="007F2609" w:rsidRDefault="00975C97" w:rsidP="00346178">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346178">
            <w:pPr>
              <w:pStyle w:val="TAL"/>
            </w:pPr>
            <w:r w:rsidRPr="007F2609">
              <w:t>MCS Index</w:t>
            </w:r>
          </w:p>
        </w:tc>
        <w:tc>
          <w:tcPr>
            <w:tcW w:w="1093" w:type="dxa"/>
            <w:vAlign w:val="center"/>
          </w:tcPr>
          <w:p w14:paraId="7410C5A1" w14:textId="77777777" w:rsidR="00975C97" w:rsidRPr="007F2609" w:rsidRDefault="00975C97" w:rsidP="00346178">
            <w:pPr>
              <w:pStyle w:val="TAC"/>
            </w:pPr>
          </w:p>
        </w:tc>
        <w:tc>
          <w:tcPr>
            <w:tcW w:w="717" w:type="dxa"/>
            <w:vAlign w:val="center"/>
          </w:tcPr>
          <w:p w14:paraId="427AB463" w14:textId="77777777" w:rsidR="00975C97" w:rsidRPr="007F2609" w:rsidRDefault="00975C97" w:rsidP="00346178">
            <w:pPr>
              <w:pStyle w:val="TAC"/>
            </w:pPr>
            <w:r w:rsidRPr="007F2609">
              <w:t>23</w:t>
            </w:r>
          </w:p>
        </w:tc>
        <w:tc>
          <w:tcPr>
            <w:tcW w:w="717" w:type="dxa"/>
            <w:vAlign w:val="center"/>
          </w:tcPr>
          <w:p w14:paraId="78672064" w14:textId="77777777" w:rsidR="00975C97" w:rsidRPr="007F2609" w:rsidRDefault="00975C97" w:rsidP="00346178">
            <w:pPr>
              <w:pStyle w:val="TAC"/>
            </w:pPr>
            <w:r w:rsidRPr="007F2609">
              <w:t>23</w:t>
            </w:r>
          </w:p>
        </w:tc>
        <w:tc>
          <w:tcPr>
            <w:tcW w:w="717" w:type="dxa"/>
            <w:vAlign w:val="center"/>
          </w:tcPr>
          <w:p w14:paraId="275281C8" w14:textId="77777777" w:rsidR="00975C97" w:rsidRPr="007F2609" w:rsidRDefault="00975C97" w:rsidP="00346178">
            <w:pPr>
              <w:pStyle w:val="TAC"/>
            </w:pPr>
            <w:r w:rsidRPr="007F2609">
              <w:t>23</w:t>
            </w:r>
          </w:p>
        </w:tc>
        <w:tc>
          <w:tcPr>
            <w:tcW w:w="717" w:type="dxa"/>
            <w:vAlign w:val="center"/>
          </w:tcPr>
          <w:p w14:paraId="2349AD66" w14:textId="77777777" w:rsidR="00975C97" w:rsidRPr="007F2609" w:rsidRDefault="00975C97" w:rsidP="00346178">
            <w:pPr>
              <w:pStyle w:val="TAC"/>
            </w:pPr>
            <w:r w:rsidRPr="007F2609">
              <w:t>23</w:t>
            </w:r>
          </w:p>
        </w:tc>
        <w:tc>
          <w:tcPr>
            <w:tcW w:w="717" w:type="dxa"/>
            <w:vAlign w:val="center"/>
          </w:tcPr>
          <w:p w14:paraId="5C8DF06E" w14:textId="77777777" w:rsidR="00975C97" w:rsidRPr="007F2609" w:rsidRDefault="00975C97" w:rsidP="00346178">
            <w:pPr>
              <w:pStyle w:val="TAC"/>
            </w:pPr>
            <w:r w:rsidRPr="007F2609">
              <w:t>23</w:t>
            </w:r>
          </w:p>
        </w:tc>
        <w:tc>
          <w:tcPr>
            <w:tcW w:w="717" w:type="dxa"/>
            <w:vAlign w:val="center"/>
          </w:tcPr>
          <w:p w14:paraId="4C4D85A6" w14:textId="77777777" w:rsidR="00975C97" w:rsidRPr="007F2609" w:rsidRDefault="00975C97" w:rsidP="00346178">
            <w:pPr>
              <w:pStyle w:val="TAC"/>
            </w:pPr>
            <w:r w:rsidRPr="007F2609">
              <w:t>23</w:t>
            </w:r>
          </w:p>
        </w:tc>
        <w:tc>
          <w:tcPr>
            <w:tcW w:w="717" w:type="dxa"/>
            <w:vAlign w:val="center"/>
          </w:tcPr>
          <w:p w14:paraId="550D1B67" w14:textId="77777777" w:rsidR="00975C97" w:rsidRPr="007F2609" w:rsidRDefault="00975C97" w:rsidP="00346178">
            <w:pPr>
              <w:pStyle w:val="TAC"/>
            </w:pPr>
            <w:r w:rsidRPr="007F2609">
              <w:t>23</w:t>
            </w:r>
          </w:p>
        </w:tc>
        <w:tc>
          <w:tcPr>
            <w:tcW w:w="717" w:type="dxa"/>
            <w:vAlign w:val="center"/>
          </w:tcPr>
          <w:p w14:paraId="72E1200C" w14:textId="77777777" w:rsidR="00975C97" w:rsidRPr="007F2609" w:rsidRDefault="00975C97" w:rsidP="00346178">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346178">
            <w:pPr>
              <w:pStyle w:val="TAL"/>
            </w:pPr>
            <w:r w:rsidRPr="007F2609">
              <w:t>MCS Table for TBS determination</w:t>
            </w:r>
          </w:p>
        </w:tc>
        <w:tc>
          <w:tcPr>
            <w:tcW w:w="1093" w:type="dxa"/>
            <w:vAlign w:val="center"/>
          </w:tcPr>
          <w:p w14:paraId="5CF299B8" w14:textId="77777777" w:rsidR="00975C97" w:rsidRPr="007F2609" w:rsidRDefault="00975C97" w:rsidP="00346178">
            <w:pPr>
              <w:pStyle w:val="TAC"/>
            </w:pPr>
          </w:p>
        </w:tc>
        <w:tc>
          <w:tcPr>
            <w:tcW w:w="5736" w:type="dxa"/>
            <w:gridSpan w:val="8"/>
            <w:vAlign w:val="center"/>
          </w:tcPr>
          <w:p w14:paraId="61FFFCBC" w14:textId="77777777" w:rsidR="00975C97" w:rsidRPr="007F2609" w:rsidRDefault="00975C97" w:rsidP="00346178">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346178">
            <w:pPr>
              <w:pStyle w:val="TAL"/>
            </w:pPr>
            <w:r w:rsidRPr="007F2609">
              <w:t>Modulation</w:t>
            </w:r>
          </w:p>
        </w:tc>
        <w:tc>
          <w:tcPr>
            <w:tcW w:w="1093" w:type="dxa"/>
            <w:vAlign w:val="center"/>
          </w:tcPr>
          <w:p w14:paraId="7F0E4EA2" w14:textId="77777777" w:rsidR="00975C97" w:rsidRPr="007F2609" w:rsidRDefault="00975C97" w:rsidP="00346178">
            <w:pPr>
              <w:pStyle w:val="TAC"/>
            </w:pPr>
          </w:p>
        </w:tc>
        <w:tc>
          <w:tcPr>
            <w:tcW w:w="717" w:type="dxa"/>
            <w:vAlign w:val="center"/>
          </w:tcPr>
          <w:p w14:paraId="62EB9137" w14:textId="77777777" w:rsidR="00975C97" w:rsidRPr="007F2609" w:rsidRDefault="00975C97" w:rsidP="00346178">
            <w:pPr>
              <w:pStyle w:val="TAC"/>
            </w:pPr>
            <w:r w:rsidRPr="007F2609">
              <w:t>256 QAM</w:t>
            </w:r>
          </w:p>
        </w:tc>
        <w:tc>
          <w:tcPr>
            <w:tcW w:w="717" w:type="dxa"/>
            <w:vAlign w:val="center"/>
          </w:tcPr>
          <w:p w14:paraId="022EC845" w14:textId="77777777" w:rsidR="00975C97" w:rsidRPr="007F2609" w:rsidRDefault="00975C97" w:rsidP="00346178">
            <w:pPr>
              <w:pStyle w:val="TAC"/>
            </w:pPr>
            <w:r w:rsidRPr="007F2609">
              <w:t>256 QAM</w:t>
            </w:r>
          </w:p>
        </w:tc>
        <w:tc>
          <w:tcPr>
            <w:tcW w:w="717" w:type="dxa"/>
            <w:vAlign w:val="center"/>
          </w:tcPr>
          <w:p w14:paraId="57C5B803" w14:textId="77777777" w:rsidR="00975C97" w:rsidRPr="007F2609" w:rsidRDefault="00975C97" w:rsidP="00346178">
            <w:pPr>
              <w:pStyle w:val="TAC"/>
            </w:pPr>
            <w:r w:rsidRPr="007F2609">
              <w:t>256 QAM</w:t>
            </w:r>
          </w:p>
        </w:tc>
        <w:tc>
          <w:tcPr>
            <w:tcW w:w="717" w:type="dxa"/>
            <w:vAlign w:val="center"/>
          </w:tcPr>
          <w:p w14:paraId="573126BA" w14:textId="77777777" w:rsidR="00975C97" w:rsidRPr="007F2609" w:rsidRDefault="00975C97" w:rsidP="00346178">
            <w:pPr>
              <w:pStyle w:val="TAC"/>
            </w:pPr>
            <w:r w:rsidRPr="007F2609">
              <w:t>256 QAM</w:t>
            </w:r>
          </w:p>
        </w:tc>
        <w:tc>
          <w:tcPr>
            <w:tcW w:w="717" w:type="dxa"/>
            <w:vAlign w:val="center"/>
          </w:tcPr>
          <w:p w14:paraId="13A7A409" w14:textId="77777777" w:rsidR="00975C97" w:rsidRPr="007F2609" w:rsidRDefault="00975C97" w:rsidP="00346178">
            <w:pPr>
              <w:pStyle w:val="TAC"/>
            </w:pPr>
            <w:r w:rsidRPr="007F2609">
              <w:t>256 QAM</w:t>
            </w:r>
          </w:p>
        </w:tc>
        <w:tc>
          <w:tcPr>
            <w:tcW w:w="717" w:type="dxa"/>
            <w:vAlign w:val="center"/>
          </w:tcPr>
          <w:p w14:paraId="214CA76B" w14:textId="77777777" w:rsidR="00975C97" w:rsidRPr="007F2609" w:rsidRDefault="00975C97" w:rsidP="00346178">
            <w:pPr>
              <w:pStyle w:val="TAC"/>
            </w:pPr>
            <w:r w:rsidRPr="007F2609">
              <w:t>256 QAM</w:t>
            </w:r>
          </w:p>
        </w:tc>
        <w:tc>
          <w:tcPr>
            <w:tcW w:w="717" w:type="dxa"/>
            <w:vAlign w:val="center"/>
          </w:tcPr>
          <w:p w14:paraId="14BF658D" w14:textId="77777777" w:rsidR="00975C97" w:rsidRPr="007F2609" w:rsidRDefault="00975C97" w:rsidP="00346178">
            <w:pPr>
              <w:pStyle w:val="TAC"/>
            </w:pPr>
            <w:r w:rsidRPr="007F2609">
              <w:t>256 QAM</w:t>
            </w:r>
          </w:p>
        </w:tc>
        <w:tc>
          <w:tcPr>
            <w:tcW w:w="717" w:type="dxa"/>
            <w:vAlign w:val="center"/>
          </w:tcPr>
          <w:p w14:paraId="0DA7961C" w14:textId="77777777" w:rsidR="00975C97" w:rsidRPr="007F2609" w:rsidRDefault="00975C97" w:rsidP="00346178">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346178">
            <w:pPr>
              <w:pStyle w:val="TAL"/>
            </w:pPr>
            <w:r w:rsidRPr="007F2609">
              <w:t>Target Coding Rate</w:t>
            </w:r>
          </w:p>
        </w:tc>
        <w:tc>
          <w:tcPr>
            <w:tcW w:w="1093" w:type="dxa"/>
            <w:vAlign w:val="center"/>
          </w:tcPr>
          <w:p w14:paraId="63B84C80" w14:textId="77777777" w:rsidR="00975C97" w:rsidRPr="007F2609" w:rsidRDefault="00975C97" w:rsidP="00346178">
            <w:pPr>
              <w:pStyle w:val="TAC"/>
            </w:pPr>
          </w:p>
        </w:tc>
        <w:tc>
          <w:tcPr>
            <w:tcW w:w="717" w:type="dxa"/>
            <w:vAlign w:val="center"/>
          </w:tcPr>
          <w:p w14:paraId="305BB8A5" w14:textId="77777777" w:rsidR="00975C97" w:rsidRPr="007F2609" w:rsidRDefault="00975C97" w:rsidP="00346178">
            <w:pPr>
              <w:pStyle w:val="TAC"/>
            </w:pPr>
            <w:r w:rsidRPr="007F2609">
              <w:t>4/5</w:t>
            </w:r>
          </w:p>
        </w:tc>
        <w:tc>
          <w:tcPr>
            <w:tcW w:w="717" w:type="dxa"/>
            <w:vAlign w:val="center"/>
          </w:tcPr>
          <w:p w14:paraId="49C76C3B" w14:textId="77777777" w:rsidR="00975C97" w:rsidRPr="007F2609" w:rsidRDefault="00975C97" w:rsidP="00346178">
            <w:pPr>
              <w:pStyle w:val="TAC"/>
            </w:pPr>
            <w:r w:rsidRPr="007F2609">
              <w:t>4/5</w:t>
            </w:r>
          </w:p>
        </w:tc>
        <w:tc>
          <w:tcPr>
            <w:tcW w:w="717" w:type="dxa"/>
            <w:vAlign w:val="center"/>
          </w:tcPr>
          <w:p w14:paraId="028FE88E" w14:textId="77777777" w:rsidR="00975C97" w:rsidRPr="007F2609" w:rsidRDefault="00975C97" w:rsidP="00346178">
            <w:pPr>
              <w:pStyle w:val="TAC"/>
            </w:pPr>
            <w:r w:rsidRPr="007F2609">
              <w:t>4/5</w:t>
            </w:r>
          </w:p>
        </w:tc>
        <w:tc>
          <w:tcPr>
            <w:tcW w:w="717" w:type="dxa"/>
            <w:vAlign w:val="center"/>
          </w:tcPr>
          <w:p w14:paraId="65D9503F" w14:textId="77777777" w:rsidR="00975C97" w:rsidRPr="007F2609" w:rsidRDefault="00975C97" w:rsidP="00346178">
            <w:pPr>
              <w:pStyle w:val="TAC"/>
            </w:pPr>
            <w:r w:rsidRPr="007F2609">
              <w:t>4/5</w:t>
            </w:r>
          </w:p>
        </w:tc>
        <w:tc>
          <w:tcPr>
            <w:tcW w:w="717" w:type="dxa"/>
            <w:vAlign w:val="center"/>
          </w:tcPr>
          <w:p w14:paraId="5CE877B9" w14:textId="77777777" w:rsidR="00975C97" w:rsidRPr="007F2609" w:rsidRDefault="00975C97" w:rsidP="00346178">
            <w:pPr>
              <w:pStyle w:val="TAC"/>
            </w:pPr>
            <w:r w:rsidRPr="007F2609">
              <w:t>4/5</w:t>
            </w:r>
          </w:p>
        </w:tc>
        <w:tc>
          <w:tcPr>
            <w:tcW w:w="717" w:type="dxa"/>
            <w:vAlign w:val="center"/>
          </w:tcPr>
          <w:p w14:paraId="5D45E832" w14:textId="77777777" w:rsidR="00975C97" w:rsidRPr="007F2609" w:rsidRDefault="00975C97" w:rsidP="00346178">
            <w:pPr>
              <w:pStyle w:val="TAC"/>
            </w:pPr>
            <w:r w:rsidRPr="007F2609">
              <w:t>4/5</w:t>
            </w:r>
          </w:p>
        </w:tc>
        <w:tc>
          <w:tcPr>
            <w:tcW w:w="717" w:type="dxa"/>
            <w:vAlign w:val="center"/>
          </w:tcPr>
          <w:p w14:paraId="5DE9A6E5" w14:textId="77777777" w:rsidR="00975C97" w:rsidRPr="007F2609" w:rsidRDefault="00975C97" w:rsidP="00346178">
            <w:pPr>
              <w:pStyle w:val="TAC"/>
            </w:pPr>
            <w:r w:rsidRPr="007F2609">
              <w:t>4/5</w:t>
            </w:r>
          </w:p>
        </w:tc>
        <w:tc>
          <w:tcPr>
            <w:tcW w:w="717" w:type="dxa"/>
            <w:vAlign w:val="center"/>
          </w:tcPr>
          <w:p w14:paraId="67B48C23" w14:textId="77777777" w:rsidR="00975C97" w:rsidRPr="007F2609" w:rsidRDefault="00975C97" w:rsidP="00346178">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346178">
            <w:pPr>
              <w:pStyle w:val="TAL"/>
            </w:pPr>
            <w:r w:rsidRPr="007F2609">
              <w:t>Maximum number of HARQ transmissions</w:t>
            </w:r>
          </w:p>
        </w:tc>
        <w:tc>
          <w:tcPr>
            <w:tcW w:w="1093" w:type="dxa"/>
            <w:vAlign w:val="center"/>
          </w:tcPr>
          <w:p w14:paraId="45DDBC76" w14:textId="77777777" w:rsidR="00975C97" w:rsidRPr="007F2609" w:rsidRDefault="00975C97" w:rsidP="00346178">
            <w:pPr>
              <w:pStyle w:val="TAC"/>
            </w:pPr>
          </w:p>
        </w:tc>
        <w:tc>
          <w:tcPr>
            <w:tcW w:w="717" w:type="dxa"/>
            <w:vAlign w:val="center"/>
          </w:tcPr>
          <w:p w14:paraId="6693DD52" w14:textId="77777777" w:rsidR="00975C97" w:rsidRPr="007F2609" w:rsidRDefault="00975C97" w:rsidP="00346178">
            <w:pPr>
              <w:pStyle w:val="TAC"/>
            </w:pPr>
            <w:r w:rsidRPr="007F2609">
              <w:t>1</w:t>
            </w:r>
          </w:p>
        </w:tc>
        <w:tc>
          <w:tcPr>
            <w:tcW w:w="717" w:type="dxa"/>
            <w:vAlign w:val="center"/>
          </w:tcPr>
          <w:p w14:paraId="519E868D" w14:textId="77777777" w:rsidR="00975C97" w:rsidRPr="007F2609" w:rsidRDefault="00975C97" w:rsidP="00346178">
            <w:pPr>
              <w:pStyle w:val="TAC"/>
            </w:pPr>
            <w:r w:rsidRPr="007F2609">
              <w:t>1</w:t>
            </w:r>
          </w:p>
        </w:tc>
        <w:tc>
          <w:tcPr>
            <w:tcW w:w="717" w:type="dxa"/>
            <w:vAlign w:val="center"/>
          </w:tcPr>
          <w:p w14:paraId="499CC16A" w14:textId="77777777" w:rsidR="00975C97" w:rsidRPr="007F2609" w:rsidRDefault="00975C97" w:rsidP="00346178">
            <w:pPr>
              <w:pStyle w:val="TAC"/>
            </w:pPr>
            <w:r w:rsidRPr="007F2609">
              <w:t>1</w:t>
            </w:r>
          </w:p>
        </w:tc>
        <w:tc>
          <w:tcPr>
            <w:tcW w:w="717" w:type="dxa"/>
            <w:vAlign w:val="center"/>
          </w:tcPr>
          <w:p w14:paraId="1DB4D275" w14:textId="77777777" w:rsidR="00975C97" w:rsidRPr="007F2609" w:rsidRDefault="00975C97" w:rsidP="00346178">
            <w:pPr>
              <w:pStyle w:val="TAC"/>
            </w:pPr>
            <w:r w:rsidRPr="007F2609">
              <w:t>1</w:t>
            </w:r>
          </w:p>
        </w:tc>
        <w:tc>
          <w:tcPr>
            <w:tcW w:w="717" w:type="dxa"/>
            <w:vAlign w:val="center"/>
          </w:tcPr>
          <w:p w14:paraId="3CFA88E7" w14:textId="77777777" w:rsidR="00975C97" w:rsidRPr="007F2609" w:rsidRDefault="00975C97" w:rsidP="00346178">
            <w:pPr>
              <w:pStyle w:val="TAC"/>
            </w:pPr>
            <w:r w:rsidRPr="007F2609">
              <w:t>1</w:t>
            </w:r>
          </w:p>
        </w:tc>
        <w:tc>
          <w:tcPr>
            <w:tcW w:w="717" w:type="dxa"/>
            <w:vAlign w:val="center"/>
          </w:tcPr>
          <w:p w14:paraId="7262DACF" w14:textId="77777777" w:rsidR="00975C97" w:rsidRPr="007F2609" w:rsidRDefault="00975C97" w:rsidP="00346178">
            <w:pPr>
              <w:pStyle w:val="TAC"/>
            </w:pPr>
            <w:r w:rsidRPr="007F2609">
              <w:t>1</w:t>
            </w:r>
          </w:p>
        </w:tc>
        <w:tc>
          <w:tcPr>
            <w:tcW w:w="717" w:type="dxa"/>
            <w:vAlign w:val="center"/>
          </w:tcPr>
          <w:p w14:paraId="55712FAF" w14:textId="77777777" w:rsidR="00975C97" w:rsidRPr="007F2609" w:rsidRDefault="00975C97" w:rsidP="00346178">
            <w:pPr>
              <w:pStyle w:val="TAC"/>
            </w:pPr>
            <w:r w:rsidRPr="007F2609">
              <w:t>1</w:t>
            </w:r>
          </w:p>
        </w:tc>
        <w:tc>
          <w:tcPr>
            <w:tcW w:w="717" w:type="dxa"/>
            <w:vAlign w:val="center"/>
          </w:tcPr>
          <w:p w14:paraId="723F2968" w14:textId="77777777" w:rsidR="00975C97" w:rsidRPr="007F2609" w:rsidRDefault="00975C97" w:rsidP="00346178">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346178">
            <w:pPr>
              <w:pStyle w:val="TAL"/>
            </w:pPr>
            <w:r w:rsidRPr="007F2609">
              <w:t>Information Bit Payload per Slot</w:t>
            </w:r>
          </w:p>
        </w:tc>
        <w:tc>
          <w:tcPr>
            <w:tcW w:w="1093" w:type="dxa"/>
            <w:vAlign w:val="center"/>
          </w:tcPr>
          <w:p w14:paraId="0CBC139A" w14:textId="77777777" w:rsidR="00975C97" w:rsidRPr="007F2609" w:rsidRDefault="00975C97" w:rsidP="00346178">
            <w:pPr>
              <w:pStyle w:val="TAC"/>
            </w:pPr>
          </w:p>
        </w:tc>
        <w:tc>
          <w:tcPr>
            <w:tcW w:w="717" w:type="dxa"/>
            <w:vAlign w:val="center"/>
          </w:tcPr>
          <w:p w14:paraId="2648ABA7" w14:textId="77777777" w:rsidR="00975C97" w:rsidRPr="007F2609" w:rsidRDefault="00975C97" w:rsidP="00346178">
            <w:pPr>
              <w:pStyle w:val="TAC"/>
            </w:pPr>
          </w:p>
        </w:tc>
        <w:tc>
          <w:tcPr>
            <w:tcW w:w="717" w:type="dxa"/>
            <w:vAlign w:val="center"/>
          </w:tcPr>
          <w:p w14:paraId="4CEDDBB1" w14:textId="77777777" w:rsidR="00975C97" w:rsidRPr="007F2609" w:rsidRDefault="00975C97" w:rsidP="00346178">
            <w:pPr>
              <w:pStyle w:val="TAC"/>
            </w:pPr>
          </w:p>
        </w:tc>
        <w:tc>
          <w:tcPr>
            <w:tcW w:w="717" w:type="dxa"/>
            <w:vAlign w:val="center"/>
          </w:tcPr>
          <w:p w14:paraId="5C11EDB7" w14:textId="77777777" w:rsidR="00975C97" w:rsidRPr="007F2609" w:rsidRDefault="00975C97" w:rsidP="00346178">
            <w:pPr>
              <w:pStyle w:val="TAC"/>
            </w:pPr>
          </w:p>
        </w:tc>
        <w:tc>
          <w:tcPr>
            <w:tcW w:w="717" w:type="dxa"/>
            <w:vAlign w:val="center"/>
          </w:tcPr>
          <w:p w14:paraId="36D96C35" w14:textId="77777777" w:rsidR="00975C97" w:rsidRPr="007F2609" w:rsidRDefault="00975C97" w:rsidP="00346178">
            <w:pPr>
              <w:pStyle w:val="TAC"/>
            </w:pPr>
          </w:p>
        </w:tc>
        <w:tc>
          <w:tcPr>
            <w:tcW w:w="717" w:type="dxa"/>
            <w:vAlign w:val="center"/>
          </w:tcPr>
          <w:p w14:paraId="4E190837" w14:textId="77777777" w:rsidR="00975C97" w:rsidRPr="007F2609" w:rsidRDefault="00975C97" w:rsidP="00346178">
            <w:pPr>
              <w:pStyle w:val="TAC"/>
            </w:pPr>
          </w:p>
        </w:tc>
        <w:tc>
          <w:tcPr>
            <w:tcW w:w="717" w:type="dxa"/>
            <w:vAlign w:val="center"/>
          </w:tcPr>
          <w:p w14:paraId="315D1374" w14:textId="77777777" w:rsidR="00975C97" w:rsidRPr="007F2609" w:rsidRDefault="00975C97" w:rsidP="00346178">
            <w:pPr>
              <w:pStyle w:val="TAC"/>
            </w:pPr>
          </w:p>
        </w:tc>
        <w:tc>
          <w:tcPr>
            <w:tcW w:w="717" w:type="dxa"/>
            <w:vAlign w:val="center"/>
          </w:tcPr>
          <w:p w14:paraId="5AC00B14" w14:textId="77777777" w:rsidR="00975C97" w:rsidRPr="007F2609" w:rsidRDefault="00975C97" w:rsidP="00346178">
            <w:pPr>
              <w:pStyle w:val="TAC"/>
            </w:pPr>
          </w:p>
        </w:tc>
        <w:tc>
          <w:tcPr>
            <w:tcW w:w="717" w:type="dxa"/>
            <w:vAlign w:val="center"/>
          </w:tcPr>
          <w:p w14:paraId="1475D21D" w14:textId="77777777" w:rsidR="00975C97" w:rsidRPr="007F2609" w:rsidRDefault="00975C97" w:rsidP="00346178">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346178">
            <w:pPr>
              <w:pStyle w:val="TAL"/>
            </w:pPr>
            <w:r w:rsidRPr="007F2609">
              <w:t xml:space="preserve">  For Slots 0,1,3,4,8,9</w:t>
            </w:r>
          </w:p>
        </w:tc>
        <w:tc>
          <w:tcPr>
            <w:tcW w:w="1093" w:type="dxa"/>
            <w:vAlign w:val="center"/>
          </w:tcPr>
          <w:p w14:paraId="27B77BE8" w14:textId="77777777" w:rsidR="00975C97" w:rsidRPr="007F2609" w:rsidRDefault="00975C97" w:rsidP="00346178">
            <w:pPr>
              <w:pStyle w:val="TAC"/>
            </w:pPr>
            <w:r w:rsidRPr="007F2609">
              <w:t>Bits</w:t>
            </w:r>
          </w:p>
        </w:tc>
        <w:tc>
          <w:tcPr>
            <w:tcW w:w="717" w:type="dxa"/>
            <w:vAlign w:val="center"/>
          </w:tcPr>
          <w:p w14:paraId="45194C39" w14:textId="77777777" w:rsidR="00975C97" w:rsidRPr="007F2609" w:rsidRDefault="00975C97" w:rsidP="00346178">
            <w:pPr>
              <w:pStyle w:val="TAC"/>
            </w:pPr>
            <w:r w:rsidRPr="007F2609">
              <w:t>N/A</w:t>
            </w:r>
          </w:p>
        </w:tc>
        <w:tc>
          <w:tcPr>
            <w:tcW w:w="717" w:type="dxa"/>
            <w:vAlign w:val="center"/>
          </w:tcPr>
          <w:p w14:paraId="768DF17C" w14:textId="77777777" w:rsidR="00975C97" w:rsidRPr="007F2609" w:rsidRDefault="00975C97" w:rsidP="00346178">
            <w:pPr>
              <w:pStyle w:val="TAC"/>
            </w:pPr>
            <w:r w:rsidRPr="007F2609">
              <w:t>N/A</w:t>
            </w:r>
          </w:p>
        </w:tc>
        <w:tc>
          <w:tcPr>
            <w:tcW w:w="717" w:type="dxa"/>
            <w:vAlign w:val="center"/>
          </w:tcPr>
          <w:p w14:paraId="3E760687" w14:textId="77777777" w:rsidR="00975C97" w:rsidRPr="007F2609" w:rsidRDefault="00975C97" w:rsidP="00346178">
            <w:pPr>
              <w:pStyle w:val="TAC"/>
            </w:pPr>
            <w:r w:rsidRPr="007F2609">
              <w:t>N/A</w:t>
            </w:r>
          </w:p>
        </w:tc>
        <w:tc>
          <w:tcPr>
            <w:tcW w:w="717" w:type="dxa"/>
            <w:vAlign w:val="center"/>
          </w:tcPr>
          <w:p w14:paraId="50E532D9" w14:textId="77777777" w:rsidR="00975C97" w:rsidRPr="007F2609" w:rsidRDefault="00975C97" w:rsidP="00346178">
            <w:pPr>
              <w:pStyle w:val="TAC"/>
            </w:pPr>
            <w:r w:rsidRPr="007F2609">
              <w:t>N/A</w:t>
            </w:r>
          </w:p>
        </w:tc>
        <w:tc>
          <w:tcPr>
            <w:tcW w:w="717" w:type="dxa"/>
            <w:vAlign w:val="center"/>
          </w:tcPr>
          <w:p w14:paraId="03DC8574" w14:textId="77777777" w:rsidR="00975C97" w:rsidRPr="007F2609" w:rsidRDefault="00975C97" w:rsidP="00346178">
            <w:pPr>
              <w:pStyle w:val="TAC"/>
            </w:pPr>
            <w:r w:rsidRPr="007F2609">
              <w:t>N/A</w:t>
            </w:r>
          </w:p>
        </w:tc>
        <w:tc>
          <w:tcPr>
            <w:tcW w:w="717" w:type="dxa"/>
            <w:vAlign w:val="center"/>
          </w:tcPr>
          <w:p w14:paraId="3DF865B8" w14:textId="77777777" w:rsidR="00975C97" w:rsidRPr="007F2609" w:rsidRDefault="00975C97" w:rsidP="00346178">
            <w:pPr>
              <w:pStyle w:val="TAC"/>
            </w:pPr>
            <w:r w:rsidRPr="007F2609">
              <w:t>N/A</w:t>
            </w:r>
          </w:p>
        </w:tc>
        <w:tc>
          <w:tcPr>
            <w:tcW w:w="717" w:type="dxa"/>
            <w:vAlign w:val="center"/>
          </w:tcPr>
          <w:p w14:paraId="7D630E9E" w14:textId="77777777" w:rsidR="00975C97" w:rsidRPr="007F2609" w:rsidRDefault="00975C97" w:rsidP="00346178">
            <w:pPr>
              <w:pStyle w:val="TAC"/>
            </w:pPr>
            <w:r w:rsidRPr="007F2609">
              <w:t>N/A</w:t>
            </w:r>
          </w:p>
        </w:tc>
        <w:tc>
          <w:tcPr>
            <w:tcW w:w="717" w:type="dxa"/>
            <w:vAlign w:val="center"/>
          </w:tcPr>
          <w:p w14:paraId="5C34CE3D" w14:textId="77777777" w:rsidR="00975C97" w:rsidRPr="007F2609" w:rsidRDefault="00975C97" w:rsidP="00346178">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346178">
            <w:pPr>
              <w:pStyle w:val="TAL"/>
            </w:pPr>
            <w:r w:rsidRPr="007F2609">
              <w:t xml:space="preserve">  For Slots 2,5,6,7</w:t>
            </w:r>
          </w:p>
        </w:tc>
        <w:tc>
          <w:tcPr>
            <w:tcW w:w="1093" w:type="dxa"/>
            <w:vAlign w:val="center"/>
          </w:tcPr>
          <w:p w14:paraId="0E8E444B" w14:textId="77777777" w:rsidR="00975C97" w:rsidRPr="007F2609" w:rsidRDefault="00975C97" w:rsidP="00346178">
            <w:pPr>
              <w:pStyle w:val="TAC"/>
            </w:pPr>
            <w:r w:rsidRPr="007F2609">
              <w:t>Bits</w:t>
            </w:r>
          </w:p>
        </w:tc>
        <w:tc>
          <w:tcPr>
            <w:tcW w:w="717" w:type="dxa"/>
            <w:vAlign w:val="center"/>
          </w:tcPr>
          <w:p w14:paraId="02DEBC07" w14:textId="77777777" w:rsidR="00975C97" w:rsidRPr="007F2609" w:rsidRDefault="00975C97" w:rsidP="00346178">
            <w:pPr>
              <w:pStyle w:val="TAC"/>
            </w:pPr>
            <w:r w:rsidRPr="007F2609">
              <w:t>16896</w:t>
            </w:r>
          </w:p>
        </w:tc>
        <w:tc>
          <w:tcPr>
            <w:tcW w:w="717" w:type="dxa"/>
            <w:vAlign w:val="center"/>
          </w:tcPr>
          <w:p w14:paraId="35E016A9" w14:textId="77777777" w:rsidR="00975C97" w:rsidRPr="007F2609" w:rsidRDefault="00975C97" w:rsidP="00346178">
            <w:pPr>
              <w:pStyle w:val="TAC"/>
            </w:pPr>
            <w:r w:rsidRPr="007F2609">
              <w:t>34816</w:t>
            </w:r>
          </w:p>
        </w:tc>
        <w:tc>
          <w:tcPr>
            <w:tcW w:w="717" w:type="dxa"/>
            <w:vAlign w:val="center"/>
          </w:tcPr>
          <w:p w14:paraId="70D21B20" w14:textId="77777777" w:rsidR="00975C97" w:rsidRPr="007F2609" w:rsidRDefault="00975C97" w:rsidP="00346178">
            <w:pPr>
              <w:pStyle w:val="TAC"/>
            </w:pPr>
            <w:r w:rsidRPr="007F2609">
              <w:t>53288</w:t>
            </w:r>
          </w:p>
        </w:tc>
        <w:tc>
          <w:tcPr>
            <w:tcW w:w="717" w:type="dxa"/>
            <w:vAlign w:val="center"/>
          </w:tcPr>
          <w:p w14:paraId="47678147" w14:textId="77777777" w:rsidR="00975C97" w:rsidRPr="007F2609" w:rsidRDefault="00975C97" w:rsidP="00346178">
            <w:pPr>
              <w:pStyle w:val="TAC"/>
            </w:pPr>
            <w:r w:rsidRPr="007F2609">
              <w:t>71688</w:t>
            </w:r>
          </w:p>
        </w:tc>
        <w:tc>
          <w:tcPr>
            <w:tcW w:w="717" w:type="dxa"/>
            <w:vAlign w:val="center"/>
          </w:tcPr>
          <w:p w14:paraId="68D754EF" w14:textId="77777777" w:rsidR="00975C97" w:rsidRPr="007F2609" w:rsidRDefault="00975C97" w:rsidP="00346178">
            <w:pPr>
              <w:pStyle w:val="TAC"/>
            </w:pPr>
            <w:r w:rsidRPr="007F2609">
              <w:t>90176</w:t>
            </w:r>
          </w:p>
        </w:tc>
        <w:tc>
          <w:tcPr>
            <w:tcW w:w="717" w:type="dxa"/>
            <w:vAlign w:val="center"/>
          </w:tcPr>
          <w:p w14:paraId="27E2545B" w14:textId="77777777" w:rsidR="00975C97" w:rsidRPr="007F2609" w:rsidRDefault="00975C97" w:rsidP="00346178">
            <w:pPr>
              <w:pStyle w:val="TAC"/>
            </w:pPr>
            <w:r w:rsidRPr="007F2609">
              <w:t>108552</w:t>
            </w:r>
          </w:p>
        </w:tc>
        <w:tc>
          <w:tcPr>
            <w:tcW w:w="717" w:type="dxa"/>
            <w:vAlign w:val="center"/>
          </w:tcPr>
          <w:p w14:paraId="30CAE061" w14:textId="77777777" w:rsidR="00975C97" w:rsidRPr="007F2609" w:rsidRDefault="00975C97" w:rsidP="00346178">
            <w:pPr>
              <w:pStyle w:val="TAC"/>
            </w:pPr>
            <w:r w:rsidRPr="007F2609">
              <w:t>143400</w:t>
            </w:r>
          </w:p>
        </w:tc>
        <w:tc>
          <w:tcPr>
            <w:tcW w:w="717" w:type="dxa"/>
            <w:vAlign w:val="center"/>
          </w:tcPr>
          <w:p w14:paraId="720EC15A" w14:textId="77777777" w:rsidR="00975C97" w:rsidRPr="007F2609" w:rsidRDefault="00975C97" w:rsidP="00346178">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346178">
            <w:pPr>
              <w:pStyle w:val="TAL"/>
            </w:pPr>
            <w:r w:rsidRPr="007F2609">
              <w:t>Transport block CRC</w:t>
            </w:r>
          </w:p>
        </w:tc>
        <w:tc>
          <w:tcPr>
            <w:tcW w:w="1093" w:type="dxa"/>
            <w:vAlign w:val="center"/>
          </w:tcPr>
          <w:p w14:paraId="06825634" w14:textId="77777777" w:rsidR="00975C97" w:rsidRPr="007F2609" w:rsidRDefault="00975C97" w:rsidP="00346178">
            <w:pPr>
              <w:pStyle w:val="TAC"/>
            </w:pPr>
            <w:r w:rsidRPr="007F2609">
              <w:t>Bits</w:t>
            </w:r>
          </w:p>
        </w:tc>
        <w:tc>
          <w:tcPr>
            <w:tcW w:w="717" w:type="dxa"/>
            <w:vAlign w:val="center"/>
          </w:tcPr>
          <w:p w14:paraId="5131AE6E" w14:textId="77777777" w:rsidR="00975C97" w:rsidRPr="007F2609" w:rsidRDefault="00975C97" w:rsidP="00346178">
            <w:pPr>
              <w:pStyle w:val="TAC"/>
            </w:pPr>
            <w:r w:rsidRPr="007F2609">
              <w:t>24</w:t>
            </w:r>
          </w:p>
        </w:tc>
        <w:tc>
          <w:tcPr>
            <w:tcW w:w="717" w:type="dxa"/>
            <w:vAlign w:val="center"/>
          </w:tcPr>
          <w:p w14:paraId="79FD8BDF" w14:textId="77777777" w:rsidR="00975C97" w:rsidRPr="007F2609" w:rsidRDefault="00975C97" w:rsidP="00346178">
            <w:pPr>
              <w:pStyle w:val="TAC"/>
            </w:pPr>
            <w:r w:rsidRPr="007F2609">
              <w:t>24</w:t>
            </w:r>
          </w:p>
        </w:tc>
        <w:tc>
          <w:tcPr>
            <w:tcW w:w="717" w:type="dxa"/>
            <w:vAlign w:val="center"/>
          </w:tcPr>
          <w:p w14:paraId="0EEBE905" w14:textId="77777777" w:rsidR="00975C97" w:rsidRPr="007F2609" w:rsidRDefault="00975C97" w:rsidP="00346178">
            <w:pPr>
              <w:pStyle w:val="TAC"/>
            </w:pPr>
            <w:r w:rsidRPr="007F2609">
              <w:t>24</w:t>
            </w:r>
          </w:p>
        </w:tc>
        <w:tc>
          <w:tcPr>
            <w:tcW w:w="717" w:type="dxa"/>
            <w:vAlign w:val="center"/>
          </w:tcPr>
          <w:p w14:paraId="0B5713CD" w14:textId="77777777" w:rsidR="00975C97" w:rsidRPr="007F2609" w:rsidRDefault="00975C97" w:rsidP="00346178">
            <w:pPr>
              <w:pStyle w:val="TAC"/>
            </w:pPr>
            <w:r w:rsidRPr="007F2609">
              <w:t>24</w:t>
            </w:r>
          </w:p>
        </w:tc>
        <w:tc>
          <w:tcPr>
            <w:tcW w:w="717" w:type="dxa"/>
            <w:vAlign w:val="center"/>
          </w:tcPr>
          <w:p w14:paraId="269F4EAE" w14:textId="77777777" w:rsidR="00975C97" w:rsidRPr="007F2609" w:rsidRDefault="00975C97" w:rsidP="00346178">
            <w:pPr>
              <w:pStyle w:val="TAC"/>
            </w:pPr>
            <w:r w:rsidRPr="007F2609">
              <w:t>24</w:t>
            </w:r>
          </w:p>
        </w:tc>
        <w:tc>
          <w:tcPr>
            <w:tcW w:w="717" w:type="dxa"/>
            <w:vAlign w:val="center"/>
          </w:tcPr>
          <w:p w14:paraId="489A2D52" w14:textId="77777777" w:rsidR="00975C97" w:rsidRPr="007F2609" w:rsidRDefault="00975C97" w:rsidP="00346178">
            <w:pPr>
              <w:pStyle w:val="TAC"/>
            </w:pPr>
            <w:r w:rsidRPr="007F2609">
              <w:t>24</w:t>
            </w:r>
          </w:p>
        </w:tc>
        <w:tc>
          <w:tcPr>
            <w:tcW w:w="717" w:type="dxa"/>
            <w:vAlign w:val="center"/>
          </w:tcPr>
          <w:p w14:paraId="5DC980E6" w14:textId="77777777" w:rsidR="00975C97" w:rsidRPr="007F2609" w:rsidRDefault="00975C97" w:rsidP="00346178">
            <w:pPr>
              <w:pStyle w:val="TAC"/>
            </w:pPr>
            <w:r w:rsidRPr="007F2609">
              <w:t>24</w:t>
            </w:r>
          </w:p>
        </w:tc>
        <w:tc>
          <w:tcPr>
            <w:tcW w:w="717" w:type="dxa"/>
            <w:vAlign w:val="center"/>
          </w:tcPr>
          <w:p w14:paraId="1662D6CB" w14:textId="77777777" w:rsidR="00975C97" w:rsidRPr="007F2609" w:rsidRDefault="00975C97" w:rsidP="00346178">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346178">
            <w:pPr>
              <w:pStyle w:val="TAL"/>
            </w:pPr>
            <w:r w:rsidRPr="007F2609">
              <w:t>LDPC base graph</w:t>
            </w:r>
          </w:p>
        </w:tc>
        <w:tc>
          <w:tcPr>
            <w:tcW w:w="1093" w:type="dxa"/>
            <w:vAlign w:val="center"/>
          </w:tcPr>
          <w:p w14:paraId="3967C92C" w14:textId="77777777" w:rsidR="00975C97" w:rsidRPr="007F2609" w:rsidRDefault="00975C97" w:rsidP="00346178">
            <w:pPr>
              <w:pStyle w:val="TAC"/>
            </w:pPr>
          </w:p>
        </w:tc>
        <w:tc>
          <w:tcPr>
            <w:tcW w:w="717" w:type="dxa"/>
            <w:vAlign w:val="center"/>
          </w:tcPr>
          <w:p w14:paraId="5D9D77B9" w14:textId="77777777" w:rsidR="00975C97" w:rsidRPr="007F2609" w:rsidRDefault="00975C97" w:rsidP="00346178">
            <w:pPr>
              <w:pStyle w:val="TAC"/>
            </w:pPr>
            <w:r w:rsidRPr="007F2609">
              <w:t>1</w:t>
            </w:r>
          </w:p>
        </w:tc>
        <w:tc>
          <w:tcPr>
            <w:tcW w:w="717" w:type="dxa"/>
            <w:vAlign w:val="center"/>
          </w:tcPr>
          <w:p w14:paraId="7D06CCC5" w14:textId="77777777" w:rsidR="00975C97" w:rsidRPr="007F2609" w:rsidRDefault="00975C97" w:rsidP="00346178">
            <w:pPr>
              <w:pStyle w:val="TAC"/>
            </w:pPr>
            <w:r w:rsidRPr="007F2609">
              <w:t>1</w:t>
            </w:r>
          </w:p>
        </w:tc>
        <w:tc>
          <w:tcPr>
            <w:tcW w:w="717" w:type="dxa"/>
            <w:vAlign w:val="center"/>
          </w:tcPr>
          <w:p w14:paraId="08EA963C" w14:textId="77777777" w:rsidR="00975C97" w:rsidRPr="007F2609" w:rsidRDefault="00975C97" w:rsidP="00346178">
            <w:pPr>
              <w:pStyle w:val="TAC"/>
            </w:pPr>
            <w:r w:rsidRPr="007F2609">
              <w:t>1</w:t>
            </w:r>
          </w:p>
        </w:tc>
        <w:tc>
          <w:tcPr>
            <w:tcW w:w="717" w:type="dxa"/>
            <w:vAlign w:val="center"/>
          </w:tcPr>
          <w:p w14:paraId="2A92283B" w14:textId="77777777" w:rsidR="00975C97" w:rsidRPr="007F2609" w:rsidRDefault="00975C97" w:rsidP="00346178">
            <w:pPr>
              <w:pStyle w:val="TAC"/>
            </w:pPr>
            <w:r w:rsidRPr="007F2609">
              <w:t>1</w:t>
            </w:r>
          </w:p>
        </w:tc>
        <w:tc>
          <w:tcPr>
            <w:tcW w:w="717" w:type="dxa"/>
            <w:vAlign w:val="center"/>
          </w:tcPr>
          <w:p w14:paraId="441E2E42" w14:textId="77777777" w:rsidR="00975C97" w:rsidRPr="007F2609" w:rsidRDefault="00975C97" w:rsidP="00346178">
            <w:pPr>
              <w:pStyle w:val="TAC"/>
            </w:pPr>
            <w:r w:rsidRPr="007F2609">
              <w:t>1</w:t>
            </w:r>
          </w:p>
        </w:tc>
        <w:tc>
          <w:tcPr>
            <w:tcW w:w="717" w:type="dxa"/>
            <w:vAlign w:val="center"/>
          </w:tcPr>
          <w:p w14:paraId="54E1771D" w14:textId="77777777" w:rsidR="00975C97" w:rsidRPr="007F2609" w:rsidRDefault="00975C97" w:rsidP="00346178">
            <w:pPr>
              <w:pStyle w:val="TAC"/>
            </w:pPr>
            <w:r w:rsidRPr="007F2609">
              <w:t>1</w:t>
            </w:r>
          </w:p>
        </w:tc>
        <w:tc>
          <w:tcPr>
            <w:tcW w:w="717" w:type="dxa"/>
            <w:vAlign w:val="center"/>
          </w:tcPr>
          <w:p w14:paraId="68A364E8" w14:textId="77777777" w:rsidR="00975C97" w:rsidRPr="007F2609" w:rsidRDefault="00975C97" w:rsidP="00346178">
            <w:pPr>
              <w:pStyle w:val="TAC"/>
            </w:pPr>
            <w:r w:rsidRPr="007F2609">
              <w:t>1</w:t>
            </w:r>
          </w:p>
        </w:tc>
        <w:tc>
          <w:tcPr>
            <w:tcW w:w="717" w:type="dxa"/>
            <w:vAlign w:val="center"/>
          </w:tcPr>
          <w:p w14:paraId="5F62FC29" w14:textId="77777777" w:rsidR="00975C97" w:rsidRPr="007F2609" w:rsidRDefault="00975C97" w:rsidP="00346178">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346178">
            <w:pPr>
              <w:pStyle w:val="TAL"/>
            </w:pPr>
            <w:r w:rsidRPr="007F2609">
              <w:t>Number of Code Blocks per Slot</w:t>
            </w:r>
          </w:p>
        </w:tc>
        <w:tc>
          <w:tcPr>
            <w:tcW w:w="1093" w:type="dxa"/>
            <w:vAlign w:val="center"/>
          </w:tcPr>
          <w:p w14:paraId="3DC32974" w14:textId="77777777" w:rsidR="00975C97" w:rsidRPr="007F2609" w:rsidRDefault="00975C97" w:rsidP="00346178">
            <w:pPr>
              <w:pStyle w:val="TAC"/>
            </w:pPr>
          </w:p>
        </w:tc>
        <w:tc>
          <w:tcPr>
            <w:tcW w:w="717" w:type="dxa"/>
            <w:vAlign w:val="center"/>
          </w:tcPr>
          <w:p w14:paraId="031A0E54" w14:textId="77777777" w:rsidR="00975C97" w:rsidRPr="007F2609" w:rsidRDefault="00975C97" w:rsidP="00346178">
            <w:pPr>
              <w:pStyle w:val="TAC"/>
            </w:pPr>
          </w:p>
        </w:tc>
        <w:tc>
          <w:tcPr>
            <w:tcW w:w="717" w:type="dxa"/>
            <w:vAlign w:val="center"/>
          </w:tcPr>
          <w:p w14:paraId="19A44F0F" w14:textId="77777777" w:rsidR="00975C97" w:rsidRPr="007F2609" w:rsidRDefault="00975C97" w:rsidP="00346178">
            <w:pPr>
              <w:pStyle w:val="TAC"/>
            </w:pPr>
          </w:p>
        </w:tc>
        <w:tc>
          <w:tcPr>
            <w:tcW w:w="717" w:type="dxa"/>
            <w:vAlign w:val="center"/>
          </w:tcPr>
          <w:p w14:paraId="4F79C22D" w14:textId="77777777" w:rsidR="00975C97" w:rsidRPr="007F2609" w:rsidRDefault="00975C97" w:rsidP="00346178">
            <w:pPr>
              <w:pStyle w:val="TAC"/>
            </w:pPr>
          </w:p>
        </w:tc>
        <w:tc>
          <w:tcPr>
            <w:tcW w:w="717" w:type="dxa"/>
            <w:vAlign w:val="center"/>
          </w:tcPr>
          <w:p w14:paraId="0D1B0D05" w14:textId="77777777" w:rsidR="00975C97" w:rsidRPr="007F2609" w:rsidRDefault="00975C97" w:rsidP="00346178">
            <w:pPr>
              <w:pStyle w:val="TAC"/>
            </w:pPr>
          </w:p>
        </w:tc>
        <w:tc>
          <w:tcPr>
            <w:tcW w:w="717" w:type="dxa"/>
            <w:vAlign w:val="center"/>
          </w:tcPr>
          <w:p w14:paraId="61CF3608" w14:textId="77777777" w:rsidR="00975C97" w:rsidRPr="007F2609" w:rsidRDefault="00975C97" w:rsidP="00346178">
            <w:pPr>
              <w:pStyle w:val="TAC"/>
            </w:pPr>
          </w:p>
        </w:tc>
        <w:tc>
          <w:tcPr>
            <w:tcW w:w="717" w:type="dxa"/>
            <w:vAlign w:val="center"/>
          </w:tcPr>
          <w:p w14:paraId="6558BA1B" w14:textId="77777777" w:rsidR="00975C97" w:rsidRPr="007F2609" w:rsidRDefault="00975C97" w:rsidP="00346178">
            <w:pPr>
              <w:pStyle w:val="TAC"/>
            </w:pPr>
          </w:p>
        </w:tc>
        <w:tc>
          <w:tcPr>
            <w:tcW w:w="717" w:type="dxa"/>
            <w:vAlign w:val="center"/>
          </w:tcPr>
          <w:p w14:paraId="17E8788D" w14:textId="77777777" w:rsidR="00975C97" w:rsidRPr="007F2609" w:rsidRDefault="00975C97" w:rsidP="00346178">
            <w:pPr>
              <w:pStyle w:val="TAC"/>
            </w:pPr>
          </w:p>
        </w:tc>
        <w:tc>
          <w:tcPr>
            <w:tcW w:w="717" w:type="dxa"/>
            <w:vAlign w:val="center"/>
          </w:tcPr>
          <w:p w14:paraId="4C656B6D" w14:textId="77777777" w:rsidR="00975C97" w:rsidRPr="007F2609" w:rsidRDefault="00975C97" w:rsidP="00346178">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346178">
            <w:pPr>
              <w:pStyle w:val="TAL"/>
            </w:pPr>
            <w:r w:rsidRPr="007F2609">
              <w:t xml:space="preserve">  For Slots 0,1,3,4,8,9</w:t>
            </w:r>
          </w:p>
        </w:tc>
        <w:tc>
          <w:tcPr>
            <w:tcW w:w="1093" w:type="dxa"/>
            <w:vAlign w:val="center"/>
          </w:tcPr>
          <w:p w14:paraId="548BDFA6" w14:textId="77777777" w:rsidR="00975C97" w:rsidRPr="007F2609" w:rsidRDefault="00975C97" w:rsidP="00346178">
            <w:pPr>
              <w:pStyle w:val="TAC"/>
            </w:pPr>
            <w:r w:rsidRPr="007F2609">
              <w:t>CBs</w:t>
            </w:r>
          </w:p>
        </w:tc>
        <w:tc>
          <w:tcPr>
            <w:tcW w:w="717" w:type="dxa"/>
            <w:vAlign w:val="center"/>
          </w:tcPr>
          <w:p w14:paraId="150FC4A4" w14:textId="77777777" w:rsidR="00975C97" w:rsidRPr="007F2609" w:rsidRDefault="00975C97" w:rsidP="00346178">
            <w:pPr>
              <w:pStyle w:val="TAC"/>
            </w:pPr>
            <w:r w:rsidRPr="007F2609">
              <w:t>N/A</w:t>
            </w:r>
          </w:p>
        </w:tc>
        <w:tc>
          <w:tcPr>
            <w:tcW w:w="717" w:type="dxa"/>
            <w:vAlign w:val="center"/>
          </w:tcPr>
          <w:p w14:paraId="18F7792F" w14:textId="77777777" w:rsidR="00975C97" w:rsidRPr="007F2609" w:rsidRDefault="00975C97" w:rsidP="00346178">
            <w:pPr>
              <w:pStyle w:val="TAC"/>
            </w:pPr>
            <w:r w:rsidRPr="007F2609">
              <w:t>N/A</w:t>
            </w:r>
          </w:p>
        </w:tc>
        <w:tc>
          <w:tcPr>
            <w:tcW w:w="717" w:type="dxa"/>
            <w:vAlign w:val="center"/>
          </w:tcPr>
          <w:p w14:paraId="68F0BCFD" w14:textId="77777777" w:rsidR="00975C97" w:rsidRPr="007F2609" w:rsidRDefault="00975C97" w:rsidP="00346178">
            <w:pPr>
              <w:pStyle w:val="TAC"/>
            </w:pPr>
            <w:r w:rsidRPr="007F2609">
              <w:t>N/A</w:t>
            </w:r>
          </w:p>
        </w:tc>
        <w:tc>
          <w:tcPr>
            <w:tcW w:w="717" w:type="dxa"/>
            <w:vAlign w:val="center"/>
          </w:tcPr>
          <w:p w14:paraId="768F2999" w14:textId="77777777" w:rsidR="00975C97" w:rsidRPr="007F2609" w:rsidRDefault="00975C97" w:rsidP="00346178">
            <w:pPr>
              <w:pStyle w:val="TAC"/>
            </w:pPr>
            <w:r w:rsidRPr="007F2609">
              <w:t>N/A</w:t>
            </w:r>
          </w:p>
        </w:tc>
        <w:tc>
          <w:tcPr>
            <w:tcW w:w="717" w:type="dxa"/>
            <w:vAlign w:val="center"/>
          </w:tcPr>
          <w:p w14:paraId="6D3BBDCD" w14:textId="77777777" w:rsidR="00975C97" w:rsidRPr="007F2609" w:rsidRDefault="00975C97" w:rsidP="00346178">
            <w:pPr>
              <w:pStyle w:val="TAC"/>
            </w:pPr>
            <w:r w:rsidRPr="007F2609">
              <w:t>N/A</w:t>
            </w:r>
          </w:p>
        </w:tc>
        <w:tc>
          <w:tcPr>
            <w:tcW w:w="717" w:type="dxa"/>
            <w:vAlign w:val="center"/>
          </w:tcPr>
          <w:p w14:paraId="27ED5EFB" w14:textId="77777777" w:rsidR="00975C97" w:rsidRPr="007F2609" w:rsidRDefault="00975C97" w:rsidP="00346178">
            <w:pPr>
              <w:pStyle w:val="TAC"/>
            </w:pPr>
            <w:r w:rsidRPr="007F2609">
              <w:t>N/A</w:t>
            </w:r>
          </w:p>
        </w:tc>
        <w:tc>
          <w:tcPr>
            <w:tcW w:w="717" w:type="dxa"/>
            <w:vAlign w:val="center"/>
          </w:tcPr>
          <w:p w14:paraId="58618040" w14:textId="77777777" w:rsidR="00975C97" w:rsidRPr="007F2609" w:rsidRDefault="00975C97" w:rsidP="00346178">
            <w:pPr>
              <w:pStyle w:val="TAC"/>
            </w:pPr>
            <w:r w:rsidRPr="007F2609">
              <w:t>N/A</w:t>
            </w:r>
          </w:p>
        </w:tc>
        <w:tc>
          <w:tcPr>
            <w:tcW w:w="717" w:type="dxa"/>
            <w:vAlign w:val="center"/>
          </w:tcPr>
          <w:p w14:paraId="2F81F284" w14:textId="77777777" w:rsidR="00975C97" w:rsidRPr="007F2609" w:rsidRDefault="00975C97" w:rsidP="00346178">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346178">
            <w:pPr>
              <w:pStyle w:val="TAL"/>
            </w:pPr>
            <w:r w:rsidRPr="007F2609">
              <w:t xml:space="preserve">  For Slots 2,5,6,7</w:t>
            </w:r>
          </w:p>
        </w:tc>
        <w:tc>
          <w:tcPr>
            <w:tcW w:w="1093" w:type="dxa"/>
            <w:vAlign w:val="center"/>
          </w:tcPr>
          <w:p w14:paraId="50AFDCE7" w14:textId="77777777" w:rsidR="00975C97" w:rsidRPr="007F2609" w:rsidRDefault="00975C97" w:rsidP="00346178">
            <w:pPr>
              <w:pStyle w:val="TAC"/>
            </w:pPr>
            <w:r w:rsidRPr="007F2609">
              <w:t>CBs</w:t>
            </w:r>
          </w:p>
        </w:tc>
        <w:tc>
          <w:tcPr>
            <w:tcW w:w="717" w:type="dxa"/>
            <w:vAlign w:val="center"/>
          </w:tcPr>
          <w:p w14:paraId="05BA5F7D" w14:textId="77777777" w:rsidR="00975C97" w:rsidRPr="007F2609" w:rsidRDefault="00975C97" w:rsidP="00346178">
            <w:pPr>
              <w:pStyle w:val="TAC"/>
            </w:pPr>
            <w:r w:rsidRPr="007F2609">
              <w:t>3</w:t>
            </w:r>
          </w:p>
        </w:tc>
        <w:tc>
          <w:tcPr>
            <w:tcW w:w="717" w:type="dxa"/>
            <w:vAlign w:val="center"/>
          </w:tcPr>
          <w:p w14:paraId="59EE0285" w14:textId="77777777" w:rsidR="00975C97" w:rsidRPr="007F2609" w:rsidRDefault="00975C97" w:rsidP="00346178">
            <w:pPr>
              <w:pStyle w:val="TAC"/>
            </w:pPr>
            <w:r w:rsidRPr="007F2609">
              <w:t>5</w:t>
            </w:r>
          </w:p>
        </w:tc>
        <w:tc>
          <w:tcPr>
            <w:tcW w:w="717" w:type="dxa"/>
            <w:vAlign w:val="center"/>
          </w:tcPr>
          <w:p w14:paraId="1AE3866E" w14:textId="77777777" w:rsidR="00975C97" w:rsidRPr="007F2609" w:rsidRDefault="00975C97" w:rsidP="00346178">
            <w:pPr>
              <w:pStyle w:val="TAC"/>
            </w:pPr>
            <w:r w:rsidRPr="007F2609">
              <w:t>7</w:t>
            </w:r>
          </w:p>
        </w:tc>
        <w:tc>
          <w:tcPr>
            <w:tcW w:w="717" w:type="dxa"/>
            <w:vAlign w:val="center"/>
          </w:tcPr>
          <w:p w14:paraId="25A8E2D5" w14:textId="77777777" w:rsidR="00975C97" w:rsidRPr="007F2609" w:rsidRDefault="00975C97" w:rsidP="00346178">
            <w:pPr>
              <w:pStyle w:val="TAC"/>
            </w:pPr>
            <w:r w:rsidRPr="007F2609">
              <w:t>9</w:t>
            </w:r>
          </w:p>
        </w:tc>
        <w:tc>
          <w:tcPr>
            <w:tcW w:w="717" w:type="dxa"/>
            <w:vAlign w:val="center"/>
          </w:tcPr>
          <w:p w14:paraId="5B12DA0C" w14:textId="77777777" w:rsidR="00975C97" w:rsidRPr="007F2609" w:rsidRDefault="00975C97" w:rsidP="00346178">
            <w:pPr>
              <w:pStyle w:val="TAC"/>
            </w:pPr>
            <w:r w:rsidRPr="007F2609">
              <w:t>12</w:t>
            </w:r>
          </w:p>
        </w:tc>
        <w:tc>
          <w:tcPr>
            <w:tcW w:w="717" w:type="dxa"/>
            <w:vAlign w:val="center"/>
          </w:tcPr>
          <w:p w14:paraId="7D43E1F0" w14:textId="77777777" w:rsidR="00975C97" w:rsidRPr="007F2609" w:rsidRDefault="00975C97" w:rsidP="00346178">
            <w:pPr>
              <w:pStyle w:val="TAC"/>
            </w:pPr>
            <w:r w:rsidRPr="007F2609">
              <w:t>14</w:t>
            </w:r>
          </w:p>
        </w:tc>
        <w:tc>
          <w:tcPr>
            <w:tcW w:w="717" w:type="dxa"/>
            <w:vAlign w:val="center"/>
          </w:tcPr>
          <w:p w14:paraId="303F9D63" w14:textId="77777777" w:rsidR="00975C97" w:rsidRPr="007F2609" w:rsidRDefault="00975C97" w:rsidP="00346178">
            <w:pPr>
              <w:pStyle w:val="TAC"/>
            </w:pPr>
            <w:r w:rsidRPr="007F2609">
              <w:t>18</w:t>
            </w:r>
          </w:p>
        </w:tc>
        <w:tc>
          <w:tcPr>
            <w:tcW w:w="717" w:type="dxa"/>
            <w:vAlign w:val="center"/>
          </w:tcPr>
          <w:p w14:paraId="1385B9B5" w14:textId="77777777" w:rsidR="00975C97" w:rsidRPr="007F2609" w:rsidRDefault="00975C97" w:rsidP="00346178">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346178">
            <w:pPr>
              <w:pStyle w:val="TAL"/>
            </w:pPr>
            <w:r w:rsidRPr="007F2609">
              <w:t>Binary Channel Bits per Slot</w:t>
            </w:r>
          </w:p>
        </w:tc>
        <w:tc>
          <w:tcPr>
            <w:tcW w:w="1093" w:type="dxa"/>
            <w:vAlign w:val="center"/>
          </w:tcPr>
          <w:p w14:paraId="51888A0E" w14:textId="77777777" w:rsidR="00975C97" w:rsidRPr="007F2609" w:rsidRDefault="00975C97" w:rsidP="00346178">
            <w:pPr>
              <w:pStyle w:val="TAC"/>
            </w:pPr>
          </w:p>
        </w:tc>
        <w:tc>
          <w:tcPr>
            <w:tcW w:w="717" w:type="dxa"/>
            <w:vAlign w:val="center"/>
          </w:tcPr>
          <w:p w14:paraId="7E25294D" w14:textId="77777777" w:rsidR="00975C97" w:rsidRPr="007F2609" w:rsidRDefault="00975C97" w:rsidP="00346178">
            <w:pPr>
              <w:pStyle w:val="TAC"/>
            </w:pPr>
          </w:p>
        </w:tc>
        <w:tc>
          <w:tcPr>
            <w:tcW w:w="717" w:type="dxa"/>
            <w:vAlign w:val="center"/>
          </w:tcPr>
          <w:p w14:paraId="72AE7697" w14:textId="77777777" w:rsidR="00975C97" w:rsidRPr="007F2609" w:rsidRDefault="00975C97" w:rsidP="00346178">
            <w:pPr>
              <w:pStyle w:val="TAC"/>
            </w:pPr>
          </w:p>
        </w:tc>
        <w:tc>
          <w:tcPr>
            <w:tcW w:w="717" w:type="dxa"/>
            <w:vAlign w:val="center"/>
          </w:tcPr>
          <w:p w14:paraId="2A08765E" w14:textId="77777777" w:rsidR="00975C97" w:rsidRPr="007F2609" w:rsidRDefault="00975C97" w:rsidP="00346178">
            <w:pPr>
              <w:pStyle w:val="TAC"/>
            </w:pPr>
          </w:p>
        </w:tc>
        <w:tc>
          <w:tcPr>
            <w:tcW w:w="717" w:type="dxa"/>
            <w:vAlign w:val="center"/>
          </w:tcPr>
          <w:p w14:paraId="21B1C333" w14:textId="77777777" w:rsidR="00975C97" w:rsidRPr="007F2609" w:rsidRDefault="00975C97" w:rsidP="00346178">
            <w:pPr>
              <w:pStyle w:val="TAC"/>
            </w:pPr>
          </w:p>
        </w:tc>
        <w:tc>
          <w:tcPr>
            <w:tcW w:w="717" w:type="dxa"/>
            <w:vAlign w:val="center"/>
          </w:tcPr>
          <w:p w14:paraId="3B9A4735" w14:textId="77777777" w:rsidR="00975C97" w:rsidRPr="007F2609" w:rsidRDefault="00975C97" w:rsidP="00346178">
            <w:pPr>
              <w:pStyle w:val="TAC"/>
            </w:pPr>
          </w:p>
        </w:tc>
        <w:tc>
          <w:tcPr>
            <w:tcW w:w="717" w:type="dxa"/>
            <w:vAlign w:val="center"/>
          </w:tcPr>
          <w:p w14:paraId="28AA8144" w14:textId="77777777" w:rsidR="00975C97" w:rsidRPr="007F2609" w:rsidRDefault="00975C97" w:rsidP="00346178">
            <w:pPr>
              <w:pStyle w:val="TAC"/>
            </w:pPr>
          </w:p>
        </w:tc>
        <w:tc>
          <w:tcPr>
            <w:tcW w:w="717" w:type="dxa"/>
            <w:vAlign w:val="center"/>
          </w:tcPr>
          <w:p w14:paraId="302DCC58" w14:textId="77777777" w:rsidR="00975C97" w:rsidRPr="007F2609" w:rsidRDefault="00975C97" w:rsidP="00346178">
            <w:pPr>
              <w:pStyle w:val="TAC"/>
            </w:pPr>
          </w:p>
        </w:tc>
        <w:tc>
          <w:tcPr>
            <w:tcW w:w="717" w:type="dxa"/>
            <w:vAlign w:val="center"/>
          </w:tcPr>
          <w:p w14:paraId="6805201C" w14:textId="77777777" w:rsidR="00975C97" w:rsidRPr="007F2609" w:rsidRDefault="00975C97" w:rsidP="00346178">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346178">
            <w:pPr>
              <w:pStyle w:val="TAL"/>
            </w:pPr>
            <w:r w:rsidRPr="007F2609">
              <w:t xml:space="preserve">  For Slots 0,1,3,4,8,9</w:t>
            </w:r>
          </w:p>
        </w:tc>
        <w:tc>
          <w:tcPr>
            <w:tcW w:w="1093" w:type="dxa"/>
            <w:vAlign w:val="center"/>
          </w:tcPr>
          <w:p w14:paraId="46C5E13C" w14:textId="77777777" w:rsidR="00975C97" w:rsidRPr="007F2609" w:rsidRDefault="00975C97" w:rsidP="00346178">
            <w:pPr>
              <w:pStyle w:val="TAC"/>
            </w:pPr>
            <w:r w:rsidRPr="007F2609">
              <w:t>Bits</w:t>
            </w:r>
          </w:p>
        </w:tc>
        <w:tc>
          <w:tcPr>
            <w:tcW w:w="717" w:type="dxa"/>
            <w:vAlign w:val="center"/>
          </w:tcPr>
          <w:p w14:paraId="305E85A7" w14:textId="77777777" w:rsidR="00975C97" w:rsidRPr="007F2609" w:rsidRDefault="00975C97" w:rsidP="00346178">
            <w:pPr>
              <w:pStyle w:val="TAC"/>
            </w:pPr>
            <w:r w:rsidRPr="007F2609">
              <w:t>N/A</w:t>
            </w:r>
          </w:p>
        </w:tc>
        <w:tc>
          <w:tcPr>
            <w:tcW w:w="717" w:type="dxa"/>
            <w:vAlign w:val="center"/>
          </w:tcPr>
          <w:p w14:paraId="353A1CC1" w14:textId="77777777" w:rsidR="00975C97" w:rsidRPr="007F2609" w:rsidRDefault="00975C97" w:rsidP="00346178">
            <w:pPr>
              <w:pStyle w:val="TAC"/>
            </w:pPr>
            <w:r w:rsidRPr="007F2609">
              <w:t>N/A</w:t>
            </w:r>
          </w:p>
        </w:tc>
        <w:tc>
          <w:tcPr>
            <w:tcW w:w="717" w:type="dxa"/>
            <w:vAlign w:val="center"/>
          </w:tcPr>
          <w:p w14:paraId="116DDDBA" w14:textId="77777777" w:rsidR="00975C97" w:rsidRPr="007F2609" w:rsidRDefault="00975C97" w:rsidP="00346178">
            <w:pPr>
              <w:pStyle w:val="TAC"/>
            </w:pPr>
            <w:r w:rsidRPr="007F2609">
              <w:t>N/A</w:t>
            </w:r>
          </w:p>
        </w:tc>
        <w:tc>
          <w:tcPr>
            <w:tcW w:w="717" w:type="dxa"/>
            <w:vAlign w:val="center"/>
          </w:tcPr>
          <w:p w14:paraId="3EDFD23B" w14:textId="77777777" w:rsidR="00975C97" w:rsidRPr="007F2609" w:rsidRDefault="00975C97" w:rsidP="00346178">
            <w:pPr>
              <w:pStyle w:val="TAC"/>
            </w:pPr>
            <w:r w:rsidRPr="007F2609">
              <w:t>N/A</w:t>
            </w:r>
          </w:p>
        </w:tc>
        <w:tc>
          <w:tcPr>
            <w:tcW w:w="717" w:type="dxa"/>
            <w:vAlign w:val="center"/>
          </w:tcPr>
          <w:p w14:paraId="2B90FAF9" w14:textId="77777777" w:rsidR="00975C97" w:rsidRPr="007F2609" w:rsidRDefault="00975C97" w:rsidP="00346178">
            <w:pPr>
              <w:pStyle w:val="TAC"/>
            </w:pPr>
            <w:r w:rsidRPr="007F2609">
              <w:t>N/A</w:t>
            </w:r>
          </w:p>
        </w:tc>
        <w:tc>
          <w:tcPr>
            <w:tcW w:w="717" w:type="dxa"/>
            <w:vAlign w:val="center"/>
          </w:tcPr>
          <w:p w14:paraId="73F8FE9E" w14:textId="77777777" w:rsidR="00975C97" w:rsidRPr="007F2609" w:rsidRDefault="00975C97" w:rsidP="00346178">
            <w:pPr>
              <w:pStyle w:val="TAC"/>
            </w:pPr>
            <w:r w:rsidRPr="007F2609">
              <w:t>N/A</w:t>
            </w:r>
          </w:p>
        </w:tc>
        <w:tc>
          <w:tcPr>
            <w:tcW w:w="717" w:type="dxa"/>
            <w:vAlign w:val="center"/>
          </w:tcPr>
          <w:p w14:paraId="324CDD46" w14:textId="77777777" w:rsidR="00975C97" w:rsidRPr="007F2609" w:rsidRDefault="00975C97" w:rsidP="00346178">
            <w:pPr>
              <w:pStyle w:val="TAC"/>
            </w:pPr>
            <w:r w:rsidRPr="007F2609">
              <w:t>N/A</w:t>
            </w:r>
          </w:p>
        </w:tc>
        <w:tc>
          <w:tcPr>
            <w:tcW w:w="717" w:type="dxa"/>
            <w:vAlign w:val="center"/>
          </w:tcPr>
          <w:p w14:paraId="49D1933B" w14:textId="77777777" w:rsidR="00975C97" w:rsidRPr="007F2609" w:rsidRDefault="00975C97" w:rsidP="00346178">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346178">
            <w:pPr>
              <w:pStyle w:val="TAL"/>
            </w:pPr>
            <w:r w:rsidRPr="007F2609">
              <w:t xml:space="preserve">  For Slots 2,5,6,7</w:t>
            </w:r>
          </w:p>
        </w:tc>
        <w:tc>
          <w:tcPr>
            <w:tcW w:w="1093" w:type="dxa"/>
            <w:vAlign w:val="center"/>
          </w:tcPr>
          <w:p w14:paraId="237BC1AB" w14:textId="77777777" w:rsidR="00975C97" w:rsidRPr="007F2609" w:rsidRDefault="00975C97" w:rsidP="00346178">
            <w:pPr>
              <w:pStyle w:val="TAC"/>
            </w:pPr>
            <w:r w:rsidRPr="007F2609">
              <w:t>Bits</w:t>
            </w:r>
          </w:p>
        </w:tc>
        <w:tc>
          <w:tcPr>
            <w:tcW w:w="717" w:type="dxa"/>
            <w:vAlign w:val="center"/>
          </w:tcPr>
          <w:p w14:paraId="5DC187D3" w14:textId="77777777" w:rsidR="00975C97" w:rsidRPr="007F2609" w:rsidRDefault="00975C97" w:rsidP="00346178">
            <w:pPr>
              <w:pStyle w:val="TAC"/>
            </w:pPr>
            <w:r w:rsidRPr="007F2609">
              <w:t>21600</w:t>
            </w:r>
          </w:p>
        </w:tc>
        <w:tc>
          <w:tcPr>
            <w:tcW w:w="717" w:type="dxa"/>
            <w:vAlign w:val="center"/>
          </w:tcPr>
          <w:p w14:paraId="64848729" w14:textId="77777777" w:rsidR="00975C97" w:rsidRPr="007F2609" w:rsidRDefault="00975C97" w:rsidP="00346178">
            <w:pPr>
              <w:pStyle w:val="TAC"/>
            </w:pPr>
            <w:r w:rsidRPr="007F2609">
              <w:t>44928</w:t>
            </w:r>
          </w:p>
        </w:tc>
        <w:tc>
          <w:tcPr>
            <w:tcW w:w="717" w:type="dxa"/>
            <w:vAlign w:val="center"/>
          </w:tcPr>
          <w:p w14:paraId="4B42241C" w14:textId="77777777" w:rsidR="00975C97" w:rsidRPr="007F2609" w:rsidRDefault="00975C97" w:rsidP="00346178">
            <w:pPr>
              <w:pStyle w:val="TAC"/>
            </w:pPr>
            <w:r w:rsidRPr="007F2609">
              <w:t>68256</w:t>
            </w:r>
          </w:p>
        </w:tc>
        <w:tc>
          <w:tcPr>
            <w:tcW w:w="717" w:type="dxa"/>
            <w:vAlign w:val="center"/>
          </w:tcPr>
          <w:p w14:paraId="43701572" w14:textId="77777777" w:rsidR="00975C97" w:rsidRPr="007F2609" w:rsidRDefault="00975C97" w:rsidP="00346178">
            <w:pPr>
              <w:pStyle w:val="TAC"/>
            </w:pPr>
            <w:r w:rsidRPr="007F2609">
              <w:t>91584</w:t>
            </w:r>
          </w:p>
        </w:tc>
        <w:tc>
          <w:tcPr>
            <w:tcW w:w="717" w:type="dxa"/>
            <w:vAlign w:val="center"/>
          </w:tcPr>
          <w:p w14:paraId="3DF396FF" w14:textId="77777777" w:rsidR="00975C97" w:rsidRPr="007F2609" w:rsidRDefault="00975C97" w:rsidP="00346178">
            <w:pPr>
              <w:pStyle w:val="TAC"/>
            </w:pPr>
            <w:r w:rsidRPr="007F2609">
              <w:t>114912</w:t>
            </w:r>
          </w:p>
        </w:tc>
        <w:tc>
          <w:tcPr>
            <w:tcW w:w="717" w:type="dxa"/>
            <w:vAlign w:val="center"/>
          </w:tcPr>
          <w:p w14:paraId="44F493A5" w14:textId="77777777" w:rsidR="00975C97" w:rsidRPr="007F2609" w:rsidRDefault="00975C97" w:rsidP="00346178">
            <w:pPr>
              <w:pStyle w:val="TAC"/>
            </w:pPr>
            <w:r w:rsidRPr="007F2609">
              <w:t>138240</w:t>
            </w:r>
          </w:p>
        </w:tc>
        <w:tc>
          <w:tcPr>
            <w:tcW w:w="717" w:type="dxa"/>
            <w:vAlign w:val="center"/>
          </w:tcPr>
          <w:p w14:paraId="75D10711" w14:textId="77777777" w:rsidR="00975C97" w:rsidRPr="007F2609" w:rsidRDefault="00975C97" w:rsidP="00346178">
            <w:pPr>
              <w:pStyle w:val="TAC"/>
            </w:pPr>
            <w:r w:rsidRPr="007F2609">
              <w:t>186624</w:t>
            </w:r>
          </w:p>
        </w:tc>
        <w:tc>
          <w:tcPr>
            <w:tcW w:w="717" w:type="dxa"/>
            <w:vAlign w:val="center"/>
          </w:tcPr>
          <w:p w14:paraId="6F09071E" w14:textId="77777777" w:rsidR="00975C97" w:rsidRPr="007F2609" w:rsidRDefault="00975C97" w:rsidP="00346178">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346178">
            <w:pPr>
              <w:pStyle w:val="TAL"/>
            </w:pPr>
            <w:r w:rsidRPr="007F2609">
              <w:t>Max. Throughput averaged over 1 frame</w:t>
            </w:r>
          </w:p>
        </w:tc>
        <w:tc>
          <w:tcPr>
            <w:tcW w:w="1093" w:type="dxa"/>
            <w:vAlign w:val="center"/>
          </w:tcPr>
          <w:p w14:paraId="7D713025" w14:textId="77777777" w:rsidR="00975C97" w:rsidRPr="007F2609" w:rsidRDefault="00975C97" w:rsidP="00346178">
            <w:pPr>
              <w:pStyle w:val="TAC"/>
            </w:pPr>
            <w:r w:rsidRPr="007F2609">
              <w:t>Mbps</w:t>
            </w:r>
          </w:p>
        </w:tc>
        <w:tc>
          <w:tcPr>
            <w:tcW w:w="717" w:type="dxa"/>
            <w:vAlign w:val="center"/>
          </w:tcPr>
          <w:p w14:paraId="7A50E71C" w14:textId="77777777" w:rsidR="00975C97" w:rsidRPr="007F2609" w:rsidRDefault="00975C97" w:rsidP="00346178">
            <w:pPr>
              <w:pStyle w:val="TAC"/>
            </w:pPr>
            <w:r w:rsidRPr="007F2609">
              <w:t>6.758</w:t>
            </w:r>
          </w:p>
        </w:tc>
        <w:tc>
          <w:tcPr>
            <w:tcW w:w="717" w:type="dxa"/>
            <w:vAlign w:val="center"/>
          </w:tcPr>
          <w:p w14:paraId="0CBF1E20" w14:textId="77777777" w:rsidR="00975C97" w:rsidRPr="007F2609" w:rsidRDefault="00975C97" w:rsidP="00346178">
            <w:pPr>
              <w:pStyle w:val="TAC"/>
            </w:pPr>
            <w:r w:rsidRPr="007F2609">
              <w:t>13.926</w:t>
            </w:r>
          </w:p>
        </w:tc>
        <w:tc>
          <w:tcPr>
            <w:tcW w:w="717" w:type="dxa"/>
            <w:vAlign w:val="center"/>
          </w:tcPr>
          <w:p w14:paraId="1AF37C55" w14:textId="77777777" w:rsidR="00975C97" w:rsidRPr="007F2609" w:rsidRDefault="00975C97" w:rsidP="00346178">
            <w:pPr>
              <w:pStyle w:val="TAC"/>
            </w:pPr>
            <w:r w:rsidRPr="007F2609">
              <w:t>21.315</w:t>
            </w:r>
          </w:p>
        </w:tc>
        <w:tc>
          <w:tcPr>
            <w:tcW w:w="717" w:type="dxa"/>
            <w:vAlign w:val="center"/>
          </w:tcPr>
          <w:p w14:paraId="09F58008" w14:textId="77777777" w:rsidR="00975C97" w:rsidRPr="007F2609" w:rsidRDefault="00975C97" w:rsidP="00346178">
            <w:pPr>
              <w:pStyle w:val="TAC"/>
            </w:pPr>
            <w:r w:rsidRPr="007F2609">
              <w:t>28.675</w:t>
            </w:r>
          </w:p>
        </w:tc>
        <w:tc>
          <w:tcPr>
            <w:tcW w:w="717" w:type="dxa"/>
            <w:vAlign w:val="center"/>
          </w:tcPr>
          <w:p w14:paraId="2A3D5A65" w14:textId="77777777" w:rsidR="00975C97" w:rsidRPr="007F2609" w:rsidRDefault="00975C97" w:rsidP="00346178">
            <w:pPr>
              <w:pStyle w:val="TAC"/>
            </w:pPr>
            <w:r w:rsidRPr="007F2609">
              <w:t>36.070</w:t>
            </w:r>
          </w:p>
        </w:tc>
        <w:tc>
          <w:tcPr>
            <w:tcW w:w="717" w:type="dxa"/>
            <w:vAlign w:val="center"/>
          </w:tcPr>
          <w:p w14:paraId="0EC1A3F8" w14:textId="77777777" w:rsidR="00975C97" w:rsidRPr="007F2609" w:rsidRDefault="00975C97" w:rsidP="00346178">
            <w:pPr>
              <w:pStyle w:val="TAC"/>
            </w:pPr>
            <w:r w:rsidRPr="007F2609">
              <w:t>43.421</w:t>
            </w:r>
          </w:p>
        </w:tc>
        <w:tc>
          <w:tcPr>
            <w:tcW w:w="717" w:type="dxa"/>
            <w:vAlign w:val="center"/>
          </w:tcPr>
          <w:p w14:paraId="35BC1B50" w14:textId="77777777" w:rsidR="00975C97" w:rsidRPr="007F2609" w:rsidRDefault="00975C97" w:rsidP="00346178">
            <w:pPr>
              <w:pStyle w:val="TAC"/>
            </w:pPr>
            <w:r w:rsidRPr="007F2609">
              <w:t>57.360</w:t>
            </w:r>
          </w:p>
        </w:tc>
        <w:tc>
          <w:tcPr>
            <w:tcW w:w="717" w:type="dxa"/>
            <w:vAlign w:val="center"/>
          </w:tcPr>
          <w:p w14:paraId="0C70AB13" w14:textId="77777777" w:rsidR="00975C97" w:rsidRPr="007F2609" w:rsidRDefault="00975C97" w:rsidP="00346178">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346178">
            <w:pPr>
              <w:pStyle w:val="TAN"/>
            </w:pPr>
            <w:r w:rsidRPr="007F2609">
              <w:t>Note 1:</w:t>
            </w:r>
            <w:r w:rsidRPr="007F2609">
              <w:tab/>
              <w:t>Additional parameters are specified in Table A.3.1-1 and Table A.3.3.1-1.</w:t>
            </w:r>
          </w:p>
          <w:p w14:paraId="0AF38F1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346178">
            <w:pPr>
              <w:pStyle w:val="TAN"/>
            </w:pPr>
            <w:r w:rsidRPr="007F2609">
              <w:t>Note 3:</w:t>
            </w:r>
            <w:r w:rsidRPr="007F2609">
              <w:tab/>
              <w:t>SS/PBCH block is transmitted in slot 0 of each frame.</w:t>
            </w:r>
          </w:p>
          <w:p w14:paraId="090D3868" w14:textId="77777777" w:rsidR="00975C97" w:rsidRPr="007F2609" w:rsidRDefault="00975C97" w:rsidP="00346178">
            <w:pPr>
              <w:pStyle w:val="TAN"/>
            </w:pPr>
            <w:r w:rsidRPr="007F2609">
              <w:t>Note 4:</w:t>
            </w:r>
            <w:r w:rsidRPr="007F2609">
              <w:tab/>
              <w:t>Slot i is slot index per frame.</w:t>
            </w:r>
          </w:p>
        </w:tc>
      </w:tr>
    </w:tbl>
    <w:p w14:paraId="5019AE0C" w14:textId="77777777" w:rsidR="00975C97" w:rsidRPr="007F2609" w:rsidRDefault="00975C97" w:rsidP="00346178"/>
    <w:p w14:paraId="59A87431" w14:textId="77777777" w:rsidR="00975C97" w:rsidRPr="007F2609" w:rsidRDefault="00975C97" w:rsidP="00346178">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346178">
            <w:pPr>
              <w:pStyle w:val="TAH"/>
            </w:pPr>
            <w:r w:rsidRPr="007F2609">
              <w:t>Parameter</w:t>
            </w:r>
          </w:p>
        </w:tc>
        <w:tc>
          <w:tcPr>
            <w:tcW w:w="1093" w:type="dxa"/>
          </w:tcPr>
          <w:p w14:paraId="442332A6" w14:textId="77777777" w:rsidR="00975C97" w:rsidRPr="007F2609" w:rsidRDefault="00975C97" w:rsidP="00346178">
            <w:pPr>
              <w:pStyle w:val="TAH"/>
            </w:pPr>
            <w:r w:rsidRPr="007F2609">
              <w:t>Unit</w:t>
            </w:r>
          </w:p>
        </w:tc>
        <w:tc>
          <w:tcPr>
            <w:tcW w:w="9185" w:type="dxa"/>
            <w:gridSpan w:val="11"/>
          </w:tcPr>
          <w:p w14:paraId="155AE904" w14:textId="77777777" w:rsidR="00975C97" w:rsidRPr="007F2609" w:rsidRDefault="00975C97" w:rsidP="00346178">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346178">
            <w:pPr>
              <w:pStyle w:val="TAL"/>
            </w:pPr>
            <w:r w:rsidRPr="007F2609">
              <w:t>Channel bandwidth</w:t>
            </w:r>
          </w:p>
        </w:tc>
        <w:tc>
          <w:tcPr>
            <w:tcW w:w="1093" w:type="dxa"/>
            <w:vAlign w:val="center"/>
          </w:tcPr>
          <w:p w14:paraId="600FF580" w14:textId="77777777" w:rsidR="00975C97" w:rsidRPr="007F2609" w:rsidRDefault="00975C97" w:rsidP="00346178">
            <w:pPr>
              <w:pStyle w:val="TAC"/>
            </w:pPr>
            <w:r w:rsidRPr="007F2609">
              <w:t>MHz</w:t>
            </w:r>
          </w:p>
        </w:tc>
        <w:tc>
          <w:tcPr>
            <w:tcW w:w="835" w:type="dxa"/>
            <w:vAlign w:val="center"/>
          </w:tcPr>
          <w:p w14:paraId="5F4A22E3" w14:textId="77777777" w:rsidR="00975C97" w:rsidRPr="007F2609" w:rsidRDefault="00975C97" w:rsidP="00346178">
            <w:pPr>
              <w:pStyle w:val="TAC"/>
            </w:pPr>
            <w:r w:rsidRPr="007F2609">
              <w:t>5</w:t>
            </w:r>
          </w:p>
        </w:tc>
        <w:tc>
          <w:tcPr>
            <w:tcW w:w="835" w:type="dxa"/>
            <w:vAlign w:val="center"/>
          </w:tcPr>
          <w:p w14:paraId="3A29542E" w14:textId="77777777" w:rsidR="00975C97" w:rsidRPr="007F2609" w:rsidRDefault="00975C97" w:rsidP="00346178">
            <w:pPr>
              <w:pStyle w:val="TAC"/>
            </w:pPr>
            <w:r w:rsidRPr="007F2609">
              <w:t>10</w:t>
            </w:r>
          </w:p>
        </w:tc>
        <w:tc>
          <w:tcPr>
            <w:tcW w:w="835" w:type="dxa"/>
            <w:vAlign w:val="center"/>
          </w:tcPr>
          <w:p w14:paraId="5E8F29E6" w14:textId="77777777" w:rsidR="00975C97" w:rsidRPr="007F2609" w:rsidRDefault="00975C97" w:rsidP="00346178">
            <w:pPr>
              <w:pStyle w:val="TAC"/>
            </w:pPr>
            <w:r w:rsidRPr="007F2609">
              <w:t>15</w:t>
            </w:r>
          </w:p>
        </w:tc>
        <w:tc>
          <w:tcPr>
            <w:tcW w:w="835" w:type="dxa"/>
            <w:vAlign w:val="center"/>
          </w:tcPr>
          <w:p w14:paraId="35473772" w14:textId="77777777" w:rsidR="00975C97" w:rsidRPr="007F2609" w:rsidRDefault="00975C97" w:rsidP="00346178">
            <w:pPr>
              <w:pStyle w:val="TAC"/>
            </w:pPr>
            <w:r w:rsidRPr="007F2609">
              <w:t>20</w:t>
            </w:r>
          </w:p>
        </w:tc>
        <w:tc>
          <w:tcPr>
            <w:tcW w:w="835" w:type="dxa"/>
            <w:vAlign w:val="center"/>
          </w:tcPr>
          <w:p w14:paraId="0826D08E" w14:textId="77777777" w:rsidR="00975C97" w:rsidRPr="007F2609" w:rsidRDefault="00975C97" w:rsidP="00346178">
            <w:pPr>
              <w:pStyle w:val="TAC"/>
            </w:pPr>
            <w:r w:rsidRPr="007F2609">
              <w:t>25</w:t>
            </w:r>
          </w:p>
        </w:tc>
        <w:tc>
          <w:tcPr>
            <w:tcW w:w="835" w:type="dxa"/>
            <w:vAlign w:val="center"/>
          </w:tcPr>
          <w:p w14:paraId="541B9DA5" w14:textId="77777777" w:rsidR="00975C97" w:rsidRPr="007F2609" w:rsidRDefault="00975C97" w:rsidP="00346178">
            <w:pPr>
              <w:pStyle w:val="TAC"/>
            </w:pPr>
            <w:r w:rsidRPr="007F2609">
              <w:t>30</w:t>
            </w:r>
          </w:p>
        </w:tc>
        <w:tc>
          <w:tcPr>
            <w:tcW w:w="835" w:type="dxa"/>
            <w:vAlign w:val="center"/>
          </w:tcPr>
          <w:p w14:paraId="427B9669" w14:textId="77777777" w:rsidR="00975C97" w:rsidRPr="007F2609" w:rsidRDefault="00975C97" w:rsidP="00346178">
            <w:pPr>
              <w:pStyle w:val="TAC"/>
            </w:pPr>
            <w:r w:rsidRPr="007F2609">
              <w:t>40</w:t>
            </w:r>
          </w:p>
        </w:tc>
        <w:tc>
          <w:tcPr>
            <w:tcW w:w="835" w:type="dxa"/>
            <w:vAlign w:val="center"/>
          </w:tcPr>
          <w:p w14:paraId="1A462153" w14:textId="77777777" w:rsidR="00975C97" w:rsidRPr="007F2609" w:rsidRDefault="00975C97" w:rsidP="00346178">
            <w:pPr>
              <w:pStyle w:val="TAC"/>
            </w:pPr>
            <w:r w:rsidRPr="007F2609">
              <w:t>50</w:t>
            </w:r>
          </w:p>
        </w:tc>
        <w:tc>
          <w:tcPr>
            <w:tcW w:w="835" w:type="dxa"/>
            <w:vAlign w:val="center"/>
          </w:tcPr>
          <w:p w14:paraId="0F792534" w14:textId="77777777" w:rsidR="00975C97" w:rsidRPr="007F2609" w:rsidRDefault="00975C97" w:rsidP="00346178">
            <w:pPr>
              <w:pStyle w:val="TAC"/>
            </w:pPr>
            <w:r w:rsidRPr="007F2609">
              <w:t>60</w:t>
            </w:r>
          </w:p>
        </w:tc>
        <w:tc>
          <w:tcPr>
            <w:tcW w:w="835" w:type="dxa"/>
            <w:vAlign w:val="center"/>
          </w:tcPr>
          <w:p w14:paraId="3594EA46" w14:textId="77777777" w:rsidR="00975C97" w:rsidRPr="007F2609" w:rsidRDefault="00975C97" w:rsidP="00346178">
            <w:pPr>
              <w:pStyle w:val="TAC"/>
            </w:pPr>
            <w:r w:rsidRPr="007F2609">
              <w:t>80</w:t>
            </w:r>
          </w:p>
        </w:tc>
        <w:tc>
          <w:tcPr>
            <w:tcW w:w="835" w:type="dxa"/>
            <w:vAlign w:val="center"/>
          </w:tcPr>
          <w:p w14:paraId="2CEC439E" w14:textId="77777777" w:rsidR="00975C97" w:rsidRPr="007F2609" w:rsidRDefault="00975C97" w:rsidP="00346178">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346178">
            <w:pPr>
              <w:pStyle w:val="TAL"/>
            </w:pPr>
            <w:r w:rsidRPr="007F2609">
              <w:t xml:space="preserve">Subcarrier spacing configuration </w:t>
            </w:r>
            <w:r w:rsidRPr="007F2609">
              <w:object w:dxaOrig="220" w:dyaOrig="240" w14:anchorId="5D7E845B">
                <v:shape id="_x0000_i1041" type="#_x0000_t75" style="width:11.9pt;height:14.4pt" o:ole="">
                  <v:imagedata r:id="rId13" o:title=""/>
                </v:shape>
                <o:OLEObject Type="Embed" ProgID="Equation.3" ShapeID="_x0000_i1041" DrawAspect="Content" ObjectID="_1758387842" r:id="rId30"/>
              </w:object>
            </w:r>
          </w:p>
        </w:tc>
        <w:tc>
          <w:tcPr>
            <w:tcW w:w="1093" w:type="dxa"/>
            <w:vAlign w:val="center"/>
          </w:tcPr>
          <w:p w14:paraId="73415758" w14:textId="77777777" w:rsidR="00975C97" w:rsidRPr="007F2609" w:rsidRDefault="00975C97" w:rsidP="00346178">
            <w:pPr>
              <w:pStyle w:val="TAC"/>
            </w:pPr>
          </w:p>
        </w:tc>
        <w:tc>
          <w:tcPr>
            <w:tcW w:w="835" w:type="dxa"/>
            <w:vAlign w:val="center"/>
          </w:tcPr>
          <w:p w14:paraId="2CC0D164" w14:textId="77777777" w:rsidR="00975C97" w:rsidRPr="007F2609" w:rsidRDefault="00975C97" w:rsidP="00346178">
            <w:pPr>
              <w:pStyle w:val="TAC"/>
            </w:pPr>
            <w:r w:rsidRPr="007F2609">
              <w:t>1</w:t>
            </w:r>
          </w:p>
        </w:tc>
        <w:tc>
          <w:tcPr>
            <w:tcW w:w="835" w:type="dxa"/>
            <w:vAlign w:val="center"/>
          </w:tcPr>
          <w:p w14:paraId="7C2DBE12" w14:textId="77777777" w:rsidR="00975C97" w:rsidRPr="007F2609" w:rsidRDefault="00975C97" w:rsidP="00346178">
            <w:pPr>
              <w:pStyle w:val="TAC"/>
            </w:pPr>
            <w:r w:rsidRPr="007F2609">
              <w:t>1</w:t>
            </w:r>
          </w:p>
        </w:tc>
        <w:tc>
          <w:tcPr>
            <w:tcW w:w="835" w:type="dxa"/>
            <w:vAlign w:val="center"/>
          </w:tcPr>
          <w:p w14:paraId="01E1A317" w14:textId="77777777" w:rsidR="00975C97" w:rsidRPr="007F2609" w:rsidRDefault="00975C97" w:rsidP="00346178">
            <w:pPr>
              <w:pStyle w:val="TAC"/>
            </w:pPr>
            <w:r w:rsidRPr="007F2609">
              <w:t>1</w:t>
            </w:r>
          </w:p>
        </w:tc>
        <w:tc>
          <w:tcPr>
            <w:tcW w:w="835" w:type="dxa"/>
            <w:vAlign w:val="center"/>
          </w:tcPr>
          <w:p w14:paraId="483A6838" w14:textId="77777777" w:rsidR="00975C97" w:rsidRPr="007F2609" w:rsidRDefault="00975C97" w:rsidP="00346178">
            <w:pPr>
              <w:pStyle w:val="TAC"/>
            </w:pPr>
            <w:r w:rsidRPr="007F2609">
              <w:t>1</w:t>
            </w:r>
          </w:p>
        </w:tc>
        <w:tc>
          <w:tcPr>
            <w:tcW w:w="835" w:type="dxa"/>
            <w:vAlign w:val="center"/>
          </w:tcPr>
          <w:p w14:paraId="03BD1566" w14:textId="77777777" w:rsidR="00975C97" w:rsidRPr="007F2609" w:rsidRDefault="00975C97" w:rsidP="00346178">
            <w:pPr>
              <w:pStyle w:val="TAC"/>
            </w:pPr>
            <w:r w:rsidRPr="007F2609">
              <w:t>1</w:t>
            </w:r>
          </w:p>
        </w:tc>
        <w:tc>
          <w:tcPr>
            <w:tcW w:w="835" w:type="dxa"/>
            <w:vAlign w:val="center"/>
          </w:tcPr>
          <w:p w14:paraId="07EAA780" w14:textId="77777777" w:rsidR="00975C97" w:rsidRPr="007F2609" w:rsidRDefault="00975C97" w:rsidP="00346178">
            <w:pPr>
              <w:pStyle w:val="TAC"/>
            </w:pPr>
            <w:r w:rsidRPr="007F2609">
              <w:t>1</w:t>
            </w:r>
          </w:p>
        </w:tc>
        <w:tc>
          <w:tcPr>
            <w:tcW w:w="835" w:type="dxa"/>
            <w:vAlign w:val="center"/>
          </w:tcPr>
          <w:p w14:paraId="50288AE1" w14:textId="77777777" w:rsidR="00975C97" w:rsidRPr="007F2609" w:rsidRDefault="00975C97" w:rsidP="00346178">
            <w:pPr>
              <w:pStyle w:val="TAC"/>
            </w:pPr>
            <w:r w:rsidRPr="007F2609">
              <w:t>1</w:t>
            </w:r>
          </w:p>
        </w:tc>
        <w:tc>
          <w:tcPr>
            <w:tcW w:w="835" w:type="dxa"/>
            <w:vAlign w:val="center"/>
          </w:tcPr>
          <w:p w14:paraId="3E64A81D" w14:textId="77777777" w:rsidR="00975C97" w:rsidRPr="007F2609" w:rsidRDefault="00975C97" w:rsidP="00346178">
            <w:pPr>
              <w:pStyle w:val="TAC"/>
            </w:pPr>
            <w:r w:rsidRPr="007F2609">
              <w:t>1</w:t>
            </w:r>
          </w:p>
        </w:tc>
        <w:tc>
          <w:tcPr>
            <w:tcW w:w="835" w:type="dxa"/>
            <w:vAlign w:val="center"/>
          </w:tcPr>
          <w:p w14:paraId="36923A3A" w14:textId="77777777" w:rsidR="00975C97" w:rsidRPr="007F2609" w:rsidRDefault="00975C97" w:rsidP="00346178">
            <w:pPr>
              <w:pStyle w:val="TAC"/>
            </w:pPr>
            <w:r w:rsidRPr="007F2609">
              <w:t>1</w:t>
            </w:r>
          </w:p>
        </w:tc>
        <w:tc>
          <w:tcPr>
            <w:tcW w:w="835" w:type="dxa"/>
            <w:vAlign w:val="center"/>
          </w:tcPr>
          <w:p w14:paraId="22D086CF" w14:textId="77777777" w:rsidR="00975C97" w:rsidRPr="007F2609" w:rsidRDefault="00975C97" w:rsidP="00346178">
            <w:pPr>
              <w:pStyle w:val="TAC"/>
            </w:pPr>
            <w:r w:rsidRPr="007F2609">
              <w:t>1</w:t>
            </w:r>
          </w:p>
        </w:tc>
        <w:tc>
          <w:tcPr>
            <w:tcW w:w="835" w:type="dxa"/>
            <w:vAlign w:val="center"/>
          </w:tcPr>
          <w:p w14:paraId="34D06E78" w14:textId="77777777" w:rsidR="00975C97" w:rsidRPr="007F2609" w:rsidRDefault="00975C97" w:rsidP="00346178">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346178">
            <w:pPr>
              <w:pStyle w:val="TAL"/>
            </w:pPr>
            <w:r w:rsidRPr="007F2609">
              <w:t>Allocated resource blocks</w:t>
            </w:r>
          </w:p>
        </w:tc>
        <w:tc>
          <w:tcPr>
            <w:tcW w:w="1093" w:type="dxa"/>
            <w:vAlign w:val="center"/>
          </w:tcPr>
          <w:p w14:paraId="420DFA11" w14:textId="77777777" w:rsidR="00975C97" w:rsidRPr="007F2609" w:rsidRDefault="00975C97" w:rsidP="00346178">
            <w:pPr>
              <w:pStyle w:val="TAC"/>
            </w:pPr>
          </w:p>
        </w:tc>
        <w:tc>
          <w:tcPr>
            <w:tcW w:w="835" w:type="dxa"/>
            <w:vAlign w:val="center"/>
          </w:tcPr>
          <w:p w14:paraId="2D3F3B50" w14:textId="77777777" w:rsidR="00975C97" w:rsidRPr="007F2609" w:rsidRDefault="00975C97" w:rsidP="00346178">
            <w:pPr>
              <w:pStyle w:val="TAC"/>
            </w:pPr>
            <w:r w:rsidRPr="007F2609">
              <w:t>11</w:t>
            </w:r>
          </w:p>
        </w:tc>
        <w:tc>
          <w:tcPr>
            <w:tcW w:w="835" w:type="dxa"/>
            <w:vAlign w:val="center"/>
          </w:tcPr>
          <w:p w14:paraId="6DD33D6F" w14:textId="77777777" w:rsidR="00975C97" w:rsidRPr="007F2609" w:rsidRDefault="00975C97" w:rsidP="00346178">
            <w:pPr>
              <w:pStyle w:val="TAC"/>
            </w:pPr>
            <w:r w:rsidRPr="007F2609">
              <w:t>24</w:t>
            </w:r>
          </w:p>
        </w:tc>
        <w:tc>
          <w:tcPr>
            <w:tcW w:w="835" w:type="dxa"/>
            <w:vAlign w:val="center"/>
          </w:tcPr>
          <w:p w14:paraId="5BE8AF34" w14:textId="77777777" w:rsidR="00975C97" w:rsidRPr="007F2609" w:rsidRDefault="00975C97" w:rsidP="00346178">
            <w:pPr>
              <w:pStyle w:val="TAC"/>
            </w:pPr>
            <w:r w:rsidRPr="007F2609">
              <w:t>38</w:t>
            </w:r>
          </w:p>
        </w:tc>
        <w:tc>
          <w:tcPr>
            <w:tcW w:w="835" w:type="dxa"/>
            <w:vAlign w:val="center"/>
          </w:tcPr>
          <w:p w14:paraId="08963CAE" w14:textId="77777777" w:rsidR="00975C97" w:rsidRPr="007F2609" w:rsidRDefault="00975C97" w:rsidP="00346178">
            <w:pPr>
              <w:pStyle w:val="TAC"/>
            </w:pPr>
            <w:r w:rsidRPr="007F2609">
              <w:t>51</w:t>
            </w:r>
          </w:p>
        </w:tc>
        <w:tc>
          <w:tcPr>
            <w:tcW w:w="835" w:type="dxa"/>
            <w:vAlign w:val="center"/>
          </w:tcPr>
          <w:p w14:paraId="06A28A13" w14:textId="77777777" w:rsidR="00975C97" w:rsidRPr="007F2609" w:rsidRDefault="00975C97" w:rsidP="00346178">
            <w:pPr>
              <w:pStyle w:val="TAC"/>
            </w:pPr>
            <w:r w:rsidRPr="007F2609">
              <w:t>65</w:t>
            </w:r>
          </w:p>
        </w:tc>
        <w:tc>
          <w:tcPr>
            <w:tcW w:w="835" w:type="dxa"/>
            <w:vAlign w:val="center"/>
          </w:tcPr>
          <w:p w14:paraId="2497AA7C" w14:textId="77777777" w:rsidR="00975C97" w:rsidRPr="007F2609" w:rsidRDefault="00975C97" w:rsidP="00346178">
            <w:pPr>
              <w:pStyle w:val="TAC"/>
            </w:pPr>
            <w:r w:rsidRPr="007F2609">
              <w:t>78</w:t>
            </w:r>
          </w:p>
        </w:tc>
        <w:tc>
          <w:tcPr>
            <w:tcW w:w="835" w:type="dxa"/>
            <w:vAlign w:val="center"/>
          </w:tcPr>
          <w:p w14:paraId="697417A2" w14:textId="77777777" w:rsidR="00975C97" w:rsidRPr="007F2609" w:rsidRDefault="00975C97" w:rsidP="00346178">
            <w:pPr>
              <w:pStyle w:val="TAC"/>
            </w:pPr>
            <w:r w:rsidRPr="007F2609">
              <w:t>106</w:t>
            </w:r>
          </w:p>
        </w:tc>
        <w:tc>
          <w:tcPr>
            <w:tcW w:w="835" w:type="dxa"/>
            <w:vAlign w:val="center"/>
          </w:tcPr>
          <w:p w14:paraId="25BB91B9" w14:textId="77777777" w:rsidR="00975C97" w:rsidRPr="007F2609" w:rsidRDefault="00975C97" w:rsidP="00346178">
            <w:pPr>
              <w:pStyle w:val="TAC"/>
            </w:pPr>
            <w:r w:rsidRPr="007F2609">
              <w:t>133</w:t>
            </w:r>
          </w:p>
        </w:tc>
        <w:tc>
          <w:tcPr>
            <w:tcW w:w="835" w:type="dxa"/>
            <w:vAlign w:val="center"/>
          </w:tcPr>
          <w:p w14:paraId="27D220F4" w14:textId="77777777" w:rsidR="00975C97" w:rsidRPr="007F2609" w:rsidRDefault="00975C97" w:rsidP="00346178">
            <w:pPr>
              <w:pStyle w:val="TAC"/>
            </w:pPr>
            <w:r w:rsidRPr="007F2609">
              <w:t>162</w:t>
            </w:r>
          </w:p>
        </w:tc>
        <w:tc>
          <w:tcPr>
            <w:tcW w:w="835" w:type="dxa"/>
            <w:vAlign w:val="center"/>
          </w:tcPr>
          <w:p w14:paraId="4346F3B4" w14:textId="77777777" w:rsidR="00975C97" w:rsidRPr="007F2609" w:rsidRDefault="00975C97" w:rsidP="00346178">
            <w:pPr>
              <w:pStyle w:val="TAC"/>
            </w:pPr>
            <w:r w:rsidRPr="007F2609">
              <w:t>217</w:t>
            </w:r>
          </w:p>
        </w:tc>
        <w:tc>
          <w:tcPr>
            <w:tcW w:w="835" w:type="dxa"/>
            <w:vAlign w:val="center"/>
          </w:tcPr>
          <w:p w14:paraId="140009AC" w14:textId="77777777" w:rsidR="00975C97" w:rsidRPr="007F2609" w:rsidRDefault="00975C97" w:rsidP="00346178">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346178">
            <w:pPr>
              <w:pStyle w:val="TAL"/>
            </w:pPr>
            <w:r w:rsidRPr="007F2609">
              <w:t>Subcarriers per resource block</w:t>
            </w:r>
          </w:p>
        </w:tc>
        <w:tc>
          <w:tcPr>
            <w:tcW w:w="1093" w:type="dxa"/>
            <w:vAlign w:val="center"/>
          </w:tcPr>
          <w:p w14:paraId="586B99F1" w14:textId="77777777" w:rsidR="00975C97" w:rsidRPr="007F2609" w:rsidRDefault="00975C97" w:rsidP="00346178">
            <w:pPr>
              <w:pStyle w:val="TAC"/>
            </w:pPr>
          </w:p>
        </w:tc>
        <w:tc>
          <w:tcPr>
            <w:tcW w:w="835" w:type="dxa"/>
            <w:vAlign w:val="center"/>
          </w:tcPr>
          <w:p w14:paraId="32FD8952" w14:textId="77777777" w:rsidR="00975C97" w:rsidRPr="007F2609" w:rsidRDefault="00975C97" w:rsidP="00346178">
            <w:pPr>
              <w:pStyle w:val="TAC"/>
            </w:pPr>
            <w:r w:rsidRPr="007F2609">
              <w:t>12</w:t>
            </w:r>
          </w:p>
        </w:tc>
        <w:tc>
          <w:tcPr>
            <w:tcW w:w="835" w:type="dxa"/>
            <w:vAlign w:val="center"/>
          </w:tcPr>
          <w:p w14:paraId="4389CF4D" w14:textId="77777777" w:rsidR="00975C97" w:rsidRPr="007F2609" w:rsidRDefault="00975C97" w:rsidP="00346178">
            <w:pPr>
              <w:pStyle w:val="TAC"/>
            </w:pPr>
            <w:r w:rsidRPr="007F2609">
              <w:t>12</w:t>
            </w:r>
          </w:p>
        </w:tc>
        <w:tc>
          <w:tcPr>
            <w:tcW w:w="835" w:type="dxa"/>
            <w:vAlign w:val="center"/>
          </w:tcPr>
          <w:p w14:paraId="18E2A5E0" w14:textId="77777777" w:rsidR="00975C97" w:rsidRPr="007F2609" w:rsidRDefault="00975C97" w:rsidP="00346178">
            <w:pPr>
              <w:pStyle w:val="TAC"/>
            </w:pPr>
            <w:r w:rsidRPr="007F2609">
              <w:t>12</w:t>
            </w:r>
          </w:p>
        </w:tc>
        <w:tc>
          <w:tcPr>
            <w:tcW w:w="835" w:type="dxa"/>
            <w:vAlign w:val="center"/>
          </w:tcPr>
          <w:p w14:paraId="4A02413D" w14:textId="77777777" w:rsidR="00975C97" w:rsidRPr="007F2609" w:rsidRDefault="00975C97" w:rsidP="00346178">
            <w:pPr>
              <w:pStyle w:val="TAC"/>
            </w:pPr>
            <w:r w:rsidRPr="007F2609">
              <w:t>12</w:t>
            </w:r>
          </w:p>
        </w:tc>
        <w:tc>
          <w:tcPr>
            <w:tcW w:w="835" w:type="dxa"/>
            <w:vAlign w:val="center"/>
          </w:tcPr>
          <w:p w14:paraId="538DAA35" w14:textId="77777777" w:rsidR="00975C97" w:rsidRPr="007F2609" w:rsidRDefault="00975C97" w:rsidP="00346178">
            <w:pPr>
              <w:pStyle w:val="TAC"/>
            </w:pPr>
            <w:r w:rsidRPr="007F2609">
              <w:t>12</w:t>
            </w:r>
          </w:p>
        </w:tc>
        <w:tc>
          <w:tcPr>
            <w:tcW w:w="835" w:type="dxa"/>
            <w:vAlign w:val="center"/>
          </w:tcPr>
          <w:p w14:paraId="7CC7A66A" w14:textId="77777777" w:rsidR="00975C97" w:rsidRPr="007F2609" w:rsidRDefault="00975C97" w:rsidP="00346178">
            <w:pPr>
              <w:pStyle w:val="TAC"/>
            </w:pPr>
            <w:r w:rsidRPr="007F2609">
              <w:t>12</w:t>
            </w:r>
          </w:p>
        </w:tc>
        <w:tc>
          <w:tcPr>
            <w:tcW w:w="835" w:type="dxa"/>
            <w:vAlign w:val="center"/>
          </w:tcPr>
          <w:p w14:paraId="124837AE" w14:textId="77777777" w:rsidR="00975C97" w:rsidRPr="007F2609" w:rsidRDefault="00975C97" w:rsidP="00346178">
            <w:pPr>
              <w:pStyle w:val="TAC"/>
            </w:pPr>
            <w:r w:rsidRPr="007F2609">
              <w:t>12</w:t>
            </w:r>
          </w:p>
        </w:tc>
        <w:tc>
          <w:tcPr>
            <w:tcW w:w="835" w:type="dxa"/>
            <w:vAlign w:val="center"/>
          </w:tcPr>
          <w:p w14:paraId="778CDBC2" w14:textId="77777777" w:rsidR="00975C97" w:rsidRPr="007F2609" w:rsidRDefault="00975C97" w:rsidP="00346178">
            <w:pPr>
              <w:pStyle w:val="TAC"/>
            </w:pPr>
            <w:r w:rsidRPr="007F2609">
              <w:t>12</w:t>
            </w:r>
          </w:p>
        </w:tc>
        <w:tc>
          <w:tcPr>
            <w:tcW w:w="835" w:type="dxa"/>
            <w:vAlign w:val="center"/>
          </w:tcPr>
          <w:p w14:paraId="71D7A19A" w14:textId="77777777" w:rsidR="00975C97" w:rsidRPr="007F2609" w:rsidRDefault="00975C97" w:rsidP="00346178">
            <w:pPr>
              <w:pStyle w:val="TAC"/>
            </w:pPr>
            <w:r w:rsidRPr="007F2609">
              <w:t>12</w:t>
            </w:r>
          </w:p>
        </w:tc>
        <w:tc>
          <w:tcPr>
            <w:tcW w:w="835" w:type="dxa"/>
            <w:vAlign w:val="center"/>
          </w:tcPr>
          <w:p w14:paraId="785F8229" w14:textId="77777777" w:rsidR="00975C97" w:rsidRPr="007F2609" w:rsidRDefault="00975C97" w:rsidP="00346178">
            <w:pPr>
              <w:pStyle w:val="TAC"/>
            </w:pPr>
            <w:r w:rsidRPr="007F2609">
              <w:t>12</w:t>
            </w:r>
          </w:p>
        </w:tc>
        <w:tc>
          <w:tcPr>
            <w:tcW w:w="835" w:type="dxa"/>
            <w:vAlign w:val="center"/>
          </w:tcPr>
          <w:p w14:paraId="03114A6C" w14:textId="77777777" w:rsidR="00975C97" w:rsidRPr="007F2609" w:rsidRDefault="00975C97" w:rsidP="00346178">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346178">
            <w:pPr>
              <w:pStyle w:val="TAL"/>
            </w:pPr>
            <w:r w:rsidRPr="007F2609">
              <w:t>Allocated slots per Frame</w:t>
            </w:r>
          </w:p>
        </w:tc>
        <w:tc>
          <w:tcPr>
            <w:tcW w:w="1093" w:type="dxa"/>
            <w:vAlign w:val="center"/>
          </w:tcPr>
          <w:p w14:paraId="656AA804" w14:textId="77777777" w:rsidR="00975C97" w:rsidRPr="007F2609" w:rsidRDefault="00975C97" w:rsidP="00346178">
            <w:pPr>
              <w:pStyle w:val="TAC"/>
            </w:pPr>
          </w:p>
        </w:tc>
        <w:tc>
          <w:tcPr>
            <w:tcW w:w="835" w:type="dxa"/>
          </w:tcPr>
          <w:p w14:paraId="47BC97C4" w14:textId="77777777" w:rsidR="00975C97" w:rsidRPr="007F2609" w:rsidRDefault="00975C97" w:rsidP="00346178">
            <w:pPr>
              <w:pStyle w:val="TAC"/>
            </w:pPr>
            <w:r w:rsidRPr="007F2609">
              <w:t>11</w:t>
            </w:r>
          </w:p>
        </w:tc>
        <w:tc>
          <w:tcPr>
            <w:tcW w:w="835" w:type="dxa"/>
          </w:tcPr>
          <w:p w14:paraId="29170CC7" w14:textId="77777777" w:rsidR="00975C97" w:rsidRPr="007F2609" w:rsidRDefault="00975C97" w:rsidP="00346178">
            <w:pPr>
              <w:pStyle w:val="TAC"/>
            </w:pPr>
            <w:r w:rsidRPr="007F2609">
              <w:t>11</w:t>
            </w:r>
          </w:p>
        </w:tc>
        <w:tc>
          <w:tcPr>
            <w:tcW w:w="835" w:type="dxa"/>
          </w:tcPr>
          <w:p w14:paraId="7451E836" w14:textId="77777777" w:rsidR="00975C97" w:rsidRPr="007F2609" w:rsidRDefault="00975C97" w:rsidP="00346178">
            <w:pPr>
              <w:pStyle w:val="TAC"/>
            </w:pPr>
            <w:r w:rsidRPr="007F2609">
              <w:t>11</w:t>
            </w:r>
          </w:p>
        </w:tc>
        <w:tc>
          <w:tcPr>
            <w:tcW w:w="835" w:type="dxa"/>
          </w:tcPr>
          <w:p w14:paraId="0546491F" w14:textId="77777777" w:rsidR="00975C97" w:rsidRPr="007F2609" w:rsidRDefault="00975C97" w:rsidP="00346178">
            <w:pPr>
              <w:pStyle w:val="TAC"/>
            </w:pPr>
            <w:r w:rsidRPr="007F2609">
              <w:t>11</w:t>
            </w:r>
          </w:p>
        </w:tc>
        <w:tc>
          <w:tcPr>
            <w:tcW w:w="835" w:type="dxa"/>
          </w:tcPr>
          <w:p w14:paraId="746FD425" w14:textId="77777777" w:rsidR="00975C97" w:rsidRPr="007F2609" w:rsidRDefault="00975C97" w:rsidP="00346178">
            <w:pPr>
              <w:pStyle w:val="TAC"/>
            </w:pPr>
            <w:r w:rsidRPr="007F2609">
              <w:t>11</w:t>
            </w:r>
          </w:p>
        </w:tc>
        <w:tc>
          <w:tcPr>
            <w:tcW w:w="835" w:type="dxa"/>
          </w:tcPr>
          <w:p w14:paraId="012A7DE4" w14:textId="77777777" w:rsidR="00975C97" w:rsidRPr="007F2609" w:rsidRDefault="00975C97" w:rsidP="00346178">
            <w:pPr>
              <w:pStyle w:val="TAC"/>
            </w:pPr>
            <w:r w:rsidRPr="007F2609">
              <w:t>11</w:t>
            </w:r>
          </w:p>
        </w:tc>
        <w:tc>
          <w:tcPr>
            <w:tcW w:w="835" w:type="dxa"/>
          </w:tcPr>
          <w:p w14:paraId="562C3D6A" w14:textId="77777777" w:rsidR="00975C97" w:rsidRPr="007F2609" w:rsidRDefault="00975C97" w:rsidP="00346178">
            <w:pPr>
              <w:pStyle w:val="TAC"/>
            </w:pPr>
            <w:r w:rsidRPr="007F2609">
              <w:t>11</w:t>
            </w:r>
          </w:p>
        </w:tc>
        <w:tc>
          <w:tcPr>
            <w:tcW w:w="835" w:type="dxa"/>
          </w:tcPr>
          <w:p w14:paraId="7A3CDE14" w14:textId="77777777" w:rsidR="00975C97" w:rsidRPr="007F2609" w:rsidRDefault="00975C97" w:rsidP="00346178">
            <w:pPr>
              <w:pStyle w:val="TAC"/>
            </w:pPr>
            <w:r w:rsidRPr="007F2609">
              <w:t>11</w:t>
            </w:r>
          </w:p>
        </w:tc>
        <w:tc>
          <w:tcPr>
            <w:tcW w:w="835" w:type="dxa"/>
          </w:tcPr>
          <w:p w14:paraId="0C209104" w14:textId="77777777" w:rsidR="00975C97" w:rsidRPr="007F2609" w:rsidRDefault="00975C97" w:rsidP="00346178">
            <w:pPr>
              <w:pStyle w:val="TAC"/>
            </w:pPr>
            <w:r w:rsidRPr="007F2609">
              <w:t>11</w:t>
            </w:r>
          </w:p>
        </w:tc>
        <w:tc>
          <w:tcPr>
            <w:tcW w:w="835" w:type="dxa"/>
          </w:tcPr>
          <w:p w14:paraId="586801B8" w14:textId="77777777" w:rsidR="00975C97" w:rsidRPr="007F2609" w:rsidRDefault="00975C97" w:rsidP="00346178">
            <w:pPr>
              <w:pStyle w:val="TAC"/>
            </w:pPr>
            <w:r w:rsidRPr="007F2609">
              <w:t>11</w:t>
            </w:r>
          </w:p>
        </w:tc>
        <w:tc>
          <w:tcPr>
            <w:tcW w:w="835" w:type="dxa"/>
          </w:tcPr>
          <w:p w14:paraId="2916E3AF" w14:textId="77777777" w:rsidR="00975C97" w:rsidRPr="007F2609" w:rsidRDefault="00975C97" w:rsidP="00346178">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346178">
            <w:pPr>
              <w:pStyle w:val="TAL"/>
            </w:pPr>
            <w:r w:rsidRPr="007F2609">
              <w:t>MCS Index</w:t>
            </w:r>
          </w:p>
        </w:tc>
        <w:tc>
          <w:tcPr>
            <w:tcW w:w="1093" w:type="dxa"/>
            <w:vAlign w:val="center"/>
          </w:tcPr>
          <w:p w14:paraId="58DD9A60" w14:textId="77777777" w:rsidR="00975C97" w:rsidRPr="007F2609" w:rsidRDefault="00975C97" w:rsidP="00346178">
            <w:pPr>
              <w:pStyle w:val="TAC"/>
            </w:pPr>
          </w:p>
        </w:tc>
        <w:tc>
          <w:tcPr>
            <w:tcW w:w="835" w:type="dxa"/>
            <w:vAlign w:val="center"/>
          </w:tcPr>
          <w:p w14:paraId="48784C9C" w14:textId="77777777" w:rsidR="00975C97" w:rsidRPr="007F2609" w:rsidRDefault="00975C97" w:rsidP="00346178">
            <w:pPr>
              <w:pStyle w:val="TAC"/>
            </w:pPr>
            <w:r w:rsidRPr="007F2609">
              <w:t>23</w:t>
            </w:r>
          </w:p>
        </w:tc>
        <w:tc>
          <w:tcPr>
            <w:tcW w:w="835" w:type="dxa"/>
            <w:vAlign w:val="center"/>
          </w:tcPr>
          <w:p w14:paraId="4A1FE08D" w14:textId="77777777" w:rsidR="00975C97" w:rsidRPr="007F2609" w:rsidRDefault="00975C97" w:rsidP="00346178">
            <w:pPr>
              <w:pStyle w:val="TAC"/>
            </w:pPr>
            <w:r w:rsidRPr="007F2609">
              <w:t>23</w:t>
            </w:r>
          </w:p>
        </w:tc>
        <w:tc>
          <w:tcPr>
            <w:tcW w:w="835" w:type="dxa"/>
            <w:vAlign w:val="center"/>
          </w:tcPr>
          <w:p w14:paraId="43F65FEF" w14:textId="77777777" w:rsidR="00975C97" w:rsidRPr="007F2609" w:rsidRDefault="00975C97" w:rsidP="00346178">
            <w:pPr>
              <w:pStyle w:val="TAC"/>
            </w:pPr>
            <w:r w:rsidRPr="007F2609">
              <w:t>23</w:t>
            </w:r>
          </w:p>
        </w:tc>
        <w:tc>
          <w:tcPr>
            <w:tcW w:w="835" w:type="dxa"/>
            <w:vAlign w:val="center"/>
          </w:tcPr>
          <w:p w14:paraId="5DCB1E14" w14:textId="77777777" w:rsidR="00975C97" w:rsidRPr="007F2609" w:rsidRDefault="00975C97" w:rsidP="00346178">
            <w:pPr>
              <w:pStyle w:val="TAC"/>
            </w:pPr>
            <w:r w:rsidRPr="007F2609">
              <w:t>23</w:t>
            </w:r>
          </w:p>
        </w:tc>
        <w:tc>
          <w:tcPr>
            <w:tcW w:w="835" w:type="dxa"/>
            <w:vAlign w:val="center"/>
          </w:tcPr>
          <w:p w14:paraId="544DBF54" w14:textId="77777777" w:rsidR="00975C97" w:rsidRPr="007F2609" w:rsidRDefault="00975C97" w:rsidP="00346178">
            <w:pPr>
              <w:pStyle w:val="TAC"/>
            </w:pPr>
            <w:r w:rsidRPr="007F2609">
              <w:t>23</w:t>
            </w:r>
          </w:p>
        </w:tc>
        <w:tc>
          <w:tcPr>
            <w:tcW w:w="835" w:type="dxa"/>
            <w:vAlign w:val="center"/>
          </w:tcPr>
          <w:p w14:paraId="45B1E018" w14:textId="77777777" w:rsidR="00975C97" w:rsidRPr="007F2609" w:rsidRDefault="00975C97" w:rsidP="00346178">
            <w:pPr>
              <w:pStyle w:val="TAC"/>
            </w:pPr>
            <w:r w:rsidRPr="007F2609">
              <w:t>23</w:t>
            </w:r>
          </w:p>
        </w:tc>
        <w:tc>
          <w:tcPr>
            <w:tcW w:w="835" w:type="dxa"/>
            <w:vAlign w:val="center"/>
          </w:tcPr>
          <w:p w14:paraId="53EEC5BF" w14:textId="77777777" w:rsidR="00975C97" w:rsidRPr="007F2609" w:rsidRDefault="00975C97" w:rsidP="00346178">
            <w:pPr>
              <w:pStyle w:val="TAC"/>
            </w:pPr>
            <w:r w:rsidRPr="007F2609">
              <w:t>23</w:t>
            </w:r>
          </w:p>
        </w:tc>
        <w:tc>
          <w:tcPr>
            <w:tcW w:w="835" w:type="dxa"/>
            <w:vAlign w:val="center"/>
          </w:tcPr>
          <w:p w14:paraId="0A24FFBD" w14:textId="77777777" w:rsidR="00975C97" w:rsidRPr="007F2609" w:rsidRDefault="00975C97" w:rsidP="00346178">
            <w:pPr>
              <w:pStyle w:val="TAC"/>
            </w:pPr>
            <w:r w:rsidRPr="007F2609">
              <w:t>23</w:t>
            </w:r>
          </w:p>
        </w:tc>
        <w:tc>
          <w:tcPr>
            <w:tcW w:w="835" w:type="dxa"/>
            <w:vAlign w:val="center"/>
          </w:tcPr>
          <w:p w14:paraId="4873B6D9" w14:textId="77777777" w:rsidR="00975C97" w:rsidRPr="007F2609" w:rsidRDefault="00975C97" w:rsidP="00346178">
            <w:pPr>
              <w:pStyle w:val="TAC"/>
            </w:pPr>
            <w:r w:rsidRPr="007F2609">
              <w:t>23</w:t>
            </w:r>
          </w:p>
        </w:tc>
        <w:tc>
          <w:tcPr>
            <w:tcW w:w="835" w:type="dxa"/>
            <w:vAlign w:val="center"/>
          </w:tcPr>
          <w:p w14:paraId="1A3A7DB9" w14:textId="77777777" w:rsidR="00975C97" w:rsidRPr="007F2609" w:rsidRDefault="00975C97" w:rsidP="00346178">
            <w:pPr>
              <w:pStyle w:val="TAC"/>
            </w:pPr>
            <w:r w:rsidRPr="007F2609">
              <w:t>23</w:t>
            </w:r>
          </w:p>
        </w:tc>
        <w:tc>
          <w:tcPr>
            <w:tcW w:w="835" w:type="dxa"/>
            <w:vAlign w:val="center"/>
          </w:tcPr>
          <w:p w14:paraId="50F5E258" w14:textId="77777777" w:rsidR="00975C97" w:rsidRPr="007F2609" w:rsidRDefault="00975C97" w:rsidP="00346178">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346178">
            <w:pPr>
              <w:pStyle w:val="TAL"/>
            </w:pPr>
            <w:r w:rsidRPr="007F2609">
              <w:t>MCS Table for TBS determination</w:t>
            </w:r>
          </w:p>
        </w:tc>
        <w:tc>
          <w:tcPr>
            <w:tcW w:w="1093" w:type="dxa"/>
            <w:vAlign w:val="center"/>
          </w:tcPr>
          <w:p w14:paraId="7A891248" w14:textId="77777777" w:rsidR="00975C97" w:rsidRPr="007F2609" w:rsidRDefault="00975C97" w:rsidP="00346178">
            <w:pPr>
              <w:pStyle w:val="TAC"/>
            </w:pPr>
          </w:p>
        </w:tc>
        <w:tc>
          <w:tcPr>
            <w:tcW w:w="9185" w:type="dxa"/>
            <w:gridSpan w:val="11"/>
            <w:vAlign w:val="center"/>
          </w:tcPr>
          <w:p w14:paraId="778F58ED" w14:textId="77777777" w:rsidR="00975C97" w:rsidRPr="007F2609" w:rsidRDefault="00975C97" w:rsidP="00346178">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346178">
            <w:pPr>
              <w:pStyle w:val="TAL"/>
            </w:pPr>
            <w:r w:rsidRPr="007F2609">
              <w:t>Modulation</w:t>
            </w:r>
          </w:p>
        </w:tc>
        <w:tc>
          <w:tcPr>
            <w:tcW w:w="1093" w:type="dxa"/>
            <w:vAlign w:val="center"/>
          </w:tcPr>
          <w:p w14:paraId="46E7BDA3" w14:textId="77777777" w:rsidR="00975C97" w:rsidRPr="007F2609" w:rsidRDefault="00975C97" w:rsidP="00346178">
            <w:pPr>
              <w:pStyle w:val="TAC"/>
            </w:pPr>
          </w:p>
        </w:tc>
        <w:tc>
          <w:tcPr>
            <w:tcW w:w="835" w:type="dxa"/>
            <w:vAlign w:val="center"/>
          </w:tcPr>
          <w:p w14:paraId="4362ED35" w14:textId="77777777" w:rsidR="00975C97" w:rsidRPr="007F2609" w:rsidRDefault="00975C97" w:rsidP="00346178">
            <w:pPr>
              <w:pStyle w:val="TAC"/>
            </w:pPr>
            <w:r w:rsidRPr="007F2609">
              <w:t>256 QAM</w:t>
            </w:r>
          </w:p>
        </w:tc>
        <w:tc>
          <w:tcPr>
            <w:tcW w:w="835" w:type="dxa"/>
            <w:vAlign w:val="center"/>
          </w:tcPr>
          <w:p w14:paraId="4532DFAC" w14:textId="77777777" w:rsidR="00975C97" w:rsidRPr="007F2609" w:rsidRDefault="00975C97" w:rsidP="00346178">
            <w:pPr>
              <w:pStyle w:val="TAC"/>
            </w:pPr>
            <w:r w:rsidRPr="007F2609">
              <w:t>256 QAM</w:t>
            </w:r>
          </w:p>
        </w:tc>
        <w:tc>
          <w:tcPr>
            <w:tcW w:w="835" w:type="dxa"/>
            <w:vAlign w:val="center"/>
          </w:tcPr>
          <w:p w14:paraId="4BBBA605" w14:textId="77777777" w:rsidR="00975C97" w:rsidRPr="007F2609" w:rsidRDefault="00975C97" w:rsidP="00346178">
            <w:pPr>
              <w:pStyle w:val="TAC"/>
            </w:pPr>
            <w:r w:rsidRPr="007F2609">
              <w:t>256 QAM</w:t>
            </w:r>
          </w:p>
        </w:tc>
        <w:tc>
          <w:tcPr>
            <w:tcW w:w="835" w:type="dxa"/>
            <w:vAlign w:val="center"/>
          </w:tcPr>
          <w:p w14:paraId="78DCF42A" w14:textId="77777777" w:rsidR="00975C97" w:rsidRPr="007F2609" w:rsidRDefault="00975C97" w:rsidP="00346178">
            <w:pPr>
              <w:pStyle w:val="TAC"/>
            </w:pPr>
            <w:r w:rsidRPr="007F2609">
              <w:t>256 QAM</w:t>
            </w:r>
          </w:p>
        </w:tc>
        <w:tc>
          <w:tcPr>
            <w:tcW w:w="835" w:type="dxa"/>
            <w:vAlign w:val="center"/>
          </w:tcPr>
          <w:p w14:paraId="4F8FF41B" w14:textId="77777777" w:rsidR="00975C97" w:rsidRPr="007F2609" w:rsidRDefault="00975C97" w:rsidP="00346178">
            <w:pPr>
              <w:pStyle w:val="TAC"/>
            </w:pPr>
            <w:r w:rsidRPr="007F2609">
              <w:t>256 QAM</w:t>
            </w:r>
          </w:p>
        </w:tc>
        <w:tc>
          <w:tcPr>
            <w:tcW w:w="835" w:type="dxa"/>
            <w:vAlign w:val="center"/>
          </w:tcPr>
          <w:p w14:paraId="60948B98" w14:textId="77777777" w:rsidR="00975C97" w:rsidRPr="007F2609" w:rsidRDefault="00975C97" w:rsidP="00346178">
            <w:pPr>
              <w:pStyle w:val="TAC"/>
            </w:pPr>
            <w:r w:rsidRPr="007F2609">
              <w:t>256 QAM</w:t>
            </w:r>
          </w:p>
        </w:tc>
        <w:tc>
          <w:tcPr>
            <w:tcW w:w="835" w:type="dxa"/>
            <w:vAlign w:val="center"/>
          </w:tcPr>
          <w:p w14:paraId="3DBC339D" w14:textId="77777777" w:rsidR="00975C97" w:rsidRPr="007F2609" w:rsidRDefault="00975C97" w:rsidP="00346178">
            <w:pPr>
              <w:pStyle w:val="TAC"/>
            </w:pPr>
            <w:r w:rsidRPr="007F2609">
              <w:t>256 QAM</w:t>
            </w:r>
          </w:p>
        </w:tc>
        <w:tc>
          <w:tcPr>
            <w:tcW w:w="835" w:type="dxa"/>
            <w:vAlign w:val="center"/>
          </w:tcPr>
          <w:p w14:paraId="7814EF5D" w14:textId="77777777" w:rsidR="00975C97" w:rsidRPr="007F2609" w:rsidRDefault="00975C97" w:rsidP="00346178">
            <w:pPr>
              <w:pStyle w:val="TAC"/>
            </w:pPr>
            <w:r w:rsidRPr="007F2609">
              <w:t>256 QAM</w:t>
            </w:r>
          </w:p>
        </w:tc>
        <w:tc>
          <w:tcPr>
            <w:tcW w:w="835" w:type="dxa"/>
            <w:vAlign w:val="center"/>
          </w:tcPr>
          <w:p w14:paraId="562FC11D" w14:textId="77777777" w:rsidR="00975C97" w:rsidRPr="007F2609" w:rsidRDefault="00975C97" w:rsidP="00346178">
            <w:pPr>
              <w:pStyle w:val="TAC"/>
            </w:pPr>
            <w:r w:rsidRPr="007F2609">
              <w:t>256 QAM</w:t>
            </w:r>
          </w:p>
        </w:tc>
        <w:tc>
          <w:tcPr>
            <w:tcW w:w="835" w:type="dxa"/>
            <w:vAlign w:val="center"/>
          </w:tcPr>
          <w:p w14:paraId="011058F8" w14:textId="77777777" w:rsidR="00975C97" w:rsidRPr="007F2609" w:rsidRDefault="00975C97" w:rsidP="00346178">
            <w:pPr>
              <w:pStyle w:val="TAC"/>
            </w:pPr>
            <w:r w:rsidRPr="007F2609">
              <w:t>256 QAM</w:t>
            </w:r>
          </w:p>
        </w:tc>
        <w:tc>
          <w:tcPr>
            <w:tcW w:w="835" w:type="dxa"/>
            <w:vAlign w:val="center"/>
          </w:tcPr>
          <w:p w14:paraId="6B31D6FE" w14:textId="77777777" w:rsidR="00975C97" w:rsidRPr="007F2609" w:rsidRDefault="00975C97" w:rsidP="00346178">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346178">
            <w:pPr>
              <w:pStyle w:val="TAL"/>
            </w:pPr>
            <w:r w:rsidRPr="007F2609">
              <w:t>Target Coding Rate</w:t>
            </w:r>
          </w:p>
        </w:tc>
        <w:tc>
          <w:tcPr>
            <w:tcW w:w="1093" w:type="dxa"/>
            <w:vAlign w:val="center"/>
          </w:tcPr>
          <w:p w14:paraId="7CBDF755" w14:textId="77777777" w:rsidR="00975C97" w:rsidRPr="007F2609" w:rsidRDefault="00975C97" w:rsidP="00346178">
            <w:pPr>
              <w:pStyle w:val="TAC"/>
            </w:pPr>
          </w:p>
        </w:tc>
        <w:tc>
          <w:tcPr>
            <w:tcW w:w="835" w:type="dxa"/>
            <w:vAlign w:val="center"/>
          </w:tcPr>
          <w:p w14:paraId="1EC661D4" w14:textId="77777777" w:rsidR="00975C97" w:rsidRPr="007F2609" w:rsidRDefault="00975C97" w:rsidP="00346178">
            <w:pPr>
              <w:pStyle w:val="TAC"/>
            </w:pPr>
            <w:r w:rsidRPr="007F2609">
              <w:t>4/5</w:t>
            </w:r>
          </w:p>
        </w:tc>
        <w:tc>
          <w:tcPr>
            <w:tcW w:w="835" w:type="dxa"/>
            <w:vAlign w:val="center"/>
          </w:tcPr>
          <w:p w14:paraId="3BA3D5DC" w14:textId="77777777" w:rsidR="00975C97" w:rsidRPr="007F2609" w:rsidRDefault="00975C97" w:rsidP="00346178">
            <w:pPr>
              <w:pStyle w:val="TAC"/>
            </w:pPr>
            <w:r w:rsidRPr="007F2609">
              <w:t>4/5</w:t>
            </w:r>
          </w:p>
        </w:tc>
        <w:tc>
          <w:tcPr>
            <w:tcW w:w="835" w:type="dxa"/>
            <w:vAlign w:val="center"/>
          </w:tcPr>
          <w:p w14:paraId="17503C94" w14:textId="77777777" w:rsidR="00975C97" w:rsidRPr="007F2609" w:rsidRDefault="00975C97" w:rsidP="00346178">
            <w:pPr>
              <w:pStyle w:val="TAC"/>
            </w:pPr>
            <w:r w:rsidRPr="007F2609">
              <w:t>4/5</w:t>
            </w:r>
          </w:p>
        </w:tc>
        <w:tc>
          <w:tcPr>
            <w:tcW w:w="835" w:type="dxa"/>
            <w:vAlign w:val="center"/>
          </w:tcPr>
          <w:p w14:paraId="7C30C391" w14:textId="77777777" w:rsidR="00975C97" w:rsidRPr="007F2609" w:rsidRDefault="00975C97" w:rsidP="00346178">
            <w:pPr>
              <w:pStyle w:val="TAC"/>
            </w:pPr>
            <w:r w:rsidRPr="007F2609">
              <w:t>4/5</w:t>
            </w:r>
          </w:p>
        </w:tc>
        <w:tc>
          <w:tcPr>
            <w:tcW w:w="835" w:type="dxa"/>
            <w:vAlign w:val="center"/>
          </w:tcPr>
          <w:p w14:paraId="75CB8EA7" w14:textId="77777777" w:rsidR="00975C97" w:rsidRPr="007F2609" w:rsidRDefault="00975C97" w:rsidP="00346178">
            <w:pPr>
              <w:pStyle w:val="TAC"/>
            </w:pPr>
            <w:r w:rsidRPr="007F2609">
              <w:t>4/5</w:t>
            </w:r>
          </w:p>
        </w:tc>
        <w:tc>
          <w:tcPr>
            <w:tcW w:w="835" w:type="dxa"/>
            <w:vAlign w:val="center"/>
          </w:tcPr>
          <w:p w14:paraId="1D2C9BF9" w14:textId="77777777" w:rsidR="00975C97" w:rsidRPr="007F2609" w:rsidRDefault="00975C97" w:rsidP="00346178">
            <w:pPr>
              <w:pStyle w:val="TAC"/>
            </w:pPr>
            <w:r w:rsidRPr="007F2609">
              <w:t>4/5</w:t>
            </w:r>
          </w:p>
        </w:tc>
        <w:tc>
          <w:tcPr>
            <w:tcW w:w="835" w:type="dxa"/>
            <w:vAlign w:val="center"/>
          </w:tcPr>
          <w:p w14:paraId="53686A4F" w14:textId="77777777" w:rsidR="00975C97" w:rsidRPr="007F2609" w:rsidRDefault="00975C97" w:rsidP="00346178">
            <w:pPr>
              <w:pStyle w:val="TAC"/>
            </w:pPr>
            <w:r w:rsidRPr="007F2609">
              <w:t>4/5</w:t>
            </w:r>
          </w:p>
        </w:tc>
        <w:tc>
          <w:tcPr>
            <w:tcW w:w="835" w:type="dxa"/>
            <w:vAlign w:val="center"/>
          </w:tcPr>
          <w:p w14:paraId="67C34425" w14:textId="77777777" w:rsidR="00975C97" w:rsidRPr="007F2609" w:rsidRDefault="00975C97" w:rsidP="00346178">
            <w:pPr>
              <w:pStyle w:val="TAC"/>
            </w:pPr>
            <w:r w:rsidRPr="007F2609">
              <w:t>4/5</w:t>
            </w:r>
          </w:p>
        </w:tc>
        <w:tc>
          <w:tcPr>
            <w:tcW w:w="835" w:type="dxa"/>
            <w:vAlign w:val="center"/>
          </w:tcPr>
          <w:p w14:paraId="491A2B6A" w14:textId="77777777" w:rsidR="00975C97" w:rsidRPr="007F2609" w:rsidRDefault="00975C97" w:rsidP="00346178">
            <w:pPr>
              <w:pStyle w:val="TAC"/>
            </w:pPr>
            <w:r w:rsidRPr="007F2609">
              <w:t>4/5</w:t>
            </w:r>
          </w:p>
        </w:tc>
        <w:tc>
          <w:tcPr>
            <w:tcW w:w="835" w:type="dxa"/>
            <w:vAlign w:val="center"/>
          </w:tcPr>
          <w:p w14:paraId="0C005189" w14:textId="77777777" w:rsidR="00975C97" w:rsidRPr="007F2609" w:rsidRDefault="00975C97" w:rsidP="00346178">
            <w:pPr>
              <w:pStyle w:val="TAC"/>
            </w:pPr>
            <w:r w:rsidRPr="007F2609">
              <w:t>4/5</w:t>
            </w:r>
          </w:p>
        </w:tc>
        <w:tc>
          <w:tcPr>
            <w:tcW w:w="835" w:type="dxa"/>
            <w:vAlign w:val="center"/>
          </w:tcPr>
          <w:p w14:paraId="0344A7F3" w14:textId="77777777" w:rsidR="00975C97" w:rsidRPr="007F2609" w:rsidRDefault="00975C97" w:rsidP="00346178">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346178">
            <w:pPr>
              <w:pStyle w:val="TAL"/>
            </w:pPr>
            <w:r w:rsidRPr="007F2609">
              <w:t>Maximum number of HARQ transmissions</w:t>
            </w:r>
          </w:p>
        </w:tc>
        <w:tc>
          <w:tcPr>
            <w:tcW w:w="1093" w:type="dxa"/>
            <w:vAlign w:val="center"/>
          </w:tcPr>
          <w:p w14:paraId="1CB19306" w14:textId="77777777" w:rsidR="00975C97" w:rsidRPr="007F2609" w:rsidRDefault="00975C97" w:rsidP="00346178">
            <w:pPr>
              <w:pStyle w:val="TAC"/>
            </w:pPr>
          </w:p>
        </w:tc>
        <w:tc>
          <w:tcPr>
            <w:tcW w:w="835" w:type="dxa"/>
            <w:vAlign w:val="center"/>
          </w:tcPr>
          <w:p w14:paraId="63621DF3" w14:textId="77777777" w:rsidR="00975C97" w:rsidRPr="007F2609" w:rsidRDefault="00975C97" w:rsidP="00346178">
            <w:pPr>
              <w:pStyle w:val="TAC"/>
            </w:pPr>
            <w:r w:rsidRPr="007F2609">
              <w:t>1</w:t>
            </w:r>
          </w:p>
        </w:tc>
        <w:tc>
          <w:tcPr>
            <w:tcW w:w="835" w:type="dxa"/>
            <w:vAlign w:val="center"/>
          </w:tcPr>
          <w:p w14:paraId="4623EC23" w14:textId="77777777" w:rsidR="00975C97" w:rsidRPr="007F2609" w:rsidRDefault="00975C97" w:rsidP="00346178">
            <w:pPr>
              <w:pStyle w:val="TAC"/>
            </w:pPr>
            <w:r w:rsidRPr="007F2609">
              <w:t>1</w:t>
            </w:r>
          </w:p>
        </w:tc>
        <w:tc>
          <w:tcPr>
            <w:tcW w:w="835" w:type="dxa"/>
            <w:vAlign w:val="center"/>
          </w:tcPr>
          <w:p w14:paraId="6B26D407" w14:textId="77777777" w:rsidR="00975C97" w:rsidRPr="007F2609" w:rsidRDefault="00975C97" w:rsidP="00346178">
            <w:pPr>
              <w:pStyle w:val="TAC"/>
            </w:pPr>
            <w:r w:rsidRPr="007F2609">
              <w:t>1</w:t>
            </w:r>
          </w:p>
        </w:tc>
        <w:tc>
          <w:tcPr>
            <w:tcW w:w="835" w:type="dxa"/>
            <w:vAlign w:val="center"/>
          </w:tcPr>
          <w:p w14:paraId="4BA0FE2A" w14:textId="77777777" w:rsidR="00975C97" w:rsidRPr="007F2609" w:rsidRDefault="00975C97" w:rsidP="00346178">
            <w:pPr>
              <w:pStyle w:val="TAC"/>
            </w:pPr>
            <w:r w:rsidRPr="007F2609">
              <w:t>1</w:t>
            </w:r>
          </w:p>
        </w:tc>
        <w:tc>
          <w:tcPr>
            <w:tcW w:w="835" w:type="dxa"/>
            <w:vAlign w:val="center"/>
          </w:tcPr>
          <w:p w14:paraId="7A436134" w14:textId="77777777" w:rsidR="00975C97" w:rsidRPr="007F2609" w:rsidRDefault="00975C97" w:rsidP="00346178">
            <w:pPr>
              <w:pStyle w:val="TAC"/>
            </w:pPr>
            <w:r w:rsidRPr="007F2609">
              <w:t>1</w:t>
            </w:r>
          </w:p>
        </w:tc>
        <w:tc>
          <w:tcPr>
            <w:tcW w:w="835" w:type="dxa"/>
            <w:vAlign w:val="center"/>
          </w:tcPr>
          <w:p w14:paraId="05F500D4" w14:textId="77777777" w:rsidR="00975C97" w:rsidRPr="007F2609" w:rsidRDefault="00975C97" w:rsidP="00346178">
            <w:pPr>
              <w:pStyle w:val="TAC"/>
            </w:pPr>
            <w:r w:rsidRPr="007F2609">
              <w:t>1</w:t>
            </w:r>
          </w:p>
        </w:tc>
        <w:tc>
          <w:tcPr>
            <w:tcW w:w="835" w:type="dxa"/>
            <w:vAlign w:val="center"/>
          </w:tcPr>
          <w:p w14:paraId="232D7F16" w14:textId="77777777" w:rsidR="00975C97" w:rsidRPr="007F2609" w:rsidRDefault="00975C97" w:rsidP="00346178">
            <w:pPr>
              <w:pStyle w:val="TAC"/>
            </w:pPr>
            <w:r w:rsidRPr="007F2609">
              <w:t>1</w:t>
            </w:r>
          </w:p>
        </w:tc>
        <w:tc>
          <w:tcPr>
            <w:tcW w:w="835" w:type="dxa"/>
            <w:vAlign w:val="center"/>
          </w:tcPr>
          <w:p w14:paraId="23714011" w14:textId="77777777" w:rsidR="00975C97" w:rsidRPr="007F2609" w:rsidRDefault="00975C97" w:rsidP="00346178">
            <w:pPr>
              <w:pStyle w:val="TAC"/>
            </w:pPr>
            <w:r w:rsidRPr="007F2609">
              <w:t>1</w:t>
            </w:r>
          </w:p>
        </w:tc>
        <w:tc>
          <w:tcPr>
            <w:tcW w:w="835" w:type="dxa"/>
            <w:vAlign w:val="center"/>
          </w:tcPr>
          <w:p w14:paraId="4AB3942E" w14:textId="77777777" w:rsidR="00975C97" w:rsidRPr="007F2609" w:rsidRDefault="00975C97" w:rsidP="00346178">
            <w:pPr>
              <w:pStyle w:val="TAC"/>
            </w:pPr>
            <w:r w:rsidRPr="007F2609">
              <w:t>1</w:t>
            </w:r>
          </w:p>
        </w:tc>
        <w:tc>
          <w:tcPr>
            <w:tcW w:w="835" w:type="dxa"/>
            <w:vAlign w:val="center"/>
          </w:tcPr>
          <w:p w14:paraId="664897E7" w14:textId="77777777" w:rsidR="00975C97" w:rsidRPr="007F2609" w:rsidRDefault="00975C97" w:rsidP="00346178">
            <w:pPr>
              <w:pStyle w:val="TAC"/>
            </w:pPr>
            <w:r w:rsidRPr="007F2609">
              <w:t>1</w:t>
            </w:r>
          </w:p>
        </w:tc>
        <w:tc>
          <w:tcPr>
            <w:tcW w:w="835" w:type="dxa"/>
            <w:vAlign w:val="center"/>
          </w:tcPr>
          <w:p w14:paraId="09F8680A" w14:textId="77777777" w:rsidR="00975C97" w:rsidRPr="007F2609" w:rsidRDefault="00975C97" w:rsidP="00346178">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346178">
            <w:pPr>
              <w:pStyle w:val="TAL"/>
            </w:pPr>
            <w:r w:rsidRPr="007F2609">
              <w:t>Information Bit Payload per Slot</w:t>
            </w:r>
          </w:p>
        </w:tc>
        <w:tc>
          <w:tcPr>
            <w:tcW w:w="1093" w:type="dxa"/>
            <w:vAlign w:val="center"/>
          </w:tcPr>
          <w:p w14:paraId="7F3D62F9" w14:textId="77777777" w:rsidR="00975C97" w:rsidRPr="007F2609" w:rsidRDefault="00975C97" w:rsidP="00346178">
            <w:pPr>
              <w:pStyle w:val="TAC"/>
            </w:pPr>
          </w:p>
        </w:tc>
        <w:tc>
          <w:tcPr>
            <w:tcW w:w="835" w:type="dxa"/>
            <w:vAlign w:val="center"/>
          </w:tcPr>
          <w:p w14:paraId="710AD9DF" w14:textId="77777777" w:rsidR="00975C97" w:rsidRPr="007F2609" w:rsidRDefault="00975C97" w:rsidP="00346178">
            <w:pPr>
              <w:pStyle w:val="TAC"/>
            </w:pPr>
          </w:p>
        </w:tc>
        <w:tc>
          <w:tcPr>
            <w:tcW w:w="835" w:type="dxa"/>
            <w:vAlign w:val="center"/>
          </w:tcPr>
          <w:p w14:paraId="4855441C" w14:textId="77777777" w:rsidR="00975C97" w:rsidRPr="007F2609" w:rsidRDefault="00975C97" w:rsidP="00346178">
            <w:pPr>
              <w:pStyle w:val="TAC"/>
            </w:pPr>
          </w:p>
        </w:tc>
        <w:tc>
          <w:tcPr>
            <w:tcW w:w="835" w:type="dxa"/>
            <w:vAlign w:val="center"/>
          </w:tcPr>
          <w:p w14:paraId="0A22C902" w14:textId="77777777" w:rsidR="00975C97" w:rsidRPr="007F2609" w:rsidRDefault="00975C97" w:rsidP="00346178">
            <w:pPr>
              <w:pStyle w:val="TAC"/>
            </w:pPr>
          </w:p>
        </w:tc>
        <w:tc>
          <w:tcPr>
            <w:tcW w:w="835" w:type="dxa"/>
            <w:vAlign w:val="center"/>
          </w:tcPr>
          <w:p w14:paraId="7385F53D" w14:textId="77777777" w:rsidR="00975C97" w:rsidRPr="007F2609" w:rsidRDefault="00975C97" w:rsidP="00346178">
            <w:pPr>
              <w:pStyle w:val="TAC"/>
            </w:pPr>
          </w:p>
        </w:tc>
        <w:tc>
          <w:tcPr>
            <w:tcW w:w="835" w:type="dxa"/>
            <w:vAlign w:val="center"/>
          </w:tcPr>
          <w:p w14:paraId="751E291B" w14:textId="77777777" w:rsidR="00975C97" w:rsidRPr="007F2609" w:rsidRDefault="00975C97" w:rsidP="00346178">
            <w:pPr>
              <w:pStyle w:val="TAC"/>
            </w:pPr>
          </w:p>
        </w:tc>
        <w:tc>
          <w:tcPr>
            <w:tcW w:w="835" w:type="dxa"/>
            <w:vAlign w:val="center"/>
          </w:tcPr>
          <w:p w14:paraId="211BEC11" w14:textId="77777777" w:rsidR="00975C97" w:rsidRPr="007F2609" w:rsidRDefault="00975C97" w:rsidP="00346178">
            <w:pPr>
              <w:pStyle w:val="TAC"/>
            </w:pPr>
          </w:p>
        </w:tc>
        <w:tc>
          <w:tcPr>
            <w:tcW w:w="835" w:type="dxa"/>
            <w:vAlign w:val="center"/>
          </w:tcPr>
          <w:p w14:paraId="473C1A5F" w14:textId="77777777" w:rsidR="00975C97" w:rsidRPr="007F2609" w:rsidRDefault="00975C97" w:rsidP="00346178">
            <w:pPr>
              <w:pStyle w:val="TAC"/>
            </w:pPr>
          </w:p>
        </w:tc>
        <w:tc>
          <w:tcPr>
            <w:tcW w:w="835" w:type="dxa"/>
            <w:vAlign w:val="center"/>
          </w:tcPr>
          <w:p w14:paraId="67CC9250" w14:textId="77777777" w:rsidR="00975C97" w:rsidRPr="007F2609" w:rsidRDefault="00975C97" w:rsidP="00346178">
            <w:pPr>
              <w:pStyle w:val="TAC"/>
            </w:pPr>
          </w:p>
        </w:tc>
        <w:tc>
          <w:tcPr>
            <w:tcW w:w="835" w:type="dxa"/>
            <w:vAlign w:val="center"/>
          </w:tcPr>
          <w:p w14:paraId="2E16052B" w14:textId="77777777" w:rsidR="00975C97" w:rsidRPr="007F2609" w:rsidRDefault="00975C97" w:rsidP="00346178">
            <w:pPr>
              <w:pStyle w:val="TAC"/>
            </w:pPr>
          </w:p>
        </w:tc>
        <w:tc>
          <w:tcPr>
            <w:tcW w:w="835" w:type="dxa"/>
            <w:vAlign w:val="center"/>
          </w:tcPr>
          <w:p w14:paraId="1DD11100" w14:textId="77777777" w:rsidR="00975C97" w:rsidRPr="007F2609" w:rsidRDefault="00975C97" w:rsidP="00346178">
            <w:pPr>
              <w:pStyle w:val="TAC"/>
            </w:pPr>
          </w:p>
        </w:tc>
        <w:tc>
          <w:tcPr>
            <w:tcW w:w="835" w:type="dxa"/>
            <w:vAlign w:val="center"/>
          </w:tcPr>
          <w:p w14:paraId="7885E053" w14:textId="77777777" w:rsidR="00975C97" w:rsidRPr="007F2609" w:rsidRDefault="00975C97" w:rsidP="00346178">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7E1F4D93" w14:textId="77777777" w:rsidR="00975C97" w:rsidRPr="007F2609" w:rsidRDefault="00975C97" w:rsidP="00346178">
            <w:pPr>
              <w:pStyle w:val="TAC"/>
            </w:pPr>
            <w:r w:rsidRPr="007F2609">
              <w:t>Bits</w:t>
            </w:r>
          </w:p>
        </w:tc>
        <w:tc>
          <w:tcPr>
            <w:tcW w:w="835" w:type="dxa"/>
            <w:vAlign w:val="center"/>
          </w:tcPr>
          <w:p w14:paraId="11EFF991" w14:textId="77777777" w:rsidR="00975C97" w:rsidRPr="007F2609" w:rsidRDefault="00975C97" w:rsidP="00346178">
            <w:pPr>
              <w:pStyle w:val="TAC"/>
            </w:pPr>
            <w:r w:rsidRPr="007F2609">
              <w:t>N/A</w:t>
            </w:r>
          </w:p>
        </w:tc>
        <w:tc>
          <w:tcPr>
            <w:tcW w:w="835" w:type="dxa"/>
            <w:vAlign w:val="center"/>
          </w:tcPr>
          <w:p w14:paraId="3E45D836" w14:textId="77777777" w:rsidR="00975C97" w:rsidRPr="007F2609" w:rsidRDefault="00975C97" w:rsidP="00346178">
            <w:pPr>
              <w:pStyle w:val="TAC"/>
            </w:pPr>
            <w:r w:rsidRPr="007F2609">
              <w:t>N/A</w:t>
            </w:r>
          </w:p>
        </w:tc>
        <w:tc>
          <w:tcPr>
            <w:tcW w:w="835" w:type="dxa"/>
            <w:vAlign w:val="center"/>
          </w:tcPr>
          <w:p w14:paraId="188473B9" w14:textId="77777777" w:rsidR="00975C97" w:rsidRPr="007F2609" w:rsidRDefault="00975C97" w:rsidP="00346178">
            <w:pPr>
              <w:pStyle w:val="TAC"/>
            </w:pPr>
            <w:r w:rsidRPr="007F2609">
              <w:t>N/A</w:t>
            </w:r>
          </w:p>
        </w:tc>
        <w:tc>
          <w:tcPr>
            <w:tcW w:w="835" w:type="dxa"/>
            <w:vAlign w:val="center"/>
          </w:tcPr>
          <w:p w14:paraId="2C584D76" w14:textId="77777777" w:rsidR="00975C97" w:rsidRPr="007F2609" w:rsidRDefault="00975C97" w:rsidP="00346178">
            <w:pPr>
              <w:pStyle w:val="TAC"/>
            </w:pPr>
            <w:r w:rsidRPr="007F2609">
              <w:t>N/A</w:t>
            </w:r>
          </w:p>
        </w:tc>
        <w:tc>
          <w:tcPr>
            <w:tcW w:w="835" w:type="dxa"/>
            <w:vAlign w:val="center"/>
          </w:tcPr>
          <w:p w14:paraId="52A065C2" w14:textId="77777777" w:rsidR="00975C97" w:rsidRPr="007F2609" w:rsidRDefault="00975C97" w:rsidP="00346178">
            <w:pPr>
              <w:pStyle w:val="TAC"/>
            </w:pPr>
            <w:r w:rsidRPr="007F2609">
              <w:t>N/A</w:t>
            </w:r>
          </w:p>
        </w:tc>
        <w:tc>
          <w:tcPr>
            <w:tcW w:w="835" w:type="dxa"/>
            <w:vAlign w:val="center"/>
          </w:tcPr>
          <w:p w14:paraId="6E6C9EA9" w14:textId="77777777" w:rsidR="00975C97" w:rsidRPr="007F2609" w:rsidRDefault="00975C97" w:rsidP="00346178">
            <w:pPr>
              <w:pStyle w:val="TAC"/>
            </w:pPr>
            <w:r w:rsidRPr="007F2609">
              <w:t>N/A</w:t>
            </w:r>
          </w:p>
        </w:tc>
        <w:tc>
          <w:tcPr>
            <w:tcW w:w="835" w:type="dxa"/>
            <w:vAlign w:val="center"/>
          </w:tcPr>
          <w:p w14:paraId="580FBBC5" w14:textId="77777777" w:rsidR="00975C97" w:rsidRPr="007F2609" w:rsidRDefault="00975C97" w:rsidP="00346178">
            <w:pPr>
              <w:pStyle w:val="TAC"/>
            </w:pPr>
            <w:r w:rsidRPr="007F2609">
              <w:t>N/A</w:t>
            </w:r>
          </w:p>
        </w:tc>
        <w:tc>
          <w:tcPr>
            <w:tcW w:w="835" w:type="dxa"/>
            <w:vAlign w:val="center"/>
          </w:tcPr>
          <w:p w14:paraId="6EA35080" w14:textId="77777777" w:rsidR="00975C97" w:rsidRPr="007F2609" w:rsidRDefault="00975C97" w:rsidP="00346178">
            <w:pPr>
              <w:pStyle w:val="TAC"/>
            </w:pPr>
            <w:r w:rsidRPr="007F2609">
              <w:t>N/A</w:t>
            </w:r>
          </w:p>
        </w:tc>
        <w:tc>
          <w:tcPr>
            <w:tcW w:w="835" w:type="dxa"/>
            <w:vAlign w:val="center"/>
          </w:tcPr>
          <w:p w14:paraId="0A5439D6" w14:textId="77777777" w:rsidR="00975C97" w:rsidRPr="007F2609" w:rsidRDefault="00975C97" w:rsidP="00346178">
            <w:pPr>
              <w:pStyle w:val="TAC"/>
            </w:pPr>
            <w:r w:rsidRPr="007F2609">
              <w:t>N/A</w:t>
            </w:r>
          </w:p>
        </w:tc>
        <w:tc>
          <w:tcPr>
            <w:tcW w:w="835" w:type="dxa"/>
            <w:vAlign w:val="center"/>
          </w:tcPr>
          <w:p w14:paraId="5C3B799E" w14:textId="77777777" w:rsidR="00975C97" w:rsidRPr="007F2609" w:rsidRDefault="00975C97" w:rsidP="00346178">
            <w:pPr>
              <w:pStyle w:val="TAC"/>
            </w:pPr>
            <w:r w:rsidRPr="007F2609">
              <w:t>N/A</w:t>
            </w:r>
          </w:p>
        </w:tc>
        <w:tc>
          <w:tcPr>
            <w:tcW w:w="835" w:type="dxa"/>
            <w:vAlign w:val="center"/>
          </w:tcPr>
          <w:p w14:paraId="70B5890C" w14:textId="77777777" w:rsidR="00975C97" w:rsidRPr="007F2609" w:rsidRDefault="00975C97" w:rsidP="00346178">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490BC369" w14:textId="77777777" w:rsidR="00975C97" w:rsidRPr="007F2609" w:rsidRDefault="00975C97" w:rsidP="00346178">
            <w:pPr>
              <w:pStyle w:val="TAC"/>
            </w:pPr>
            <w:r w:rsidRPr="007F2609">
              <w:t>Bits</w:t>
            </w:r>
          </w:p>
        </w:tc>
        <w:tc>
          <w:tcPr>
            <w:tcW w:w="835" w:type="dxa"/>
            <w:vAlign w:val="center"/>
          </w:tcPr>
          <w:p w14:paraId="63546D5B" w14:textId="77777777" w:rsidR="00975C97" w:rsidRPr="007F2609" w:rsidRDefault="00975C97" w:rsidP="00346178">
            <w:pPr>
              <w:pStyle w:val="TAC"/>
            </w:pPr>
            <w:r w:rsidRPr="007F2609">
              <w:t>7424</w:t>
            </w:r>
          </w:p>
        </w:tc>
        <w:tc>
          <w:tcPr>
            <w:tcW w:w="835" w:type="dxa"/>
            <w:vAlign w:val="center"/>
          </w:tcPr>
          <w:p w14:paraId="38F43093" w14:textId="77777777" w:rsidR="00975C97" w:rsidRPr="007F2609" w:rsidRDefault="00975C97" w:rsidP="00346178">
            <w:pPr>
              <w:pStyle w:val="TAC"/>
            </w:pPr>
            <w:r w:rsidRPr="007F2609">
              <w:t>16136</w:t>
            </w:r>
          </w:p>
        </w:tc>
        <w:tc>
          <w:tcPr>
            <w:tcW w:w="835" w:type="dxa"/>
            <w:vAlign w:val="center"/>
          </w:tcPr>
          <w:p w14:paraId="0AF83C31" w14:textId="77777777" w:rsidR="00975C97" w:rsidRPr="007F2609" w:rsidRDefault="00975C97" w:rsidP="00346178">
            <w:pPr>
              <w:pStyle w:val="TAC"/>
            </w:pPr>
            <w:r w:rsidRPr="007F2609">
              <w:t>25608</w:t>
            </w:r>
          </w:p>
        </w:tc>
        <w:tc>
          <w:tcPr>
            <w:tcW w:w="835" w:type="dxa"/>
            <w:vAlign w:val="center"/>
          </w:tcPr>
          <w:p w14:paraId="7029CD89" w14:textId="77777777" w:rsidR="00975C97" w:rsidRPr="007F2609" w:rsidRDefault="00975C97" w:rsidP="00346178">
            <w:pPr>
              <w:pStyle w:val="TAC"/>
            </w:pPr>
            <w:r w:rsidRPr="007F2609">
              <w:t>33816</w:t>
            </w:r>
          </w:p>
        </w:tc>
        <w:tc>
          <w:tcPr>
            <w:tcW w:w="835" w:type="dxa"/>
            <w:vAlign w:val="center"/>
          </w:tcPr>
          <w:p w14:paraId="0EBEE148" w14:textId="77777777" w:rsidR="00975C97" w:rsidRPr="007F2609" w:rsidRDefault="00975C97" w:rsidP="00346178">
            <w:pPr>
              <w:pStyle w:val="TAC"/>
            </w:pPr>
            <w:r w:rsidRPr="007F2609">
              <w:t>44040</w:t>
            </w:r>
          </w:p>
        </w:tc>
        <w:tc>
          <w:tcPr>
            <w:tcW w:w="835" w:type="dxa"/>
            <w:vAlign w:val="center"/>
          </w:tcPr>
          <w:p w14:paraId="4BD538D5" w14:textId="77777777" w:rsidR="00975C97" w:rsidRPr="007F2609" w:rsidRDefault="00975C97" w:rsidP="00346178">
            <w:pPr>
              <w:pStyle w:val="TAC"/>
            </w:pPr>
            <w:r w:rsidRPr="007F2609">
              <w:t>52224</w:t>
            </w:r>
          </w:p>
        </w:tc>
        <w:tc>
          <w:tcPr>
            <w:tcW w:w="835" w:type="dxa"/>
            <w:vAlign w:val="center"/>
          </w:tcPr>
          <w:p w14:paraId="4DF22DA0" w14:textId="77777777" w:rsidR="00975C97" w:rsidRPr="007F2609" w:rsidRDefault="00975C97" w:rsidP="00346178">
            <w:pPr>
              <w:pStyle w:val="TAC"/>
            </w:pPr>
            <w:r w:rsidRPr="007F2609">
              <w:t>71688</w:t>
            </w:r>
          </w:p>
        </w:tc>
        <w:tc>
          <w:tcPr>
            <w:tcW w:w="835" w:type="dxa"/>
            <w:vAlign w:val="center"/>
          </w:tcPr>
          <w:p w14:paraId="5ECD42B1" w14:textId="77777777" w:rsidR="00975C97" w:rsidRPr="007F2609" w:rsidRDefault="00975C97" w:rsidP="00346178">
            <w:pPr>
              <w:pStyle w:val="TAC"/>
            </w:pPr>
            <w:r w:rsidRPr="007F2609">
              <w:t>90176</w:t>
            </w:r>
          </w:p>
        </w:tc>
        <w:tc>
          <w:tcPr>
            <w:tcW w:w="835" w:type="dxa"/>
            <w:vAlign w:val="center"/>
          </w:tcPr>
          <w:p w14:paraId="03846BE7" w14:textId="77777777" w:rsidR="00975C97" w:rsidRPr="007F2609" w:rsidRDefault="00975C97" w:rsidP="00346178">
            <w:pPr>
              <w:pStyle w:val="TAC"/>
            </w:pPr>
            <w:r w:rsidRPr="007F2609">
              <w:t>108552</w:t>
            </w:r>
          </w:p>
        </w:tc>
        <w:tc>
          <w:tcPr>
            <w:tcW w:w="835" w:type="dxa"/>
            <w:vAlign w:val="center"/>
          </w:tcPr>
          <w:p w14:paraId="0A2C2A1A" w14:textId="77777777" w:rsidR="00975C97" w:rsidRPr="007F2609" w:rsidRDefault="00975C97" w:rsidP="00346178">
            <w:pPr>
              <w:pStyle w:val="TAC"/>
            </w:pPr>
            <w:r w:rsidRPr="007F2609">
              <w:t>147576</w:t>
            </w:r>
          </w:p>
        </w:tc>
        <w:tc>
          <w:tcPr>
            <w:tcW w:w="835" w:type="dxa"/>
            <w:vAlign w:val="center"/>
          </w:tcPr>
          <w:p w14:paraId="5B57EF3A" w14:textId="77777777" w:rsidR="00975C97" w:rsidRPr="007F2609" w:rsidRDefault="00975C97" w:rsidP="00346178">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346178">
            <w:pPr>
              <w:pStyle w:val="TAL"/>
            </w:pPr>
            <w:r w:rsidRPr="007F2609">
              <w:t>Transport block CRC</w:t>
            </w:r>
          </w:p>
        </w:tc>
        <w:tc>
          <w:tcPr>
            <w:tcW w:w="1093" w:type="dxa"/>
            <w:vAlign w:val="center"/>
          </w:tcPr>
          <w:p w14:paraId="4039C929" w14:textId="77777777" w:rsidR="00975C97" w:rsidRPr="007F2609" w:rsidRDefault="00975C97" w:rsidP="00346178">
            <w:pPr>
              <w:pStyle w:val="TAC"/>
            </w:pPr>
            <w:r w:rsidRPr="007F2609">
              <w:t>Bits</w:t>
            </w:r>
          </w:p>
        </w:tc>
        <w:tc>
          <w:tcPr>
            <w:tcW w:w="835" w:type="dxa"/>
            <w:vAlign w:val="center"/>
          </w:tcPr>
          <w:p w14:paraId="03E6FA5F" w14:textId="77777777" w:rsidR="00975C97" w:rsidRPr="007F2609" w:rsidRDefault="00975C97" w:rsidP="00346178">
            <w:pPr>
              <w:pStyle w:val="TAC"/>
            </w:pPr>
            <w:r w:rsidRPr="007F2609">
              <w:t>24</w:t>
            </w:r>
          </w:p>
        </w:tc>
        <w:tc>
          <w:tcPr>
            <w:tcW w:w="835" w:type="dxa"/>
            <w:vAlign w:val="center"/>
          </w:tcPr>
          <w:p w14:paraId="4F1FC522" w14:textId="77777777" w:rsidR="00975C97" w:rsidRPr="007F2609" w:rsidRDefault="00975C97" w:rsidP="00346178">
            <w:pPr>
              <w:pStyle w:val="TAC"/>
            </w:pPr>
            <w:r w:rsidRPr="007F2609">
              <w:t>24</w:t>
            </w:r>
          </w:p>
        </w:tc>
        <w:tc>
          <w:tcPr>
            <w:tcW w:w="835" w:type="dxa"/>
            <w:vAlign w:val="center"/>
          </w:tcPr>
          <w:p w14:paraId="10DA9327" w14:textId="77777777" w:rsidR="00975C97" w:rsidRPr="007F2609" w:rsidRDefault="00975C97" w:rsidP="00346178">
            <w:pPr>
              <w:pStyle w:val="TAC"/>
            </w:pPr>
            <w:r w:rsidRPr="007F2609">
              <w:t>24</w:t>
            </w:r>
          </w:p>
        </w:tc>
        <w:tc>
          <w:tcPr>
            <w:tcW w:w="835" w:type="dxa"/>
            <w:vAlign w:val="center"/>
          </w:tcPr>
          <w:p w14:paraId="2C4C04EE" w14:textId="77777777" w:rsidR="00975C97" w:rsidRPr="007F2609" w:rsidRDefault="00975C97" w:rsidP="00346178">
            <w:pPr>
              <w:pStyle w:val="TAC"/>
            </w:pPr>
            <w:r w:rsidRPr="007F2609">
              <w:t>24</w:t>
            </w:r>
          </w:p>
        </w:tc>
        <w:tc>
          <w:tcPr>
            <w:tcW w:w="835" w:type="dxa"/>
            <w:vAlign w:val="center"/>
          </w:tcPr>
          <w:p w14:paraId="7B65D60E" w14:textId="77777777" w:rsidR="00975C97" w:rsidRPr="007F2609" w:rsidRDefault="00975C97" w:rsidP="00346178">
            <w:pPr>
              <w:pStyle w:val="TAC"/>
            </w:pPr>
            <w:r w:rsidRPr="007F2609">
              <w:t>24</w:t>
            </w:r>
          </w:p>
        </w:tc>
        <w:tc>
          <w:tcPr>
            <w:tcW w:w="835" w:type="dxa"/>
            <w:vAlign w:val="center"/>
          </w:tcPr>
          <w:p w14:paraId="0CD1CEC0" w14:textId="77777777" w:rsidR="00975C97" w:rsidRPr="007F2609" w:rsidRDefault="00975C97" w:rsidP="00346178">
            <w:pPr>
              <w:pStyle w:val="TAC"/>
            </w:pPr>
            <w:r w:rsidRPr="007F2609">
              <w:t>24</w:t>
            </w:r>
          </w:p>
        </w:tc>
        <w:tc>
          <w:tcPr>
            <w:tcW w:w="835" w:type="dxa"/>
            <w:vAlign w:val="center"/>
          </w:tcPr>
          <w:p w14:paraId="67F5525F" w14:textId="77777777" w:rsidR="00975C97" w:rsidRPr="007F2609" w:rsidRDefault="00975C97" w:rsidP="00346178">
            <w:pPr>
              <w:pStyle w:val="TAC"/>
            </w:pPr>
            <w:r w:rsidRPr="007F2609">
              <w:t>24</w:t>
            </w:r>
          </w:p>
        </w:tc>
        <w:tc>
          <w:tcPr>
            <w:tcW w:w="835" w:type="dxa"/>
            <w:vAlign w:val="center"/>
          </w:tcPr>
          <w:p w14:paraId="4965F04F" w14:textId="77777777" w:rsidR="00975C97" w:rsidRPr="007F2609" w:rsidRDefault="00975C97" w:rsidP="00346178">
            <w:pPr>
              <w:pStyle w:val="TAC"/>
            </w:pPr>
            <w:r w:rsidRPr="007F2609">
              <w:t>24</w:t>
            </w:r>
          </w:p>
        </w:tc>
        <w:tc>
          <w:tcPr>
            <w:tcW w:w="835" w:type="dxa"/>
            <w:vAlign w:val="center"/>
          </w:tcPr>
          <w:p w14:paraId="66C0F2D2" w14:textId="77777777" w:rsidR="00975C97" w:rsidRPr="007F2609" w:rsidRDefault="00975C97" w:rsidP="00346178">
            <w:pPr>
              <w:pStyle w:val="TAC"/>
            </w:pPr>
            <w:r w:rsidRPr="007F2609">
              <w:t>24</w:t>
            </w:r>
          </w:p>
        </w:tc>
        <w:tc>
          <w:tcPr>
            <w:tcW w:w="835" w:type="dxa"/>
            <w:vAlign w:val="center"/>
          </w:tcPr>
          <w:p w14:paraId="13304041" w14:textId="77777777" w:rsidR="00975C97" w:rsidRPr="007F2609" w:rsidRDefault="00975C97" w:rsidP="00346178">
            <w:pPr>
              <w:pStyle w:val="TAC"/>
            </w:pPr>
            <w:r w:rsidRPr="007F2609">
              <w:t>24</w:t>
            </w:r>
          </w:p>
        </w:tc>
        <w:tc>
          <w:tcPr>
            <w:tcW w:w="835" w:type="dxa"/>
            <w:vAlign w:val="center"/>
          </w:tcPr>
          <w:p w14:paraId="3D1DA88C" w14:textId="77777777" w:rsidR="00975C97" w:rsidRPr="007F2609" w:rsidRDefault="00975C97" w:rsidP="00346178">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346178">
            <w:pPr>
              <w:pStyle w:val="TAL"/>
            </w:pPr>
            <w:r w:rsidRPr="007F2609">
              <w:t>LDPC base graph</w:t>
            </w:r>
          </w:p>
        </w:tc>
        <w:tc>
          <w:tcPr>
            <w:tcW w:w="1093" w:type="dxa"/>
            <w:vAlign w:val="center"/>
          </w:tcPr>
          <w:p w14:paraId="4C14F1EF" w14:textId="77777777" w:rsidR="00975C97" w:rsidRPr="007F2609" w:rsidRDefault="00975C97" w:rsidP="00346178">
            <w:pPr>
              <w:pStyle w:val="TAC"/>
            </w:pPr>
          </w:p>
        </w:tc>
        <w:tc>
          <w:tcPr>
            <w:tcW w:w="835" w:type="dxa"/>
            <w:vAlign w:val="center"/>
          </w:tcPr>
          <w:p w14:paraId="5A923B69" w14:textId="77777777" w:rsidR="00975C97" w:rsidRPr="007F2609" w:rsidRDefault="00975C97" w:rsidP="00346178">
            <w:pPr>
              <w:pStyle w:val="TAC"/>
            </w:pPr>
            <w:r w:rsidRPr="007F2609">
              <w:t>1</w:t>
            </w:r>
          </w:p>
        </w:tc>
        <w:tc>
          <w:tcPr>
            <w:tcW w:w="835" w:type="dxa"/>
            <w:vAlign w:val="center"/>
          </w:tcPr>
          <w:p w14:paraId="36FDFFF7" w14:textId="77777777" w:rsidR="00975C97" w:rsidRPr="007F2609" w:rsidRDefault="00975C97" w:rsidP="00346178">
            <w:pPr>
              <w:pStyle w:val="TAC"/>
            </w:pPr>
            <w:r w:rsidRPr="007F2609">
              <w:t>1</w:t>
            </w:r>
          </w:p>
        </w:tc>
        <w:tc>
          <w:tcPr>
            <w:tcW w:w="835" w:type="dxa"/>
            <w:vAlign w:val="center"/>
          </w:tcPr>
          <w:p w14:paraId="495171E2" w14:textId="77777777" w:rsidR="00975C97" w:rsidRPr="007F2609" w:rsidRDefault="00975C97" w:rsidP="00346178">
            <w:pPr>
              <w:pStyle w:val="TAC"/>
            </w:pPr>
            <w:r w:rsidRPr="007F2609">
              <w:t>1</w:t>
            </w:r>
          </w:p>
        </w:tc>
        <w:tc>
          <w:tcPr>
            <w:tcW w:w="835" w:type="dxa"/>
            <w:vAlign w:val="center"/>
          </w:tcPr>
          <w:p w14:paraId="548ACC0F" w14:textId="77777777" w:rsidR="00975C97" w:rsidRPr="007F2609" w:rsidRDefault="00975C97" w:rsidP="00346178">
            <w:pPr>
              <w:pStyle w:val="TAC"/>
            </w:pPr>
            <w:r w:rsidRPr="007F2609">
              <w:t>1</w:t>
            </w:r>
          </w:p>
        </w:tc>
        <w:tc>
          <w:tcPr>
            <w:tcW w:w="835" w:type="dxa"/>
            <w:vAlign w:val="center"/>
          </w:tcPr>
          <w:p w14:paraId="6BC336EF" w14:textId="77777777" w:rsidR="00975C97" w:rsidRPr="007F2609" w:rsidRDefault="00975C97" w:rsidP="00346178">
            <w:pPr>
              <w:pStyle w:val="TAC"/>
            </w:pPr>
            <w:r w:rsidRPr="007F2609">
              <w:t>1</w:t>
            </w:r>
          </w:p>
        </w:tc>
        <w:tc>
          <w:tcPr>
            <w:tcW w:w="835" w:type="dxa"/>
            <w:vAlign w:val="center"/>
          </w:tcPr>
          <w:p w14:paraId="3B1F66B6" w14:textId="77777777" w:rsidR="00975C97" w:rsidRPr="007F2609" w:rsidRDefault="00975C97" w:rsidP="00346178">
            <w:pPr>
              <w:pStyle w:val="TAC"/>
            </w:pPr>
            <w:r w:rsidRPr="007F2609">
              <w:t>1</w:t>
            </w:r>
          </w:p>
        </w:tc>
        <w:tc>
          <w:tcPr>
            <w:tcW w:w="835" w:type="dxa"/>
            <w:vAlign w:val="center"/>
          </w:tcPr>
          <w:p w14:paraId="3EB41F92" w14:textId="77777777" w:rsidR="00975C97" w:rsidRPr="007F2609" w:rsidRDefault="00975C97" w:rsidP="00346178">
            <w:pPr>
              <w:pStyle w:val="TAC"/>
            </w:pPr>
            <w:r w:rsidRPr="007F2609">
              <w:t>1</w:t>
            </w:r>
          </w:p>
        </w:tc>
        <w:tc>
          <w:tcPr>
            <w:tcW w:w="835" w:type="dxa"/>
            <w:vAlign w:val="center"/>
          </w:tcPr>
          <w:p w14:paraId="1F2BFA82" w14:textId="77777777" w:rsidR="00975C97" w:rsidRPr="007F2609" w:rsidRDefault="00975C97" w:rsidP="00346178">
            <w:pPr>
              <w:pStyle w:val="TAC"/>
            </w:pPr>
            <w:r w:rsidRPr="007F2609">
              <w:t>1</w:t>
            </w:r>
          </w:p>
        </w:tc>
        <w:tc>
          <w:tcPr>
            <w:tcW w:w="835" w:type="dxa"/>
            <w:vAlign w:val="center"/>
          </w:tcPr>
          <w:p w14:paraId="7536183A" w14:textId="77777777" w:rsidR="00975C97" w:rsidRPr="007F2609" w:rsidRDefault="00975C97" w:rsidP="00346178">
            <w:pPr>
              <w:pStyle w:val="TAC"/>
            </w:pPr>
            <w:r w:rsidRPr="007F2609">
              <w:t>1</w:t>
            </w:r>
          </w:p>
        </w:tc>
        <w:tc>
          <w:tcPr>
            <w:tcW w:w="835" w:type="dxa"/>
            <w:vAlign w:val="center"/>
          </w:tcPr>
          <w:p w14:paraId="374C6274" w14:textId="77777777" w:rsidR="00975C97" w:rsidRPr="007F2609" w:rsidRDefault="00975C97" w:rsidP="00346178">
            <w:pPr>
              <w:pStyle w:val="TAC"/>
            </w:pPr>
            <w:r w:rsidRPr="007F2609">
              <w:t>1</w:t>
            </w:r>
          </w:p>
        </w:tc>
        <w:tc>
          <w:tcPr>
            <w:tcW w:w="835" w:type="dxa"/>
            <w:vAlign w:val="center"/>
          </w:tcPr>
          <w:p w14:paraId="0869DFE0" w14:textId="77777777" w:rsidR="00975C97" w:rsidRPr="007F2609" w:rsidRDefault="00975C97" w:rsidP="00346178">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346178">
            <w:pPr>
              <w:pStyle w:val="TAL"/>
            </w:pPr>
            <w:r w:rsidRPr="007F2609">
              <w:t>Number of Code Blocks per Slot</w:t>
            </w:r>
          </w:p>
        </w:tc>
        <w:tc>
          <w:tcPr>
            <w:tcW w:w="1093" w:type="dxa"/>
            <w:vAlign w:val="center"/>
          </w:tcPr>
          <w:p w14:paraId="04A4DC46" w14:textId="77777777" w:rsidR="00975C97" w:rsidRPr="007F2609" w:rsidRDefault="00975C97" w:rsidP="00346178">
            <w:pPr>
              <w:pStyle w:val="TAC"/>
            </w:pPr>
          </w:p>
        </w:tc>
        <w:tc>
          <w:tcPr>
            <w:tcW w:w="835" w:type="dxa"/>
            <w:vAlign w:val="center"/>
          </w:tcPr>
          <w:p w14:paraId="43A30A53" w14:textId="77777777" w:rsidR="00975C97" w:rsidRPr="007F2609" w:rsidRDefault="00975C97" w:rsidP="00346178">
            <w:pPr>
              <w:pStyle w:val="TAC"/>
            </w:pPr>
          </w:p>
        </w:tc>
        <w:tc>
          <w:tcPr>
            <w:tcW w:w="835" w:type="dxa"/>
            <w:vAlign w:val="center"/>
          </w:tcPr>
          <w:p w14:paraId="60CFE206" w14:textId="77777777" w:rsidR="00975C97" w:rsidRPr="007F2609" w:rsidRDefault="00975C97" w:rsidP="00346178">
            <w:pPr>
              <w:pStyle w:val="TAC"/>
            </w:pPr>
          </w:p>
        </w:tc>
        <w:tc>
          <w:tcPr>
            <w:tcW w:w="835" w:type="dxa"/>
            <w:vAlign w:val="center"/>
          </w:tcPr>
          <w:p w14:paraId="221EF226" w14:textId="77777777" w:rsidR="00975C97" w:rsidRPr="007F2609" w:rsidRDefault="00975C97" w:rsidP="00346178">
            <w:pPr>
              <w:pStyle w:val="TAC"/>
            </w:pPr>
          </w:p>
        </w:tc>
        <w:tc>
          <w:tcPr>
            <w:tcW w:w="835" w:type="dxa"/>
            <w:vAlign w:val="center"/>
          </w:tcPr>
          <w:p w14:paraId="183C59D9" w14:textId="77777777" w:rsidR="00975C97" w:rsidRPr="007F2609" w:rsidRDefault="00975C97" w:rsidP="00346178">
            <w:pPr>
              <w:pStyle w:val="TAC"/>
            </w:pPr>
          </w:p>
        </w:tc>
        <w:tc>
          <w:tcPr>
            <w:tcW w:w="835" w:type="dxa"/>
            <w:vAlign w:val="center"/>
          </w:tcPr>
          <w:p w14:paraId="5E4F9C97" w14:textId="77777777" w:rsidR="00975C97" w:rsidRPr="007F2609" w:rsidRDefault="00975C97" w:rsidP="00346178">
            <w:pPr>
              <w:pStyle w:val="TAC"/>
            </w:pPr>
          </w:p>
        </w:tc>
        <w:tc>
          <w:tcPr>
            <w:tcW w:w="835" w:type="dxa"/>
            <w:vAlign w:val="center"/>
          </w:tcPr>
          <w:p w14:paraId="2F3746FD" w14:textId="77777777" w:rsidR="00975C97" w:rsidRPr="007F2609" w:rsidRDefault="00975C97" w:rsidP="00346178">
            <w:pPr>
              <w:pStyle w:val="TAC"/>
            </w:pPr>
          </w:p>
        </w:tc>
        <w:tc>
          <w:tcPr>
            <w:tcW w:w="835" w:type="dxa"/>
            <w:vAlign w:val="center"/>
          </w:tcPr>
          <w:p w14:paraId="76AB3498" w14:textId="77777777" w:rsidR="00975C97" w:rsidRPr="007F2609" w:rsidRDefault="00975C97" w:rsidP="00346178">
            <w:pPr>
              <w:pStyle w:val="TAC"/>
            </w:pPr>
          </w:p>
        </w:tc>
        <w:tc>
          <w:tcPr>
            <w:tcW w:w="835" w:type="dxa"/>
            <w:vAlign w:val="center"/>
          </w:tcPr>
          <w:p w14:paraId="210D9F82" w14:textId="77777777" w:rsidR="00975C97" w:rsidRPr="007F2609" w:rsidRDefault="00975C97" w:rsidP="00346178">
            <w:pPr>
              <w:pStyle w:val="TAC"/>
            </w:pPr>
          </w:p>
        </w:tc>
        <w:tc>
          <w:tcPr>
            <w:tcW w:w="835" w:type="dxa"/>
            <w:vAlign w:val="center"/>
          </w:tcPr>
          <w:p w14:paraId="22AD1479" w14:textId="77777777" w:rsidR="00975C97" w:rsidRPr="007F2609" w:rsidRDefault="00975C97" w:rsidP="00346178">
            <w:pPr>
              <w:pStyle w:val="TAC"/>
            </w:pPr>
          </w:p>
        </w:tc>
        <w:tc>
          <w:tcPr>
            <w:tcW w:w="835" w:type="dxa"/>
            <w:vAlign w:val="center"/>
          </w:tcPr>
          <w:p w14:paraId="64F71C0E" w14:textId="77777777" w:rsidR="00975C97" w:rsidRPr="007F2609" w:rsidRDefault="00975C97" w:rsidP="00346178">
            <w:pPr>
              <w:pStyle w:val="TAC"/>
            </w:pPr>
          </w:p>
        </w:tc>
        <w:tc>
          <w:tcPr>
            <w:tcW w:w="835" w:type="dxa"/>
            <w:vAlign w:val="center"/>
          </w:tcPr>
          <w:p w14:paraId="76FC2477" w14:textId="77777777" w:rsidR="00975C97" w:rsidRPr="007F2609" w:rsidRDefault="00975C97" w:rsidP="00346178">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EA92D3C" w14:textId="77777777" w:rsidR="00975C97" w:rsidRPr="007F2609" w:rsidRDefault="00975C97" w:rsidP="00346178">
            <w:pPr>
              <w:pStyle w:val="TAC"/>
            </w:pPr>
            <w:r w:rsidRPr="007F2609">
              <w:t>CBs</w:t>
            </w:r>
          </w:p>
        </w:tc>
        <w:tc>
          <w:tcPr>
            <w:tcW w:w="835" w:type="dxa"/>
            <w:vAlign w:val="center"/>
          </w:tcPr>
          <w:p w14:paraId="2B392AA5" w14:textId="77777777" w:rsidR="00975C97" w:rsidRPr="007F2609" w:rsidRDefault="00975C97" w:rsidP="00346178">
            <w:pPr>
              <w:pStyle w:val="TAC"/>
            </w:pPr>
            <w:r w:rsidRPr="007F2609">
              <w:t>N/A</w:t>
            </w:r>
          </w:p>
        </w:tc>
        <w:tc>
          <w:tcPr>
            <w:tcW w:w="835" w:type="dxa"/>
            <w:vAlign w:val="center"/>
          </w:tcPr>
          <w:p w14:paraId="4B25B93B" w14:textId="77777777" w:rsidR="00975C97" w:rsidRPr="007F2609" w:rsidRDefault="00975C97" w:rsidP="00346178">
            <w:pPr>
              <w:pStyle w:val="TAC"/>
            </w:pPr>
            <w:r w:rsidRPr="007F2609">
              <w:t>N/A</w:t>
            </w:r>
          </w:p>
        </w:tc>
        <w:tc>
          <w:tcPr>
            <w:tcW w:w="835" w:type="dxa"/>
            <w:vAlign w:val="center"/>
          </w:tcPr>
          <w:p w14:paraId="013FFC9B" w14:textId="77777777" w:rsidR="00975C97" w:rsidRPr="007F2609" w:rsidRDefault="00975C97" w:rsidP="00346178">
            <w:pPr>
              <w:pStyle w:val="TAC"/>
            </w:pPr>
            <w:r w:rsidRPr="007F2609">
              <w:t>N/A</w:t>
            </w:r>
          </w:p>
        </w:tc>
        <w:tc>
          <w:tcPr>
            <w:tcW w:w="835" w:type="dxa"/>
            <w:vAlign w:val="center"/>
          </w:tcPr>
          <w:p w14:paraId="0ECA7691" w14:textId="77777777" w:rsidR="00975C97" w:rsidRPr="007F2609" w:rsidRDefault="00975C97" w:rsidP="00346178">
            <w:pPr>
              <w:pStyle w:val="TAC"/>
            </w:pPr>
            <w:r w:rsidRPr="007F2609">
              <w:t>N/A</w:t>
            </w:r>
          </w:p>
        </w:tc>
        <w:tc>
          <w:tcPr>
            <w:tcW w:w="835" w:type="dxa"/>
            <w:vAlign w:val="center"/>
          </w:tcPr>
          <w:p w14:paraId="08334B42" w14:textId="77777777" w:rsidR="00975C97" w:rsidRPr="007F2609" w:rsidRDefault="00975C97" w:rsidP="00346178">
            <w:pPr>
              <w:pStyle w:val="TAC"/>
            </w:pPr>
            <w:r w:rsidRPr="007F2609">
              <w:t>N/A</w:t>
            </w:r>
          </w:p>
        </w:tc>
        <w:tc>
          <w:tcPr>
            <w:tcW w:w="835" w:type="dxa"/>
            <w:vAlign w:val="center"/>
          </w:tcPr>
          <w:p w14:paraId="32DAD2E5" w14:textId="77777777" w:rsidR="00975C97" w:rsidRPr="007F2609" w:rsidRDefault="00975C97" w:rsidP="00346178">
            <w:pPr>
              <w:pStyle w:val="TAC"/>
            </w:pPr>
            <w:r w:rsidRPr="007F2609">
              <w:t>N/A</w:t>
            </w:r>
          </w:p>
        </w:tc>
        <w:tc>
          <w:tcPr>
            <w:tcW w:w="835" w:type="dxa"/>
            <w:vAlign w:val="center"/>
          </w:tcPr>
          <w:p w14:paraId="0FD967F5" w14:textId="77777777" w:rsidR="00975C97" w:rsidRPr="007F2609" w:rsidRDefault="00975C97" w:rsidP="00346178">
            <w:pPr>
              <w:pStyle w:val="TAC"/>
            </w:pPr>
            <w:r w:rsidRPr="007F2609">
              <w:t>N/A</w:t>
            </w:r>
          </w:p>
        </w:tc>
        <w:tc>
          <w:tcPr>
            <w:tcW w:w="835" w:type="dxa"/>
            <w:vAlign w:val="center"/>
          </w:tcPr>
          <w:p w14:paraId="2275EC26" w14:textId="77777777" w:rsidR="00975C97" w:rsidRPr="007F2609" w:rsidRDefault="00975C97" w:rsidP="00346178">
            <w:pPr>
              <w:pStyle w:val="TAC"/>
            </w:pPr>
            <w:r w:rsidRPr="007F2609">
              <w:t>N/A</w:t>
            </w:r>
          </w:p>
        </w:tc>
        <w:tc>
          <w:tcPr>
            <w:tcW w:w="835" w:type="dxa"/>
            <w:vAlign w:val="center"/>
          </w:tcPr>
          <w:p w14:paraId="20F12A3D" w14:textId="77777777" w:rsidR="00975C97" w:rsidRPr="007F2609" w:rsidRDefault="00975C97" w:rsidP="00346178">
            <w:pPr>
              <w:pStyle w:val="TAC"/>
            </w:pPr>
            <w:r w:rsidRPr="007F2609">
              <w:t>N/A</w:t>
            </w:r>
          </w:p>
        </w:tc>
        <w:tc>
          <w:tcPr>
            <w:tcW w:w="835" w:type="dxa"/>
            <w:vAlign w:val="center"/>
          </w:tcPr>
          <w:p w14:paraId="5EEE195F" w14:textId="77777777" w:rsidR="00975C97" w:rsidRPr="007F2609" w:rsidRDefault="00975C97" w:rsidP="00346178">
            <w:pPr>
              <w:pStyle w:val="TAC"/>
            </w:pPr>
            <w:r w:rsidRPr="007F2609">
              <w:t>N/A</w:t>
            </w:r>
          </w:p>
        </w:tc>
        <w:tc>
          <w:tcPr>
            <w:tcW w:w="835" w:type="dxa"/>
            <w:vAlign w:val="center"/>
          </w:tcPr>
          <w:p w14:paraId="6F504456" w14:textId="77777777" w:rsidR="00975C97" w:rsidRPr="007F2609" w:rsidRDefault="00975C97" w:rsidP="00346178">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ADDD4BE" w14:textId="77777777" w:rsidR="00975C97" w:rsidRPr="007F2609" w:rsidRDefault="00975C97" w:rsidP="00346178">
            <w:pPr>
              <w:pStyle w:val="TAC"/>
            </w:pPr>
            <w:r w:rsidRPr="007F2609">
              <w:t>CBs</w:t>
            </w:r>
          </w:p>
        </w:tc>
        <w:tc>
          <w:tcPr>
            <w:tcW w:w="835" w:type="dxa"/>
            <w:vAlign w:val="center"/>
          </w:tcPr>
          <w:p w14:paraId="0B37567E" w14:textId="77777777" w:rsidR="00975C97" w:rsidRPr="007F2609" w:rsidRDefault="00975C97" w:rsidP="00346178">
            <w:pPr>
              <w:pStyle w:val="TAC"/>
            </w:pPr>
            <w:r w:rsidRPr="007F2609">
              <w:t>1</w:t>
            </w:r>
          </w:p>
        </w:tc>
        <w:tc>
          <w:tcPr>
            <w:tcW w:w="835" w:type="dxa"/>
            <w:vAlign w:val="center"/>
          </w:tcPr>
          <w:p w14:paraId="64FDCE9A" w14:textId="77777777" w:rsidR="00975C97" w:rsidRPr="007F2609" w:rsidRDefault="00975C97" w:rsidP="00346178">
            <w:pPr>
              <w:pStyle w:val="TAC"/>
            </w:pPr>
            <w:r w:rsidRPr="007F2609">
              <w:t>1</w:t>
            </w:r>
          </w:p>
        </w:tc>
        <w:tc>
          <w:tcPr>
            <w:tcW w:w="835" w:type="dxa"/>
            <w:vAlign w:val="center"/>
          </w:tcPr>
          <w:p w14:paraId="77EBD7F0" w14:textId="77777777" w:rsidR="00975C97" w:rsidRPr="007F2609" w:rsidRDefault="00975C97" w:rsidP="00346178">
            <w:pPr>
              <w:pStyle w:val="TAC"/>
            </w:pPr>
            <w:r w:rsidRPr="007F2609">
              <w:t>1</w:t>
            </w:r>
          </w:p>
        </w:tc>
        <w:tc>
          <w:tcPr>
            <w:tcW w:w="835" w:type="dxa"/>
            <w:vAlign w:val="center"/>
          </w:tcPr>
          <w:p w14:paraId="2DC804E7" w14:textId="77777777" w:rsidR="00975C97" w:rsidRPr="007F2609" w:rsidRDefault="00975C97" w:rsidP="00346178">
            <w:pPr>
              <w:pStyle w:val="TAC"/>
            </w:pPr>
            <w:r w:rsidRPr="007F2609">
              <w:t>1</w:t>
            </w:r>
          </w:p>
        </w:tc>
        <w:tc>
          <w:tcPr>
            <w:tcW w:w="835" w:type="dxa"/>
            <w:vAlign w:val="center"/>
          </w:tcPr>
          <w:p w14:paraId="6D70EF5A" w14:textId="77777777" w:rsidR="00975C97" w:rsidRPr="007F2609" w:rsidRDefault="00975C97" w:rsidP="00346178">
            <w:pPr>
              <w:pStyle w:val="TAC"/>
            </w:pPr>
            <w:r w:rsidRPr="007F2609">
              <w:t>1</w:t>
            </w:r>
          </w:p>
        </w:tc>
        <w:tc>
          <w:tcPr>
            <w:tcW w:w="835" w:type="dxa"/>
            <w:vAlign w:val="center"/>
          </w:tcPr>
          <w:p w14:paraId="209B3CF1" w14:textId="77777777" w:rsidR="00975C97" w:rsidRPr="007F2609" w:rsidRDefault="00975C97" w:rsidP="00346178">
            <w:pPr>
              <w:pStyle w:val="TAC"/>
            </w:pPr>
            <w:r w:rsidRPr="007F2609">
              <w:t>1</w:t>
            </w:r>
          </w:p>
        </w:tc>
        <w:tc>
          <w:tcPr>
            <w:tcW w:w="835" w:type="dxa"/>
            <w:vAlign w:val="center"/>
          </w:tcPr>
          <w:p w14:paraId="7E7DBD18" w14:textId="77777777" w:rsidR="00975C97" w:rsidRPr="007F2609" w:rsidRDefault="00975C97" w:rsidP="00346178">
            <w:pPr>
              <w:pStyle w:val="TAC"/>
            </w:pPr>
            <w:r w:rsidRPr="007F2609">
              <w:t>1</w:t>
            </w:r>
          </w:p>
        </w:tc>
        <w:tc>
          <w:tcPr>
            <w:tcW w:w="835" w:type="dxa"/>
            <w:vAlign w:val="center"/>
          </w:tcPr>
          <w:p w14:paraId="38CC2FDD" w14:textId="77777777" w:rsidR="00975C97" w:rsidRPr="007F2609" w:rsidRDefault="00975C97" w:rsidP="00346178">
            <w:pPr>
              <w:pStyle w:val="TAC"/>
            </w:pPr>
            <w:r w:rsidRPr="007F2609">
              <w:t>2</w:t>
            </w:r>
          </w:p>
        </w:tc>
        <w:tc>
          <w:tcPr>
            <w:tcW w:w="835" w:type="dxa"/>
            <w:vAlign w:val="center"/>
          </w:tcPr>
          <w:p w14:paraId="0C550BBA" w14:textId="77777777" w:rsidR="00975C97" w:rsidRPr="007F2609" w:rsidRDefault="00975C97" w:rsidP="00346178">
            <w:pPr>
              <w:pStyle w:val="TAC"/>
            </w:pPr>
            <w:r w:rsidRPr="007F2609">
              <w:t>2</w:t>
            </w:r>
          </w:p>
        </w:tc>
        <w:tc>
          <w:tcPr>
            <w:tcW w:w="835" w:type="dxa"/>
            <w:vAlign w:val="center"/>
          </w:tcPr>
          <w:p w14:paraId="35AF9B43" w14:textId="77777777" w:rsidR="00975C97" w:rsidRPr="007F2609" w:rsidRDefault="00975C97" w:rsidP="00346178">
            <w:pPr>
              <w:pStyle w:val="TAC"/>
            </w:pPr>
            <w:r w:rsidRPr="007F2609">
              <w:t>2</w:t>
            </w:r>
          </w:p>
        </w:tc>
        <w:tc>
          <w:tcPr>
            <w:tcW w:w="835" w:type="dxa"/>
            <w:vAlign w:val="center"/>
          </w:tcPr>
          <w:p w14:paraId="2CE43820" w14:textId="77777777" w:rsidR="00975C97" w:rsidRPr="007F2609" w:rsidRDefault="00975C97" w:rsidP="00346178">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346178">
            <w:pPr>
              <w:pStyle w:val="TAL"/>
            </w:pPr>
            <w:r w:rsidRPr="007F2609">
              <w:t>Binary Channel Bits per Slot</w:t>
            </w:r>
          </w:p>
        </w:tc>
        <w:tc>
          <w:tcPr>
            <w:tcW w:w="1093" w:type="dxa"/>
            <w:vAlign w:val="center"/>
          </w:tcPr>
          <w:p w14:paraId="2F34D8E2" w14:textId="77777777" w:rsidR="00975C97" w:rsidRPr="007F2609" w:rsidRDefault="00975C97" w:rsidP="00346178">
            <w:pPr>
              <w:pStyle w:val="TAC"/>
            </w:pPr>
          </w:p>
        </w:tc>
        <w:tc>
          <w:tcPr>
            <w:tcW w:w="835" w:type="dxa"/>
            <w:vAlign w:val="center"/>
          </w:tcPr>
          <w:p w14:paraId="19711F9C" w14:textId="77777777" w:rsidR="00975C97" w:rsidRPr="007F2609" w:rsidRDefault="00975C97" w:rsidP="00346178">
            <w:pPr>
              <w:pStyle w:val="TAC"/>
            </w:pPr>
          </w:p>
        </w:tc>
        <w:tc>
          <w:tcPr>
            <w:tcW w:w="835" w:type="dxa"/>
            <w:vAlign w:val="center"/>
          </w:tcPr>
          <w:p w14:paraId="23D65E6B" w14:textId="77777777" w:rsidR="00975C97" w:rsidRPr="007F2609" w:rsidRDefault="00975C97" w:rsidP="00346178">
            <w:pPr>
              <w:pStyle w:val="TAC"/>
            </w:pPr>
          </w:p>
        </w:tc>
        <w:tc>
          <w:tcPr>
            <w:tcW w:w="835" w:type="dxa"/>
            <w:vAlign w:val="center"/>
          </w:tcPr>
          <w:p w14:paraId="71F0F1EE" w14:textId="77777777" w:rsidR="00975C97" w:rsidRPr="007F2609" w:rsidRDefault="00975C97" w:rsidP="00346178">
            <w:pPr>
              <w:pStyle w:val="TAC"/>
            </w:pPr>
          </w:p>
        </w:tc>
        <w:tc>
          <w:tcPr>
            <w:tcW w:w="835" w:type="dxa"/>
            <w:vAlign w:val="center"/>
          </w:tcPr>
          <w:p w14:paraId="437E271B" w14:textId="77777777" w:rsidR="00975C97" w:rsidRPr="007F2609" w:rsidRDefault="00975C97" w:rsidP="00346178">
            <w:pPr>
              <w:pStyle w:val="TAC"/>
            </w:pPr>
          </w:p>
        </w:tc>
        <w:tc>
          <w:tcPr>
            <w:tcW w:w="835" w:type="dxa"/>
            <w:vAlign w:val="center"/>
          </w:tcPr>
          <w:p w14:paraId="59AF0329" w14:textId="77777777" w:rsidR="00975C97" w:rsidRPr="007F2609" w:rsidRDefault="00975C97" w:rsidP="00346178">
            <w:pPr>
              <w:pStyle w:val="TAC"/>
            </w:pPr>
          </w:p>
        </w:tc>
        <w:tc>
          <w:tcPr>
            <w:tcW w:w="835" w:type="dxa"/>
            <w:vAlign w:val="center"/>
          </w:tcPr>
          <w:p w14:paraId="2A191942" w14:textId="77777777" w:rsidR="00975C97" w:rsidRPr="007F2609" w:rsidRDefault="00975C97" w:rsidP="00346178">
            <w:pPr>
              <w:pStyle w:val="TAC"/>
            </w:pPr>
          </w:p>
        </w:tc>
        <w:tc>
          <w:tcPr>
            <w:tcW w:w="835" w:type="dxa"/>
            <w:vAlign w:val="center"/>
          </w:tcPr>
          <w:p w14:paraId="1FEAB8E5" w14:textId="77777777" w:rsidR="00975C97" w:rsidRPr="007F2609" w:rsidRDefault="00975C97" w:rsidP="00346178">
            <w:pPr>
              <w:pStyle w:val="TAC"/>
            </w:pPr>
          </w:p>
        </w:tc>
        <w:tc>
          <w:tcPr>
            <w:tcW w:w="835" w:type="dxa"/>
            <w:vAlign w:val="center"/>
          </w:tcPr>
          <w:p w14:paraId="0AC3DA59" w14:textId="77777777" w:rsidR="00975C97" w:rsidRPr="007F2609" w:rsidRDefault="00975C97" w:rsidP="00346178">
            <w:pPr>
              <w:pStyle w:val="TAC"/>
            </w:pPr>
          </w:p>
        </w:tc>
        <w:tc>
          <w:tcPr>
            <w:tcW w:w="835" w:type="dxa"/>
            <w:vAlign w:val="center"/>
          </w:tcPr>
          <w:p w14:paraId="169C41CE" w14:textId="77777777" w:rsidR="00975C97" w:rsidRPr="007F2609" w:rsidRDefault="00975C97" w:rsidP="00346178">
            <w:pPr>
              <w:pStyle w:val="TAC"/>
            </w:pPr>
          </w:p>
        </w:tc>
        <w:tc>
          <w:tcPr>
            <w:tcW w:w="835" w:type="dxa"/>
            <w:vAlign w:val="center"/>
          </w:tcPr>
          <w:p w14:paraId="03953B87" w14:textId="77777777" w:rsidR="00975C97" w:rsidRPr="007F2609" w:rsidRDefault="00975C97" w:rsidP="00346178">
            <w:pPr>
              <w:pStyle w:val="TAC"/>
            </w:pPr>
          </w:p>
        </w:tc>
        <w:tc>
          <w:tcPr>
            <w:tcW w:w="835" w:type="dxa"/>
            <w:vAlign w:val="center"/>
          </w:tcPr>
          <w:p w14:paraId="0F196CA8" w14:textId="77777777" w:rsidR="00975C97" w:rsidRPr="007F2609" w:rsidRDefault="00975C97" w:rsidP="00346178">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5D924028" w14:textId="77777777" w:rsidR="00975C97" w:rsidRPr="007F2609" w:rsidRDefault="00975C97" w:rsidP="00346178">
            <w:pPr>
              <w:pStyle w:val="TAC"/>
            </w:pPr>
            <w:r w:rsidRPr="007F2609">
              <w:t>Bits</w:t>
            </w:r>
          </w:p>
        </w:tc>
        <w:tc>
          <w:tcPr>
            <w:tcW w:w="835" w:type="dxa"/>
            <w:vAlign w:val="center"/>
          </w:tcPr>
          <w:p w14:paraId="4EB41BD1" w14:textId="77777777" w:rsidR="00975C97" w:rsidRPr="007F2609" w:rsidRDefault="00975C97" w:rsidP="00346178">
            <w:pPr>
              <w:pStyle w:val="TAC"/>
            </w:pPr>
            <w:r w:rsidRPr="007F2609">
              <w:t>N/A</w:t>
            </w:r>
          </w:p>
        </w:tc>
        <w:tc>
          <w:tcPr>
            <w:tcW w:w="835" w:type="dxa"/>
            <w:vAlign w:val="center"/>
          </w:tcPr>
          <w:p w14:paraId="6E9C003B" w14:textId="77777777" w:rsidR="00975C97" w:rsidRPr="007F2609" w:rsidRDefault="00975C97" w:rsidP="00346178">
            <w:pPr>
              <w:pStyle w:val="TAC"/>
            </w:pPr>
            <w:r w:rsidRPr="007F2609">
              <w:t>N/A</w:t>
            </w:r>
          </w:p>
        </w:tc>
        <w:tc>
          <w:tcPr>
            <w:tcW w:w="835" w:type="dxa"/>
            <w:vAlign w:val="center"/>
          </w:tcPr>
          <w:p w14:paraId="71C1D96E" w14:textId="77777777" w:rsidR="00975C97" w:rsidRPr="007F2609" w:rsidRDefault="00975C97" w:rsidP="00346178">
            <w:pPr>
              <w:pStyle w:val="TAC"/>
            </w:pPr>
            <w:r w:rsidRPr="007F2609">
              <w:t>N/A</w:t>
            </w:r>
          </w:p>
        </w:tc>
        <w:tc>
          <w:tcPr>
            <w:tcW w:w="835" w:type="dxa"/>
            <w:vAlign w:val="center"/>
          </w:tcPr>
          <w:p w14:paraId="34BF56DC" w14:textId="77777777" w:rsidR="00975C97" w:rsidRPr="007F2609" w:rsidRDefault="00975C97" w:rsidP="00346178">
            <w:pPr>
              <w:pStyle w:val="TAC"/>
            </w:pPr>
            <w:r w:rsidRPr="007F2609">
              <w:t>N/A</w:t>
            </w:r>
          </w:p>
        </w:tc>
        <w:tc>
          <w:tcPr>
            <w:tcW w:w="835" w:type="dxa"/>
            <w:vAlign w:val="center"/>
          </w:tcPr>
          <w:p w14:paraId="2B74002D" w14:textId="77777777" w:rsidR="00975C97" w:rsidRPr="007F2609" w:rsidRDefault="00975C97" w:rsidP="00346178">
            <w:pPr>
              <w:pStyle w:val="TAC"/>
            </w:pPr>
            <w:r w:rsidRPr="007F2609">
              <w:t>N/A</w:t>
            </w:r>
          </w:p>
        </w:tc>
        <w:tc>
          <w:tcPr>
            <w:tcW w:w="835" w:type="dxa"/>
            <w:vAlign w:val="center"/>
          </w:tcPr>
          <w:p w14:paraId="1C37986A" w14:textId="77777777" w:rsidR="00975C97" w:rsidRPr="007F2609" w:rsidRDefault="00975C97" w:rsidP="00346178">
            <w:pPr>
              <w:pStyle w:val="TAC"/>
            </w:pPr>
            <w:r w:rsidRPr="007F2609">
              <w:t>N/A</w:t>
            </w:r>
          </w:p>
        </w:tc>
        <w:tc>
          <w:tcPr>
            <w:tcW w:w="835" w:type="dxa"/>
            <w:vAlign w:val="center"/>
          </w:tcPr>
          <w:p w14:paraId="1BDEDAB9" w14:textId="77777777" w:rsidR="00975C97" w:rsidRPr="007F2609" w:rsidRDefault="00975C97" w:rsidP="00346178">
            <w:pPr>
              <w:pStyle w:val="TAC"/>
            </w:pPr>
            <w:r w:rsidRPr="007F2609">
              <w:t>N/A</w:t>
            </w:r>
          </w:p>
        </w:tc>
        <w:tc>
          <w:tcPr>
            <w:tcW w:w="835" w:type="dxa"/>
            <w:vAlign w:val="center"/>
          </w:tcPr>
          <w:p w14:paraId="4F79B83C" w14:textId="77777777" w:rsidR="00975C97" w:rsidRPr="007F2609" w:rsidRDefault="00975C97" w:rsidP="00346178">
            <w:pPr>
              <w:pStyle w:val="TAC"/>
            </w:pPr>
            <w:r w:rsidRPr="007F2609">
              <w:t>N/A</w:t>
            </w:r>
          </w:p>
        </w:tc>
        <w:tc>
          <w:tcPr>
            <w:tcW w:w="835" w:type="dxa"/>
            <w:vAlign w:val="center"/>
          </w:tcPr>
          <w:p w14:paraId="0B9DA526" w14:textId="77777777" w:rsidR="00975C97" w:rsidRPr="007F2609" w:rsidRDefault="00975C97" w:rsidP="00346178">
            <w:pPr>
              <w:pStyle w:val="TAC"/>
            </w:pPr>
            <w:r w:rsidRPr="007F2609">
              <w:t>N/A</w:t>
            </w:r>
          </w:p>
        </w:tc>
        <w:tc>
          <w:tcPr>
            <w:tcW w:w="835" w:type="dxa"/>
            <w:vAlign w:val="center"/>
          </w:tcPr>
          <w:p w14:paraId="39D563FE" w14:textId="77777777" w:rsidR="00975C97" w:rsidRPr="007F2609" w:rsidRDefault="00975C97" w:rsidP="00346178">
            <w:pPr>
              <w:pStyle w:val="TAC"/>
            </w:pPr>
            <w:r w:rsidRPr="007F2609">
              <w:t>N/A</w:t>
            </w:r>
          </w:p>
        </w:tc>
        <w:tc>
          <w:tcPr>
            <w:tcW w:w="835" w:type="dxa"/>
            <w:vAlign w:val="center"/>
          </w:tcPr>
          <w:p w14:paraId="4A69E229" w14:textId="77777777" w:rsidR="00975C97" w:rsidRPr="007F2609" w:rsidRDefault="00975C97" w:rsidP="00346178">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730AC02" w14:textId="77777777" w:rsidR="00975C97" w:rsidRPr="007F2609" w:rsidRDefault="00975C97" w:rsidP="00346178">
            <w:pPr>
              <w:pStyle w:val="TAC"/>
            </w:pPr>
            <w:r w:rsidRPr="007F2609">
              <w:t>Bits</w:t>
            </w:r>
          </w:p>
        </w:tc>
        <w:tc>
          <w:tcPr>
            <w:tcW w:w="835" w:type="dxa"/>
            <w:vAlign w:val="center"/>
          </w:tcPr>
          <w:p w14:paraId="414389B1" w14:textId="77777777" w:rsidR="00975C97" w:rsidRPr="007F2609" w:rsidRDefault="00975C97" w:rsidP="00346178">
            <w:pPr>
              <w:pStyle w:val="TAC"/>
            </w:pPr>
            <w:r w:rsidRPr="007F2609">
              <w:t>9504</w:t>
            </w:r>
          </w:p>
        </w:tc>
        <w:tc>
          <w:tcPr>
            <w:tcW w:w="835" w:type="dxa"/>
            <w:vAlign w:val="center"/>
          </w:tcPr>
          <w:p w14:paraId="57061148" w14:textId="77777777" w:rsidR="00975C97" w:rsidRPr="007F2609" w:rsidRDefault="00975C97" w:rsidP="00346178">
            <w:pPr>
              <w:pStyle w:val="TAC"/>
            </w:pPr>
            <w:r w:rsidRPr="007F2609">
              <w:t>20736</w:t>
            </w:r>
          </w:p>
        </w:tc>
        <w:tc>
          <w:tcPr>
            <w:tcW w:w="835" w:type="dxa"/>
            <w:vAlign w:val="center"/>
          </w:tcPr>
          <w:p w14:paraId="1ED1EA06" w14:textId="77777777" w:rsidR="00975C97" w:rsidRPr="007F2609" w:rsidRDefault="00975C97" w:rsidP="00346178">
            <w:pPr>
              <w:pStyle w:val="TAC"/>
            </w:pPr>
            <w:r w:rsidRPr="007F2609">
              <w:t>32832</w:t>
            </w:r>
          </w:p>
        </w:tc>
        <w:tc>
          <w:tcPr>
            <w:tcW w:w="835" w:type="dxa"/>
            <w:vAlign w:val="center"/>
          </w:tcPr>
          <w:p w14:paraId="760BAD1C" w14:textId="77777777" w:rsidR="00975C97" w:rsidRPr="007F2609" w:rsidRDefault="00975C97" w:rsidP="00346178">
            <w:pPr>
              <w:pStyle w:val="TAC"/>
            </w:pPr>
            <w:r w:rsidRPr="007F2609">
              <w:t>44064</w:t>
            </w:r>
          </w:p>
        </w:tc>
        <w:tc>
          <w:tcPr>
            <w:tcW w:w="835" w:type="dxa"/>
            <w:vAlign w:val="center"/>
          </w:tcPr>
          <w:p w14:paraId="38FD0F92" w14:textId="77777777" w:rsidR="00975C97" w:rsidRPr="007F2609" w:rsidRDefault="00975C97" w:rsidP="00346178">
            <w:pPr>
              <w:pStyle w:val="TAC"/>
            </w:pPr>
            <w:r w:rsidRPr="007F2609">
              <w:t>56160</w:t>
            </w:r>
          </w:p>
        </w:tc>
        <w:tc>
          <w:tcPr>
            <w:tcW w:w="835" w:type="dxa"/>
            <w:vAlign w:val="center"/>
          </w:tcPr>
          <w:p w14:paraId="5F4B2C61" w14:textId="77777777" w:rsidR="00975C97" w:rsidRPr="007F2609" w:rsidRDefault="00975C97" w:rsidP="00346178">
            <w:pPr>
              <w:pStyle w:val="TAC"/>
            </w:pPr>
            <w:r w:rsidRPr="007F2609">
              <w:t>67392</w:t>
            </w:r>
          </w:p>
        </w:tc>
        <w:tc>
          <w:tcPr>
            <w:tcW w:w="835" w:type="dxa"/>
            <w:vAlign w:val="center"/>
          </w:tcPr>
          <w:p w14:paraId="61F264FF" w14:textId="77777777" w:rsidR="00975C97" w:rsidRPr="007F2609" w:rsidRDefault="00975C97" w:rsidP="00346178">
            <w:pPr>
              <w:pStyle w:val="TAC"/>
            </w:pPr>
            <w:r w:rsidRPr="007F2609">
              <w:t>91584</w:t>
            </w:r>
          </w:p>
        </w:tc>
        <w:tc>
          <w:tcPr>
            <w:tcW w:w="835" w:type="dxa"/>
            <w:vAlign w:val="center"/>
          </w:tcPr>
          <w:p w14:paraId="2B1969B9" w14:textId="77777777" w:rsidR="00975C97" w:rsidRPr="007F2609" w:rsidRDefault="00975C97" w:rsidP="00346178">
            <w:pPr>
              <w:pStyle w:val="TAC"/>
            </w:pPr>
            <w:r w:rsidRPr="007F2609">
              <w:t>114912</w:t>
            </w:r>
          </w:p>
        </w:tc>
        <w:tc>
          <w:tcPr>
            <w:tcW w:w="835" w:type="dxa"/>
            <w:vAlign w:val="center"/>
          </w:tcPr>
          <w:p w14:paraId="08F9A4F1" w14:textId="77777777" w:rsidR="00975C97" w:rsidRPr="007F2609" w:rsidRDefault="00975C97" w:rsidP="00346178">
            <w:pPr>
              <w:pStyle w:val="TAC"/>
            </w:pPr>
            <w:r w:rsidRPr="007F2609">
              <w:t>139968</w:t>
            </w:r>
          </w:p>
        </w:tc>
        <w:tc>
          <w:tcPr>
            <w:tcW w:w="835" w:type="dxa"/>
            <w:vAlign w:val="center"/>
          </w:tcPr>
          <w:p w14:paraId="6C397702" w14:textId="77777777" w:rsidR="00975C97" w:rsidRPr="007F2609" w:rsidRDefault="00975C97" w:rsidP="00346178">
            <w:pPr>
              <w:pStyle w:val="TAC"/>
            </w:pPr>
            <w:r w:rsidRPr="007F2609">
              <w:t>187488</w:t>
            </w:r>
          </w:p>
        </w:tc>
        <w:tc>
          <w:tcPr>
            <w:tcW w:w="835" w:type="dxa"/>
            <w:vAlign w:val="center"/>
          </w:tcPr>
          <w:p w14:paraId="7397702C" w14:textId="77777777" w:rsidR="00975C97" w:rsidRPr="007F2609" w:rsidRDefault="00975C97" w:rsidP="00346178">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346178">
            <w:pPr>
              <w:pStyle w:val="TAL"/>
            </w:pPr>
            <w:r w:rsidRPr="007F2609">
              <w:t>Max. Throughput averaged over 1 frame</w:t>
            </w:r>
          </w:p>
        </w:tc>
        <w:tc>
          <w:tcPr>
            <w:tcW w:w="1093" w:type="dxa"/>
            <w:vAlign w:val="center"/>
          </w:tcPr>
          <w:p w14:paraId="728F369F" w14:textId="77777777" w:rsidR="00975C97" w:rsidRPr="007F2609" w:rsidRDefault="00975C97" w:rsidP="00346178">
            <w:pPr>
              <w:pStyle w:val="TAC"/>
            </w:pPr>
            <w:r w:rsidRPr="007F2609">
              <w:t>Mbps</w:t>
            </w:r>
          </w:p>
        </w:tc>
        <w:tc>
          <w:tcPr>
            <w:tcW w:w="835" w:type="dxa"/>
            <w:vAlign w:val="center"/>
          </w:tcPr>
          <w:p w14:paraId="7B2F6479" w14:textId="77777777" w:rsidR="00975C97" w:rsidRPr="007F2609" w:rsidRDefault="00975C97" w:rsidP="00346178">
            <w:pPr>
              <w:pStyle w:val="TAC"/>
            </w:pPr>
            <w:r w:rsidRPr="007F2609">
              <w:t>8.166</w:t>
            </w:r>
          </w:p>
        </w:tc>
        <w:tc>
          <w:tcPr>
            <w:tcW w:w="835" w:type="dxa"/>
            <w:vAlign w:val="center"/>
          </w:tcPr>
          <w:p w14:paraId="642E79C1" w14:textId="77777777" w:rsidR="00975C97" w:rsidRPr="007F2609" w:rsidRDefault="00975C97" w:rsidP="00346178">
            <w:pPr>
              <w:pStyle w:val="TAC"/>
            </w:pPr>
            <w:r w:rsidRPr="007F2609">
              <w:t>17.750</w:t>
            </w:r>
          </w:p>
        </w:tc>
        <w:tc>
          <w:tcPr>
            <w:tcW w:w="835" w:type="dxa"/>
            <w:vAlign w:val="center"/>
          </w:tcPr>
          <w:p w14:paraId="6601CE6F" w14:textId="77777777" w:rsidR="00975C97" w:rsidRPr="007F2609" w:rsidRDefault="00975C97" w:rsidP="00346178">
            <w:pPr>
              <w:pStyle w:val="TAC"/>
            </w:pPr>
            <w:r w:rsidRPr="007F2609">
              <w:t>28.169</w:t>
            </w:r>
          </w:p>
        </w:tc>
        <w:tc>
          <w:tcPr>
            <w:tcW w:w="835" w:type="dxa"/>
            <w:vAlign w:val="center"/>
          </w:tcPr>
          <w:p w14:paraId="6E5952AF" w14:textId="77777777" w:rsidR="00975C97" w:rsidRPr="007F2609" w:rsidRDefault="00975C97" w:rsidP="00346178">
            <w:pPr>
              <w:pStyle w:val="TAC"/>
            </w:pPr>
            <w:r w:rsidRPr="007F2609">
              <w:t>37.198</w:t>
            </w:r>
          </w:p>
        </w:tc>
        <w:tc>
          <w:tcPr>
            <w:tcW w:w="835" w:type="dxa"/>
            <w:vAlign w:val="center"/>
          </w:tcPr>
          <w:p w14:paraId="73C60606" w14:textId="77777777" w:rsidR="00975C97" w:rsidRPr="007F2609" w:rsidRDefault="00975C97" w:rsidP="00346178">
            <w:pPr>
              <w:pStyle w:val="TAC"/>
            </w:pPr>
            <w:r w:rsidRPr="007F2609">
              <w:t>48.444</w:t>
            </w:r>
          </w:p>
        </w:tc>
        <w:tc>
          <w:tcPr>
            <w:tcW w:w="835" w:type="dxa"/>
            <w:vAlign w:val="center"/>
          </w:tcPr>
          <w:p w14:paraId="0EE1F72A" w14:textId="77777777" w:rsidR="00975C97" w:rsidRPr="007F2609" w:rsidRDefault="00975C97" w:rsidP="00346178">
            <w:pPr>
              <w:pStyle w:val="TAC"/>
            </w:pPr>
            <w:r w:rsidRPr="007F2609">
              <w:t>57.446</w:t>
            </w:r>
          </w:p>
        </w:tc>
        <w:tc>
          <w:tcPr>
            <w:tcW w:w="835" w:type="dxa"/>
            <w:vAlign w:val="center"/>
          </w:tcPr>
          <w:p w14:paraId="0DD3B7CA" w14:textId="77777777" w:rsidR="00975C97" w:rsidRPr="007F2609" w:rsidRDefault="00975C97" w:rsidP="00346178">
            <w:pPr>
              <w:pStyle w:val="TAC"/>
            </w:pPr>
            <w:r w:rsidRPr="007F2609">
              <w:t>78.857</w:t>
            </w:r>
          </w:p>
        </w:tc>
        <w:tc>
          <w:tcPr>
            <w:tcW w:w="835" w:type="dxa"/>
            <w:vAlign w:val="center"/>
          </w:tcPr>
          <w:p w14:paraId="0E3E7656" w14:textId="77777777" w:rsidR="00975C97" w:rsidRPr="007F2609" w:rsidRDefault="00975C97" w:rsidP="00346178">
            <w:pPr>
              <w:pStyle w:val="TAC"/>
            </w:pPr>
            <w:r w:rsidRPr="007F2609">
              <w:t>99.194</w:t>
            </w:r>
          </w:p>
        </w:tc>
        <w:tc>
          <w:tcPr>
            <w:tcW w:w="835" w:type="dxa"/>
            <w:vAlign w:val="center"/>
          </w:tcPr>
          <w:p w14:paraId="0D4E6C54" w14:textId="77777777" w:rsidR="00975C97" w:rsidRPr="007F2609" w:rsidRDefault="00975C97" w:rsidP="00346178">
            <w:pPr>
              <w:pStyle w:val="TAC"/>
            </w:pPr>
            <w:r w:rsidRPr="007F2609">
              <w:t>119.407</w:t>
            </w:r>
          </w:p>
        </w:tc>
        <w:tc>
          <w:tcPr>
            <w:tcW w:w="835" w:type="dxa"/>
            <w:vAlign w:val="center"/>
          </w:tcPr>
          <w:p w14:paraId="149E9701" w14:textId="77777777" w:rsidR="00975C97" w:rsidRPr="007F2609" w:rsidRDefault="00975C97" w:rsidP="00346178">
            <w:pPr>
              <w:pStyle w:val="TAC"/>
            </w:pPr>
            <w:r w:rsidRPr="007F2609">
              <w:t>162.334</w:t>
            </w:r>
          </w:p>
        </w:tc>
        <w:tc>
          <w:tcPr>
            <w:tcW w:w="835" w:type="dxa"/>
            <w:vAlign w:val="center"/>
          </w:tcPr>
          <w:p w14:paraId="2313B597" w14:textId="77777777" w:rsidR="00975C97" w:rsidRPr="007F2609" w:rsidRDefault="00975C97" w:rsidP="00346178">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346178">
            <w:pPr>
              <w:pStyle w:val="TAN"/>
            </w:pPr>
            <w:r w:rsidRPr="007F2609">
              <w:t>Note 1:</w:t>
            </w:r>
            <w:r w:rsidRPr="007F2609">
              <w:tab/>
              <w:t>Additional parameters are specified in Table A.3.1-1 and Table A.3.3.1-1.</w:t>
            </w:r>
          </w:p>
          <w:p w14:paraId="2D07DDD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346178">
            <w:pPr>
              <w:pStyle w:val="TAN"/>
            </w:pPr>
            <w:r w:rsidRPr="007F2609">
              <w:t>Note 3:</w:t>
            </w:r>
            <w:r w:rsidRPr="007F2609">
              <w:tab/>
              <w:t>SS/PBCH block is transmitted in slot #0 of each frame.</w:t>
            </w:r>
          </w:p>
          <w:p w14:paraId="2488E11D" w14:textId="77777777" w:rsidR="00975C97" w:rsidRPr="007F2609" w:rsidRDefault="00975C97" w:rsidP="00346178">
            <w:pPr>
              <w:pStyle w:val="TAN"/>
            </w:pPr>
            <w:r w:rsidRPr="007F2609">
              <w:t>Note 4:</w:t>
            </w:r>
            <w:r w:rsidRPr="007F2609">
              <w:tab/>
              <w:t>Slot i is slot index per frame.</w:t>
            </w:r>
          </w:p>
        </w:tc>
      </w:tr>
    </w:tbl>
    <w:p w14:paraId="18791D47" w14:textId="77777777" w:rsidR="00975C97" w:rsidRPr="007F2609" w:rsidRDefault="00975C97" w:rsidP="00346178"/>
    <w:p w14:paraId="4B42E52E" w14:textId="77777777" w:rsidR="00975C97" w:rsidRPr="007F2609" w:rsidRDefault="00975C97" w:rsidP="00346178">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346178">
            <w:pPr>
              <w:pStyle w:val="TAH"/>
            </w:pPr>
            <w:r w:rsidRPr="007F2609">
              <w:t>Parameter</w:t>
            </w:r>
          </w:p>
        </w:tc>
        <w:tc>
          <w:tcPr>
            <w:tcW w:w="1093" w:type="dxa"/>
          </w:tcPr>
          <w:p w14:paraId="3729AE19" w14:textId="77777777" w:rsidR="00975C97" w:rsidRPr="007F2609" w:rsidRDefault="00975C97" w:rsidP="00346178">
            <w:pPr>
              <w:pStyle w:val="TAH"/>
            </w:pPr>
            <w:r w:rsidRPr="007F2609">
              <w:t>Unit</w:t>
            </w:r>
          </w:p>
        </w:tc>
        <w:tc>
          <w:tcPr>
            <w:tcW w:w="8481" w:type="dxa"/>
            <w:gridSpan w:val="10"/>
          </w:tcPr>
          <w:p w14:paraId="5508D776" w14:textId="77777777" w:rsidR="00975C97" w:rsidRPr="007F2609" w:rsidRDefault="00975C97" w:rsidP="00346178">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346178">
            <w:pPr>
              <w:pStyle w:val="TAL"/>
            </w:pPr>
            <w:r w:rsidRPr="007F2609">
              <w:t>Channel bandwidth</w:t>
            </w:r>
          </w:p>
        </w:tc>
        <w:tc>
          <w:tcPr>
            <w:tcW w:w="1093" w:type="dxa"/>
            <w:vAlign w:val="center"/>
          </w:tcPr>
          <w:p w14:paraId="75815D52" w14:textId="77777777" w:rsidR="00975C97" w:rsidRPr="007F2609" w:rsidRDefault="00975C97" w:rsidP="00346178">
            <w:pPr>
              <w:pStyle w:val="TAC"/>
            </w:pPr>
            <w:r w:rsidRPr="007F2609">
              <w:t>MHz</w:t>
            </w:r>
          </w:p>
        </w:tc>
        <w:tc>
          <w:tcPr>
            <w:tcW w:w="848" w:type="dxa"/>
            <w:vAlign w:val="center"/>
          </w:tcPr>
          <w:p w14:paraId="7EE6196F" w14:textId="77777777" w:rsidR="00975C97" w:rsidRPr="007F2609" w:rsidRDefault="00975C97" w:rsidP="00346178">
            <w:pPr>
              <w:pStyle w:val="TAC"/>
            </w:pPr>
            <w:r w:rsidRPr="007F2609">
              <w:t>10</w:t>
            </w:r>
          </w:p>
        </w:tc>
        <w:tc>
          <w:tcPr>
            <w:tcW w:w="848" w:type="dxa"/>
            <w:vAlign w:val="center"/>
          </w:tcPr>
          <w:p w14:paraId="5C6AA0E6" w14:textId="77777777" w:rsidR="00975C97" w:rsidRPr="007F2609" w:rsidRDefault="00975C97" w:rsidP="00346178">
            <w:pPr>
              <w:pStyle w:val="TAC"/>
            </w:pPr>
            <w:r w:rsidRPr="007F2609">
              <w:t>15</w:t>
            </w:r>
          </w:p>
        </w:tc>
        <w:tc>
          <w:tcPr>
            <w:tcW w:w="848" w:type="dxa"/>
            <w:vAlign w:val="center"/>
          </w:tcPr>
          <w:p w14:paraId="01AB6EDA" w14:textId="77777777" w:rsidR="00975C97" w:rsidRPr="007F2609" w:rsidRDefault="00975C97" w:rsidP="00346178">
            <w:pPr>
              <w:pStyle w:val="TAC"/>
            </w:pPr>
            <w:r w:rsidRPr="007F2609">
              <w:t>20</w:t>
            </w:r>
          </w:p>
        </w:tc>
        <w:tc>
          <w:tcPr>
            <w:tcW w:w="848" w:type="dxa"/>
            <w:vAlign w:val="center"/>
          </w:tcPr>
          <w:p w14:paraId="28C845C3" w14:textId="77777777" w:rsidR="00975C97" w:rsidRPr="007F2609" w:rsidRDefault="00975C97" w:rsidP="00346178">
            <w:pPr>
              <w:pStyle w:val="TAC"/>
            </w:pPr>
            <w:r w:rsidRPr="007F2609">
              <w:t>25</w:t>
            </w:r>
          </w:p>
        </w:tc>
        <w:tc>
          <w:tcPr>
            <w:tcW w:w="848" w:type="dxa"/>
            <w:vAlign w:val="center"/>
          </w:tcPr>
          <w:p w14:paraId="262915E5" w14:textId="77777777" w:rsidR="00975C97" w:rsidRPr="007F2609" w:rsidRDefault="00975C97" w:rsidP="00346178">
            <w:pPr>
              <w:pStyle w:val="TAC"/>
            </w:pPr>
            <w:r w:rsidRPr="007F2609">
              <w:t>30</w:t>
            </w:r>
          </w:p>
        </w:tc>
        <w:tc>
          <w:tcPr>
            <w:tcW w:w="848" w:type="dxa"/>
            <w:vAlign w:val="center"/>
          </w:tcPr>
          <w:p w14:paraId="1139CAAF" w14:textId="77777777" w:rsidR="00975C97" w:rsidRPr="007F2609" w:rsidRDefault="00975C97" w:rsidP="00346178">
            <w:pPr>
              <w:pStyle w:val="TAC"/>
            </w:pPr>
            <w:r w:rsidRPr="007F2609">
              <w:t>40</w:t>
            </w:r>
          </w:p>
        </w:tc>
        <w:tc>
          <w:tcPr>
            <w:tcW w:w="848" w:type="dxa"/>
            <w:vAlign w:val="center"/>
          </w:tcPr>
          <w:p w14:paraId="712162E7" w14:textId="77777777" w:rsidR="00975C97" w:rsidRPr="007F2609" w:rsidRDefault="00975C97" w:rsidP="00346178">
            <w:pPr>
              <w:pStyle w:val="TAC"/>
            </w:pPr>
            <w:r w:rsidRPr="007F2609">
              <w:t>50</w:t>
            </w:r>
          </w:p>
        </w:tc>
        <w:tc>
          <w:tcPr>
            <w:tcW w:w="848" w:type="dxa"/>
            <w:vAlign w:val="center"/>
          </w:tcPr>
          <w:p w14:paraId="28DC3520" w14:textId="77777777" w:rsidR="00975C97" w:rsidRPr="007F2609" w:rsidRDefault="00975C97" w:rsidP="00346178">
            <w:pPr>
              <w:pStyle w:val="TAC"/>
            </w:pPr>
            <w:r w:rsidRPr="007F2609">
              <w:t>60</w:t>
            </w:r>
          </w:p>
        </w:tc>
        <w:tc>
          <w:tcPr>
            <w:tcW w:w="848" w:type="dxa"/>
            <w:vAlign w:val="center"/>
          </w:tcPr>
          <w:p w14:paraId="22EED42F" w14:textId="77777777" w:rsidR="00975C97" w:rsidRPr="007F2609" w:rsidRDefault="00975C97" w:rsidP="00346178">
            <w:pPr>
              <w:pStyle w:val="TAC"/>
            </w:pPr>
            <w:r w:rsidRPr="007F2609">
              <w:t>80</w:t>
            </w:r>
          </w:p>
        </w:tc>
        <w:tc>
          <w:tcPr>
            <w:tcW w:w="849" w:type="dxa"/>
            <w:vAlign w:val="center"/>
          </w:tcPr>
          <w:p w14:paraId="3F4ED475" w14:textId="77777777" w:rsidR="00975C97" w:rsidRPr="007F2609" w:rsidRDefault="00975C97" w:rsidP="00346178">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346178">
            <w:pPr>
              <w:pStyle w:val="TAL"/>
            </w:pPr>
            <w:r w:rsidRPr="007F2609">
              <w:t xml:space="preserve">Subcarrier spacing configuration </w:t>
            </w:r>
            <w:r w:rsidRPr="007F2609">
              <w:object w:dxaOrig="220" w:dyaOrig="240" w14:anchorId="36FAB6C8">
                <v:shape id="_x0000_i1042" type="#_x0000_t75" style="width:11.9pt;height:14.4pt" o:ole="">
                  <v:imagedata r:id="rId13" o:title=""/>
                </v:shape>
                <o:OLEObject Type="Embed" ProgID="Equation.3" ShapeID="_x0000_i1042" DrawAspect="Content" ObjectID="_1758387843" r:id="rId31"/>
              </w:object>
            </w:r>
          </w:p>
        </w:tc>
        <w:tc>
          <w:tcPr>
            <w:tcW w:w="1093" w:type="dxa"/>
            <w:vAlign w:val="center"/>
          </w:tcPr>
          <w:p w14:paraId="252B10D1" w14:textId="77777777" w:rsidR="00975C97" w:rsidRPr="007F2609" w:rsidRDefault="00975C97" w:rsidP="00346178">
            <w:pPr>
              <w:pStyle w:val="TAC"/>
            </w:pPr>
          </w:p>
        </w:tc>
        <w:tc>
          <w:tcPr>
            <w:tcW w:w="848" w:type="dxa"/>
            <w:vAlign w:val="center"/>
          </w:tcPr>
          <w:p w14:paraId="0030F001" w14:textId="77777777" w:rsidR="00975C97" w:rsidRPr="007F2609" w:rsidRDefault="00975C97" w:rsidP="00346178">
            <w:pPr>
              <w:pStyle w:val="TAC"/>
            </w:pPr>
            <w:r w:rsidRPr="007F2609">
              <w:t>2</w:t>
            </w:r>
          </w:p>
        </w:tc>
        <w:tc>
          <w:tcPr>
            <w:tcW w:w="848" w:type="dxa"/>
            <w:vAlign w:val="center"/>
          </w:tcPr>
          <w:p w14:paraId="7074142D" w14:textId="77777777" w:rsidR="00975C97" w:rsidRPr="007F2609" w:rsidRDefault="00975C97" w:rsidP="00346178">
            <w:pPr>
              <w:pStyle w:val="TAC"/>
            </w:pPr>
            <w:r w:rsidRPr="007F2609">
              <w:t>2</w:t>
            </w:r>
          </w:p>
        </w:tc>
        <w:tc>
          <w:tcPr>
            <w:tcW w:w="848" w:type="dxa"/>
            <w:vAlign w:val="center"/>
          </w:tcPr>
          <w:p w14:paraId="3036FCEF" w14:textId="77777777" w:rsidR="00975C97" w:rsidRPr="007F2609" w:rsidRDefault="00975C97" w:rsidP="00346178">
            <w:pPr>
              <w:pStyle w:val="TAC"/>
            </w:pPr>
            <w:r w:rsidRPr="007F2609">
              <w:t>2</w:t>
            </w:r>
          </w:p>
        </w:tc>
        <w:tc>
          <w:tcPr>
            <w:tcW w:w="848" w:type="dxa"/>
            <w:vAlign w:val="center"/>
          </w:tcPr>
          <w:p w14:paraId="489224FB" w14:textId="77777777" w:rsidR="00975C97" w:rsidRPr="007F2609" w:rsidRDefault="00975C97" w:rsidP="00346178">
            <w:pPr>
              <w:pStyle w:val="TAC"/>
            </w:pPr>
            <w:r w:rsidRPr="007F2609">
              <w:t>2</w:t>
            </w:r>
          </w:p>
        </w:tc>
        <w:tc>
          <w:tcPr>
            <w:tcW w:w="848" w:type="dxa"/>
            <w:vAlign w:val="center"/>
          </w:tcPr>
          <w:p w14:paraId="29A187F4" w14:textId="77777777" w:rsidR="00975C97" w:rsidRPr="007F2609" w:rsidRDefault="00975C97" w:rsidP="00346178">
            <w:pPr>
              <w:pStyle w:val="TAC"/>
            </w:pPr>
            <w:r w:rsidRPr="007F2609">
              <w:t>2</w:t>
            </w:r>
          </w:p>
        </w:tc>
        <w:tc>
          <w:tcPr>
            <w:tcW w:w="848" w:type="dxa"/>
            <w:vAlign w:val="center"/>
          </w:tcPr>
          <w:p w14:paraId="34E95C28" w14:textId="77777777" w:rsidR="00975C97" w:rsidRPr="007F2609" w:rsidRDefault="00975C97" w:rsidP="00346178">
            <w:pPr>
              <w:pStyle w:val="TAC"/>
            </w:pPr>
            <w:r w:rsidRPr="007F2609">
              <w:t>2</w:t>
            </w:r>
          </w:p>
        </w:tc>
        <w:tc>
          <w:tcPr>
            <w:tcW w:w="848" w:type="dxa"/>
            <w:vAlign w:val="center"/>
          </w:tcPr>
          <w:p w14:paraId="77812D11" w14:textId="77777777" w:rsidR="00975C97" w:rsidRPr="007F2609" w:rsidRDefault="00975C97" w:rsidP="00346178">
            <w:pPr>
              <w:pStyle w:val="TAC"/>
            </w:pPr>
            <w:r w:rsidRPr="007F2609">
              <w:t>2</w:t>
            </w:r>
          </w:p>
        </w:tc>
        <w:tc>
          <w:tcPr>
            <w:tcW w:w="848" w:type="dxa"/>
            <w:vAlign w:val="center"/>
          </w:tcPr>
          <w:p w14:paraId="31AACA68" w14:textId="77777777" w:rsidR="00975C97" w:rsidRPr="007F2609" w:rsidRDefault="00975C97" w:rsidP="00346178">
            <w:pPr>
              <w:pStyle w:val="TAC"/>
            </w:pPr>
            <w:r w:rsidRPr="007F2609">
              <w:t>2</w:t>
            </w:r>
          </w:p>
        </w:tc>
        <w:tc>
          <w:tcPr>
            <w:tcW w:w="848" w:type="dxa"/>
            <w:vAlign w:val="center"/>
          </w:tcPr>
          <w:p w14:paraId="0023BA8C" w14:textId="77777777" w:rsidR="00975C97" w:rsidRPr="007F2609" w:rsidRDefault="00975C97" w:rsidP="00346178">
            <w:pPr>
              <w:pStyle w:val="TAC"/>
            </w:pPr>
            <w:r w:rsidRPr="007F2609">
              <w:t>2</w:t>
            </w:r>
          </w:p>
        </w:tc>
        <w:tc>
          <w:tcPr>
            <w:tcW w:w="849" w:type="dxa"/>
            <w:vAlign w:val="center"/>
          </w:tcPr>
          <w:p w14:paraId="75B83A43" w14:textId="77777777" w:rsidR="00975C97" w:rsidRPr="007F2609" w:rsidRDefault="00975C97" w:rsidP="00346178">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346178">
            <w:pPr>
              <w:pStyle w:val="TAL"/>
            </w:pPr>
            <w:r w:rsidRPr="007F2609">
              <w:t>Allocated resource blocks</w:t>
            </w:r>
          </w:p>
        </w:tc>
        <w:tc>
          <w:tcPr>
            <w:tcW w:w="1093" w:type="dxa"/>
            <w:vAlign w:val="center"/>
          </w:tcPr>
          <w:p w14:paraId="1AF113E6" w14:textId="77777777" w:rsidR="00975C97" w:rsidRPr="007F2609" w:rsidRDefault="00975C97" w:rsidP="00346178">
            <w:pPr>
              <w:pStyle w:val="TAC"/>
            </w:pPr>
          </w:p>
        </w:tc>
        <w:tc>
          <w:tcPr>
            <w:tcW w:w="848" w:type="dxa"/>
            <w:vAlign w:val="center"/>
          </w:tcPr>
          <w:p w14:paraId="2D951EEB" w14:textId="77777777" w:rsidR="00975C97" w:rsidRPr="007F2609" w:rsidRDefault="00975C97" w:rsidP="00346178">
            <w:pPr>
              <w:pStyle w:val="TAC"/>
            </w:pPr>
            <w:r w:rsidRPr="007F2609">
              <w:t>11</w:t>
            </w:r>
          </w:p>
        </w:tc>
        <w:tc>
          <w:tcPr>
            <w:tcW w:w="848" w:type="dxa"/>
            <w:vAlign w:val="center"/>
          </w:tcPr>
          <w:p w14:paraId="4CCFF855" w14:textId="77777777" w:rsidR="00975C97" w:rsidRPr="007F2609" w:rsidRDefault="00975C97" w:rsidP="00346178">
            <w:pPr>
              <w:pStyle w:val="TAC"/>
            </w:pPr>
            <w:r w:rsidRPr="007F2609">
              <w:t>18</w:t>
            </w:r>
          </w:p>
        </w:tc>
        <w:tc>
          <w:tcPr>
            <w:tcW w:w="848" w:type="dxa"/>
            <w:vAlign w:val="center"/>
          </w:tcPr>
          <w:p w14:paraId="6176C259" w14:textId="77777777" w:rsidR="00975C97" w:rsidRPr="007F2609" w:rsidRDefault="00975C97" w:rsidP="00346178">
            <w:pPr>
              <w:pStyle w:val="TAC"/>
            </w:pPr>
            <w:r w:rsidRPr="007F2609">
              <w:t>24</w:t>
            </w:r>
          </w:p>
        </w:tc>
        <w:tc>
          <w:tcPr>
            <w:tcW w:w="848" w:type="dxa"/>
            <w:vAlign w:val="center"/>
          </w:tcPr>
          <w:p w14:paraId="240AB8A2" w14:textId="77777777" w:rsidR="00975C97" w:rsidRPr="007F2609" w:rsidRDefault="00975C97" w:rsidP="00346178">
            <w:pPr>
              <w:pStyle w:val="TAC"/>
            </w:pPr>
            <w:r w:rsidRPr="007F2609">
              <w:t>31</w:t>
            </w:r>
          </w:p>
        </w:tc>
        <w:tc>
          <w:tcPr>
            <w:tcW w:w="848" w:type="dxa"/>
            <w:vAlign w:val="center"/>
          </w:tcPr>
          <w:p w14:paraId="4A59F2B2" w14:textId="77777777" w:rsidR="00975C97" w:rsidRPr="007F2609" w:rsidRDefault="00975C97" w:rsidP="00346178">
            <w:pPr>
              <w:pStyle w:val="TAC"/>
            </w:pPr>
            <w:r w:rsidRPr="007F2609">
              <w:t>38</w:t>
            </w:r>
          </w:p>
        </w:tc>
        <w:tc>
          <w:tcPr>
            <w:tcW w:w="848" w:type="dxa"/>
            <w:vAlign w:val="center"/>
          </w:tcPr>
          <w:p w14:paraId="77C07A51" w14:textId="77777777" w:rsidR="00975C97" w:rsidRPr="007F2609" w:rsidRDefault="00975C97" w:rsidP="00346178">
            <w:pPr>
              <w:pStyle w:val="TAC"/>
            </w:pPr>
            <w:r w:rsidRPr="007F2609">
              <w:t>51</w:t>
            </w:r>
          </w:p>
        </w:tc>
        <w:tc>
          <w:tcPr>
            <w:tcW w:w="848" w:type="dxa"/>
            <w:vAlign w:val="center"/>
          </w:tcPr>
          <w:p w14:paraId="2E216598" w14:textId="77777777" w:rsidR="00975C97" w:rsidRPr="007F2609" w:rsidRDefault="00975C97" w:rsidP="00346178">
            <w:pPr>
              <w:pStyle w:val="TAC"/>
            </w:pPr>
            <w:r w:rsidRPr="007F2609">
              <w:t>65</w:t>
            </w:r>
          </w:p>
        </w:tc>
        <w:tc>
          <w:tcPr>
            <w:tcW w:w="848" w:type="dxa"/>
            <w:vAlign w:val="center"/>
          </w:tcPr>
          <w:p w14:paraId="52434EE9" w14:textId="77777777" w:rsidR="00975C97" w:rsidRPr="007F2609" w:rsidRDefault="00975C97" w:rsidP="00346178">
            <w:pPr>
              <w:pStyle w:val="TAC"/>
            </w:pPr>
            <w:r w:rsidRPr="007F2609">
              <w:t>79</w:t>
            </w:r>
          </w:p>
        </w:tc>
        <w:tc>
          <w:tcPr>
            <w:tcW w:w="848" w:type="dxa"/>
            <w:vAlign w:val="center"/>
          </w:tcPr>
          <w:p w14:paraId="7B37208D" w14:textId="77777777" w:rsidR="00975C97" w:rsidRPr="007F2609" w:rsidRDefault="00975C97" w:rsidP="00346178">
            <w:pPr>
              <w:pStyle w:val="TAC"/>
            </w:pPr>
            <w:r w:rsidRPr="007F2609">
              <w:t>107</w:t>
            </w:r>
          </w:p>
        </w:tc>
        <w:tc>
          <w:tcPr>
            <w:tcW w:w="849" w:type="dxa"/>
            <w:vAlign w:val="center"/>
          </w:tcPr>
          <w:p w14:paraId="0CE8AE3F" w14:textId="77777777" w:rsidR="00975C97" w:rsidRPr="007F2609" w:rsidRDefault="00975C97" w:rsidP="00346178">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346178">
            <w:pPr>
              <w:pStyle w:val="TAL"/>
            </w:pPr>
            <w:r w:rsidRPr="007F2609">
              <w:t>Subcarriers per resource block</w:t>
            </w:r>
          </w:p>
        </w:tc>
        <w:tc>
          <w:tcPr>
            <w:tcW w:w="1093" w:type="dxa"/>
            <w:vAlign w:val="center"/>
          </w:tcPr>
          <w:p w14:paraId="18A360B7" w14:textId="77777777" w:rsidR="00975C97" w:rsidRPr="007F2609" w:rsidRDefault="00975C97" w:rsidP="00346178">
            <w:pPr>
              <w:pStyle w:val="TAC"/>
            </w:pPr>
          </w:p>
        </w:tc>
        <w:tc>
          <w:tcPr>
            <w:tcW w:w="848" w:type="dxa"/>
            <w:vAlign w:val="center"/>
          </w:tcPr>
          <w:p w14:paraId="4EC20580" w14:textId="77777777" w:rsidR="00975C97" w:rsidRPr="007F2609" w:rsidRDefault="00975C97" w:rsidP="00346178">
            <w:pPr>
              <w:pStyle w:val="TAC"/>
            </w:pPr>
            <w:r w:rsidRPr="007F2609">
              <w:t>12</w:t>
            </w:r>
          </w:p>
        </w:tc>
        <w:tc>
          <w:tcPr>
            <w:tcW w:w="848" w:type="dxa"/>
            <w:vAlign w:val="center"/>
          </w:tcPr>
          <w:p w14:paraId="0459E21C" w14:textId="77777777" w:rsidR="00975C97" w:rsidRPr="007F2609" w:rsidRDefault="00975C97" w:rsidP="00346178">
            <w:pPr>
              <w:pStyle w:val="TAC"/>
            </w:pPr>
            <w:r w:rsidRPr="007F2609">
              <w:t>12</w:t>
            </w:r>
          </w:p>
        </w:tc>
        <w:tc>
          <w:tcPr>
            <w:tcW w:w="848" w:type="dxa"/>
            <w:vAlign w:val="center"/>
          </w:tcPr>
          <w:p w14:paraId="07440126" w14:textId="77777777" w:rsidR="00975C97" w:rsidRPr="007F2609" w:rsidRDefault="00975C97" w:rsidP="00346178">
            <w:pPr>
              <w:pStyle w:val="TAC"/>
            </w:pPr>
            <w:r w:rsidRPr="007F2609">
              <w:t>12</w:t>
            </w:r>
          </w:p>
        </w:tc>
        <w:tc>
          <w:tcPr>
            <w:tcW w:w="848" w:type="dxa"/>
            <w:vAlign w:val="center"/>
          </w:tcPr>
          <w:p w14:paraId="56ECD264" w14:textId="77777777" w:rsidR="00975C97" w:rsidRPr="007F2609" w:rsidRDefault="00975C97" w:rsidP="00346178">
            <w:pPr>
              <w:pStyle w:val="TAC"/>
            </w:pPr>
            <w:r w:rsidRPr="007F2609">
              <w:t>12</w:t>
            </w:r>
          </w:p>
        </w:tc>
        <w:tc>
          <w:tcPr>
            <w:tcW w:w="848" w:type="dxa"/>
            <w:vAlign w:val="center"/>
          </w:tcPr>
          <w:p w14:paraId="56501A06" w14:textId="77777777" w:rsidR="00975C97" w:rsidRPr="007F2609" w:rsidRDefault="00975C97" w:rsidP="00346178">
            <w:pPr>
              <w:pStyle w:val="TAC"/>
            </w:pPr>
            <w:r w:rsidRPr="007F2609">
              <w:t>12</w:t>
            </w:r>
          </w:p>
        </w:tc>
        <w:tc>
          <w:tcPr>
            <w:tcW w:w="848" w:type="dxa"/>
            <w:vAlign w:val="center"/>
          </w:tcPr>
          <w:p w14:paraId="5A032DE5" w14:textId="77777777" w:rsidR="00975C97" w:rsidRPr="007F2609" w:rsidRDefault="00975C97" w:rsidP="00346178">
            <w:pPr>
              <w:pStyle w:val="TAC"/>
            </w:pPr>
            <w:r w:rsidRPr="007F2609">
              <w:t>12</w:t>
            </w:r>
          </w:p>
        </w:tc>
        <w:tc>
          <w:tcPr>
            <w:tcW w:w="848" w:type="dxa"/>
            <w:vAlign w:val="center"/>
          </w:tcPr>
          <w:p w14:paraId="4704A29A" w14:textId="77777777" w:rsidR="00975C97" w:rsidRPr="007F2609" w:rsidRDefault="00975C97" w:rsidP="00346178">
            <w:pPr>
              <w:pStyle w:val="TAC"/>
            </w:pPr>
            <w:r w:rsidRPr="007F2609">
              <w:t>12</w:t>
            </w:r>
          </w:p>
        </w:tc>
        <w:tc>
          <w:tcPr>
            <w:tcW w:w="848" w:type="dxa"/>
            <w:vAlign w:val="center"/>
          </w:tcPr>
          <w:p w14:paraId="17DEC3D1" w14:textId="77777777" w:rsidR="00975C97" w:rsidRPr="007F2609" w:rsidRDefault="00975C97" w:rsidP="00346178">
            <w:pPr>
              <w:pStyle w:val="TAC"/>
            </w:pPr>
            <w:r w:rsidRPr="007F2609">
              <w:t>12</w:t>
            </w:r>
          </w:p>
        </w:tc>
        <w:tc>
          <w:tcPr>
            <w:tcW w:w="848" w:type="dxa"/>
            <w:vAlign w:val="center"/>
          </w:tcPr>
          <w:p w14:paraId="580AE28B" w14:textId="77777777" w:rsidR="00975C97" w:rsidRPr="007F2609" w:rsidRDefault="00975C97" w:rsidP="00346178">
            <w:pPr>
              <w:pStyle w:val="TAC"/>
            </w:pPr>
            <w:r w:rsidRPr="007F2609">
              <w:t>12</w:t>
            </w:r>
          </w:p>
        </w:tc>
        <w:tc>
          <w:tcPr>
            <w:tcW w:w="849" w:type="dxa"/>
            <w:vAlign w:val="center"/>
          </w:tcPr>
          <w:p w14:paraId="34A1E27C" w14:textId="77777777" w:rsidR="00975C97" w:rsidRPr="007F2609" w:rsidRDefault="00975C97" w:rsidP="00346178">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346178">
            <w:pPr>
              <w:pStyle w:val="TAL"/>
            </w:pPr>
            <w:r w:rsidRPr="007F2609">
              <w:t>Allocated slots per Frame</w:t>
            </w:r>
          </w:p>
        </w:tc>
        <w:tc>
          <w:tcPr>
            <w:tcW w:w="1093" w:type="dxa"/>
            <w:vAlign w:val="center"/>
          </w:tcPr>
          <w:p w14:paraId="67C4AC0B" w14:textId="77777777" w:rsidR="00975C97" w:rsidRPr="007F2609" w:rsidRDefault="00975C97" w:rsidP="00346178">
            <w:pPr>
              <w:pStyle w:val="TAC"/>
            </w:pPr>
          </w:p>
        </w:tc>
        <w:tc>
          <w:tcPr>
            <w:tcW w:w="848" w:type="dxa"/>
          </w:tcPr>
          <w:p w14:paraId="7F0912AF" w14:textId="77777777" w:rsidR="00975C97" w:rsidRPr="007F2609" w:rsidRDefault="00975C97" w:rsidP="00346178">
            <w:pPr>
              <w:pStyle w:val="TAC"/>
            </w:pPr>
            <w:r w:rsidRPr="007F2609">
              <w:t>24</w:t>
            </w:r>
          </w:p>
        </w:tc>
        <w:tc>
          <w:tcPr>
            <w:tcW w:w="848" w:type="dxa"/>
          </w:tcPr>
          <w:p w14:paraId="1A1ECAF9" w14:textId="77777777" w:rsidR="00975C97" w:rsidRPr="007F2609" w:rsidRDefault="00975C97" w:rsidP="00346178">
            <w:pPr>
              <w:pStyle w:val="TAC"/>
            </w:pPr>
            <w:r w:rsidRPr="007F2609">
              <w:t>24</w:t>
            </w:r>
          </w:p>
        </w:tc>
        <w:tc>
          <w:tcPr>
            <w:tcW w:w="848" w:type="dxa"/>
          </w:tcPr>
          <w:p w14:paraId="2A5D6EA0" w14:textId="77777777" w:rsidR="00975C97" w:rsidRPr="007F2609" w:rsidRDefault="00975C97" w:rsidP="00346178">
            <w:pPr>
              <w:pStyle w:val="TAC"/>
            </w:pPr>
            <w:r w:rsidRPr="007F2609">
              <w:t>24</w:t>
            </w:r>
          </w:p>
        </w:tc>
        <w:tc>
          <w:tcPr>
            <w:tcW w:w="848" w:type="dxa"/>
          </w:tcPr>
          <w:p w14:paraId="5D69C47E" w14:textId="77777777" w:rsidR="00975C97" w:rsidRPr="007F2609" w:rsidRDefault="00975C97" w:rsidP="00346178">
            <w:pPr>
              <w:pStyle w:val="TAC"/>
            </w:pPr>
            <w:r w:rsidRPr="007F2609">
              <w:t>24</w:t>
            </w:r>
          </w:p>
        </w:tc>
        <w:tc>
          <w:tcPr>
            <w:tcW w:w="848" w:type="dxa"/>
          </w:tcPr>
          <w:p w14:paraId="3DA403D8" w14:textId="77777777" w:rsidR="00975C97" w:rsidRPr="007F2609" w:rsidRDefault="00975C97" w:rsidP="00346178">
            <w:pPr>
              <w:pStyle w:val="TAC"/>
            </w:pPr>
            <w:r w:rsidRPr="007F2609">
              <w:t>24</w:t>
            </w:r>
          </w:p>
        </w:tc>
        <w:tc>
          <w:tcPr>
            <w:tcW w:w="848" w:type="dxa"/>
          </w:tcPr>
          <w:p w14:paraId="583448CA" w14:textId="77777777" w:rsidR="00975C97" w:rsidRPr="007F2609" w:rsidRDefault="00975C97" w:rsidP="00346178">
            <w:pPr>
              <w:pStyle w:val="TAC"/>
            </w:pPr>
            <w:r w:rsidRPr="007F2609">
              <w:t>24</w:t>
            </w:r>
          </w:p>
        </w:tc>
        <w:tc>
          <w:tcPr>
            <w:tcW w:w="848" w:type="dxa"/>
          </w:tcPr>
          <w:p w14:paraId="68D9469F" w14:textId="77777777" w:rsidR="00975C97" w:rsidRPr="007F2609" w:rsidRDefault="00975C97" w:rsidP="00346178">
            <w:pPr>
              <w:pStyle w:val="TAC"/>
            </w:pPr>
            <w:r w:rsidRPr="007F2609">
              <w:t>24</w:t>
            </w:r>
          </w:p>
        </w:tc>
        <w:tc>
          <w:tcPr>
            <w:tcW w:w="848" w:type="dxa"/>
          </w:tcPr>
          <w:p w14:paraId="72772869" w14:textId="77777777" w:rsidR="00975C97" w:rsidRPr="007F2609" w:rsidRDefault="00975C97" w:rsidP="00346178">
            <w:pPr>
              <w:pStyle w:val="TAC"/>
            </w:pPr>
            <w:r w:rsidRPr="007F2609">
              <w:t>24</w:t>
            </w:r>
          </w:p>
        </w:tc>
        <w:tc>
          <w:tcPr>
            <w:tcW w:w="848" w:type="dxa"/>
          </w:tcPr>
          <w:p w14:paraId="60563E80" w14:textId="77777777" w:rsidR="00975C97" w:rsidRPr="007F2609" w:rsidRDefault="00975C97" w:rsidP="00346178">
            <w:pPr>
              <w:pStyle w:val="TAC"/>
            </w:pPr>
            <w:r w:rsidRPr="007F2609">
              <w:t>24</w:t>
            </w:r>
          </w:p>
        </w:tc>
        <w:tc>
          <w:tcPr>
            <w:tcW w:w="849" w:type="dxa"/>
          </w:tcPr>
          <w:p w14:paraId="67A8A62A" w14:textId="77777777" w:rsidR="00975C97" w:rsidRPr="007F2609" w:rsidRDefault="00975C97" w:rsidP="00346178">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346178">
            <w:pPr>
              <w:pStyle w:val="TAL"/>
            </w:pPr>
            <w:r w:rsidRPr="007F2609">
              <w:t>MCS Index</w:t>
            </w:r>
          </w:p>
        </w:tc>
        <w:tc>
          <w:tcPr>
            <w:tcW w:w="1093" w:type="dxa"/>
            <w:vAlign w:val="center"/>
          </w:tcPr>
          <w:p w14:paraId="0A2C9BC8" w14:textId="77777777" w:rsidR="00975C97" w:rsidRPr="007F2609" w:rsidRDefault="00975C97" w:rsidP="00346178">
            <w:pPr>
              <w:pStyle w:val="TAC"/>
            </w:pPr>
          </w:p>
        </w:tc>
        <w:tc>
          <w:tcPr>
            <w:tcW w:w="848" w:type="dxa"/>
            <w:vAlign w:val="center"/>
          </w:tcPr>
          <w:p w14:paraId="6C610C10" w14:textId="77777777" w:rsidR="00975C97" w:rsidRPr="007F2609" w:rsidRDefault="00975C97" w:rsidP="00346178">
            <w:pPr>
              <w:pStyle w:val="TAC"/>
            </w:pPr>
            <w:r w:rsidRPr="007F2609">
              <w:t>23</w:t>
            </w:r>
          </w:p>
        </w:tc>
        <w:tc>
          <w:tcPr>
            <w:tcW w:w="848" w:type="dxa"/>
            <w:vAlign w:val="center"/>
          </w:tcPr>
          <w:p w14:paraId="6218BBCB" w14:textId="77777777" w:rsidR="00975C97" w:rsidRPr="007F2609" w:rsidRDefault="00975C97" w:rsidP="00346178">
            <w:pPr>
              <w:pStyle w:val="TAC"/>
            </w:pPr>
            <w:r w:rsidRPr="007F2609">
              <w:t>23</w:t>
            </w:r>
          </w:p>
        </w:tc>
        <w:tc>
          <w:tcPr>
            <w:tcW w:w="848" w:type="dxa"/>
            <w:vAlign w:val="center"/>
          </w:tcPr>
          <w:p w14:paraId="69E94FDB" w14:textId="77777777" w:rsidR="00975C97" w:rsidRPr="007F2609" w:rsidRDefault="00975C97" w:rsidP="00346178">
            <w:pPr>
              <w:pStyle w:val="TAC"/>
            </w:pPr>
            <w:r w:rsidRPr="007F2609">
              <w:t>23</w:t>
            </w:r>
          </w:p>
        </w:tc>
        <w:tc>
          <w:tcPr>
            <w:tcW w:w="848" w:type="dxa"/>
            <w:vAlign w:val="center"/>
          </w:tcPr>
          <w:p w14:paraId="36A98117" w14:textId="77777777" w:rsidR="00975C97" w:rsidRPr="007F2609" w:rsidRDefault="00975C97" w:rsidP="00346178">
            <w:pPr>
              <w:pStyle w:val="TAC"/>
            </w:pPr>
            <w:r w:rsidRPr="007F2609">
              <w:t>23</w:t>
            </w:r>
          </w:p>
        </w:tc>
        <w:tc>
          <w:tcPr>
            <w:tcW w:w="848" w:type="dxa"/>
            <w:vAlign w:val="center"/>
          </w:tcPr>
          <w:p w14:paraId="1FCA24DA" w14:textId="77777777" w:rsidR="00975C97" w:rsidRPr="007F2609" w:rsidRDefault="00975C97" w:rsidP="00346178">
            <w:pPr>
              <w:pStyle w:val="TAC"/>
            </w:pPr>
            <w:r w:rsidRPr="007F2609">
              <w:t>23</w:t>
            </w:r>
          </w:p>
        </w:tc>
        <w:tc>
          <w:tcPr>
            <w:tcW w:w="848" w:type="dxa"/>
            <w:vAlign w:val="center"/>
          </w:tcPr>
          <w:p w14:paraId="28F47C57" w14:textId="77777777" w:rsidR="00975C97" w:rsidRPr="007F2609" w:rsidRDefault="00975C97" w:rsidP="00346178">
            <w:pPr>
              <w:pStyle w:val="TAC"/>
            </w:pPr>
            <w:r w:rsidRPr="007F2609">
              <w:t>23</w:t>
            </w:r>
          </w:p>
        </w:tc>
        <w:tc>
          <w:tcPr>
            <w:tcW w:w="848" w:type="dxa"/>
            <w:vAlign w:val="center"/>
          </w:tcPr>
          <w:p w14:paraId="4652D179" w14:textId="77777777" w:rsidR="00975C97" w:rsidRPr="007F2609" w:rsidRDefault="00975C97" w:rsidP="00346178">
            <w:pPr>
              <w:pStyle w:val="TAC"/>
            </w:pPr>
            <w:r w:rsidRPr="007F2609">
              <w:t>23</w:t>
            </w:r>
          </w:p>
        </w:tc>
        <w:tc>
          <w:tcPr>
            <w:tcW w:w="848" w:type="dxa"/>
            <w:vAlign w:val="center"/>
          </w:tcPr>
          <w:p w14:paraId="723AEDD0" w14:textId="77777777" w:rsidR="00975C97" w:rsidRPr="007F2609" w:rsidRDefault="00975C97" w:rsidP="00346178">
            <w:pPr>
              <w:pStyle w:val="TAC"/>
            </w:pPr>
            <w:r w:rsidRPr="007F2609">
              <w:t>23</w:t>
            </w:r>
          </w:p>
        </w:tc>
        <w:tc>
          <w:tcPr>
            <w:tcW w:w="848" w:type="dxa"/>
            <w:vAlign w:val="center"/>
          </w:tcPr>
          <w:p w14:paraId="59C2431D" w14:textId="77777777" w:rsidR="00975C97" w:rsidRPr="007F2609" w:rsidRDefault="00975C97" w:rsidP="00346178">
            <w:pPr>
              <w:pStyle w:val="TAC"/>
            </w:pPr>
            <w:r w:rsidRPr="007F2609">
              <w:t>23</w:t>
            </w:r>
          </w:p>
        </w:tc>
        <w:tc>
          <w:tcPr>
            <w:tcW w:w="849" w:type="dxa"/>
            <w:vAlign w:val="center"/>
          </w:tcPr>
          <w:p w14:paraId="0C95A7CC" w14:textId="77777777" w:rsidR="00975C97" w:rsidRPr="007F2609" w:rsidRDefault="00975C97" w:rsidP="00346178">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346178">
            <w:pPr>
              <w:pStyle w:val="TAL"/>
            </w:pPr>
            <w:r w:rsidRPr="007F2609">
              <w:t>MCS Table for TBS determination</w:t>
            </w:r>
          </w:p>
        </w:tc>
        <w:tc>
          <w:tcPr>
            <w:tcW w:w="1093" w:type="dxa"/>
            <w:vAlign w:val="center"/>
          </w:tcPr>
          <w:p w14:paraId="5D931CCC" w14:textId="77777777" w:rsidR="00975C97" w:rsidRPr="007F2609" w:rsidRDefault="00975C97" w:rsidP="00346178">
            <w:pPr>
              <w:pStyle w:val="TAC"/>
            </w:pPr>
          </w:p>
        </w:tc>
        <w:tc>
          <w:tcPr>
            <w:tcW w:w="8481" w:type="dxa"/>
            <w:gridSpan w:val="10"/>
            <w:vAlign w:val="center"/>
          </w:tcPr>
          <w:p w14:paraId="6FC4A5E2" w14:textId="77777777" w:rsidR="00975C97" w:rsidRPr="007F2609" w:rsidRDefault="00975C97" w:rsidP="00346178">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346178">
            <w:pPr>
              <w:pStyle w:val="TAL"/>
            </w:pPr>
            <w:r w:rsidRPr="007F2609">
              <w:t>Modulation</w:t>
            </w:r>
          </w:p>
        </w:tc>
        <w:tc>
          <w:tcPr>
            <w:tcW w:w="1093" w:type="dxa"/>
            <w:vAlign w:val="center"/>
          </w:tcPr>
          <w:p w14:paraId="22755110" w14:textId="77777777" w:rsidR="00975C97" w:rsidRPr="007F2609" w:rsidRDefault="00975C97" w:rsidP="00346178">
            <w:pPr>
              <w:pStyle w:val="TAC"/>
            </w:pPr>
          </w:p>
        </w:tc>
        <w:tc>
          <w:tcPr>
            <w:tcW w:w="848" w:type="dxa"/>
            <w:vAlign w:val="center"/>
          </w:tcPr>
          <w:p w14:paraId="09B39BDF" w14:textId="77777777" w:rsidR="00975C97" w:rsidRPr="007F2609" w:rsidRDefault="00975C97" w:rsidP="00346178">
            <w:pPr>
              <w:pStyle w:val="TAC"/>
            </w:pPr>
            <w:r w:rsidRPr="007F2609">
              <w:t>256 QAM</w:t>
            </w:r>
          </w:p>
        </w:tc>
        <w:tc>
          <w:tcPr>
            <w:tcW w:w="848" w:type="dxa"/>
            <w:vAlign w:val="center"/>
          </w:tcPr>
          <w:p w14:paraId="4A6F714F" w14:textId="77777777" w:rsidR="00975C97" w:rsidRPr="007F2609" w:rsidRDefault="00975C97" w:rsidP="00346178">
            <w:pPr>
              <w:pStyle w:val="TAC"/>
            </w:pPr>
            <w:r w:rsidRPr="007F2609">
              <w:t>256 QAM</w:t>
            </w:r>
          </w:p>
        </w:tc>
        <w:tc>
          <w:tcPr>
            <w:tcW w:w="848" w:type="dxa"/>
            <w:vAlign w:val="center"/>
          </w:tcPr>
          <w:p w14:paraId="305ABF7D" w14:textId="77777777" w:rsidR="00975C97" w:rsidRPr="007F2609" w:rsidRDefault="00975C97" w:rsidP="00346178">
            <w:pPr>
              <w:pStyle w:val="TAC"/>
            </w:pPr>
            <w:r w:rsidRPr="007F2609">
              <w:t>256 QAM</w:t>
            </w:r>
          </w:p>
        </w:tc>
        <w:tc>
          <w:tcPr>
            <w:tcW w:w="848" w:type="dxa"/>
            <w:vAlign w:val="center"/>
          </w:tcPr>
          <w:p w14:paraId="2470E572" w14:textId="77777777" w:rsidR="00975C97" w:rsidRPr="007F2609" w:rsidRDefault="00975C97" w:rsidP="00346178">
            <w:pPr>
              <w:pStyle w:val="TAC"/>
            </w:pPr>
            <w:r w:rsidRPr="007F2609">
              <w:t>256 QAM</w:t>
            </w:r>
          </w:p>
        </w:tc>
        <w:tc>
          <w:tcPr>
            <w:tcW w:w="848" w:type="dxa"/>
            <w:vAlign w:val="center"/>
          </w:tcPr>
          <w:p w14:paraId="1A1F0163" w14:textId="77777777" w:rsidR="00975C97" w:rsidRPr="007F2609" w:rsidRDefault="00975C97" w:rsidP="00346178">
            <w:pPr>
              <w:pStyle w:val="TAC"/>
            </w:pPr>
            <w:r w:rsidRPr="007F2609">
              <w:t>256 QAM</w:t>
            </w:r>
          </w:p>
        </w:tc>
        <w:tc>
          <w:tcPr>
            <w:tcW w:w="848" w:type="dxa"/>
            <w:vAlign w:val="center"/>
          </w:tcPr>
          <w:p w14:paraId="3284E492" w14:textId="77777777" w:rsidR="00975C97" w:rsidRPr="007F2609" w:rsidRDefault="00975C97" w:rsidP="00346178">
            <w:pPr>
              <w:pStyle w:val="TAC"/>
            </w:pPr>
            <w:r w:rsidRPr="007F2609">
              <w:t>256 QAM</w:t>
            </w:r>
          </w:p>
        </w:tc>
        <w:tc>
          <w:tcPr>
            <w:tcW w:w="848" w:type="dxa"/>
            <w:vAlign w:val="center"/>
          </w:tcPr>
          <w:p w14:paraId="2F4171F5" w14:textId="77777777" w:rsidR="00975C97" w:rsidRPr="007F2609" w:rsidRDefault="00975C97" w:rsidP="00346178">
            <w:pPr>
              <w:pStyle w:val="TAC"/>
            </w:pPr>
            <w:r w:rsidRPr="007F2609">
              <w:t>256 QAM</w:t>
            </w:r>
          </w:p>
        </w:tc>
        <w:tc>
          <w:tcPr>
            <w:tcW w:w="848" w:type="dxa"/>
            <w:vAlign w:val="center"/>
          </w:tcPr>
          <w:p w14:paraId="7CBD9154" w14:textId="77777777" w:rsidR="00975C97" w:rsidRPr="007F2609" w:rsidRDefault="00975C97" w:rsidP="00346178">
            <w:pPr>
              <w:pStyle w:val="TAC"/>
            </w:pPr>
            <w:r w:rsidRPr="007F2609">
              <w:t>256 QAM</w:t>
            </w:r>
          </w:p>
        </w:tc>
        <w:tc>
          <w:tcPr>
            <w:tcW w:w="848" w:type="dxa"/>
            <w:vAlign w:val="center"/>
          </w:tcPr>
          <w:p w14:paraId="0F7D2EBE" w14:textId="77777777" w:rsidR="00975C97" w:rsidRPr="007F2609" w:rsidRDefault="00975C97" w:rsidP="00346178">
            <w:pPr>
              <w:pStyle w:val="TAC"/>
            </w:pPr>
            <w:r w:rsidRPr="007F2609">
              <w:t>256 QAM</w:t>
            </w:r>
          </w:p>
        </w:tc>
        <w:tc>
          <w:tcPr>
            <w:tcW w:w="849" w:type="dxa"/>
            <w:vAlign w:val="center"/>
          </w:tcPr>
          <w:p w14:paraId="5076DFCD" w14:textId="77777777" w:rsidR="00975C97" w:rsidRPr="007F2609" w:rsidRDefault="00975C97" w:rsidP="00346178">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346178">
            <w:pPr>
              <w:pStyle w:val="TAL"/>
            </w:pPr>
            <w:r w:rsidRPr="007F2609">
              <w:t>Target Coding Rate</w:t>
            </w:r>
          </w:p>
        </w:tc>
        <w:tc>
          <w:tcPr>
            <w:tcW w:w="1093" w:type="dxa"/>
            <w:vAlign w:val="center"/>
          </w:tcPr>
          <w:p w14:paraId="023860E1" w14:textId="77777777" w:rsidR="00975C97" w:rsidRPr="007F2609" w:rsidRDefault="00975C97" w:rsidP="00346178">
            <w:pPr>
              <w:pStyle w:val="TAC"/>
            </w:pPr>
          </w:p>
        </w:tc>
        <w:tc>
          <w:tcPr>
            <w:tcW w:w="848" w:type="dxa"/>
            <w:vAlign w:val="center"/>
          </w:tcPr>
          <w:p w14:paraId="47E94FC9" w14:textId="77777777" w:rsidR="00975C97" w:rsidRPr="007F2609" w:rsidRDefault="00975C97" w:rsidP="00346178">
            <w:pPr>
              <w:pStyle w:val="TAC"/>
            </w:pPr>
            <w:r w:rsidRPr="007F2609">
              <w:t>4/5</w:t>
            </w:r>
          </w:p>
        </w:tc>
        <w:tc>
          <w:tcPr>
            <w:tcW w:w="848" w:type="dxa"/>
            <w:vAlign w:val="center"/>
          </w:tcPr>
          <w:p w14:paraId="5CA6A6C4" w14:textId="77777777" w:rsidR="00975C97" w:rsidRPr="007F2609" w:rsidRDefault="00975C97" w:rsidP="00346178">
            <w:pPr>
              <w:pStyle w:val="TAC"/>
            </w:pPr>
            <w:r w:rsidRPr="007F2609">
              <w:t>4/5</w:t>
            </w:r>
          </w:p>
        </w:tc>
        <w:tc>
          <w:tcPr>
            <w:tcW w:w="848" w:type="dxa"/>
            <w:vAlign w:val="center"/>
          </w:tcPr>
          <w:p w14:paraId="00588865" w14:textId="77777777" w:rsidR="00975C97" w:rsidRPr="007F2609" w:rsidRDefault="00975C97" w:rsidP="00346178">
            <w:pPr>
              <w:pStyle w:val="TAC"/>
            </w:pPr>
            <w:r w:rsidRPr="007F2609">
              <w:t>4/5</w:t>
            </w:r>
          </w:p>
        </w:tc>
        <w:tc>
          <w:tcPr>
            <w:tcW w:w="848" w:type="dxa"/>
            <w:vAlign w:val="center"/>
          </w:tcPr>
          <w:p w14:paraId="5F754057" w14:textId="77777777" w:rsidR="00975C97" w:rsidRPr="007F2609" w:rsidRDefault="00975C97" w:rsidP="00346178">
            <w:pPr>
              <w:pStyle w:val="TAC"/>
            </w:pPr>
            <w:r w:rsidRPr="007F2609">
              <w:t>4/5</w:t>
            </w:r>
          </w:p>
        </w:tc>
        <w:tc>
          <w:tcPr>
            <w:tcW w:w="848" w:type="dxa"/>
            <w:vAlign w:val="center"/>
          </w:tcPr>
          <w:p w14:paraId="3032258C" w14:textId="77777777" w:rsidR="00975C97" w:rsidRPr="007F2609" w:rsidRDefault="00975C97" w:rsidP="00346178">
            <w:pPr>
              <w:pStyle w:val="TAC"/>
            </w:pPr>
            <w:r w:rsidRPr="007F2609">
              <w:t>4/5</w:t>
            </w:r>
          </w:p>
        </w:tc>
        <w:tc>
          <w:tcPr>
            <w:tcW w:w="848" w:type="dxa"/>
            <w:vAlign w:val="center"/>
          </w:tcPr>
          <w:p w14:paraId="0ED728DB" w14:textId="77777777" w:rsidR="00975C97" w:rsidRPr="007F2609" w:rsidRDefault="00975C97" w:rsidP="00346178">
            <w:pPr>
              <w:pStyle w:val="TAC"/>
            </w:pPr>
            <w:r w:rsidRPr="007F2609">
              <w:t>4/5</w:t>
            </w:r>
          </w:p>
        </w:tc>
        <w:tc>
          <w:tcPr>
            <w:tcW w:w="848" w:type="dxa"/>
            <w:vAlign w:val="center"/>
          </w:tcPr>
          <w:p w14:paraId="6F47077D" w14:textId="77777777" w:rsidR="00975C97" w:rsidRPr="007F2609" w:rsidRDefault="00975C97" w:rsidP="00346178">
            <w:pPr>
              <w:pStyle w:val="TAC"/>
            </w:pPr>
            <w:r w:rsidRPr="007F2609">
              <w:t>4/5</w:t>
            </w:r>
          </w:p>
        </w:tc>
        <w:tc>
          <w:tcPr>
            <w:tcW w:w="848" w:type="dxa"/>
            <w:vAlign w:val="center"/>
          </w:tcPr>
          <w:p w14:paraId="12F72D84" w14:textId="77777777" w:rsidR="00975C97" w:rsidRPr="007F2609" w:rsidRDefault="00975C97" w:rsidP="00346178">
            <w:pPr>
              <w:pStyle w:val="TAC"/>
            </w:pPr>
            <w:r w:rsidRPr="007F2609">
              <w:t>4/5</w:t>
            </w:r>
          </w:p>
        </w:tc>
        <w:tc>
          <w:tcPr>
            <w:tcW w:w="848" w:type="dxa"/>
            <w:vAlign w:val="center"/>
          </w:tcPr>
          <w:p w14:paraId="2F99D208" w14:textId="77777777" w:rsidR="00975C97" w:rsidRPr="007F2609" w:rsidRDefault="00975C97" w:rsidP="00346178">
            <w:pPr>
              <w:pStyle w:val="TAC"/>
            </w:pPr>
            <w:r w:rsidRPr="007F2609">
              <w:t>4/5</w:t>
            </w:r>
          </w:p>
        </w:tc>
        <w:tc>
          <w:tcPr>
            <w:tcW w:w="849" w:type="dxa"/>
            <w:vAlign w:val="center"/>
          </w:tcPr>
          <w:p w14:paraId="3B1B55C6" w14:textId="77777777" w:rsidR="00975C97" w:rsidRPr="007F2609" w:rsidRDefault="00975C97" w:rsidP="00346178">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346178">
            <w:pPr>
              <w:pStyle w:val="TAL"/>
            </w:pPr>
            <w:r w:rsidRPr="007F2609">
              <w:t>Maximum number of HARQ transmissions</w:t>
            </w:r>
          </w:p>
        </w:tc>
        <w:tc>
          <w:tcPr>
            <w:tcW w:w="1093" w:type="dxa"/>
            <w:vAlign w:val="center"/>
          </w:tcPr>
          <w:p w14:paraId="220812B2" w14:textId="77777777" w:rsidR="00975C97" w:rsidRPr="007F2609" w:rsidRDefault="00975C97" w:rsidP="00346178">
            <w:pPr>
              <w:pStyle w:val="TAC"/>
            </w:pPr>
          </w:p>
        </w:tc>
        <w:tc>
          <w:tcPr>
            <w:tcW w:w="848" w:type="dxa"/>
            <w:vAlign w:val="center"/>
          </w:tcPr>
          <w:p w14:paraId="2AC209D6" w14:textId="77777777" w:rsidR="00975C97" w:rsidRPr="007F2609" w:rsidRDefault="00975C97" w:rsidP="00346178">
            <w:pPr>
              <w:pStyle w:val="TAC"/>
            </w:pPr>
            <w:r w:rsidRPr="007F2609">
              <w:t>1</w:t>
            </w:r>
          </w:p>
        </w:tc>
        <w:tc>
          <w:tcPr>
            <w:tcW w:w="848" w:type="dxa"/>
            <w:vAlign w:val="center"/>
          </w:tcPr>
          <w:p w14:paraId="7100220B" w14:textId="77777777" w:rsidR="00975C97" w:rsidRPr="007F2609" w:rsidRDefault="00975C97" w:rsidP="00346178">
            <w:pPr>
              <w:pStyle w:val="TAC"/>
            </w:pPr>
            <w:r w:rsidRPr="007F2609">
              <w:t>1</w:t>
            </w:r>
          </w:p>
        </w:tc>
        <w:tc>
          <w:tcPr>
            <w:tcW w:w="848" w:type="dxa"/>
            <w:vAlign w:val="center"/>
          </w:tcPr>
          <w:p w14:paraId="2D26EEE4" w14:textId="77777777" w:rsidR="00975C97" w:rsidRPr="007F2609" w:rsidRDefault="00975C97" w:rsidP="00346178">
            <w:pPr>
              <w:pStyle w:val="TAC"/>
            </w:pPr>
            <w:r w:rsidRPr="007F2609">
              <w:t>1</w:t>
            </w:r>
          </w:p>
        </w:tc>
        <w:tc>
          <w:tcPr>
            <w:tcW w:w="848" w:type="dxa"/>
            <w:vAlign w:val="center"/>
          </w:tcPr>
          <w:p w14:paraId="49A77413" w14:textId="77777777" w:rsidR="00975C97" w:rsidRPr="007F2609" w:rsidRDefault="00975C97" w:rsidP="00346178">
            <w:pPr>
              <w:pStyle w:val="TAC"/>
            </w:pPr>
            <w:r w:rsidRPr="007F2609">
              <w:t>1</w:t>
            </w:r>
          </w:p>
        </w:tc>
        <w:tc>
          <w:tcPr>
            <w:tcW w:w="848" w:type="dxa"/>
            <w:vAlign w:val="center"/>
          </w:tcPr>
          <w:p w14:paraId="381CCF2D" w14:textId="77777777" w:rsidR="00975C97" w:rsidRPr="007F2609" w:rsidRDefault="00975C97" w:rsidP="00346178">
            <w:pPr>
              <w:pStyle w:val="TAC"/>
            </w:pPr>
            <w:r w:rsidRPr="007F2609">
              <w:t>1</w:t>
            </w:r>
          </w:p>
        </w:tc>
        <w:tc>
          <w:tcPr>
            <w:tcW w:w="848" w:type="dxa"/>
            <w:vAlign w:val="center"/>
          </w:tcPr>
          <w:p w14:paraId="4444B5C2" w14:textId="77777777" w:rsidR="00975C97" w:rsidRPr="007F2609" w:rsidRDefault="00975C97" w:rsidP="00346178">
            <w:pPr>
              <w:pStyle w:val="TAC"/>
            </w:pPr>
            <w:r w:rsidRPr="007F2609">
              <w:t>1</w:t>
            </w:r>
          </w:p>
        </w:tc>
        <w:tc>
          <w:tcPr>
            <w:tcW w:w="848" w:type="dxa"/>
            <w:vAlign w:val="center"/>
          </w:tcPr>
          <w:p w14:paraId="1AFDA719" w14:textId="77777777" w:rsidR="00975C97" w:rsidRPr="007F2609" w:rsidRDefault="00975C97" w:rsidP="00346178">
            <w:pPr>
              <w:pStyle w:val="TAC"/>
            </w:pPr>
            <w:r w:rsidRPr="007F2609">
              <w:t>1</w:t>
            </w:r>
          </w:p>
        </w:tc>
        <w:tc>
          <w:tcPr>
            <w:tcW w:w="848" w:type="dxa"/>
            <w:vAlign w:val="center"/>
          </w:tcPr>
          <w:p w14:paraId="100038D6" w14:textId="77777777" w:rsidR="00975C97" w:rsidRPr="007F2609" w:rsidRDefault="00975C97" w:rsidP="00346178">
            <w:pPr>
              <w:pStyle w:val="TAC"/>
            </w:pPr>
            <w:r w:rsidRPr="007F2609">
              <w:t>1</w:t>
            </w:r>
          </w:p>
        </w:tc>
        <w:tc>
          <w:tcPr>
            <w:tcW w:w="848" w:type="dxa"/>
            <w:vAlign w:val="center"/>
          </w:tcPr>
          <w:p w14:paraId="7391198B" w14:textId="77777777" w:rsidR="00975C97" w:rsidRPr="007F2609" w:rsidRDefault="00975C97" w:rsidP="00346178">
            <w:pPr>
              <w:pStyle w:val="TAC"/>
            </w:pPr>
            <w:r w:rsidRPr="007F2609">
              <w:t>1</w:t>
            </w:r>
          </w:p>
        </w:tc>
        <w:tc>
          <w:tcPr>
            <w:tcW w:w="849" w:type="dxa"/>
            <w:vAlign w:val="center"/>
          </w:tcPr>
          <w:p w14:paraId="208DE55B" w14:textId="77777777" w:rsidR="00975C97" w:rsidRPr="007F2609" w:rsidRDefault="00975C97" w:rsidP="00346178">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346178">
            <w:pPr>
              <w:pStyle w:val="TAL"/>
            </w:pPr>
            <w:r w:rsidRPr="007F2609">
              <w:t>Information Bit Payload per Slot</w:t>
            </w:r>
          </w:p>
        </w:tc>
        <w:tc>
          <w:tcPr>
            <w:tcW w:w="1093" w:type="dxa"/>
            <w:vAlign w:val="center"/>
          </w:tcPr>
          <w:p w14:paraId="090BE23B" w14:textId="77777777" w:rsidR="00975C97" w:rsidRPr="007F2609" w:rsidRDefault="00975C97" w:rsidP="00346178">
            <w:pPr>
              <w:pStyle w:val="TAC"/>
            </w:pPr>
          </w:p>
        </w:tc>
        <w:tc>
          <w:tcPr>
            <w:tcW w:w="848" w:type="dxa"/>
            <w:vAlign w:val="center"/>
          </w:tcPr>
          <w:p w14:paraId="27F2A3A3" w14:textId="77777777" w:rsidR="00975C97" w:rsidRPr="007F2609" w:rsidRDefault="00975C97" w:rsidP="00346178">
            <w:pPr>
              <w:pStyle w:val="TAC"/>
            </w:pPr>
          </w:p>
        </w:tc>
        <w:tc>
          <w:tcPr>
            <w:tcW w:w="848" w:type="dxa"/>
            <w:vAlign w:val="center"/>
          </w:tcPr>
          <w:p w14:paraId="227C7284" w14:textId="77777777" w:rsidR="00975C97" w:rsidRPr="007F2609" w:rsidRDefault="00975C97" w:rsidP="00346178">
            <w:pPr>
              <w:pStyle w:val="TAC"/>
            </w:pPr>
          </w:p>
        </w:tc>
        <w:tc>
          <w:tcPr>
            <w:tcW w:w="848" w:type="dxa"/>
            <w:vAlign w:val="center"/>
          </w:tcPr>
          <w:p w14:paraId="1B4204AD" w14:textId="77777777" w:rsidR="00975C97" w:rsidRPr="007F2609" w:rsidRDefault="00975C97" w:rsidP="00346178">
            <w:pPr>
              <w:pStyle w:val="TAC"/>
            </w:pPr>
          </w:p>
        </w:tc>
        <w:tc>
          <w:tcPr>
            <w:tcW w:w="848" w:type="dxa"/>
            <w:vAlign w:val="center"/>
          </w:tcPr>
          <w:p w14:paraId="4EBA28B4" w14:textId="77777777" w:rsidR="00975C97" w:rsidRPr="007F2609" w:rsidRDefault="00975C97" w:rsidP="00346178">
            <w:pPr>
              <w:pStyle w:val="TAC"/>
            </w:pPr>
          </w:p>
        </w:tc>
        <w:tc>
          <w:tcPr>
            <w:tcW w:w="848" w:type="dxa"/>
            <w:vAlign w:val="center"/>
          </w:tcPr>
          <w:p w14:paraId="56B862A6" w14:textId="77777777" w:rsidR="00975C97" w:rsidRPr="007F2609" w:rsidRDefault="00975C97" w:rsidP="00346178">
            <w:pPr>
              <w:pStyle w:val="TAC"/>
            </w:pPr>
          </w:p>
        </w:tc>
        <w:tc>
          <w:tcPr>
            <w:tcW w:w="848" w:type="dxa"/>
            <w:vAlign w:val="center"/>
          </w:tcPr>
          <w:p w14:paraId="7AAD4B4D" w14:textId="77777777" w:rsidR="00975C97" w:rsidRPr="007F2609" w:rsidRDefault="00975C97" w:rsidP="00346178">
            <w:pPr>
              <w:pStyle w:val="TAC"/>
            </w:pPr>
          </w:p>
        </w:tc>
        <w:tc>
          <w:tcPr>
            <w:tcW w:w="848" w:type="dxa"/>
            <w:vAlign w:val="center"/>
          </w:tcPr>
          <w:p w14:paraId="652EB05F" w14:textId="77777777" w:rsidR="00975C97" w:rsidRPr="007F2609" w:rsidRDefault="00975C97" w:rsidP="00346178">
            <w:pPr>
              <w:pStyle w:val="TAC"/>
            </w:pPr>
          </w:p>
        </w:tc>
        <w:tc>
          <w:tcPr>
            <w:tcW w:w="848" w:type="dxa"/>
            <w:vAlign w:val="center"/>
          </w:tcPr>
          <w:p w14:paraId="4B311FD3" w14:textId="77777777" w:rsidR="00975C97" w:rsidRPr="007F2609" w:rsidRDefault="00975C97" w:rsidP="00346178">
            <w:pPr>
              <w:pStyle w:val="TAC"/>
            </w:pPr>
          </w:p>
        </w:tc>
        <w:tc>
          <w:tcPr>
            <w:tcW w:w="848" w:type="dxa"/>
            <w:vAlign w:val="center"/>
          </w:tcPr>
          <w:p w14:paraId="369ED066" w14:textId="77777777" w:rsidR="00975C97" w:rsidRPr="007F2609" w:rsidRDefault="00975C97" w:rsidP="00346178">
            <w:pPr>
              <w:pStyle w:val="TAC"/>
            </w:pPr>
          </w:p>
        </w:tc>
        <w:tc>
          <w:tcPr>
            <w:tcW w:w="849" w:type="dxa"/>
            <w:vAlign w:val="center"/>
          </w:tcPr>
          <w:p w14:paraId="05AD9E5E" w14:textId="77777777" w:rsidR="00975C97" w:rsidRPr="007F2609" w:rsidRDefault="00975C97" w:rsidP="00346178">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4D65CA97" w14:textId="77777777" w:rsidR="00975C97" w:rsidRPr="007F2609" w:rsidRDefault="00975C97" w:rsidP="00346178">
            <w:pPr>
              <w:pStyle w:val="TAC"/>
            </w:pPr>
            <w:r w:rsidRPr="007F2609">
              <w:t>Bits</w:t>
            </w:r>
          </w:p>
        </w:tc>
        <w:tc>
          <w:tcPr>
            <w:tcW w:w="848" w:type="dxa"/>
            <w:vAlign w:val="center"/>
          </w:tcPr>
          <w:p w14:paraId="5519DB7F" w14:textId="77777777" w:rsidR="00975C97" w:rsidRPr="007F2609" w:rsidRDefault="00975C97" w:rsidP="00346178">
            <w:pPr>
              <w:pStyle w:val="TAC"/>
            </w:pPr>
            <w:r w:rsidRPr="007F2609">
              <w:t>N/A</w:t>
            </w:r>
          </w:p>
        </w:tc>
        <w:tc>
          <w:tcPr>
            <w:tcW w:w="848" w:type="dxa"/>
            <w:vAlign w:val="center"/>
          </w:tcPr>
          <w:p w14:paraId="5C066C67" w14:textId="77777777" w:rsidR="00975C97" w:rsidRPr="007F2609" w:rsidRDefault="00975C97" w:rsidP="00346178">
            <w:pPr>
              <w:pStyle w:val="TAC"/>
            </w:pPr>
            <w:r w:rsidRPr="007F2609">
              <w:t>N/A</w:t>
            </w:r>
          </w:p>
        </w:tc>
        <w:tc>
          <w:tcPr>
            <w:tcW w:w="848" w:type="dxa"/>
            <w:vAlign w:val="center"/>
          </w:tcPr>
          <w:p w14:paraId="7D79A061" w14:textId="77777777" w:rsidR="00975C97" w:rsidRPr="007F2609" w:rsidRDefault="00975C97" w:rsidP="00346178">
            <w:pPr>
              <w:pStyle w:val="TAC"/>
            </w:pPr>
            <w:r w:rsidRPr="007F2609">
              <w:t>N/A</w:t>
            </w:r>
          </w:p>
        </w:tc>
        <w:tc>
          <w:tcPr>
            <w:tcW w:w="848" w:type="dxa"/>
            <w:vAlign w:val="center"/>
          </w:tcPr>
          <w:p w14:paraId="3E0A97D5" w14:textId="77777777" w:rsidR="00975C97" w:rsidRPr="007F2609" w:rsidRDefault="00975C97" w:rsidP="00346178">
            <w:pPr>
              <w:pStyle w:val="TAC"/>
            </w:pPr>
            <w:r w:rsidRPr="007F2609">
              <w:t>N/A</w:t>
            </w:r>
          </w:p>
        </w:tc>
        <w:tc>
          <w:tcPr>
            <w:tcW w:w="848" w:type="dxa"/>
            <w:vAlign w:val="center"/>
          </w:tcPr>
          <w:p w14:paraId="376FA41D" w14:textId="77777777" w:rsidR="00975C97" w:rsidRPr="007F2609" w:rsidRDefault="00975C97" w:rsidP="00346178">
            <w:pPr>
              <w:pStyle w:val="TAC"/>
            </w:pPr>
            <w:r w:rsidRPr="007F2609">
              <w:t>N/A</w:t>
            </w:r>
          </w:p>
        </w:tc>
        <w:tc>
          <w:tcPr>
            <w:tcW w:w="848" w:type="dxa"/>
            <w:vAlign w:val="center"/>
          </w:tcPr>
          <w:p w14:paraId="50F7CF4A" w14:textId="77777777" w:rsidR="00975C97" w:rsidRPr="007F2609" w:rsidRDefault="00975C97" w:rsidP="00346178">
            <w:pPr>
              <w:pStyle w:val="TAC"/>
            </w:pPr>
            <w:r w:rsidRPr="007F2609">
              <w:t>N/A</w:t>
            </w:r>
          </w:p>
        </w:tc>
        <w:tc>
          <w:tcPr>
            <w:tcW w:w="848" w:type="dxa"/>
            <w:vAlign w:val="center"/>
          </w:tcPr>
          <w:p w14:paraId="4DD83328" w14:textId="77777777" w:rsidR="00975C97" w:rsidRPr="007F2609" w:rsidRDefault="00975C97" w:rsidP="00346178">
            <w:pPr>
              <w:pStyle w:val="TAC"/>
            </w:pPr>
            <w:r w:rsidRPr="007F2609">
              <w:t>N/A</w:t>
            </w:r>
          </w:p>
        </w:tc>
        <w:tc>
          <w:tcPr>
            <w:tcW w:w="848" w:type="dxa"/>
            <w:vAlign w:val="center"/>
          </w:tcPr>
          <w:p w14:paraId="7A2F673C" w14:textId="77777777" w:rsidR="00975C97" w:rsidRPr="007F2609" w:rsidRDefault="00975C97" w:rsidP="00346178">
            <w:pPr>
              <w:pStyle w:val="TAC"/>
            </w:pPr>
            <w:r w:rsidRPr="007F2609">
              <w:t>N/A</w:t>
            </w:r>
          </w:p>
        </w:tc>
        <w:tc>
          <w:tcPr>
            <w:tcW w:w="848" w:type="dxa"/>
            <w:vAlign w:val="center"/>
          </w:tcPr>
          <w:p w14:paraId="0798639C" w14:textId="77777777" w:rsidR="00975C97" w:rsidRPr="007F2609" w:rsidRDefault="00975C97" w:rsidP="00346178">
            <w:pPr>
              <w:pStyle w:val="TAC"/>
            </w:pPr>
            <w:r w:rsidRPr="007F2609">
              <w:t>N/A</w:t>
            </w:r>
          </w:p>
        </w:tc>
        <w:tc>
          <w:tcPr>
            <w:tcW w:w="849" w:type="dxa"/>
            <w:vAlign w:val="center"/>
          </w:tcPr>
          <w:p w14:paraId="7C32000E" w14:textId="77777777" w:rsidR="00975C97" w:rsidRPr="007F2609" w:rsidRDefault="00975C97" w:rsidP="00346178">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346178">
            <w:pPr>
              <w:pStyle w:val="TAL"/>
            </w:pPr>
            <w:r w:rsidRPr="007F2609">
              <w:t xml:space="preserve">  For Slot i, if mod(i, 20) = {0,…,13</w:t>
            </w:r>
            <w:r w:rsidRPr="007F2609" w:rsidDel="00470D83">
              <w:t xml:space="preserve"> </w:t>
            </w:r>
            <w:r w:rsidRPr="007F2609">
              <w:t>} for i from {4,…,39}</w:t>
            </w:r>
          </w:p>
        </w:tc>
        <w:tc>
          <w:tcPr>
            <w:tcW w:w="1093" w:type="dxa"/>
            <w:vAlign w:val="center"/>
          </w:tcPr>
          <w:p w14:paraId="6C168512" w14:textId="77777777" w:rsidR="00975C97" w:rsidRPr="007F2609" w:rsidRDefault="00975C97" w:rsidP="00346178">
            <w:pPr>
              <w:pStyle w:val="TAC"/>
            </w:pPr>
            <w:r w:rsidRPr="007F2609">
              <w:t>Bits</w:t>
            </w:r>
          </w:p>
        </w:tc>
        <w:tc>
          <w:tcPr>
            <w:tcW w:w="848" w:type="dxa"/>
            <w:vAlign w:val="center"/>
          </w:tcPr>
          <w:p w14:paraId="36FC03E4" w14:textId="77777777" w:rsidR="00975C97" w:rsidRPr="007F2609" w:rsidRDefault="00975C97" w:rsidP="00346178">
            <w:pPr>
              <w:pStyle w:val="TAC"/>
            </w:pPr>
            <w:r w:rsidRPr="007F2609">
              <w:t>7424</w:t>
            </w:r>
          </w:p>
        </w:tc>
        <w:tc>
          <w:tcPr>
            <w:tcW w:w="848" w:type="dxa"/>
            <w:vAlign w:val="center"/>
          </w:tcPr>
          <w:p w14:paraId="7D2E2182" w14:textId="77777777" w:rsidR="00975C97" w:rsidRPr="007F2609" w:rsidRDefault="00975C97" w:rsidP="00346178">
            <w:pPr>
              <w:pStyle w:val="TAC"/>
            </w:pPr>
            <w:r w:rsidRPr="007F2609">
              <w:t>12040</w:t>
            </w:r>
          </w:p>
        </w:tc>
        <w:tc>
          <w:tcPr>
            <w:tcW w:w="848" w:type="dxa"/>
            <w:vAlign w:val="center"/>
          </w:tcPr>
          <w:p w14:paraId="6DC876B4" w14:textId="77777777" w:rsidR="00975C97" w:rsidRPr="007F2609" w:rsidRDefault="00975C97" w:rsidP="00346178">
            <w:pPr>
              <w:pStyle w:val="TAC"/>
            </w:pPr>
            <w:r w:rsidRPr="007F2609">
              <w:t>16136</w:t>
            </w:r>
          </w:p>
        </w:tc>
        <w:tc>
          <w:tcPr>
            <w:tcW w:w="848" w:type="dxa"/>
            <w:vAlign w:val="center"/>
          </w:tcPr>
          <w:p w14:paraId="3E7EC89C" w14:textId="77777777" w:rsidR="00975C97" w:rsidRPr="007F2609" w:rsidRDefault="00975C97" w:rsidP="00346178">
            <w:pPr>
              <w:pStyle w:val="TAC"/>
            </w:pPr>
            <w:r w:rsidRPr="007F2609">
              <w:t>21000</w:t>
            </w:r>
          </w:p>
        </w:tc>
        <w:tc>
          <w:tcPr>
            <w:tcW w:w="848" w:type="dxa"/>
            <w:vAlign w:val="center"/>
          </w:tcPr>
          <w:p w14:paraId="20E2CDD5" w14:textId="77777777" w:rsidR="00975C97" w:rsidRPr="007F2609" w:rsidRDefault="00975C97" w:rsidP="00346178">
            <w:pPr>
              <w:pStyle w:val="TAC"/>
            </w:pPr>
            <w:r w:rsidRPr="007F2609">
              <w:t>25608</w:t>
            </w:r>
          </w:p>
        </w:tc>
        <w:tc>
          <w:tcPr>
            <w:tcW w:w="848" w:type="dxa"/>
            <w:vAlign w:val="center"/>
          </w:tcPr>
          <w:p w14:paraId="37FF30F5" w14:textId="77777777" w:rsidR="00975C97" w:rsidRPr="007F2609" w:rsidRDefault="00975C97" w:rsidP="00346178">
            <w:pPr>
              <w:pStyle w:val="TAC"/>
            </w:pPr>
            <w:r w:rsidRPr="007F2609">
              <w:t>33816</w:t>
            </w:r>
          </w:p>
        </w:tc>
        <w:tc>
          <w:tcPr>
            <w:tcW w:w="848" w:type="dxa"/>
            <w:vAlign w:val="center"/>
          </w:tcPr>
          <w:p w14:paraId="5405F2E8" w14:textId="77777777" w:rsidR="00975C97" w:rsidRPr="007F2609" w:rsidRDefault="00975C97" w:rsidP="00346178">
            <w:pPr>
              <w:pStyle w:val="TAC"/>
            </w:pPr>
            <w:r w:rsidRPr="007F2609">
              <w:t>44040</w:t>
            </w:r>
          </w:p>
        </w:tc>
        <w:tc>
          <w:tcPr>
            <w:tcW w:w="848" w:type="dxa"/>
            <w:vAlign w:val="center"/>
          </w:tcPr>
          <w:p w14:paraId="03448833" w14:textId="77777777" w:rsidR="00975C97" w:rsidRPr="007F2609" w:rsidRDefault="00975C97" w:rsidP="00346178">
            <w:pPr>
              <w:pStyle w:val="TAC"/>
            </w:pPr>
            <w:r w:rsidRPr="007F2609">
              <w:t>53288</w:t>
            </w:r>
          </w:p>
        </w:tc>
        <w:tc>
          <w:tcPr>
            <w:tcW w:w="848" w:type="dxa"/>
            <w:vAlign w:val="center"/>
          </w:tcPr>
          <w:p w14:paraId="7729BECD" w14:textId="77777777" w:rsidR="00975C97" w:rsidRPr="007F2609" w:rsidRDefault="00975C97" w:rsidP="00346178">
            <w:pPr>
              <w:pStyle w:val="TAC"/>
            </w:pPr>
            <w:r w:rsidRPr="007F2609">
              <w:t>71688</w:t>
            </w:r>
          </w:p>
        </w:tc>
        <w:tc>
          <w:tcPr>
            <w:tcW w:w="849" w:type="dxa"/>
            <w:vAlign w:val="center"/>
          </w:tcPr>
          <w:p w14:paraId="1789BA1C" w14:textId="77777777" w:rsidR="00975C97" w:rsidRPr="007F2609" w:rsidRDefault="00975C97" w:rsidP="00346178">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346178">
            <w:pPr>
              <w:pStyle w:val="TAL"/>
            </w:pPr>
            <w:r w:rsidRPr="007F2609">
              <w:t>Transport block CRC</w:t>
            </w:r>
          </w:p>
        </w:tc>
        <w:tc>
          <w:tcPr>
            <w:tcW w:w="1093" w:type="dxa"/>
            <w:vAlign w:val="center"/>
          </w:tcPr>
          <w:p w14:paraId="10F466F0" w14:textId="77777777" w:rsidR="00975C97" w:rsidRPr="007F2609" w:rsidRDefault="00975C97" w:rsidP="00346178">
            <w:pPr>
              <w:pStyle w:val="TAC"/>
            </w:pPr>
            <w:r w:rsidRPr="007F2609">
              <w:t>Bits</w:t>
            </w:r>
          </w:p>
        </w:tc>
        <w:tc>
          <w:tcPr>
            <w:tcW w:w="848" w:type="dxa"/>
            <w:vAlign w:val="center"/>
          </w:tcPr>
          <w:p w14:paraId="0B1DC1E2" w14:textId="77777777" w:rsidR="00975C97" w:rsidRPr="007F2609" w:rsidRDefault="00975C97" w:rsidP="00346178">
            <w:pPr>
              <w:pStyle w:val="TAC"/>
            </w:pPr>
            <w:r w:rsidRPr="007F2609">
              <w:t>24</w:t>
            </w:r>
          </w:p>
        </w:tc>
        <w:tc>
          <w:tcPr>
            <w:tcW w:w="848" w:type="dxa"/>
            <w:vAlign w:val="center"/>
          </w:tcPr>
          <w:p w14:paraId="0FA3B387" w14:textId="77777777" w:rsidR="00975C97" w:rsidRPr="007F2609" w:rsidRDefault="00975C97" w:rsidP="00346178">
            <w:pPr>
              <w:pStyle w:val="TAC"/>
            </w:pPr>
            <w:r w:rsidRPr="007F2609">
              <w:t>24</w:t>
            </w:r>
          </w:p>
        </w:tc>
        <w:tc>
          <w:tcPr>
            <w:tcW w:w="848" w:type="dxa"/>
            <w:vAlign w:val="center"/>
          </w:tcPr>
          <w:p w14:paraId="162AECE8" w14:textId="77777777" w:rsidR="00975C97" w:rsidRPr="007F2609" w:rsidRDefault="00975C97" w:rsidP="00346178">
            <w:pPr>
              <w:pStyle w:val="TAC"/>
            </w:pPr>
            <w:r w:rsidRPr="007F2609">
              <w:t>24</w:t>
            </w:r>
          </w:p>
        </w:tc>
        <w:tc>
          <w:tcPr>
            <w:tcW w:w="848" w:type="dxa"/>
            <w:vAlign w:val="center"/>
          </w:tcPr>
          <w:p w14:paraId="07CF2FDD" w14:textId="77777777" w:rsidR="00975C97" w:rsidRPr="007F2609" w:rsidRDefault="00975C97" w:rsidP="00346178">
            <w:pPr>
              <w:pStyle w:val="TAC"/>
            </w:pPr>
            <w:r w:rsidRPr="007F2609">
              <w:t>24</w:t>
            </w:r>
          </w:p>
        </w:tc>
        <w:tc>
          <w:tcPr>
            <w:tcW w:w="848" w:type="dxa"/>
            <w:vAlign w:val="center"/>
          </w:tcPr>
          <w:p w14:paraId="326BF1E0" w14:textId="77777777" w:rsidR="00975C97" w:rsidRPr="007F2609" w:rsidRDefault="00975C97" w:rsidP="00346178">
            <w:pPr>
              <w:pStyle w:val="TAC"/>
            </w:pPr>
            <w:r w:rsidRPr="007F2609">
              <w:t>24</w:t>
            </w:r>
          </w:p>
        </w:tc>
        <w:tc>
          <w:tcPr>
            <w:tcW w:w="848" w:type="dxa"/>
            <w:vAlign w:val="center"/>
          </w:tcPr>
          <w:p w14:paraId="722AE7E0" w14:textId="77777777" w:rsidR="00975C97" w:rsidRPr="007F2609" w:rsidRDefault="00975C97" w:rsidP="00346178">
            <w:pPr>
              <w:pStyle w:val="TAC"/>
            </w:pPr>
            <w:r w:rsidRPr="007F2609">
              <w:t>24</w:t>
            </w:r>
          </w:p>
        </w:tc>
        <w:tc>
          <w:tcPr>
            <w:tcW w:w="848" w:type="dxa"/>
            <w:vAlign w:val="center"/>
          </w:tcPr>
          <w:p w14:paraId="730E83D8" w14:textId="77777777" w:rsidR="00975C97" w:rsidRPr="007F2609" w:rsidRDefault="00975C97" w:rsidP="00346178">
            <w:pPr>
              <w:pStyle w:val="TAC"/>
            </w:pPr>
            <w:r w:rsidRPr="007F2609">
              <w:t>24</w:t>
            </w:r>
          </w:p>
        </w:tc>
        <w:tc>
          <w:tcPr>
            <w:tcW w:w="848" w:type="dxa"/>
            <w:vAlign w:val="center"/>
          </w:tcPr>
          <w:p w14:paraId="0EE4DEE5" w14:textId="77777777" w:rsidR="00975C97" w:rsidRPr="007F2609" w:rsidRDefault="00975C97" w:rsidP="00346178">
            <w:pPr>
              <w:pStyle w:val="TAC"/>
            </w:pPr>
            <w:r w:rsidRPr="007F2609">
              <w:t>24</w:t>
            </w:r>
          </w:p>
        </w:tc>
        <w:tc>
          <w:tcPr>
            <w:tcW w:w="848" w:type="dxa"/>
            <w:vAlign w:val="center"/>
          </w:tcPr>
          <w:p w14:paraId="7D47C08B" w14:textId="77777777" w:rsidR="00975C97" w:rsidRPr="007F2609" w:rsidRDefault="00975C97" w:rsidP="00346178">
            <w:pPr>
              <w:pStyle w:val="TAC"/>
            </w:pPr>
            <w:r w:rsidRPr="007F2609">
              <w:t>24</w:t>
            </w:r>
          </w:p>
        </w:tc>
        <w:tc>
          <w:tcPr>
            <w:tcW w:w="849" w:type="dxa"/>
            <w:vAlign w:val="center"/>
          </w:tcPr>
          <w:p w14:paraId="44B28E08" w14:textId="77777777" w:rsidR="00975C97" w:rsidRPr="007F2609" w:rsidRDefault="00975C97" w:rsidP="00346178">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346178">
            <w:pPr>
              <w:pStyle w:val="TAL"/>
            </w:pPr>
            <w:r w:rsidRPr="007F2609">
              <w:t>LDPC base graph</w:t>
            </w:r>
          </w:p>
        </w:tc>
        <w:tc>
          <w:tcPr>
            <w:tcW w:w="1093" w:type="dxa"/>
            <w:vAlign w:val="center"/>
          </w:tcPr>
          <w:p w14:paraId="5C63ECD4" w14:textId="77777777" w:rsidR="00975C97" w:rsidRPr="007F2609" w:rsidRDefault="00975C97" w:rsidP="00346178">
            <w:pPr>
              <w:pStyle w:val="TAC"/>
            </w:pPr>
          </w:p>
        </w:tc>
        <w:tc>
          <w:tcPr>
            <w:tcW w:w="848" w:type="dxa"/>
            <w:vAlign w:val="center"/>
          </w:tcPr>
          <w:p w14:paraId="00817A67" w14:textId="77777777" w:rsidR="00975C97" w:rsidRPr="007F2609" w:rsidRDefault="00975C97" w:rsidP="00346178">
            <w:pPr>
              <w:pStyle w:val="TAC"/>
            </w:pPr>
            <w:r w:rsidRPr="007F2609">
              <w:t>1</w:t>
            </w:r>
          </w:p>
        </w:tc>
        <w:tc>
          <w:tcPr>
            <w:tcW w:w="848" w:type="dxa"/>
            <w:vAlign w:val="center"/>
          </w:tcPr>
          <w:p w14:paraId="02417ECA" w14:textId="77777777" w:rsidR="00975C97" w:rsidRPr="007F2609" w:rsidRDefault="00975C97" w:rsidP="00346178">
            <w:pPr>
              <w:pStyle w:val="TAC"/>
            </w:pPr>
            <w:r w:rsidRPr="007F2609">
              <w:t>1</w:t>
            </w:r>
          </w:p>
        </w:tc>
        <w:tc>
          <w:tcPr>
            <w:tcW w:w="848" w:type="dxa"/>
            <w:vAlign w:val="center"/>
          </w:tcPr>
          <w:p w14:paraId="25A9B5CC" w14:textId="77777777" w:rsidR="00975C97" w:rsidRPr="007F2609" w:rsidRDefault="00975C97" w:rsidP="00346178">
            <w:pPr>
              <w:pStyle w:val="TAC"/>
            </w:pPr>
            <w:r w:rsidRPr="007F2609">
              <w:t>1</w:t>
            </w:r>
          </w:p>
        </w:tc>
        <w:tc>
          <w:tcPr>
            <w:tcW w:w="848" w:type="dxa"/>
            <w:vAlign w:val="center"/>
          </w:tcPr>
          <w:p w14:paraId="7AB00ABD" w14:textId="77777777" w:rsidR="00975C97" w:rsidRPr="007F2609" w:rsidRDefault="00975C97" w:rsidP="00346178">
            <w:pPr>
              <w:pStyle w:val="TAC"/>
            </w:pPr>
            <w:r w:rsidRPr="007F2609">
              <w:t>1</w:t>
            </w:r>
          </w:p>
        </w:tc>
        <w:tc>
          <w:tcPr>
            <w:tcW w:w="848" w:type="dxa"/>
            <w:vAlign w:val="center"/>
          </w:tcPr>
          <w:p w14:paraId="4E98EBFC" w14:textId="77777777" w:rsidR="00975C97" w:rsidRPr="007F2609" w:rsidRDefault="00975C97" w:rsidP="00346178">
            <w:pPr>
              <w:pStyle w:val="TAC"/>
            </w:pPr>
            <w:r w:rsidRPr="007F2609">
              <w:t>1</w:t>
            </w:r>
          </w:p>
        </w:tc>
        <w:tc>
          <w:tcPr>
            <w:tcW w:w="848" w:type="dxa"/>
            <w:vAlign w:val="center"/>
          </w:tcPr>
          <w:p w14:paraId="5BA1F365" w14:textId="77777777" w:rsidR="00975C97" w:rsidRPr="007F2609" w:rsidRDefault="00975C97" w:rsidP="00346178">
            <w:pPr>
              <w:pStyle w:val="TAC"/>
            </w:pPr>
            <w:r w:rsidRPr="007F2609">
              <w:t>1</w:t>
            </w:r>
          </w:p>
        </w:tc>
        <w:tc>
          <w:tcPr>
            <w:tcW w:w="848" w:type="dxa"/>
            <w:vAlign w:val="center"/>
          </w:tcPr>
          <w:p w14:paraId="6F034327" w14:textId="77777777" w:rsidR="00975C97" w:rsidRPr="007F2609" w:rsidRDefault="00975C97" w:rsidP="00346178">
            <w:pPr>
              <w:pStyle w:val="TAC"/>
            </w:pPr>
            <w:r w:rsidRPr="007F2609">
              <w:t>1</w:t>
            </w:r>
          </w:p>
        </w:tc>
        <w:tc>
          <w:tcPr>
            <w:tcW w:w="848" w:type="dxa"/>
            <w:vAlign w:val="center"/>
          </w:tcPr>
          <w:p w14:paraId="6B342AB9" w14:textId="77777777" w:rsidR="00975C97" w:rsidRPr="007F2609" w:rsidRDefault="00975C97" w:rsidP="00346178">
            <w:pPr>
              <w:pStyle w:val="TAC"/>
            </w:pPr>
            <w:r w:rsidRPr="007F2609">
              <w:t>1</w:t>
            </w:r>
          </w:p>
        </w:tc>
        <w:tc>
          <w:tcPr>
            <w:tcW w:w="848" w:type="dxa"/>
            <w:vAlign w:val="center"/>
          </w:tcPr>
          <w:p w14:paraId="4B57E947" w14:textId="77777777" w:rsidR="00975C97" w:rsidRPr="007F2609" w:rsidRDefault="00975C97" w:rsidP="00346178">
            <w:pPr>
              <w:pStyle w:val="TAC"/>
            </w:pPr>
            <w:r w:rsidRPr="007F2609">
              <w:t>1</w:t>
            </w:r>
          </w:p>
        </w:tc>
        <w:tc>
          <w:tcPr>
            <w:tcW w:w="849" w:type="dxa"/>
            <w:vAlign w:val="center"/>
          </w:tcPr>
          <w:p w14:paraId="069D1C31" w14:textId="77777777" w:rsidR="00975C97" w:rsidRPr="007F2609" w:rsidRDefault="00975C97" w:rsidP="00346178">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346178">
            <w:pPr>
              <w:pStyle w:val="TAL"/>
            </w:pPr>
            <w:r w:rsidRPr="007F2609">
              <w:t>Number of Code Blocks per Slot</w:t>
            </w:r>
          </w:p>
        </w:tc>
        <w:tc>
          <w:tcPr>
            <w:tcW w:w="1093" w:type="dxa"/>
            <w:vAlign w:val="center"/>
          </w:tcPr>
          <w:p w14:paraId="42308754" w14:textId="77777777" w:rsidR="00975C97" w:rsidRPr="007F2609" w:rsidRDefault="00975C97" w:rsidP="00346178">
            <w:pPr>
              <w:pStyle w:val="TAC"/>
            </w:pPr>
          </w:p>
        </w:tc>
        <w:tc>
          <w:tcPr>
            <w:tcW w:w="848" w:type="dxa"/>
            <w:vAlign w:val="center"/>
          </w:tcPr>
          <w:p w14:paraId="5AC4695F" w14:textId="77777777" w:rsidR="00975C97" w:rsidRPr="007F2609" w:rsidRDefault="00975C97" w:rsidP="00346178">
            <w:pPr>
              <w:pStyle w:val="TAC"/>
            </w:pPr>
          </w:p>
        </w:tc>
        <w:tc>
          <w:tcPr>
            <w:tcW w:w="848" w:type="dxa"/>
            <w:vAlign w:val="center"/>
          </w:tcPr>
          <w:p w14:paraId="3C0B42C5" w14:textId="77777777" w:rsidR="00975C97" w:rsidRPr="007F2609" w:rsidRDefault="00975C97" w:rsidP="00346178">
            <w:pPr>
              <w:pStyle w:val="TAC"/>
            </w:pPr>
          </w:p>
        </w:tc>
        <w:tc>
          <w:tcPr>
            <w:tcW w:w="848" w:type="dxa"/>
            <w:vAlign w:val="center"/>
          </w:tcPr>
          <w:p w14:paraId="170D5091" w14:textId="77777777" w:rsidR="00975C97" w:rsidRPr="007F2609" w:rsidRDefault="00975C97" w:rsidP="00346178">
            <w:pPr>
              <w:pStyle w:val="TAC"/>
            </w:pPr>
          </w:p>
        </w:tc>
        <w:tc>
          <w:tcPr>
            <w:tcW w:w="848" w:type="dxa"/>
            <w:vAlign w:val="center"/>
          </w:tcPr>
          <w:p w14:paraId="74D88BB6" w14:textId="77777777" w:rsidR="00975C97" w:rsidRPr="007F2609" w:rsidRDefault="00975C97" w:rsidP="00346178">
            <w:pPr>
              <w:pStyle w:val="TAC"/>
            </w:pPr>
          </w:p>
        </w:tc>
        <w:tc>
          <w:tcPr>
            <w:tcW w:w="848" w:type="dxa"/>
            <w:vAlign w:val="center"/>
          </w:tcPr>
          <w:p w14:paraId="3274B86F" w14:textId="77777777" w:rsidR="00975C97" w:rsidRPr="007F2609" w:rsidRDefault="00975C97" w:rsidP="00346178">
            <w:pPr>
              <w:pStyle w:val="TAC"/>
            </w:pPr>
          </w:p>
        </w:tc>
        <w:tc>
          <w:tcPr>
            <w:tcW w:w="848" w:type="dxa"/>
            <w:vAlign w:val="center"/>
          </w:tcPr>
          <w:p w14:paraId="42D442C8" w14:textId="77777777" w:rsidR="00975C97" w:rsidRPr="007F2609" w:rsidRDefault="00975C97" w:rsidP="00346178">
            <w:pPr>
              <w:pStyle w:val="TAC"/>
            </w:pPr>
          </w:p>
        </w:tc>
        <w:tc>
          <w:tcPr>
            <w:tcW w:w="848" w:type="dxa"/>
            <w:vAlign w:val="center"/>
          </w:tcPr>
          <w:p w14:paraId="6412BEEE" w14:textId="77777777" w:rsidR="00975C97" w:rsidRPr="007F2609" w:rsidRDefault="00975C97" w:rsidP="00346178">
            <w:pPr>
              <w:pStyle w:val="TAC"/>
            </w:pPr>
          </w:p>
        </w:tc>
        <w:tc>
          <w:tcPr>
            <w:tcW w:w="848" w:type="dxa"/>
            <w:vAlign w:val="center"/>
          </w:tcPr>
          <w:p w14:paraId="3E33AD38" w14:textId="77777777" w:rsidR="00975C97" w:rsidRPr="007F2609" w:rsidRDefault="00975C97" w:rsidP="00346178">
            <w:pPr>
              <w:pStyle w:val="TAC"/>
            </w:pPr>
          </w:p>
        </w:tc>
        <w:tc>
          <w:tcPr>
            <w:tcW w:w="848" w:type="dxa"/>
            <w:vAlign w:val="center"/>
          </w:tcPr>
          <w:p w14:paraId="5F890161" w14:textId="77777777" w:rsidR="00975C97" w:rsidRPr="007F2609" w:rsidRDefault="00975C97" w:rsidP="00346178">
            <w:pPr>
              <w:pStyle w:val="TAC"/>
            </w:pPr>
          </w:p>
        </w:tc>
        <w:tc>
          <w:tcPr>
            <w:tcW w:w="849" w:type="dxa"/>
            <w:vAlign w:val="center"/>
          </w:tcPr>
          <w:p w14:paraId="2606BD62" w14:textId="77777777" w:rsidR="00975C97" w:rsidRPr="007F2609" w:rsidRDefault="00975C97" w:rsidP="00346178">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241F54C5" w14:textId="77777777" w:rsidR="00975C97" w:rsidRPr="007F2609" w:rsidRDefault="00975C97" w:rsidP="00346178">
            <w:pPr>
              <w:pStyle w:val="TAC"/>
            </w:pPr>
            <w:r w:rsidRPr="007F2609">
              <w:t>CBs</w:t>
            </w:r>
          </w:p>
        </w:tc>
        <w:tc>
          <w:tcPr>
            <w:tcW w:w="848" w:type="dxa"/>
            <w:vAlign w:val="center"/>
          </w:tcPr>
          <w:p w14:paraId="6103C19C" w14:textId="77777777" w:rsidR="00975C97" w:rsidRPr="007F2609" w:rsidRDefault="00975C97" w:rsidP="00346178">
            <w:pPr>
              <w:pStyle w:val="TAC"/>
            </w:pPr>
            <w:r w:rsidRPr="007F2609">
              <w:t>N/A</w:t>
            </w:r>
          </w:p>
        </w:tc>
        <w:tc>
          <w:tcPr>
            <w:tcW w:w="848" w:type="dxa"/>
            <w:vAlign w:val="center"/>
          </w:tcPr>
          <w:p w14:paraId="682778C7" w14:textId="77777777" w:rsidR="00975C97" w:rsidRPr="007F2609" w:rsidRDefault="00975C97" w:rsidP="00346178">
            <w:pPr>
              <w:pStyle w:val="TAC"/>
            </w:pPr>
            <w:r w:rsidRPr="007F2609">
              <w:t>N/A</w:t>
            </w:r>
          </w:p>
        </w:tc>
        <w:tc>
          <w:tcPr>
            <w:tcW w:w="848" w:type="dxa"/>
            <w:vAlign w:val="center"/>
          </w:tcPr>
          <w:p w14:paraId="4D5154D7" w14:textId="77777777" w:rsidR="00975C97" w:rsidRPr="007F2609" w:rsidRDefault="00975C97" w:rsidP="00346178">
            <w:pPr>
              <w:pStyle w:val="TAC"/>
            </w:pPr>
            <w:r w:rsidRPr="007F2609">
              <w:t>N/A</w:t>
            </w:r>
          </w:p>
        </w:tc>
        <w:tc>
          <w:tcPr>
            <w:tcW w:w="848" w:type="dxa"/>
            <w:vAlign w:val="center"/>
          </w:tcPr>
          <w:p w14:paraId="4430A12F" w14:textId="77777777" w:rsidR="00975C97" w:rsidRPr="007F2609" w:rsidRDefault="00975C97" w:rsidP="00346178">
            <w:pPr>
              <w:pStyle w:val="TAC"/>
            </w:pPr>
            <w:r w:rsidRPr="007F2609">
              <w:t>N/A</w:t>
            </w:r>
          </w:p>
        </w:tc>
        <w:tc>
          <w:tcPr>
            <w:tcW w:w="848" w:type="dxa"/>
            <w:vAlign w:val="center"/>
          </w:tcPr>
          <w:p w14:paraId="18A46331" w14:textId="77777777" w:rsidR="00975C97" w:rsidRPr="007F2609" w:rsidRDefault="00975C97" w:rsidP="00346178">
            <w:pPr>
              <w:pStyle w:val="TAC"/>
            </w:pPr>
            <w:r w:rsidRPr="007F2609">
              <w:t>N/A</w:t>
            </w:r>
          </w:p>
        </w:tc>
        <w:tc>
          <w:tcPr>
            <w:tcW w:w="848" w:type="dxa"/>
            <w:vAlign w:val="center"/>
          </w:tcPr>
          <w:p w14:paraId="757DFD7A" w14:textId="77777777" w:rsidR="00975C97" w:rsidRPr="007F2609" w:rsidRDefault="00975C97" w:rsidP="00346178">
            <w:pPr>
              <w:pStyle w:val="TAC"/>
            </w:pPr>
            <w:r w:rsidRPr="007F2609">
              <w:t>N/A</w:t>
            </w:r>
          </w:p>
        </w:tc>
        <w:tc>
          <w:tcPr>
            <w:tcW w:w="848" w:type="dxa"/>
            <w:vAlign w:val="center"/>
          </w:tcPr>
          <w:p w14:paraId="7D7237BD" w14:textId="77777777" w:rsidR="00975C97" w:rsidRPr="007F2609" w:rsidRDefault="00975C97" w:rsidP="00346178">
            <w:pPr>
              <w:pStyle w:val="TAC"/>
            </w:pPr>
            <w:r w:rsidRPr="007F2609">
              <w:t>N/A</w:t>
            </w:r>
          </w:p>
        </w:tc>
        <w:tc>
          <w:tcPr>
            <w:tcW w:w="848" w:type="dxa"/>
            <w:vAlign w:val="center"/>
          </w:tcPr>
          <w:p w14:paraId="21D148C5" w14:textId="77777777" w:rsidR="00975C97" w:rsidRPr="007F2609" w:rsidRDefault="00975C97" w:rsidP="00346178">
            <w:pPr>
              <w:pStyle w:val="TAC"/>
            </w:pPr>
            <w:r w:rsidRPr="007F2609">
              <w:t>N/A</w:t>
            </w:r>
          </w:p>
        </w:tc>
        <w:tc>
          <w:tcPr>
            <w:tcW w:w="848" w:type="dxa"/>
            <w:vAlign w:val="center"/>
          </w:tcPr>
          <w:p w14:paraId="74E171D3" w14:textId="77777777" w:rsidR="00975C97" w:rsidRPr="007F2609" w:rsidRDefault="00975C97" w:rsidP="00346178">
            <w:pPr>
              <w:pStyle w:val="TAC"/>
            </w:pPr>
            <w:r w:rsidRPr="007F2609">
              <w:t>N/A</w:t>
            </w:r>
          </w:p>
        </w:tc>
        <w:tc>
          <w:tcPr>
            <w:tcW w:w="849" w:type="dxa"/>
            <w:vAlign w:val="center"/>
          </w:tcPr>
          <w:p w14:paraId="07D897B4" w14:textId="77777777" w:rsidR="00975C97" w:rsidRPr="007F2609" w:rsidRDefault="00975C97" w:rsidP="00346178">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346178">
            <w:pPr>
              <w:pStyle w:val="TAL"/>
            </w:pPr>
            <w:r w:rsidRPr="007F2609">
              <w:t xml:space="preserve">  For Slot i, if mod(i, 5) = {0, …,13} for i from {4,…,39}</w:t>
            </w:r>
          </w:p>
        </w:tc>
        <w:tc>
          <w:tcPr>
            <w:tcW w:w="1093" w:type="dxa"/>
            <w:vAlign w:val="center"/>
          </w:tcPr>
          <w:p w14:paraId="12893C1E" w14:textId="77777777" w:rsidR="00975C97" w:rsidRPr="007F2609" w:rsidRDefault="00975C97" w:rsidP="00346178">
            <w:pPr>
              <w:pStyle w:val="TAC"/>
            </w:pPr>
            <w:r w:rsidRPr="007F2609">
              <w:t>CBs</w:t>
            </w:r>
          </w:p>
        </w:tc>
        <w:tc>
          <w:tcPr>
            <w:tcW w:w="848" w:type="dxa"/>
            <w:vAlign w:val="center"/>
          </w:tcPr>
          <w:p w14:paraId="35D40BA3" w14:textId="77777777" w:rsidR="00975C97" w:rsidRPr="007F2609" w:rsidRDefault="00975C97" w:rsidP="00346178">
            <w:pPr>
              <w:pStyle w:val="TAC"/>
            </w:pPr>
            <w:r w:rsidRPr="007F2609">
              <w:t>1</w:t>
            </w:r>
          </w:p>
        </w:tc>
        <w:tc>
          <w:tcPr>
            <w:tcW w:w="848" w:type="dxa"/>
            <w:vAlign w:val="center"/>
          </w:tcPr>
          <w:p w14:paraId="22CF43A9" w14:textId="77777777" w:rsidR="00975C97" w:rsidRPr="007F2609" w:rsidRDefault="00975C97" w:rsidP="00346178">
            <w:pPr>
              <w:pStyle w:val="TAC"/>
            </w:pPr>
            <w:r w:rsidRPr="007F2609">
              <w:t>2</w:t>
            </w:r>
          </w:p>
        </w:tc>
        <w:tc>
          <w:tcPr>
            <w:tcW w:w="848" w:type="dxa"/>
            <w:vAlign w:val="center"/>
          </w:tcPr>
          <w:p w14:paraId="04635CE6" w14:textId="77777777" w:rsidR="00975C97" w:rsidRPr="007F2609" w:rsidRDefault="00975C97" w:rsidP="00346178">
            <w:pPr>
              <w:pStyle w:val="TAC"/>
            </w:pPr>
            <w:r w:rsidRPr="007F2609">
              <w:t>3</w:t>
            </w:r>
          </w:p>
        </w:tc>
        <w:tc>
          <w:tcPr>
            <w:tcW w:w="848" w:type="dxa"/>
            <w:vAlign w:val="center"/>
          </w:tcPr>
          <w:p w14:paraId="72EFA75D" w14:textId="77777777" w:rsidR="00975C97" w:rsidRPr="007F2609" w:rsidRDefault="00975C97" w:rsidP="00346178">
            <w:pPr>
              <w:pStyle w:val="TAC"/>
            </w:pPr>
            <w:r w:rsidRPr="007F2609">
              <w:t>3</w:t>
            </w:r>
          </w:p>
        </w:tc>
        <w:tc>
          <w:tcPr>
            <w:tcW w:w="848" w:type="dxa"/>
            <w:vAlign w:val="center"/>
          </w:tcPr>
          <w:p w14:paraId="6EF48362" w14:textId="77777777" w:rsidR="00975C97" w:rsidRPr="007F2609" w:rsidRDefault="00975C97" w:rsidP="00346178">
            <w:pPr>
              <w:pStyle w:val="TAC"/>
            </w:pPr>
            <w:r w:rsidRPr="007F2609">
              <w:t>4</w:t>
            </w:r>
          </w:p>
        </w:tc>
        <w:tc>
          <w:tcPr>
            <w:tcW w:w="848" w:type="dxa"/>
            <w:vAlign w:val="center"/>
          </w:tcPr>
          <w:p w14:paraId="35613652" w14:textId="77777777" w:rsidR="00975C97" w:rsidRPr="007F2609" w:rsidRDefault="00975C97" w:rsidP="00346178">
            <w:pPr>
              <w:pStyle w:val="TAC"/>
            </w:pPr>
            <w:r w:rsidRPr="007F2609">
              <w:t>5</w:t>
            </w:r>
          </w:p>
        </w:tc>
        <w:tc>
          <w:tcPr>
            <w:tcW w:w="848" w:type="dxa"/>
            <w:vAlign w:val="center"/>
          </w:tcPr>
          <w:p w14:paraId="6D6DBB08" w14:textId="77777777" w:rsidR="00975C97" w:rsidRPr="007F2609" w:rsidRDefault="00975C97" w:rsidP="00346178">
            <w:pPr>
              <w:pStyle w:val="TAC"/>
            </w:pPr>
            <w:r w:rsidRPr="007F2609">
              <w:t>6</w:t>
            </w:r>
          </w:p>
        </w:tc>
        <w:tc>
          <w:tcPr>
            <w:tcW w:w="848" w:type="dxa"/>
            <w:vAlign w:val="center"/>
          </w:tcPr>
          <w:p w14:paraId="25AD1A8B" w14:textId="77777777" w:rsidR="00975C97" w:rsidRPr="007F2609" w:rsidRDefault="00975C97" w:rsidP="00346178">
            <w:pPr>
              <w:pStyle w:val="TAC"/>
            </w:pPr>
            <w:r w:rsidRPr="007F2609">
              <w:t>7</w:t>
            </w:r>
          </w:p>
        </w:tc>
        <w:tc>
          <w:tcPr>
            <w:tcW w:w="848" w:type="dxa"/>
            <w:vAlign w:val="center"/>
          </w:tcPr>
          <w:p w14:paraId="7CE00B0D" w14:textId="77777777" w:rsidR="00975C97" w:rsidRPr="007F2609" w:rsidRDefault="00975C97" w:rsidP="00346178">
            <w:pPr>
              <w:pStyle w:val="TAC"/>
            </w:pPr>
            <w:r w:rsidRPr="007F2609">
              <w:t>9</w:t>
            </w:r>
          </w:p>
        </w:tc>
        <w:tc>
          <w:tcPr>
            <w:tcW w:w="849" w:type="dxa"/>
            <w:vAlign w:val="center"/>
          </w:tcPr>
          <w:p w14:paraId="3A14F9A5" w14:textId="77777777" w:rsidR="00975C97" w:rsidRPr="007F2609" w:rsidRDefault="00975C97" w:rsidP="00346178">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346178">
            <w:pPr>
              <w:pStyle w:val="TAL"/>
            </w:pPr>
            <w:r w:rsidRPr="007F2609">
              <w:t>Binary Channel Bits per Slot</w:t>
            </w:r>
          </w:p>
        </w:tc>
        <w:tc>
          <w:tcPr>
            <w:tcW w:w="1093" w:type="dxa"/>
            <w:vAlign w:val="center"/>
          </w:tcPr>
          <w:p w14:paraId="082F35E6" w14:textId="77777777" w:rsidR="00975C97" w:rsidRPr="007F2609" w:rsidRDefault="00975C97" w:rsidP="00346178">
            <w:pPr>
              <w:pStyle w:val="TAC"/>
            </w:pPr>
          </w:p>
        </w:tc>
        <w:tc>
          <w:tcPr>
            <w:tcW w:w="848" w:type="dxa"/>
            <w:vAlign w:val="center"/>
          </w:tcPr>
          <w:p w14:paraId="1633739A" w14:textId="77777777" w:rsidR="00975C97" w:rsidRPr="007F2609" w:rsidRDefault="00975C97" w:rsidP="00346178">
            <w:pPr>
              <w:pStyle w:val="TAC"/>
            </w:pPr>
          </w:p>
        </w:tc>
        <w:tc>
          <w:tcPr>
            <w:tcW w:w="848" w:type="dxa"/>
            <w:vAlign w:val="center"/>
          </w:tcPr>
          <w:p w14:paraId="4EE69384" w14:textId="77777777" w:rsidR="00975C97" w:rsidRPr="007F2609" w:rsidRDefault="00975C97" w:rsidP="00346178">
            <w:pPr>
              <w:pStyle w:val="TAC"/>
            </w:pPr>
          </w:p>
        </w:tc>
        <w:tc>
          <w:tcPr>
            <w:tcW w:w="848" w:type="dxa"/>
            <w:vAlign w:val="center"/>
          </w:tcPr>
          <w:p w14:paraId="7EB60E1C" w14:textId="77777777" w:rsidR="00975C97" w:rsidRPr="007F2609" w:rsidRDefault="00975C97" w:rsidP="00346178">
            <w:pPr>
              <w:pStyle w:val="TAC"/>
            </w:pPr>
          </w:p>
        </w:tc>
        <w:tc>
          <w:tcPr>
            <w:tcW w:w="848" w:type="dxa"/>
            <w:vAlign w:val="center"/>
          </w:tcPr>
          <w:p w14:paraId="29483C3D" w14:textId="77777777" w:rsidR="00975C97" w:rsidRPr="007F2609" w:rsidRDefault="00975C97" w:rsidP="00346178">
            <w:pPr>
              <w:pStyle w:val="TAC"/>
            </w:pPr>
          </w:p>
        </w:tc>
        <w:tc>
          <w:tcPr>
            <w:tcW w:w="848" w:type="dxa"/>
            <w:vAlign w:val="center"/>
          </w:tcPr>
          <w:p w14:paraId="533BB192" w14:textId="77777777" w:rsidR="00975C97" w:rsidRPr="007F2609" w:rsidRDefault="00975C97" w:rsidP="00346178">
            <w:pPr>
              <w:pStyle w:val="TAC"/>
            </w:pPr>
          </w:p>
        </w:tc>
        <w:tc>
          <w:tcPr>
            <w:tcW w:w="848" w:type="dxa"/>
            <w:vAlign w:val="center"/>
          </w:tcPr>
          <w:p w14:paraId="34181DD5" w14:textId="77777777" w:rsidR="00975C97" w:rsidRPr="007F2609" w:rsidRDefault="00975C97" w:rsidP="00346178">
            <w:pPr>
              <w:pStyle w:val="TAC"/>
            </w:pPr>
          </w:p>
        </w:tc>
        <w:tc>
          <w:tcPr>
            <w:tcW w:w="848" w:type="dxa"/>
            <w:vAlign w:val="center"/>
          </w:tcPr>
          <w:p w14:paraId="1C3D4E85" w14:textId="77777777" w:rsidR="00975C97" w:rsidRPr="007F2609" w:rsidRDefault="00975C97" w:rsidP="00346178">
            <w:pPr>
              <w:pStyle w:val="TAC"/>
            </w:pPr>
          </w:p>
        </w:tc>
        <w:tc>
          <w:tcPr>
            <w:tcW w:w="848" w:type="dxa"/>
            <w:vAlign w:val="center"/>
          </w:tcPr>
          <w:p w14:paraId="76FA0B7F" w14:textId="77777777" w:rsidR="00975C97" w:rsidRPr="007F2609" w:rsidRDefault="00975C97" w:rsidP="00346178">
            <w:pPr>
              <w:pStyle w:val="TAC"/>
            </w:pPr>
          </w:p>
        </w:tc>
        <w:tc>
          <w:tcPr>
            <w:tcW w:w="848" w:type="dxa"/>
            <w:vAlign w:val="center"/>
          </w:tcPr>
          <w:p w14:paraId="7197F667" w14:textId="77777777" w:rsidR="00975C97" w:rsidRPr="007F2609" w:rsidRDefault="00975C97" w:rsidP="00346178">
            <w:pPr>
              <w:pStyle w:val="TAC"/>
            </w:pPr>
          </w:p>
        </w:tc>
        <w:tc>
          <w:tcPr>
            <w:tcW w:w="849" w:type="dxa"/>
            <w:vAlign w:val="center"/>
          </w:tcPr>
          <w:p w14:paraId="6DD4C394" w14:textId="77777777" w:rsidR="00975C97" w:rsidRPr="007F2609" w:rsidRDefault="00975C97" w:rsidP="00346178">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5E5DC64B" w14:textId="77777777" w:rsidR="00975C97" w:rsidRPr="007F2609" w:rsidRDefault="00975C97" w:rsidP="00346178">
            <w:pPr>
              <w:pStyle w:val="TAC"/>
            </w:pPr>
            <w:r w:rsidRPr="007F2609">
              <w:t>Bits</w:t>
            </w:r>
          </w:p>
        </w:tc>
        <w:tc>
          <w:tcPr>
            <w:tcW w:w="848" w:type="dxa"/>
            <w:vAlign w:val="center"/>
          </w:tcPr>
          <w:p w14:paraId="4E8D2527" w14:textId="77777777" w:rsidR="00975C97" w:rsidRPr="007F2609" w:rsidRDefault="00975C97" w:rsidP="00346178">
            <w:pPr>
              <w:pStyle w:val="TAC"/>
            </w:pPr>
            <w:r w:rsidRPr="007F2609">
              <w:t>N/A</w:t>
            </w:r>
          </w:p>
        </w:tc>
        <w:tc>
          <w:tcPr>
            <w:tcW w:w="848" w:type="dxa"/>
            <w:vAlign w:val="center"/>
          </w:tcPr>
          <w:p w14:paraId="17D73751" w14:textId="77777777" w:rsidR="00975C97" w:rsidRPr="007F2609" w:rsidRDefault="00975C97" w:rsidP="00346178">
            <w:pPr>
              <w:pStyle w:val="TAC"/>
            </w:pPr>
            <w:r w:rsidRPr="007F2609">
              <w:t>N/A</w:t>
            </w:r>
          </w:p>
        </w:tc>
        <w:tc>
          <w:tcPr>
            <w:tcW w:w="848" w:type="dxa"/>
            <w:vAlign w:val="center"/>
          </w:tcPr>
          <w:p w14:paraId="3671D25A" w14:textId="77777777" w:rsidR="00975C97" w:rsidRPr="007F2609" w:rsidRDefault="00975C97" w:rsidP="00346178">
            <w:pPr>
              <w:pStyle w:val="TAC"/>
            </w:pPr>
            <w:r w:rsidRPr="007F2609">
              <w:t>N/A</w:t>
            </w:r>
          </w:p>
        </w:tc>
        <w:tc>
          <w:tcPr>
            <w:tcW w:w="848" w:type="dxa"/>
            <w:vAlign w:val="center"/>
          </w:tcPr>
          <w:p w14:paraId="479F9BD0" w14:textId="77777777" w:rsidR="00975C97" w:rsidRPr="007F2609" w:rsidRDefault="00975C97" w:rsidP="00346178">
            <w:pPr>
              <w:pStyle w:val="TAC"/>
            </w:pPr>
            <w:r w:rsidRPr="007F2609">
              <w:t>N/A</w:t>
            </w:r>
          </w:p>
        </w:tc>
        <w:tc>
          <w:tcPr>
            <w:tcW w:w="848" w:type="dxa"/>
            <w:vAlign w:val="center"/>
          </w:tcPr>
          <w:p w14:paraId="51296197" w14:textId="77777777" w:rsidR="00975C97" w:rsidRPr="007F2609" w:rsidRDefault="00975C97" w:rsidP="00346178">
            <w:pPr>
              <w:pStyle w:val="TAC"/>
            </w:pPr>
            <w:r w:rsidRPr="007F2609">
              <w:t>N/A</w:t>
            </w:r>
          </w:p>
        </w:tc>
        <w:tc>
          <w:tcPr>
            <w:tcW w:w="848" w:type="dxa"/>
            <w:vAlign w:val="center"/>
          </w:tcPr>
          <w:p w14:paraId="3B91AE54" w14:textId="77777777" w:rsidR="00975C97" w:rsidRPr="007F2609" w:rsidRDefault="00975C97" w:rsidP="00346178">
            <w:pPr>
              <w:pStyle w:val="TAC"/>
            </w:pPr>
            <w:r w:rsidRPr="007F2609">
              <w:t>N/A</w:t>
            </w:r>
          </w:p>
        </w:tc>
        <w:tc>
          <w:tcPr>
            <w:tcW w:w="848" w:type="dxa"/>
            <w:vAlign w:val="center"/>
          </w:tcPr>
          <w:p w14:paraId="5ED9A980" w14:textId="77777777" w:rsidR="00975C97" w:rsidRPr="007F2609" w:rsidRDefault="00975C97" w:rsidP="00346178">
            <w:pPr>
              <w:pStyle w:val="TAC"/>
            </w:pPr>
            <w:r w:rsidRPr="007F2609">
              <w:t>N/A</w:t>
            </w:r>
          </w:p>
        </w:tc>
        <w:tc>
          <w:tcPr>
            <w:tcW w:w="848" w:type="dxa"/>
            <w:vAlign w:val="center"/>
          </w:tcPr>
          <w:p w14:paraId="5F487D4C" w14:textId="77777777" w:rsidR="00975C97" w:rsidRPr="007F2609" w:rsidRDefault="00975C97" w:rsidP="00346178">
            <w:pPr>
              <w:pStyle w:val="TAC"/>
            </w:pPr>
            <w:r w:rsidRPr="007F2609">
              <w:t>N/A</w:t>
            </w:r>
          </w:p>
        </w:tc>
        <w:tc>
          <w:tcPr>
            <w:tcW w:w="848" w:type="dxa"/>
            <w:vAlign w:val="center"/>
          </w:tcPr>
          <w:p w14:paraId="7AFBB8BA" w14:textId="77777777" w:rsidR="00975C97" w:rsidRPr="007F2609" w:rsidRDefault="00975C97" w:rsidP="00346178">
            <w:pPr>
              <w:pStyle w:val="TAC"/>
            </w:pPr>
            <w:r w:rsidRPr="007F2609">
              <w:t>N/A</w:t>
            </w:r>
          </w:p>
        </w:tc>
        <w:tc>
          <w:tcPr>
            <w:tcW w:w="849" w:type="dxa"/>
            <w:vAlign w:val="center"/>
          </w:tcPr>
          <w:p w14:paraId="25EABBE5" w14:textId="77777777" w:rsidR="00975C97" w:rsidRPr="007F2609" w:rsidRDefault="00975C97" w:rsidP="00346178">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45799167" w14:textId="77777777" w:rsidR="00975C97" w:rsidRPr="007F2609" w:rsidRDefault="00975C97" w:rsidP="00346178">
            <w:pPr>
              <w:pStyle w:val="TAC"/>
            </w:pPr>
            <w:r w:rsidRPr="007F2609">
              <w:t>Bits</w:t>
            </w:r>
          </w:p>
        </w:tc>
        <w:tc>
          <w:tcPr>
            <w:tcW w:w="848" w:type="dxa"/>
            <w:vAlign w:val="center"/>
          </w:tcPr>
          <w:p w14:paraId="63CBE70B" w14:textId="77777777" w:rsidR="00975C97" w:rsidRPr="007F2609" w:rsidRDefault="00975C97" w:rsidP="00346178">
            <w:pPr>
              <w:pStyle w:val="TAC"/>
            </w:pPr>
            <w:r w:rsidRPr="007F2609">
              <w:t>9504</w:t>
            </w:r>
          </w:p>
        </w:tc>
        <w:tc>
          <w:tcPr>
            <w:tcW w:w="848" w:type="dxa"/>
            <w:vAlign w:val="center"/>
          </w:tcPr>
          <w:p w14:paraId="206B8DE7" w14:textId="77777777" w:rsidR="00975C97" w:rsidRPr="007F2609" w:rsidRDefault="00975C97" w:rsidP="00346178">
            <w:pPr>
              <w:pStyle w:val="TAC"/>
            </w:pPr>
            <w:r w:rsidRPr="007F2609">
              <w:t>15552</w:t>
            </w:r>
          </w:p>
        </w:tc>
        <w:tc>
          <w:tcPr>
            <w:tcW w:w="848" w:type="dxa"/>
            <w:vAlign w:val="center"/>
          </w:tcPr>
          <w:p w14:paraId="592FA8E3" w14:textId="77777777" w:rsidR="00975C97" w:rsidRPr="007F2609" w:rsidRDefault="00975C97" w:rsidP="00346178">
            <w:pPr>
              <w:pStyle w:val="TAC"/>
            </w:pPr>
            <w:r w:rsidRPr="007F2609">
              <w:t>20736</w:t>
            </w:r>
          </w:p>
        </w:tc>
        <w:tc>
          <w:tcPr>
            <w:tcW w:w="848" w:type="dxa"/>
            <w:vAlign w:val="center"/>
          </w:tcPr>
          <w:p w14:paraId="146F01BB" w14:textId="77777777" w:rsidR="00975C97" w:rsidRPr="007F2609" w:rsidRDefault="00975C97" w:rsidP="00346178">
            <w:pPr>
              <w:pStyle w:val="TAC"/>
            </w:pPr>
            <w:r w:rsidRPr="007F2609">
              <w:t>26784</w:t>
            </w:r>
          </w:p>
        </w:tc>
        <w:tc>
          <w:tcPr>
            <w:tcW w:w="848" w:type="dxa"/>
            <w:vAlign w:val="center"/>
          </w:tcPr>
          <w:p w14:paraId="01A220AE" w14:textId="77777777" w:rsidR="00975C97" w:rsidRPr="007F2609" w:rsidRDefault="00975C97" w:rsidP="00346178">
            <w:pPr>
              <w:pStyle w:val="TAC"/>
            </w:pPr>
            <w:r w:rsidRPr="007F2609">
              <w:t>32832</w:t>
            </w:r>
          </w:p>
        </w:tc>
        <w:tc>
          <w:tcPr>
            <w:tcW w:w="848" w:type="dxa"/>
            <w:vAlign w:val="center"/>
          </w:tcPr>
          <w:p w14:paraId="43CC5A19" w14:textId="77777777" w:rsidR="00975C97" w:rsidRPr="007F2609" w:rsidRDefault="00975C97" w:rsidP="00346178">
            <w:pPr>
              <w:pStyle w:val="TAC"/>
            </w:pPr>
            <w:r w:rsidRPr="007F2609">
              <w:t>44064</w:t>
            </w:r>
          </w:p>
        </w:tc>
        <w:tc>
          <w:tcPr>
            <w:tcW w:w="848" w:type="dxa"/>
            <w:vAlign w:val="center"/>
          </w:tcPr>
          <w:p w14:paraId="11A95557" w14:textId="77777777" w:rsidR="00975C97" w:rsidRPr="007F2609" w:rsidRDefault="00975C97" w:rsidP="00346178">
            <w:pPr>
              <w:pStyle w:val="TAC"/>
            </w:pPr>
            <w:r w:rsidRPr="007F2609">
              <w:t>56160</w:t>
            </w:r>
          </w:p>
        </w:tc>
        <w:tc>
          <w:tcPr>
            <w:tcW w:w="848" w:type="dxa"/>
            <w:vAlign w:val="center"/>
          </w:tcPr>
          <w:p w14:paraId="283BAAE5" w14:textId="77777777" w:rsidR="00975C97" w:rsidRPr="007F2609" w:rsidRDefault="00975C97" w:rsidP="00346178">
            <w:pPr>
              <w:pStyle w:val="TAC"/>
            </w:pPr>
            <w:r w:rsidRPr="007F2609">
              <w:t>68256</w:t>
            </w:r>
          </w:p>
        </w:tc>
        <w:tc>
          <w:tcPr>
            <w:tcW w:w="848" w:type="dxa"/>
            <w:vAlign w:val="center"/>
          </w:tcPr>
          <w:p w14:paraId="1417E730" w14:textId="77777777" w:rsidR="00975C97" w:rsidRPr="007F2609" w:rsidRDefault="00975C97" w:rsidP="00346178">
            <w:pPr>
              <w:pStyle w:val="TAC"/>
            </w:pPr>
            <w:r w:rsidRPr="007F2609">
              <w:t>92448</w:t>
            </w:r>
          </w:p>
        </w:tc>
        <w:tc>
          <w:tcPr>
            <w:tcW w:w="849" w:type="dxa"/>
            <w:vAlign w:val="center"/>
          </w:tcPr>
          <w:p w14:paraId="740CE7AA" w14:textId="77777777" w:rsidR="00975C97" w:rsidRPr="007F2609" w:rsidRDefault="00975C97" w:rsidP="00346178">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346178">
            <w:pPr>
              <w:pStyle w:val="TAL"/>
            </w:pPr>
            <w:r w:rsidRPr="007F2609">
              <w:t>Max. Throughput averaged over 1 frame</w:t>
            </w:r>
          </w:p>
        </w:tc>
        <w:tc>
          <w:tcPr>
            <w:tcW w:w="1093" w:type="dxa"/>
            <w:vAlign w:val="center"/>
          </w:tcPr>
          <w:p w14:paraId="083C4B52" w14:textId="77777777" w:rsidR="00975C97" w:rsidRPr="007F2609" w:rsidRDefault="00975C97" w:rsidP="00346178">
            <w:pPr>
              <w:pStyle w:val="TAC"/>
            </w:pPr>
            <w:r w:rsidRPr="007F2609">
              <w:t>Mbps</w:t>
            </w:r>
          </w:p>
        </w:tc>
        <w:tc>
          <w:tcPr>
            <w:tcW w:w="848" w:type="dxa"/>
            <w:vAlign w:val="center"/>
          </w:tcPr>
          <w:p w14:paraId="0C224C9A" w14:textId="77777777" w:rsidR="00975C97" w:rsidRPr="007F2609" w:rsidRDefault="00975C97" w:rsidP="00346178">
            <w:pPr>
              <w:pStyle w:val="TAC"/>
            </w:pPr>
            <w:r w:rsidRPr="007F2609">
              <w:t>17.818</w:t>
            </w:r>
          </w:p>
        </w:tc>
        <w:tc>
          <w:tcPr>
            <w:tcW w:w="848" w:type="dxa"/>
            <w:vAlign w:val="center"/>
          </w:tcPr>
          <w:p w14:paraId="1AE1722F" w14:textId="77777777" w:rsidR="00975C97" w:rsidRPr="007F2609" w:rsidRDefault="00975C97" w:rsidP="00346178">
            <w:pPr>
              <w:pStyle w:val="TAC"/>
            </w:pPr>
            <w:r w:rsidRPr="007F2609">
              <w:t>28.896</w:t>
            </w:r>
          </w:p>
        </w:tc>
        <w:tc>
          <w:tcPr>
            <w:tcW w:w="848" w:type="dxa"/>
            <w:vAlign w:val="center"/>
          </w:tcPr>
          <w:p w14:paraId="55E63E6E" w14:textId="77777777" w:rsidR="00975C97" w:rsidRPr="007F2609" w:rsidRDefault="00975C97" w:rsidP="00346178">
            <w:pPr>
              <w:pStyle w:val="TAC"/>
            </w:pPr>
            <w:r w:rsidRPr="007F2609">
              <w:t>38.726</w:t>
            </w:r>
          </w:p>
        </w:tc>
        <w:tc>
          <w:tcPr>
            <w:tcW w:w="848" w:type="dxa"/>
            <w:vAlign w:val="center"/>
          </w:tcPr>
          <w:p w14:paraId="7CF5D521" w14:textId="77777777" w:rsidR="00975C97" w:rsidRPr="007F2609" w:rsidRDefault="00975C97" w:rsidP="00346178">
            <w:pPr>
              <w:pStyle w:val="TAC"/>
            </w:pPr>
            <w:r w:rsidRPr="007F2609">
              <w:t>50.400</w:t>
            </w:r>
          </w:p>
        </w:tc>
        <w:tc>
          <w:tcPr>
            <w:tcW w:w="848" w:type="dxa"/>
            <w:vAlign w:val="center"/>
          </w:tcPr>
          <w:p w14:paraId="7DFE44A7" w14:textId="77777777" w:rsidR="00975C97" w:rsidRPr="007F2609" w:rsidRDefault="00975C97" w:rsidP="00346178">
            <w:pPr>
              <w:pStyle w:val="TAC"/>
            </w:pPr>
            <w:r w:rsidRPr="007F2609">
              <w:t>61.459</w:t>
            </w:r>
          </w:p>
        </w:tc>
        <w:tc>
          <w:tcPr>
            <w:tcW w:w="848" w:type="dxa"/>
            <w:vAlign w:val="center"/>
          </w:tcPr>
          <w:p w14:paraId="1E9CA9A4" w14:textId="77777777" w:rsidR="00975C97" w:rsidRPr="007F2609" w:rsidRDefault="00975C97" w:rsidP="00346178">
            <w:pPr>
              <w:pStyle w:val="TAC"/>
            </w:pPr>
            <w:r w:rsidRPr="007F2609">
              <w:t>81.158</w:t>
            </w:r>
          </w:p>
        </w:tc>
        <w:tc>
          <w:tcPr>
            <w:tcW w:w="848" w:type="dxa"/>
            <w:vAlign w:val="center"/>
          </w:tcPr>
          <w:p w14:paraId="7B24AC80" w14:textId="77777777" w:rsidR="00975C97" w:rsidRPr="007F2609" w:rsidRDefault="00975C97" w:rsidP="00346178">
            <w:pPr>
              <w:pStyle w:val="TAC"/>
            </w:pPr>
            <w:r w:rsidRPr="007F2609">
              <w:t>105.696</w:t>
            </w:r>
          </w:p>
        </w:tc>
        <w:tc>
          <w:tcPr>
            <w:tcW w:w="848" w:type="dxa"/>
            <w:vAlign w:val="center"/>
          </w:tcPr>
          <w:p w14:paraId="48FAA5FB" w14:textId="77777777" w:rsidR="00975C97" w:rsidRPr="007F2609" w:rsidRDefault="00975C97" w:rsidP="00346178">
            <w:pPr>
              <w:pStyle w:val="TAC"/>
            </w:pPr>
            <w:r w:rsidRPr="007F2609">
              <w:t>127.891</w:t>
            </w:r>
          </w:p>
        </w:tc>
        <w:tc>
          <w:tcPr>
            <w:tcW w:w="848" w:type="dxa"/>
            <w:vAlign w:val="center"/>
          </w:tcPr>
          <w:p w14:paraId="52BE7536" w14:textId="77777777" w:rsidR="00975C97" w:rsidRPr="007F2609" w:rsidRDefault="00975C97" w:rsidP="00346178">
            <w:pPr>
              <w:pStyle w:val="TAC"/>
            </w:pPr>
            <w:r w:rsidRPr="007F2609">
              <w:t>172.051</w:t>
            </w:r>
          </w:p>
        </w:tc>
        <w:tc>
          <w:tcPr>
            <w:tcW w:w="849" w:type="dxa"/>
            <w:vAlign w:val="center"/>
          </w:tcPr>
          <w:p w14:paraId="6FA36916" w14:textId="77777777" w:rsidR="00975C97" w:rsidRPr="007F2609" w:rsidRDefault="00975C97" w:rsidP="00346178">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346178">
            <w:pPr>
              <w:pStyle w:val="TAL"/>
            </w:pPr>
            <w:r w:rsidRPr="007F2609">
              <w:t>Note 1:</w:t>
            </w:r>
            <w:r w:rsidRPr="007F2609">
              <w:tab/>
              <w:t>Additional parameters are specified in Table A.3.1-1 and Table A.3.3.1-1.</w:t>
            </w:r>
          </w:p>
          <w:p w14:paraId="6BF8967C" w14:textId="77777777" w:rsidR="00975C97" w:rsidRPr="007F2609" w:rsidRDefault="00975C97" w:rsidP="00346178">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346178">
            <w:pPr>
              <w:pStyle w:val="TAL"/>
            </w:pPr>
            <w:r w:rsidRPr="007F2609">
              <w:t>Note 3:</w:t>
            </w:r>
            <w:r w:rsidRPr="007F2609">
              <w:tab/>
              <w:t>SS/PBCH block is transmitted in slot #0 of each frame.</w:t>
            </w:r>
          </w:p>
          <w:p w14:paraId="57E7C60E" w14:textId="77777777" w:rsidR="00975C97" w:rsidRPr="007F2609" w:rsidRDefault="00975C97" w:rsidP="00346178">
            <w:pPr>
              <w:pStyle w:val="TAL"/>
            </w:pPr>
            <w:r w:rsidRPr="007F2609">
              <w:t>Note 4:</w:t>
            </w:r>
            <w:r w:rsidRPr="007F2609">
              <w:tab/>
              <w:t>Slot i is slot index per frame.</w:t>
            </w:r>
          </w:p>
        </w:tc>
      </w:tr>
    </w:tbl>
    <w:p w14:paraId="5C0D0FA2" w14:textId="77777777" w:rsidR="00975C97" w:rsidRDefault="00975C97" w:rsidP="00346178"/>
    <w:p w14:paraId="62B4916D" w14:textId="77777777" w:rsidR="00AA48BA" w:rsidRPr="007F2609" w:rsidRDefault="00AA48BA" w:rsidP="00AA48BA">
      <w:pPr>
        <w:pStyle w:val="Heading3"/>
      </w:pPr>
      <w:r w:rsidRPr="007F2609">
        <w:lastRenderedPageBreak/>
        <w:t>A.3.3.</w:t>
      </w:r>
      <w:r>
        <w:t>5</w:t>
      </w:r>
      <w:r w:rsidRPr="007F2609">
        <w:tab/>
        <w:t xml:space="preserve">FRC for maximum input level for </w:t>
      </w:r>
      <w:r>
        <w:t>1024</w:t>
      </w:r>
      <w:r w:rsidRPr="007F2609">
        <w:t xml:space="preserve"> QAM</w:t>
      </w:r>
    </w:p>
    <w:p w14:paraId="443BFC35" w14:textId="77777777" w:rsidR="00AA48BA" w:rsidRPr="00A1115A" w:rsidRDefault="00AA48BA" w:rsidP="00AA48BA">
      <w:pPr>
        <w:pStyle w:val="TH"/>
      </w:pPr>
      <w:r w:rsidRPr="00A1115A">
        <w:t>Table A.3.3.</w:t>
      </w:r>
      <w:r>
        <w:t>5</w:t>
      </w:r>
      <w:r w:rsidRPr="00A1115A">
        <w:t xml:space="preserve">-1 Fixed reference channel for maximum input level receiver requirements (SCS 15 kHz, TDD, </w:t>
      </w:r>
      <w:r>
        <w:t>1024</w:t>
      </w:r>
      <w:r w:rsidRPr="00A1115A">
        <w:t>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AA48BA" w:rsidRPr="00A1115A" w14:paraId="2B490A97" w14:textId="77777777" w:rsidTr="001D3C85">
        <w:trPr>
          <w:jc w:val="center"/>
        </w:trPr>
        <w:tc>
          <w:tcPr>
            <w:tcW w:w="3690" w:type="dxa"/>
            <w:vAlign w:val="center"/>
          </w:tcPr>
          <w:p w14:paraId="4C474F8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Parameter</w:t>
            </w:r>
          </w:p>
        </w:tc>
        <w:tc>
          <w:tcPr>
            <w:tcW w:w="1093" w:type="dxa"/>
            <w:vAlign w:val="center"/>
          </w:tcPr>
          <w:p w14:paraId="66C2B273"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Unit</w:t>
            </w:r>
          </w:p>
        </w:tc>
        <w:tc>
          <w:tcPr>
            <w:tcW w:w="5736" w:type="dxa"/>
            <w:gridSpan w:val="8"/>
          </w:tcPr>
          <w:p w14:paraId="5644DFC2"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Value</w:t>
            </w:r>
          </w:p>
        </w:tc>
      </w:tr>
      <w:tr w:rsidR="00AA48BA" w:rsidRPr="00A1115A" w14:paraId="532FFC8B" w14:textId="77777777" w:rsidTr="001D3C85">
        <w:trPr>
          <w:jc w:val="center"/>
        </w:trPr>
        <w:tc>
          <w:tcPr>
            <w:tcW w:w="3690" w:type="dxa"/>
            <w:vAlign w:val="center"/>
          </w:tcPr>
          <w:p w14:paraId="2C281906" w14:textId="77777777" w:rsidR="00AA48BA" w:rsidRPr="00A1115A" w:rsidRDefault="00AA48BA" w:rsidP="001D3C85">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1954D0AD"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MHz</w:t>
            </w:r>
          </w:p>
        </w:tc>
        <w:tc>
          <w:tcPr>
            <w:tcW w:w="717" w:type="dxa"/>
            <w:vAlign w:val="center"/>
          </w:tcPr>
          <w:p w14:paraId="65D639FD"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5</w:t>
            </w:r>
          </w:p>
        </w:tc>
        <w:tc>
          <w:tcPr>
            <w:tcW w:w="717" w:type="dxa"/>
            <w:vAlign w:val="center"/>
          </w:tcPr>
          <w:p w14:paraId="667B8124"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10</w:t>
            </w:r>
          </w:p>
        </w:tc>
        <w:tc>
          <w:tcPr>
            <w:tcW w:w="717" w:type="dxa"/>
            <w:vAlign w:val="center"/>
          </w:tcPr>
          <w:p w14:paraId="2B1620F0"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15</w:t>
            </w:r>
          </w:p>
        </w:tc>
        <w:tc>
          <w:tcPr>
            <w:tcW w:w="717" w:type="dxa"/>
            <w:vAlign w:val="center"/>
          </w:tcPr>
          <w:p w14:paraId="0AFA6F62"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20</w:t>
            </w:r>
          </w:p>
        </w:tc>
        <w:tc>
          <w:tcPr>
            <w:tcW w:w="717" w:type="dxa"/>
            <w:vAlign w:val="center"/>
          </w:tcPr>
          <w:p w14:paraId="448FAE0F"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25</w:t>
            </w:r>
          </w:p>
        </w:tc>
        <w:tc>
          <w:tcPr>
            <w:tcW w:w="717" w:type="dxa"/>
            <w:vAlign w:val="center"/>
          </w:tcPr>
          <w:p w14:paraId="57155CC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30</w:t>
            </w:r>
          </w:p>
        </w:tc>
        <w:tc>
          <w:tcPr>
            <w:tcW w:w="717" w:type="dxa"/>
            <w:vAlign w:val="center"/>
          </w:tcPr>
          <w:p w14:paraId="6995044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40</w:t>
            </w:r>
          </w:p>
        </w:tc>
        <w:tc>
          <w:tcPr>
            <w:tcW w:w="717" w:type="dxa"/>
            <w:vAlign w:val="center"/>
          </w:tcPr>
          <w:p w14:paraId="14D1E44C"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50</w:t>
            </w:r>
          </w:p>
        </w:tc>
      </w:tr>
      <w:tr w:rsidR="00AA48BA" w:rsidRPr="00A1115A" w14:paraId="08246E42" w14:textId="77777777" w:rsidTr="001D3C85">
        <w:trPr>
          <w:jc w:val="center"/>
        </w:trPr>
        <w:tc>
          <w:tcPr>
            <w:tcW w:w="3690" w:type="dxa"/>
            <w:vAlign w:val="center"/>
          </w:tcPr>
          <w:p w14:paraId="72F83E87" w14:textId="77777777" w:rsidR="00AA48BA" w:rsidRPr="00A1115A" w:rsidRDefault="00AA48BA" w:rsidP="001D3C85">
            <w:pPr>
              <w:pStyle w:val="TAL"/>
            </w:pPr>
            <w:r w:rsidRPr="00A1115A">
              <w:t>Subcarrier spacing</w:t>
            </w:r>
          </w:p>
        </w:tc>
        <w:tc>
          <w:tcPr>
            <w:tcW w:w="1093" w:type="dxa"/>
            <w:vAlign w:val="center"/>
          </w:tcPr>
          <w:p w14:paraId="3883BFAC" w14:textId="77777777" w:rsidR="00AA48BA" w:rsidRPr="00A1115A" w:rsidRDefault="00AA48BA" w:rsidP="001D3C85">
            <w:pPr>
              <w:pStyle w:val="TAC"/>
            </w:pPr>
            <w:r w:rsidRPr="00A1115A">
              <w:t>kHz</w:t>
            </w:r>
          </w:p>
        </w:tc>
        <w:tc>
          <w:tcPr>
            <w:tcW w:w="717" w:type="dxa"/>
            <w:vAlign w:val="center"/>
          </w:tcPr>
          <w:p w14:paraId="315D026D" w14:textId="77777777" w:rsidR="00AA48BA" w:rsidRPr="00A1115A" w:rsidRDefault="00AA48BA" w:rsidP="001D3C85">
            <w:pPr>
              <w:pStyle w:val="TAC"/>
            </w:pPr>
            <w:r w:rsidRPr="00A1115A">
              <w:t>15</w:t>
            </w:r>
          </w:p>
        </w:tc>
        <w:tc>
          <w:tcPr>
            <w:tcW w:w="717" w:type="dxa"/>
            <w:vAlign w:val="center"/>
          </w:tcPr>
          <w:p w14:paraId="5832DA60" w14:textId="77777777" w:rsidR="00AA48BA" w:rsidRPr="00A1115A" w:rsidRDefault="00AA48BA" w:rsidP="001D3C85">
            <w:pPr>
              <w:pStyle w:val="TAC"/>
            </w:pPr>
            <w:r w:rsidRPr="00A1115A">
              <w:t>15</w:t>
            </w:r>
          </w:p>
        </w:tc>
        <w:tc>
          <w:tcPr>
            <w:tcW w:w="717" w:type="dxa"/>
            <w:vAlign w:val="center"/>
          </w:tcPr>
          <w:p w14:paraId="31F0795B" w14:textId="77777777" w:rsidR="00AA48BA" w:rsidRPr="00A1115A" w:rsidRDefault="00AA48BA" w:rsidP="001D3C85">
            <w:pPr>
              <w:pStyle w:val="TAC"/>
            </w:pPr>
            <w:r w:rsidRPr="00A1115A">
              <w:t>15</w:t>
            </w:r>
          </w:p>
        </w:tc>
        <w:tc>
          <w:tcPr>
            <w:tcW w:w="717" w:type="dxa"/>
            <w:vAlign w:val="center"/>
          </w:tcPr>
          <w:p w14:paraId="716C61C9" w14:textId="77777777" w:rsidR="00AA48BA" w:rsidRPr="00A1115A" w:rsidRDefault="00AA48BA" w:rsidP="001D3C85">
            <w:pPr>
              <w:pStyle w:val="TAC"/>
            </w:pPr>
            <w:r w:rsidRPr="00A1115A">
              <w:t>15</w:t>
            </w:r>
          </w:p>
        </w:tc>
        <w:tc>
          <w:tcPr>
            <w:tcW w:w="717" w:type="dxa"/>
            <w:vAlign w:val="center"/>
          </w:tcPr>
          <w:p w14:paraId="65F05208" w14:textId="77777777" w:rsidR="00AA48BA" w:rsidRPr="00A1115A" w:rsidRDefault="00AA48BA" w:rsidP="001D3C85">
            <w:pPr>
              <w:pStyle w:val="TAC"/>
            </w:pPr>
            <w:r w:rsidRPr="00A1115A">
              <w:t>15</w:t>
            </w:r>
          </w:p>
        </w:tc>
        <w:tc>
          <w:tcPr>
            <w:tcW w:w="717" w:type="dxa"/>
            <w:vAlign w:val="center"/>
          </w:tcPr>
          <w:p w14:paraId="4F87DA0B" w14:textId="77777777" w:rsidR="00AA48BA" w:rsidRPr="00A1115A" w:rsidRDefault="00AA48BA" w:rsidP="001D3C85">
            <w:pPr>
              <w:pStyle w:val="TAC"/>
            </w:pPr>
            <w:r w:rsidRPr="00A1115A">
              <w:t>15</w:t>
            </w:r>
          </w:p>
        </w:tc>
        <w:tc>
          <w:tcPr>
            <w:tcW w:w="717" w:type="dxa"/>
            <w:vAlign w:val="center"/>
          </w:tcPr>
          <w:p w14:paraId="29C4A95F" w14:textId="77777777" w:rsidR="00AA48BA" w:rsidRPr="00A1115A" w:rsidRDefault="00AA48BA" w:rsidP="001D3C85">
            <w:pPr>
              <w:pStyle w:val="TAC"/>
            </w:pPr>
            <w:r w:rsidRPr="00A1115A">
              <w:t>15</w:t>
            </w:r>
          </w:p>
        </w:tc>
        <w:tc>
          <w:tcPr>
            <w:tcW w:w="717" w:type="dxa"/>
            <w:vAlign w:val="center"/>
          </w:tcPr>
          <w:p w14:paraId="78A25F06" w14:textId="77777777" w:rsidR="00AA48BA" w:rsidRPr="00A1115A" w:rsidRDefault="00AA48BA" w:rsidP="001D3C85">
            <w:pPr>
              <w:pStyle w:val="TAC"/>
            </w:pPr>
            <w:r w:rsidRPr="00A1115A">
              <w:t>15</w:t>
            </w:r>
          </w:p>
        </w:tc>
      </w:tr>
      <w:tr w:rsidR="00AA48BA" w:rsidRPr="00A1115A" w14:paraId="3119E5BC" w14:textId="77777777" w:rsidTr="001D3C85">
        <w:trPr>
          <w:jc w:val="center"/>
        </w:trPr>
        <w:tc>
          <w:tcPr>
            <w:tcW w:w="3690" w:type="dxa"/>
            <w:vAlign w:val="center"/>
          </w:tcPr>
          <w:p w14:paraId="78A67DDD"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3" w:type="dxa"/>
            <w:vAlign w:val="center"/>
          </w:tcPr>
          <w:p w14:paraId="263787B7" w14:textId="77777777" w:rsidR="00AA48BA" w:rsidRPr="00A1115A" w:rsidRDefault="00AA48BA" w:rsidP="001D3C85">
            <w:pPr>
              <w:pStyle w:val="TAC"/>
            </w:pPr>
          </w:p>
        </w:tc>
        <w:tc>
          <w:tcPr>
            <w:tcW w:w="717" w:type="dxa"/>
            <w:vAlign w:val="center"/>
          </w:tcPr>
          <w:p w14:paraId="3B5E37D8" w14:textId="77777777" w:rsidR="00AA48BA" w:rsidRPr="00A1115A" w:rsidRDefault="00AA48BA" w:rsidP="001D3C85">
            <w:pPr>
              <w:pStyle w:val="TAC"/>
            </w:pPr>
            <w:r w:rsidRPr="00A1115A">
              <w:t>0</w:t>
            </w:r>
          </w:p>
        </w:tc>
        <w:tc>
          <w:tcPr>
            <w:tcW w:w="717" w:type="dxa"/>
            <w:vAlign w:val="center"/>
          </w:tcPr>
          <w:p w14:paraId="2891346F" w14:textId="77777777" w:rsidR="00AA48BA" w:rsidRPr="00A1115A" w:rsidRDefault="00AA48BA" w:rsidP="001D3C85">
            <w:pPr>
              <w:pStyle w:val="TAC"/>
            </w:pPr>
            <w:r w:rsidRPr="00A1115A">
              <w:t>0</w:t>
            </w:r>
          </w:p>
        </w:tc>
        <w:tc>
          <w:tcPr>
            <w:tcW w:w="717" w:type="dxa"/>
            <w:vAlign w:val="center"/>
          </w:tcPr>
          <w:p w14:paraId="65954D6E" w14:textId="77777777" w:rsidR="00AA48BA" w:rsidRPr="00A1115A" w:rsidRDefault="00AA48BA" w:rsidP="001D3C85">
            <w:pPr>
              <w:pStyle w:val="TAC"/>
            </w:pPr>
            <w:r w:rsidRPr="00A1115A">
              <w:t>0</w:t>
            </w:r>
          </w:p>
        </w:tc>
        <w:tc>
          <w:tcPr>
            <w:tcW w:w="717" w:type="dxa"/>
            <w:vAlign w:val="center"/>
          </w:tcPr>
          <w:p w14:paraId="2BC85D43" w14:textId="77777777" w:rsidR="00AA48BA" w:rsidRPr="00A1115A" w:rsidRDefault="00AA48BA" w:rsidP="001D3C85">
            <w:pPr>
              <w:pStyle w:val="TAC"/>
            </w:pPr>
            <w:r w:rsidRPr="00A1115A">
              <w:t>0</w:t>
            </w:r>
          </w:p>
        </w:tc>
        <w:tc>
          <w:tcPr>
            <w:tcW w:w="717" w:type="dxa"/>
            <w:vAlign w:val="center"/>
          </w:tcPr>
          <w:p w14:paraId="40AEA72F" w14:textId="77777777" w:rsidR="00AA48BA" w:rsidRPr="00A1115A" w:rsidRDefault="00AA48BA" w:rsidP="001D3C85">
            <w:pPr>
              <w:pStyle w:val="TAC"/>
            </w:pPr>
            <w:r w:rsidRPr="00A1115A">
              <w:t>0</w:t>
            </w:r>
          </w:p>
        </w:tc>
        <w:tc>
          <w:tcPr>
            <w:tcW w:w="717" w:type="dxa"/>
            <w:vAlign w:val="center"/>
          </w:tcPr>
          <w:p w14:paraId="075099BC" w14:textId="77777777" w:rsidR="00AA48BA" w:rsidRPr="00A1115A" w:rsidRDefault="00AA48BA" w:rsidP="001D3C85">
            <w:pPr>
              <w:pStyle w:val="TAC"/>
            </w:pPr>
            <w:r w:rsidRPr="00A1115A">
              <w:t>0</w:t>
            </w:r>
          </w:p>
        </w:tc>
        <w:tc>
          <w:tcPr>
            <w:tcW w:w="717" w:type="dxa"/>
            <w:vAlign w:val="center"/>
          </w:tcPr>
          <w:p w14:paraId="3A2664BD" w14:textId="77777777" w:rsidR="00AA48BA" w:rsidRPr="00A1115A" w:rsidRDefault="00AA48BA" w:rsidP="001D3C85">
            <w:pPr>
              <w:pStyle w:val="TAC"/>
            </w:pPr>
            <w:r w:rsidRPr="00A1115A">
              <w:t>0</w:t>
            </w:r>
          </w:p>
        </w:tc>
        <w:tc>
          <w:tcPr>
            <w:tcW w:w="717" w:type="dxa"/>
            <w:vAlign w:val="center"/>
          </w:tcPr>
          <w:p w14:paraId="6DF37D46" w14:textId="77777777" w:rsidR="00AA48BA" w:rsidRPr="00A1115A" w:rsidRDefault="00AA48BA" w:rsidP="001D3C85">
            <w:pPr>
              <w:pStyle w:val="TAC"/>
            </w:pPr>
            <w:r w:rsidRPr="00A1115A">
              <w:t>0</w:t>
            </w:r>
          </w:p>
        </w:tc>
      </w:tr>
      <w:tr w:rsidR="00AA48BA" w:rsidRPr="00A1115A" w14:paraId="1EADE82B" w14:textId="77777777" w:rsidTr="001D3C85">
        <w:trPr>
          <w:jc w:val="center"/>
        </w:trPr>
        <w:tc>
          <w:tcPr>
            <w:tcW w:w="3690" w:type="dxa"/>
            <w:vAlign w:val="center"/>
          </w:tcPr>
          <w:p w14:paraId="498F2826" w14:textId="77777777" w:rsidR="00AA48BA" w:rsidRPr="00A1115A" w:rsidRDefault="00AA48BA" w:rsidP="001D3C85">
            <w:pPr>
              <w:pStyle w:val="TAL"/>
            </w:pPr>
            <w:r w:rsidRPr="00A1115A">
              <w:t>Allocated resource blocks</w:t>
            </w:r>
          </w:p>
        </w:tc>
        <w:tc>
          <w:tcPr>
            <w:tcW w:w="1093" w:type="dxa"/>
            <w:vAlign w:val="center"/>
          </w:tcPr>
          <w:p w14:paraId="14042541" w14:textId="77777777" w:rsidR="00AA48BA" w:rsidRPr="00A1115A" w:rsidRDefault="00AA48BA" w:rsidP="001D3C85">
            <w:pPr>
              <w:pStyle w:val="TAC"/>
            </w:pPr>
          </w:p>
        </w:tc>
        <w:tc>
          <w:tcPr>
            <w:tcW w:w="717" w:type="dxa"/>
            <w:vAlign w:val="center"/>
          </w:tcPr>
          <w:p w14:paraId="7E15F438" w14:textId="77777777" w:rsidR="00AA48BA" w:rsidRPr="00A1115A" w:rsidRDefault="00AA48BA" w:rsidP="001D3C85">
            <w:pPr>
              <w:pStyle w:val="TAC"/>
            </w:pPr>
            <w:r w:rsidRPr="00A1115A">
              <w:t>25</w:t>
            </w:r>
          </w:p>
        </w:tc>
        <w:tc>
          <w:tcPr>
            <w:tcW w:w="717" w:type="dxa"/>
            <w:vAlign w:val="center"/>
          </w:tcPr>
          <w:p w14:paraId="2B46FEBB" w14:textId="77777777" w:rsidR="00AA48BA" w:rsidRPr="00A1115A" w:rsidRDefault="00AA48BA" w:rsidP="001D3C85">
            <w:pPr>
              <w:pStyle w:val="TAC"/>
            </w:pPr>
            <w:r w:rsidRPr="00A1115A">
              <w:t>52</w:t>
            </w:r>
          </w:p>
        </w:tc>
        <w:tc>
          <w:tcPr>
            <w:tcW w:w="717" w:type="dxa"/>
            <w:vAlign w:val="center"/>
          </w:tcPr>
          <w:p w14:paraId="5DA72579" w14:textId="77777777" w:rsidR="00AA48BA" w:rsidRPr="00A1115A" w:rsidRDefault="00AA48BA" w:rsidP="001D3C85">
            <w:pPr>
              <w:pStyle w:val="TAC"/>
            </w:pPr>
            <w:r w:rsidRPr="00A1115A">
              <w:t>79</w:t>
            </w:r>
          </w:p>
        </w:tc>
        <w:tc>
          <w:tcPr>
            <w:tcW w:w="717" w:type="dxa"/>
            <w:vAlign w:val="center"/>
          </w:tcPr>
          <w:p w14:paraId="70556F1E" w14:textId="77777777" w:rsidR="00AA48BA" w:rsidRPr="00A1115A" w:rsidRDefault="00AA48BA" w:rsidP="001D3C85">
            <w:pPr>
              <w:pStyle w:val="TAC"/>
            </w:pPr>
            <w:r w:rsidRPr="00A1115A">
              <w:t>106</w:t>
            </w:r>
          </w:p>
        </w:tc>
        <w:tc>
          <w:tcPr>
            <w:tcW w:w="717" w:type="dxa"/>
            <w:vAlign w:val="center"/>
          </w:tcPr>
          <w:p w14:paraId="1894BBC6" w14:textId="77777777" w:rsidR="00AA48BA" w:rsidRPr="00A1115A" w:rsidRDefault="00AA48BA" w:rsidP="001D3C85">
            <w:pPr>
              <w:pStyle w:val="TAC"/>
            </w:pPr>
            <w:r w:rsidRPr="00A1115A">
              <w:t>133</w:t>
            </w:r>
          </w:p>
        </w:tc>
        <w:tc>
          <w:tcPr>
            <w:tcW w:w="717" w:type="dxa"/>
            <w:vAlign w:val="center"/>
          </w:tcPr>
          <w:p w14:paraId="1CF467BC" w14:textId="77777777" w:rsidR="00AA48BA" w:rsidRPr="00A1115A" w:rsidRDefault="00AA48BA" w:rsidP="001D3C85">
            <w:pPr>
              <w:pStyle w:val="TAC"/>
            </w:pPr>
            <w:r w:rsidRPr="00A1115A">
              <w:t>160</w:t>
            </w:r>
          </w:p>
        </w:tc>
        <w:tc>
          <w:tcPr>
            <w:tcW w:w="717" w:type="dxa"/>
            <w:vAlign w:val="center"/>
          </w:tcPr>
          <w:p w14:paraId="673C51BD" w14:textId="77777777" w:rsidR="00AA48BA" w:rsidRPr="00A1115A" w:rsidRDefault="00AA48BA" w:rsidP="001D3C85">
            <w:pPr>
              <w:pStyle w:val="TAC"/>
            </w:pPr>
            <w:r w:rsidRPr="00A1115A">
              <w:t>216</w:t>
            </w:r>
          </w:p>
        </w:tc>
        <w:tc>
          <w:tcPr>
            <w:tcW w:w="717" w:type="dxa"/>
            <w:vAlign w:val="center"/>
          </w:tcPr>
          <w:p w14:paraId="1018B394" w14:textId="77777777" w:rsidR="00AA48BA" w:rsidRPr="00A1115A" w:rsidRDefault="00AA48BA" w:rsidP="001D3C85">
            <w:pPr>
              <w:pStyle w:val="TAC"/>
            </w:pPr>
            <w:r w:rsidRPr="00A1115A">
              <w:t>270</w:t>
            </w:r>
          </w:p>
        </w:tc>
      </w:tr>
      <w:tr w:rsidR="00AA48BA" w:rsidRPr="00A1115A" w14:paraId="4A948CFE" w14:textId="77777777" w:rsidTr="001D3C85">
        <w:trPr>
          <w:jc w:val="center"/>
        </w:trPr>
        <w:tc>
          <w:tcPr>
            <w:tcW w:w="3690" w:type="dxa"/>
            <w:vAlign w:val="center"/>
          </w:tcPr>
          <w:p w14:paraId="10B08454" w14:textId="77777777" w:rsidR="00AA48BA" w:rsidRPr="00A1115A" w:rsidRDefault="00AA48BA" w:rsidP="001D3C85">
            <w:pPr>
              <w:pStyle w:val="TAL"/>
            </w:pPr>
            <w:r w:rsidRPr="00A1115A">
              <w:t>Subcarriers per resource block</w:t>
            </w:r>
          </w:p>
        </w:tc>
        <w:tc>
          <w:tcPr>
            <w:tcW w:w="1093" w:type="dxa"/>
            <w:vAlign w:val="center"/>
          </w:tcPr>
          <w:p w14:paraId="5ED141A9" w14:textId="77777777" w:rsidR="00AA48BA" w:rsidRPr="00A1115A" w:rsidRDefault="00AA48BA" w:rsidP="001D3C85">
            <w:pPr>
              <w:pStyle w:val="TAC"/>
            </w:pPr>
          </w:p>
        </w:tc>
        <w:tc>
          <w:tcPr>
            <w:tcW w:w="717" w:type="dxa"/>
            <w:vAlign w:val="center"/>
          </w:tcPr>
          <w:p w14:paraId="1CD0E49C" w14:textId="77777777" w:rsidR="00AA48BA" w:rsidRPr="00A1115A" w:rsidRDefault="00AA48BA" w:rsidP="001D3C85">
            <w:pPr>
              <w:pStyle w:val="TAC"/>
            </w:pPr>
            <w:r w:rsidRPr="00A1115A">
              <w:t>12</w:t>
            </w:r>
          </w:p>
        </w:tc>
        <w:tc>
          <w:tcPr>
            <w:tcW w:w="717" w:type="dxa"/>
            <w:vAlign w:val="center"/>
          </w:tcPr>
          <w:p w14:paraId="14DF03F3" w14:textId="77777777" w:rsidR="00AA48BA" w:rsidRPr="00A1115A" w:rsidRDefault="00AA48BA" w:rsidP="001D3C85">
            <w:pPr>
              <w:pStyle w:val="TAC"/>
            </w:pPr>
            <w:r w:rsidRPr="00A1115A">
              <w:t>12</w:t>
            </w:r>
          </w:p>
        </w:tc>
        <w:tc>
          <w:tcPr>
            <w:tcW w:w="717" w:type="dxa"/>
            <w:vAlign w:val="center"/>
          </w:tcPr>
          <w:p w14:paraId="4AA73B7F" w14:textId="77777777" w:rsidR="00AA48BA" w:rsidRPr="00A1115A" w:rsidRDefault="00AA48BA" w:rsidP="001D3C85">
            <w:pPr>
              <w:pStyle w:val="TAC"/>
            </w:pPr>
            <w:r w:rsidRPr="00A1115A">
              <w:t>12</w:t>
            </w:r>
          </w:p>
        </w:tc>
        <w:tc>
          <w:tcPr>
            <w:tcW w:w="717" w:type="dxa"/>
            <w:vAlign w:val="center"/>
          </w:tcPr>
          <w:p w14:paraId="0CA25626" w14:textId="77777777" w:rsidR="00AA48BA" w:rsidRPr="00A1115A" w:rsidRDefault="00AA48BA" w:rsidP="001D3C85">
            <w:pPr>
              <w:pStyle w:val="TAC"/>
            </w:pPr>
            <w:r w:rsidRPr="00A1115A">
              <w:t>12</w:t>
            </w:r>
          </w:p>
        </w:tc>
        <w:tc>
          <w:tcPr>
            <w:tcW w:w="717" w:type="dxa"/>
            <w:vAlign w:val="center"/>
          </w:tcPr>
          <w:p w14:paraId="4ACFAF91" w14:textId="77777777" w:rsidR="00AA48BA" w:rsidRPr="00A1115A" w:rsidRDefault="00AA48BA" w:rsidP="001D3C85">
            <w:pPr>
              <w:pStyle w:val="TAC"/>
            </w:pPr>
            <w:r w:rsidRPr="00A1115A">
              <w:t>12</w:t>
            </w:r>
          </w:p>
        </w:tc>
        <w:tc>
          <w:tcPr>
            <w:tcW w:w="717" w:type="dxa"/>
            <w:vAlign w:val="center"/>
          </w:tcPr>
          <w:p w14:paraId="1C8F3D9F" w14:textId="77777777" w:rsidR="00AA48BA" w:rsidRPr="00A1115A" w:rsidRDefault="00AA48BA" w:rsidP="001D3C85">
            <w:pPr>
              <w:pStyle w:val="TAC"/>
            </w:pPr>
            <w:r w:rsidRPr="00A1115A">
              <w:t>12</w:t>
            </w:r>
          </w:p>
        </w:tc>
        <w:tc>
          <w:tcPr>
            <w:tcW w:w="717" w:type="dxa"/>
            <w:vAlign w:val="center"/>
          </w:tcPr>
          <w:p w14:paraId="3E3BBE79" w14:textId="77777777" w:rsidR="00AA48BA" w:rsidRPr="00A1115A" w:rsidRDefault="00AA48BA" w:rsidP="001D3C85">
            <w:pPr>
              <w:pStyle w:val="TAC"/>
            </w:pPr>
            <w:r w:rsidRPr="00A1115A">
              <w:t>12</w:t>
            </w:r>
          </w:p>
        </w:tc>
        <w:tc>
          <w:tcPr>
            <w:tcW w:w="717" w:type="dxa"/>
            <w:vAlign w:val="center"/>
          </w:tcPr>
          <w:p w14:paraId="15070D43" w14:textId="77777777" w:rsidR="00AA48BA" w:rsidRPr="00A1115A" w:rsidRDefault="00AA48BA" w:rsidP="001D3C85">
            <w:pPr>
              <w:pStyle w:val="TAC"/>
            </w:pPr>
            <w:r w:rsidRPr="00A1115A">
              <w:t>12</w:t>
            </w:r>
          </w:p>
        </w:tc>
      </w:tr>
      <w:tr w:rsidR="00AA48BA" w:rsidRPr="00A1115A" w14:paraId="4E774FD6" w14:textId="77777777" w:rsidTr="001D3C85">
        <w:trPr>
          <w:jc w:val="center"/>
        </w:trPr>
        <w:tc>
          <w:tcPr>
            <w:tcW w:w="3690" w:type="dxa"/>
            <w:vAlign w:val="center"/>
          </w:tcPr>
          <w:p w14:paraId="3FF1DB51" w14:textId="77777777" w:rsidR="00AA48BA" w:rsidRPr="00A1115A" w:rsidRDefault="00AA48BA" w:rsidP="001D3C85">
            <w:pPr>
              <w:pStyle w:val="TAL"/>
            </w:pPr>
            <w:r w:rsidRPr="00A1115A">
              <w:t>Allocated slots per Frame</w:t>
            </w:r>
          </w:p>
        </w:tc>
        <w:tc>
          <w:tcPr>
            <w:tcW w:w="1093" w:type="dxa"/>
            <w:vAlign w:val="center"/>
          </w:tcPr>
          <w:p w14:paraId="3C77939C" w14:textId="77777777" w:rsidR="00AA48BA" w:rsidRPr="00A1115A" w:rsidRDefault="00AA48BA" w:rsidP="001D3C85">
            <w:pPr>
              <w:pStyle w:val="TAC"/>
            </w:pPr>
          </w:p>
        </w:tc>
        <w:tc>
          <w:tcPr>
            <w:tcW w:w="717" w:type="dxa"/>
            <w:vAlign w:val="center"/>
          </w:tcPr>
          <w:p w14:paraId="526691B3" w14:textId="77777777" w:rsidR="00AA48BA" w:rsidRPr="00A1115A" w:rsidRDefault="00AA48BA" w:rsidP="001D3C85">
            <w:pPr>
              <w:pStyle w:val="TAC"/>
            </w:pPr>
            <w:r w:rsidRPr="00A1115A">
              <w:t>4</w:t>
            </w:r>
          </w:p>
        </w:tc>
        <w:tc>
          <w:tcPr>
            <w:tcW w:w="717" w:type="dxa"/>
            <w:vAlign w:val="center"/>
          </w:tcPr>
          <w:p w14:paraId="43F06B8D" w14:textId="77777777" w:rsidR="00AA48BA" w:rsidRPr="00A1115A" w:rsidRDefault="00AA48BA" w:rsidP="001D3C85">
            <w:pPr>
              <w:pStyle w:val="TAC"/>
            </w:pPr>
            <w:r w:rsidRPr="00A1115A">
              <w:t>4</w:t>
            </w:r>
          </w:p>
        </w:tc>
        <w:tc>
          <w:tcPr>
            <w:tcW w:w="717" w:type="dxa"/>
            <w:vAlign w:val="center"/>
          </w:tcPr>
          <w:p w14:paraId="795ACCCC" w14:textId="77777777" w:rsidR="00AA48BA" w:rsidRPr="00A1115A" w:rsidRDefault="00AA48BA" w:rsidP="001D3C85">
            <w:pPr>
              <w:pStyle w:val="TAC"/>
            </w:pPr>
            <w:r w:rsidRPr="00A1115A">
              <w:t>4</w:t>
            </w:r>
          </w:p>
        </w:tc>
        <w:tc>
          <w:tcPr>
            <w:tcW w:w="717" w:type="dxa"/>
            <w:vAlign w:val="center"/>
          </w:tcPr>
          <w:p w14:paraId="2B6FA060" w14:textId="77777777" w:rsidR="00AA48BA" w:rsidRPr="00A1115A" w:rsidRDefault="00AA48BA" w:rsidP="001D3C85">
            <w:pPr>
              <w:pStyle w:val="TAC"/>
            </w:pPr>
            <w:r w:rsidRPr="00A1115A">
              <w:t>4</w:t>
            </w:r>
          </w:p>
        </w:tc>
        <w:tc>
          <w:tcPr>
            <w:tcW w:w="717" w:type="dxa"/>
            <w:vAlign w:val="center"/>
          </w:tcPr>
          <w:p w14:paraId="74685CDC" w14:textId="77777777" w:rsidR="00AA48BA" w:rsidRPr="00A1115A" w:rsidRDefault="00AA48BA" w:rsidP="001D3C85">
            <w:pPr>
              <w:pStyle w:val="TAC"/>
            </w:pPr>
            <w:r w:rsidRPr="00A1115A">
              <w:t>4</w:t>
            </w:r>
          </w:p>
        </w:tc>
        <w:tc>
          <w:tcPr>
            <w:tcW w:w="717" w:type="dxa"/>
            <w:vAlign w:val="center"/>
          </w:tcPr>
          <w:p w14:paraId="62BF69E4" w14:textId="77777777" w:rsidR="00AA48BA" w:rsidRPr="00A1115A" w:rsidRDefault="00AA48BA" w:rsidP="001D3C85">
            <w:pPr>
              <w:pStyle w:val="TAC"/>
            </w:pPr>
            <w:r w:rsidRPr="00A1115A">
              <w:t>4</w:t>
            </w:r>
          </w:p>
        </w:tc>
        <w:tc>
          <w:tcPr>
            <w:tcW w:w="717" w:type="dxa"/>
            <w:vAlign w:val="center"/>
          </w:tcPr>
          <w:p w14:paraId="644E4756" w14:textId="77777777" w:rsidR="00AA48BA" w:rsidRPr="00A1115A" w:rsidRDefault="00AA48BA" w:rsidP="001D3C85">
            <w:pPr>
              <w:pStyle w:val="TAC"/>
            </w:pPr>
            <w:r w:rsidRPr="00A1115A">
              <w:t>4</w:t>
            </w:r>
          </w:p>
        </w:tc>
        <w:tc>
          <w:tcPr>
            <w:tcW w:w="717" w:type="dxa"/>
            <w:vAlign w:val="center"/>
          </w:tcPr>
          <w:p w14:paraId="2A13A395" w14:textId="77777777" w:rsidR="00AA48BA" w:rsidRPr="00A1115A" w:rsidRDefault="00AA48BA" w:rsidP="001D3C85">
            <w:pPr>
              <w:pStyle w:val="TAC"/>
            </w:pPr>
            <w:r w:rsidRPr="00A1115A">
              <w:t>4</w:t>
            </w:r>
          </w:p>
        </w:tc>
      </w:tr>
      <w:tr w:rsidR="00AA48BA" w:rsidRPr="00A1115A" w14:paraId="75493FB9" w14:textId="77777777" w:rsidTr="001D3C85">
        <w:trPr>
          <w:jc w:val="center"/>
        </w:trPr>
        <w:tc>
          <w:tcPr>
            <w:tcW w:w="3690" w:type="dxa"/>
            <w:vAlign w:val="center"/>
          </w:tcPr>
          <w:p w14:paraId="523EB43C" w14:textId="77777777" w:rsidR="00AA48BA" w:rsidRPr="00A1115A" w:rsidRDefault="00AA48BA" w:rsidP="001D3C85">
            <w:pPr>
              <w:pStyle w:val="TAL"/>
            </w:pPr>
            <w:r w:rsidRPr="00A1115A">
              <w:t>MCS Index</w:t>
            </w:r>
          </w:p>
        </w:tc>
        <w:tc>
          <w:tcPr>
            <w:tcW w:w="1093" w:type="dxa"/>
            <w:vAlign w:val="center"/>
          </w:tcPr>
          <w:p w14:paraId="4A95466D" w14:textId="77777777" w:rsidR="00AA48BA" w:rsidRPr="00A1115A" w:rsidRDefault="00AA48BA" w:rsidP="001D3C85">
            <w:pPr>
              <w:pStyle w:val="TAC"/>
            </w:pPr>
          </w:p>
        </w:tc>
        <w:tc>
          <w:tcPr>
            <w:tcW w:w="717" w:type="dxa"/>
            <w:vAlign w:val="center"/>
          </w:tcPr>
          <w:p w14:paraId="5BBB9B43" w14:textId="77777777" w:rsidR="00AA48BA" w:rsidRPr="00A1115A" w:rsidRDefault="00AA48BA" w:rsidP="001D3C85">
            <w:pPr>
              <w:pStyle w:val="TAC"/>
            </w:pPr>
            <w:r w:rsidRPr="00A1115A">
              <w:t>23</w:t>
            </w:r>
          </w:p>
        </w:tc>
        <w:tc>
          <w:tcPr>
            <w:tcW w:w="717" w:type="dxa"/>
            <w:vAlign w:val="center"/>
          </w:tcPr>
          <w:p w14:paraId="4740471C" w14:textId="77777777" w:rsidR="00AA48BA" w:rsidRPr="00A1115A" w:rsidRDefault="00AA48BA" w:rsidP="001D3C85">
            <w:pPr>
              <w:pStyle w:val="TAC"/>
            </w:pPr>
            <w:r w:rsidRPr="00A1115A">
              <w:t>23</w:t>
            </w:r>
          </w:p>
        </w:tc>
        <w:tc>
          <w:tcPr>
            <w:tcW w:w="717" w:type="dxa"/>
            <w:vAlign w:val="center"/>
          </w:tcPr>
          <w:p w14:paraId="07F4DAFC" w14:textId="77777777" w:rsidR="00AA48BA" w:rsidRPr="00A1115A" w:rsidRDefault="00AA48BA" w:rsidP="001D3C85">
            <w:pPr>
              <w:pStyle w:val="TAC"/>
            </w:pPr>
            <w:r w:rsidRPr="00A1115A">
              <w:t>23</w:t>
            </w:r>
          </w:p>
        </w:tc>
        <w:tc>
          <w:tcPr>
            <w:tcW w:w="717" w:type="dxa"/>
            <w:vAlign w:val="center"/>
          </w:tcPr>
          <w:p w14:paraId="5781B8E8" w14:textId="77777777" w:rsidR="00AA48BA" w:rsidRPr="00A1115A" w:rsidRDefault="00AA48BA" w:rsidP="001D3C85">
            <w:pPr>
              <w:pStyle w:val="TAC"/>
            </w:pPr>
            <w:r w:rsidRPr="00A1115A">
              <w:t>23</w:t>
            </w:r>
          </w:p>
        </w:tc>
        <w:tc>
          <w:tcPr>
            <w:tcW w:w="717" w:type="dxa"/>
            <w:vAlign w:val="center"/>
          </w:tcPr>
          <w:p w14:paraId="269F8170" w14:textId="77777777" w:rsidR="00AA48BA" w:rsidRPr="00A1115A" w:rsidRDefault="00AA48BA" w:rsidP="001D3C85">
            <w:pPr>
              <w:pStyle w:val="TAC"/>
            </w:pPr>
            <w:r w:rsidRPr="00A1115A">
              <w:t>23</w:t>
            </w:r>
          </w:p>
        </w:tc>
        <w:tc>
          <w:tcPr>
            <w:tcW w:w="717" w:type="dxa"/>
            <w:vAlign w:val="center"/>
          </w:tcPr>
          <w:p w14:paraId="50356168" w14:textId="77777777" w:rsidR="00AA48BA" w:rsidRPr="00A1115A" w:rsidRDefault="00AA48BA" w:rsidP="001D3C85">
            <w:pPr>
              <w:pStyle w:val="TAC"/>
            </w:pPr>
            <w:r w:rsidRPr="00A1115A">
              <w:t>23</w:t>
            </w:r>
          </w:p>
        </w:tc>
        <w:tc>
          <w:tcPr>
            <w:tcW w:w="717" w:type="dxa"/>
            <w:vAlign w:val="center"/>
          </w:tcPr>
          <w:p w14:paraId="2AE6A3B5" w14:textId="77777777" w:rsidR="00AA48BA" w:rsidRPr="00A1115A" w:rsidRDefault="00AA48BA" w:rsidP="001D3C85">
            <w:pPr>
              <w:pStyle w:val="TAC"/>
            </w:pPr>
            <w:r w:rsidRPr="00A1115A">
              <w:t>23</w:t>
            </w:r>
          </w:p>
        </w:tc>
        <w:tc>
          <w:tcPr>
            <w:tcW w:w="717" w:type="dxa"/>
            <w:vAlign w:val="center"/>
          </w:tcPr>
          <w:p w14:paraId="6D2310D2" w14:textId="77777777" w:rsidR="00AA48BA" w:rsidRPr="00A1115A" w:rsidRDefault="00AA48BA" w:rsidP="001D3C85">
            <w:pPr>
              <w:pStyle w:val="TAC"/>
            </w:pPr>
            <w:r w:rsidRPr="00A1115A">
              <w:t>23</w:t>
            </w:r>
          </w:p>
        </w:tc>
      </w:tr>
      <w:tr w:rsidR="00AA48BA" w:rsidRPr="00A1115A" w14:paraId="696FCBB0" w14:textId="77777777" w:rsidTr="001D3C85">
        <w:trPr>
          <w:jc w:val="center"/>
        </w:trPr>
        <w:tc>
          <w:tcPr>
            <w:tcW w:w="3690" w:type="dxa"/>
            <w:vAlign w:val="center"/>
          </w:tcPr>
          <w:p w14:paraId="161E8ABB" w14:textId="77777777" w:rsidR="00AA48BA" w:rsidRPr="00A1115A" w:rsidRDefault="00AA48BA" w:rsidP="001D3C85">
            <w:pPr>
              <w:pStyle w:val="TAL"/>
            </w:pPr>
            <w:r w:rsidRPr="00A1115A">
              <w:t xml:space="preserve">MCS table for TBS determination </w:t>
            </w:r>
          </w:p>
        </w:tc>
        <w:tc>
          <w:tcPr>
            <w:tcW w:w="1093" w:type="dxa"/>
            <w:vAlign w:val="center"/>
          </w:tcPr>
          <w:p w14:paraId="2CBCD86A" w14:textId="77777777" w:rsidR="00AA48BA" w:rsidRPr="00A1115A" w:rsidRDefault="00AA48BA" w:rsidP="001D3C85">
            <w:pPr>
              <w:pStyle w:val="TAC"/>
            </w:pPr>
          </w:p>
        </w:tc>
        <w:tc>
          <w:tcPr>
            <w:tcW w:w="5736" w:type="dxa"/>
            <w:gridSpan w:val="8"/>
            <w:vAlign w:val="center"/>
          </w:tcPr>
          <w:p w14:paraId="63C721FD" w14:textId="77777777" w:rsidR="00AA48BA" w:rsidRPr="00A1115A" w:rsidRDefault="00AA48BA" w:rsidP="001D3C85">
            <w:pPr>
              <w:pStyle w:val="TAC"/>
            </w:pPr>
            <w:r>
              <w:t>1024</w:t>
            </w:r>
            <w:r w:rsidRPr="00A1115A">
              <w:t>QAM</w:t>
            </w:r>
          </w:p>
        </w:tc>
      </w:tr>
      <w:tr w:rsidR="00AA48BA" w:rsidRPr="00A1115A" w14:paraId="4AAC6242" w14:textId="77777777" w:rsidTr="001D3C85">
        <w:trPr>
          <w:jc w:val="center"/>
        </w:trPr>
        <w:tc>
          <w:tcPr>
            <w:tcW w:w="3690" w:type="dxa"/>
            <w:vAlign w:val="center"/>
          </w:tcPr>
          <w:p w14:paraId="00E6048B" w14:textId="77777777" w:rsidR="00AA48BA" w:rsidRPr="00A1115A" w:rsidRDefault="00AA48BA" w:rsidP="001D3C85">
            <w:pPr>
              <w:pStyle w:val="TAL"/>
            </w:pPr>
            <w:r w:rsidRPr="00A1115A">
              <w:t>Modulation</w:t>
            </w:r>
          </w:p>
        </w:tc>
        <w:tc>
          <w:tcPr>
            <w:tcW w:w="1093" w:type="dxa"/>
            <w:vAlign w:val="center"/>
          </w:tcPr>
          <w:p w14:paraId="134907AA" w14:textId="77777777" w:rsidR="00AA48BA" w:rsidRPr="00A1115A" w:rsidRDefault="00AA48BA" w:rsidP="001D3C85">
            <w:pPr>
              <w:pStyle w:val="TAC"/>
            </w:pPr>
          </w:p>
        </w:tc>
        <w:tc>
          <w:tcPr>
            <w:tcW w:w="717" w:type="dxa"/>
            <w:vAlign w:val="center"/>
          </w:tcPr>
          <w:p w14:paraId="73B7BCF4" w14:textId="77777777" w:rsidR="00AA48BA" w:rsidRPr="00A1115A" w:rsidRDefault="00AA48BA" w:rsidP="001D3C85">
            <w:pPr>
              <w:pStyle w:val="TAC"/>
            </w:pPr>
            <w:r>
              <w:t>1024</w:t>
            </w:r>
            <w:r w:rsidRPr="00A1115A">
              <w:t xml:space="preserve"> QAM</w:t>
            </w:r>
          </w:p>
        </w:tc>
        <w:tc>
          <w:tcPr>
            <w:tcW w:w="717" w:type="dxa"/>
            <w:vAlign w:val="center"/>
          </w:tcPr>
          <w:p w14:paraId="6AD8CAD2" w14:textId="77777777" w:rsidR="00AA48BA" w:rsidRPr="00A1115A" w:rsidRDefault="00AA48BA" w:rsidP="001D3C85">
            <w:pPr>
              <w:pStyle w:val="TAC"/>
            </w:pPr>
            <w:r>
              <w:t>1024</w:t>
            </w:r>
            <w:r w:rsidRPr="00A1115A">
              <w:t xml:space="preserve"> QAM</w:t>
            </w:r>
          </w:p>
        </w:tc>
        <w:tc>
          <w:tcPr>
            <w:tcW w:w="717" w:type="dxa"/>
            <w:vAlign w:val="center"/>
          </w:tcPr>
          <w:p w14:paraId="19E9CB5C" w14:textId="77777777" w:rsidR="00AA48BA" w:rsidRPr="00A1115A" w:rsidRDefault="00AA48BA" w:rsidP="001D3C85">
            <w:pPr>
              <w:pStyle w:val="TAC"/>
            </w:pPr>
            <w:r>
              <w:t>1024</w:t>
            </w:r>
            <w:r w:rsidRPr="00A1115A">
              <w:t xml:space="preserve"> QAM</w:t>
            </w:r>
          </w:p>
        </w:tc>
        <w:tc>
          <w:tcPr>
            <w:tcW w:w="717" w:type="dxa"/>
            <w:vAlign w:val="center"/>
          </w:tcPr>
          <w:p w14:paraId="392B3FA5" w14:textId="77777777" w:rsidR="00AA48BA" w:rsidRPr="00A1115A" w:rsidRDefault="00AA48BA" w:rsidP="001D3C85">
            <w:pPr>
              <w:pStyle w:val="TAC"/>
            </w:pPr>
            <w:r>
              <w:t>1024</w:t>
            </w:r>
            <w:r w:rsidRPr="00A1115A">
              <w:t xml:space="preserve"> QAM</w:t>
            </w:r>
          </w:p>
        </w:tc>
        <w:tc>
          <w:tcPr>
            <w:tcW w:w="717" w:type="dxa"/>
            <w:vAlign w:val="center"/>
          </w:tcPr>
          <w:p w14:paraId="4B3571C3" w14:textId="77777777" w:rsidR="00AA48BA" w:rsidRPr="00A1115A" w:rsidRDefault="00AA48BA" w:rsidP="001D3C85">
            <w:pPr>
              <w:pStyle w:val="TAC"/>
            </w:pPr>
            <w:r>
              <w:t>1024</w:t>
            </w:r>
            <w:r w:rsidRPr="00A1115A">
              <w:t xml:space="preserve"> QAM</w:t>
            </w:r>
          </w:p>
        </w:tc>
        <w:tc>
          <w:tcPr>
            <w:tcW w:w="717" w:type="dxa"/>
            <w:vAlign w:val="center"/>
          </w:tcPr>
          <w:p w14:paraId="5C5A10FE" w14:textId="77777777" w:rsidR="00AA48BA" w:rsidRPr="00A1115A" w:rsidRDefault="00AA48BA" w:rsidP="001D3C85">
            <w:pPr>
              <w:pStyle w:val="TAC"/>
            </w:pPr>
            <w:r>
              <w:t>1024</w:t>
            </w:r>
            <w:r w:rsidRPr="00A1115A">
              <w:t xml:space="preserve"> QAM</w:t>
            </w:r>
          </w:p>
        </w:tc>
        <w:tc>
          <w:tcPr>
            <w:tcW w:w="717" w:type="dxa"/>
            <w:vAlign w:val="center"/>
          </w:tcPr>
          <w:p w14:paraId="064AC13C" w14:textId="77777777" w:rsidR="00AA48BA" w:rsidRPr="00A1115A" w:rsidRDefault="00AA48BA" w:rsidP="001D3C85">
            <w:pPr>
              <w:pStyle w:val="TAC"/>
            </w:pPr>
            <w:r>
              <w:t>1024</w:t>
            </w:r>
            <w:r w:rsidRPr="00A1115A">
              <w:t xml:space="preserve"> QAM</w:t>
            </w:r>
          </w:p>
        </w:tc>
        <w:tc>
          <w:tcPr>
            <w:tcW w:w="717" w:type="dxa"/>
            <w:vAlign w:val="center"/>
          </w:tcPr>
          <w:p w14:paraId="7CE3CFEB" w14:textId="77777777" w:rsidR="00AA48BA" w:rsidRPr="00A1115A" w:rsidRDefault="00AA48BA" w:rsidP="001D3C85">
            <w:pPr>
              <w:pStyle w:val="TAC"/>
            </w:pPr>
            <w:r>
              <w:t>1024</w:t>
            </w:r>
            <w:r w:rsidRPr="00A1115A">
              <w:t xml:space="preserve"> QAM</w:t>
            </w:r>
          </w:p>
        </w:tc>
      </w:tr>
      <w:tr w:rsidR="00AA48BA" w:rsidRPr="00A1115A" w14:paraId="635DDF6F" w14:textId="77777777" w:rsidTr="001D3C85">
        <w:trPr>
          <w:jc w:val="center"/>
        </w:trPr>
        <w:tc>
          <w:tcPr>
            <w:tcW w:w="3690" w:type="dxa"/>
            <w:vAlign w:val="center"/>
          </w:tcPr>
          <w:p w14:paraId="5242496E" w14:textId="77777777" w:rsidR="00AA48BA" w:rsidRPr="00A1115A" w:rsidRDefault="00AA48BA" w:rsidP="001D3C85">
            <w:pPr>
              <w:pStyle w:val="TAL"/>
            </w:pPr>
            <w:r w:rsidRPr="00A1115A">
              <w:t>Target Coding Rate</w:t>
            </w:r>
          </w:p>
        </w:tc>
        <w:tc>
          <w:tcPr>
            <w:tcW w:w="1093" w:type="dxa"/>
            <w:vAlign w:val="center"/>
          </w:tcPr>
          <w:p w14:paraId="5407D76D" w14:textId="77777777" w:rsidR="00AA48BA" w:rsidRPr="00A1115A" w:rsidRDefault="00AA48BA" w:rsidP="001D3C85">
            <w:pPr>
              <w:pStyle w:val="TAC"/>
            </w:pPr>
          </w:p>
        </w:tc>
        <w:tc>
          <w:tcPr>
            <w:tcW w:w="717" w:type="dxa"/>
            <w:vAlign w:val="center"/>
          </w:tcPr>
          <w:p w14:paraId="4BE061F7" w14:textId="77777777" w:rsidR="00AA48BA" w:rsidRPr="00A1115A" w:rsidRDefault="00AA48BA" w:rsidP="001D3C85">
            <w:pPr>
              <w:pStyle w:val="TAC"/>
            </w:pPr>
            <w:r>
              <w:t>0.78</w:t>
            </w:r>
          </w:p>
        </w:tc>
        <w:tc>
          <w:tcPr>
            <w:tcW w:w="717" w:type="dxa"/>
            <w:vAlign w:val="center"/>
          </w:tcPr>
          <w:p w14:paraId="7A1B13BF" w14:textId="77777777" w:rsidR="00AA48BA" w:rsidRPr="00A1115A" w:rsidRDefault="00AA48BA" w:rsidP="001D3C85">
            <w:pPr>
              <w:pStyle w:val="TAC"/>
            </w:pPr>
            <w:r>
              <w:t>0.78</w:t>
            </w:r>
          </w:p>
        </w:tc>
        <w:tc>
          <w:tcPr>
            <w:tcW w:w="717" w:type="dxa"/>
            <w:vAlign w:val="center"/>
          </w:tcPr>
          <w:p w14:paraId="7BD1907A" w14:textId="77777777" w:rsidR="00AA48BA" w:rsidRPr="00A1115A" w:rsidRDefault="00AA48BA" w:rsidP="001D3C85">
            <w:pPr>
              <w:pStyle w:val="TAC"/>
            </w:pPr>
            <w:r>
              <w:t>0.78</w:t>
            </w:r>
          </w:p>
        </w:tc>
        <w:tc>
          <w:tcPr>
            <w:tcW w:w="717" w:type="dxa"/>
            <w:vAlign w:val="center"/>
          </w:tcPr>
          <w:p w14:paraId="31A08F88" w14:textId="77777777" w:rsidR="00AA48BA" w:rsidRPr="00A1115A" w:rsidRDefault="00AA48BA" w:rsidP="001D3C85">
            <w:pPr>
              <w:pStyle w:val="TAC"/>
            </w:pPr>
            <w:r>
              <w:t>0.78</w:t>
            </w:r>
          </w:p>
        </w:tc>
        <w:tc>
          <w:tcPr>
            <w:tcW w:w="717" w:type="dxa"/>
            <w:vAlign w:val="center"/>
          </w:tcPr>
          <w:p w14:paraId="77AF2DF1" w14:textId="77777777" w:rsidR="00AA48BA" w:rsidRPr="00A1115A" w:rsidRDefault="00AA48BA" w:rsidP="001D3C85">
            <w:pPr>
              <w:pStyle w:val="TAC"/>
            </w:pPr>
            <w:r>
              <w:t>0.78</w:t>
            </w:r>
          </w:p>
        </w:tc>
        <w:tc>
          <w:tcPr>
            <w:tcW w:w="717" w:type="dxa"/>
            <w:vAlign w:val="center"/>
          </w:tcPr>
          <w:p w14:paraId="16827914" w14:textId="77777777" w:rsidR="00AA48BA" w:rsidRPr="00A1115A" w:rsidRDefault="00AA48BA" w:rsidP="001D3C85">
            <w:pPr>
              <w:pStyle w:val="TAC"/>
            </w:pPr>
            <w:r>
              <w:t>0.78</w:t>
            </w:r>
          </w:p>
        </w:tc>
        <w:tc>
          <w:tcPr>
            <w:tcW w:w="717" w:type="dxa"/>
            <w:vAlign w:val="center"/>
          </w:tcPr>
          <w:p w14:paraId="266BB7EE" w14:textId="77777777" w:rsidR="00AA48BA" w:rsidRPr="00A1115A" w:rsidRDefault="00AA48BA" w:rsidP="001D3C85">
            <w:pPr>
              <w:pStyle w:val="TAC"/>
            </w:pPr>
            <w:r>
              <w:t>0.78</w:t>
            </w:r>
          </w:p>
        </w:tc>
        <w:tc>
          <w:tcPr>
            <w:tcW w:w="717" w:type="dxa"/>
            <w:vAlign w:val="center"/>
          </w:tcPr>
          <w:p w14:paraId="0D7BD9C4" w14:textId="77777777" w:rsidR="00AA48BA" w:rsidRPr="00A1115A" w:rsidRDefault="00AA48BA" w:rsidP="001D3C85">
            <w:pPr>
              <w:pStyle w:val="TAC"/>
            </w:pPr>
            <w:r>
              <w:t>0.78</w:t>
            </w:r>
          </w:p>
        </w:tc>
      </w:tr>
      <w:tr w:rsidR="00AA48BA" w:rsidRPr="00A1115A" w14:paraId="67D2527D" w14:textId="77777777" w:rsidTr="001D3C85">
        <w:trPr>
          <w:jc w:val="center"/>
        </w:trPr>
        <w:tc>
          <w:tcPr>
            <w:tcW w:w="3690" w:type="dxa"/>
            <w:vAlign w:val="center"/>
          </w:tcPr>
          <w:p w14:paraId="23519E1C" w14:textId="77777777" w:rsidR="00AA48BA" w:rsidRPr="00A1115A" w:rsidRDefault="00AA48BA" w:rsidP="001D3C85">
            <w:pPr>
              <w:pStyle w:val="TAL"/>
            </w:pPr>
            <w:r w:rsidRPr="00A1115A">
              <w:t>Maximum number of HARQ transmissions</w:t>
            </w:r>
          </w:p>
        </w:tc>
        <w:tc>
          <w:tcPr>
            <w:tcW w:w="1093" w:type="dxa"/>
            <w:vAlign w:val="center"/>
          </w:tcPr>
          <w:p w14:paraId="0D2B6A86" w14:textId="77777777" w:rsidR="00AA48BA" w:rsidRPr="00A1115A" w:rsidRDefault="00AA48BA" w:rsidP="001D3C85">
            <w:pPr>
              <w:pStyle w:val="TAC"/>
            </w:pPr>
          </w:p>
        </w:tc>
        <w:tc>
          <w:tcPr>
            <w:tcW w:w="717" w:type="dxa"/>
            <w:vAlign w:val="center"/>
          </w:tcPr>
          <w:p w14:paraId="55A23BB1" w14:textId="77777777" w:rsidR="00AA48BA" w:rsidRPr="00A1115A" w:rsidRDefault="00AA48BA" w:rsidP="001D3C85">
            <w:pPr>
              <w:pStyle w:val="TAC"/>
            </w:pPr>
            <w:r w:rsidRPr="00A1115A">
              <w:t>1</w:t>
            </w:r>
          </w:p>
        </w:tc>
        <w:tc>
          <w:tcPr>
            <w:tcW w:w="717" w:type="dxa"/>
            <w:vAlign w:val="center"/>
          </w:tcPr>
          <w:p w14:paraId="4BD8EB2A" w14:textId="77777777" w:rsidR="00AA48BA" w:rsidRPr="00A1115A" w:rsidRDefault="00AA48BA" w:rsidP="001D3C85">
            <w:pPr>
              <w:pStyle w:val="TAC"/>
            </w:pPr>
            <w:r w:rsidRPr="00A1115A">
              <w:t>1</w:t>
            </w:r>
          </w:p>
        </w:tc>
        <w:tc>
          <w:tcPr>
            <w:tcW w:w="717" w:type="dxa"/>
            <w:vAlign w:val="center"/>
          </w:tcPr>
          <w:p w14:paraId="5BC27961" w14:textId="77777777" w:rsidR="00AA48BA" w:rsidRPr="00A1115A" w:rsidRDefault="00AA48BA" w:rsidP="001D3C85">
            <w:pPr>
              <w:pStyle w:val="TAC"/>
            </w:pPr>
            <w:r w:rsidRPr="00A1115A">
              <w:t>1</w:t>
            </w:r>
          </w:p>
        </w:tc>
        <w:tc>
          <w:tcPr>
            <w:tcW w:w="717" w:type="dxa"/>
            <w:vAlign w:val="center"/>
          </w:tcPr>
          <w:p w14:paraId="4EB7773F" w14:textId="77777777" w:rsidR="00AA48BA" w:rsidRPr="00A1115A" w:rsidRDefault="00AA48BA" w:rsidP="001D3C85">
            <w:pPr>
              <w:pStyle w:val="TAC"/>
            </w:pPr>
            <w:r w:rsidRPr="00A1115A">
              <w:t>1</w:t>
            </w:r>
          </w:p>
        </w:tc>
        <w:tc>
          <w:tcPr>
            <w:tcW w:w="717" w:type="dxa"/>
            <w:vAlign w:val="center"/>
          </w:tcPr>
          <w:p w14:paraId="6F669323" w14:textId="77777777" w:rsidR="00AA48BA" w:rsidRPr="00A1115A" w:rsidRDefault="00AA48BA" w:rsidP="001D3C85">
            <w:pPr>
              <w:pStyle w:val="TAC"/>
            </w:pPr>
            <w:r w:rsidRPr="00A1115A">
              <w:t>1</w:t>
            </w:r>
          </w:p>
        </w:tc>
        <w:tc>
          <w:tcPr>
            <w:tcW w:w="717" w:type="dxa"/>
            <w:vAlign w:val="center"/>
          </w:tcPr>
          <w:p w14:paraId="4D278B18" w14:textId="77777777" w:rsidR="00AA48BA" w:rsidRPr="00A1115A" w:rsidRDefault="00AA48BA" w:rsidP="001D3C85">
            <w:pPr>
              <w:pStyle w:val="TAC"/>
            </w:pPr>
            <w:r w:rsidRPr="00A1115A">
              <w:t>1</w:t>
            </w:r>
          </w:p>
        </w:tc>
        <w:tc>
          <w:tcPr>
            <w:tcW w:w="717" w:type="dxa"/>
            <w:vAlign w:val="center"/>
          </w:tcPr>
          <w:p w14:paraId="010FE86C" w14:textId="77777777" w:rsidR="00AA48BA" w:rsidRPr="00A1115A" w:rsidRDefault="00AA48BA" w:rsidP="001D3C85">
            <w:pPr>
              <w:pStyle w:val="TAC"/>
            </w:pPr>
            <w:r w:rsidRPr="00A1115A">
              <w:t>1</w:t>
            </w:r>
          </w:p>
        </w:tc>
        <w:tc>
          <w:tcPr>
            <w:tcW w:w="717" w:type="dxa"/>
            <w:vAlign w:val="center"/>
          </w:tcPr>
          <w:p w14:paraId="5A541C66" w14:textId="77777777" w:rsidR="00AA48BA" w:rsidRPr="00A1115A" w:rsidRDefault="00AA48BA" w:rsidP="001D3C85">
            <w:pPr>
              <w:pStyle w:val="TAC"/>
            </w:pPr>
            <w:r w:rsidRPr="00A1115A">
              <w:t>1</w:t>
            </w:r>
          </w:p>
        </w:tc>
      </w:tr>
      <w:tr w:rsidR="00AA48BA" w:rsidRPr="00A1115A" w14:paraId="48FC2B25" w14:textId="77777777" w:rsidTr="001D3C85">
        <w:trPr>
          <w:trHeight w:val="411"/>
          <w:jc w:val="center"/>
        </w:trPr>
        <w:tc>
          <w:tcPr>
            <w:tcW w:w="3690" w:type="dxa"/>
            <w:vAlign w:val="center"/>
          </w:tcPr>
          <w:p w14:paraId="0AB37E20" w14:textId="77777777" w:rsidR="00AA48BA" w:rsidRPr="00A1115A" w:rsidRDefault="00AA48BA" w:rsidP="001D3C85">
            <w:pPr>
              <w:pStyle w:val="TAH"/>
            </w:pPr>
            <w:r w:rsidRPr="00A1115A">
              <w:t>Information Bit Payload per Slot</w:t>
            </w:r>
          </w:p>
        </w:tc>
        <w:tc>
          <w:tcPr>
            <w:tcW w:w="1093" w:type="dxa"/>
            <w:vAlign w:val="center"/>
          </w:tcPr>
          <w:p w14:paraId="22FA36A4" w14:textId="77777777" w:rsidR="00AA48BA" w:rsidRPr="00A1115A" w:rsidRDefault="00AA48BA" w:rsidP="001D3C85">
            <w:pPr>
              <w:keepNext/>
              <w:keepLines/>
              <w:spacing w:after="0"/>
              <w:jc w:val="center"/>
              <w:rPr>
                <w:rFonts w:ascii="Arial" w:hAnsi="Arial"/>
                <w:sz w:val="18"/>
              </w:rPr>
            </w:pPr>
          </w:p>
        </w:tc>
        <w:tc>
          <w:tcPr>
            <w:tcW w:w="717" w:type="dxa"/>
            <w:vAlign w:val="center"/>
          </w:tcPr>
          <w:p w14:paraId="740F0113" w14:textId="77777777" w:rsidR="00AA48BA" w:rsidRPr="00A1115A" w:rsidRDefault="00AA48BA" w:rsidP="001D3C85">
            <w:pPr>
              <w:keepNext/>
              <w:keepLines/>
              <w:spacing w:after="0"/>
              <w:jc w:val="center"/>
              <w:rPr>
                <w:rFonts w:ascii="Arial" w:hAnsi="Arial"/>
                <w:sz w:val="18"/>
              </w:rPr>
            </w:pPr>
          </w:p>
        </w:tc>
        <w:tc>
          <w:tcPr>
            <w:tcW w:w="717" w:type="dxa"/>
            <w:vAlign w:val="center"/>
          </w:tcPr>
          <w:p w14:paraId="7EA92B63" w14:textId="77777777" w:rsidR="00AA48BA" w:rsidRPr="00A1115A" w:rsidRDefault="00AA48BA" w:rsidP="001D3C85">
            <w:pPr>
              <w:keepNext/>
              <w:keepLines/>
              <w:spacing w:after="0"/>
              <w:jc w:val="center"/>
              <w:rPr>
                <w:rFonts w:ascii="Arial" w:hAnsi="Arial"/>
                <w:sz w:val="18"/>
              </w:rPr>
            </w:pPr>
          </w:p>
        </w:tc>
        <w:tc>
          <w:tcPr>
            <w:tcW w:w="717" w:type="dxa"/>
            <w:vAlign w:val="center"/>
          </w:tcPr>
          <w:p w14:paraId="3AF26DFA" w14:textId="77777777" w:rsidR="00AA48BA" w:rsidRPr="00A1115A" w:rsidRDefault="00AA48BA" w:rsidP="001D3C85">
            <w:pPr>
              <w:keepNext/>
              <w:keepLines/>
              <w:spacing w:after="0"/>
              <w:jc w:val="center"/>
              <w:rPr>
                <w:rFonts w:ascii="Arial" w:hAnsi="Arial"/>
                <w:sz w:val="18"/>
              </w:rPr>
            </w:pPr>
          </w:p>
        </w:tc>
        <w:tc>
          <w:tcPr>
            <w:tcW w:w="717" w:type="dxa"/>
            <w:vAlign w:val="center"/>
          </w:tcPr>
          <w:p w14:paraId="0171D0CA" w14:textId="77777777" w:rsidR="00AA48BA" w:rsidRPr="00A1115A" w:rsidRDefault="00AA48BA" w:rsidP="001D3C85">
            <w:pPr>
              <w:keepNext/>
              <w:keepLines/>
              <w:spacing w:after="0"/>
              <w:jc w:val="center"/>
              <w:rPr>
                <w:rFonts w:ascii="Arial" w:hAnsi="Arial"/>
                <w:sz w:val="18"/>
              </w:rPr>
            </w:pPr>
          </w:p>
        </w:tc>
        <w:tc>
          <w:tcPr>
            <w:tcW w:w="717" w:type="dxa"/>
            <w:vAlign w:val="center"/>
          </w:tcPr>
          <w:p w14:paraId="06637502" w14:textId="77777777" w:rsidR="00AA48BA" w:rsidRPr="00A1115A" w:rsidRDefault="00AA48BA" w:rsidP="001D3C85">
            <w:pPr>
              <w:keepNext/>
              <w:keepLines/>
              <w:spacing w:after="0"/>
              <w:jc w:val="center"/>
              <w:rPr>
                <w:rFonts w:ascii="Arial" w:hAnsi="Arial"/>
                <w:sz w:val="18"/>
              </w:rPr>
            </w:pPr>
          </w:p>
        </w:tc>
        <w:tc>
          <w:tcPr>
            <w:tcW w:w="717" w:type="dxa"/>
            <w:vAlign w:val="center"/>
          </w:tcPr>
          <w:p w14:paraId="308C73DE" w14:textId="77777777" w:rsidR="00AA48BA" w:rsidRPr="00A1115A" w:rsidRDefault="00AA48BA" w:rsidP="001D3C85">
            <w:pPr>
              <w:keepNext/>
              <w:keepLines/>
              <w:spacing w:after="0"/>
              <w:jc w:val="center"/>
              <w:rPr>
                <w:rFonts w:ascii="Arial" w:hAnsi="Arial"/>
                <w:sz w:val="18"/>
              </w:rPr>
            </w:pPr>
          </w:p>
        </w:tc>
        <w:tc>
          <w:tcPr>
            <w:tcW w:w="717" w:type="dxa"/>
            <w:vAlign w:val="center"/>
          </w:tcPr>
          <w:p w14:paraId="1745DC15" w14:textId="77777777" w:rsidR="00AA48BA" w:rsidRPr="00A1115A" w:rsidRDefault="00AA48BA" w:rsidP="001D3C85">
            <w:pPr>
              <w:keepNext/>
              <w:keepLines/>
              <w:spacing w:after="0"/>
              <w:jc w:val="center"/>
              <w:rPr>
                <w:rFonts w:ascii="Arial" w:hAnsi="Arial"/>
                <w:sz w:val="18"/>
              </w:rPr>
            </w:pPr>
          </w:p>
        </w:tc>
        <w:tc>
          <w:tcPr>
            <w:tcW w:w="717" w:type="dxa"/>
            <w:vAlign w:val="center"/>
          </w:tcPr>
          <w:p w14:paraId="6E18D04E" w14:textId="77777777" w:rsidR="00AA48BA" w:rsidRPr="00A1115A" w:rsidRDefault="00AA48BA" w:rsidP="001D3C85">
            <w:pPr>
              <w:keepNext/>
              <w:keepLines/>
              <w:spacing w:after="0"/>
              <w:jc w:val="center"/>
              <w:rPr>
                <w:rFonts w:ascii="Arial" w:hAnsi="Arial"/>
                <w:sz w:val="18"/>
              </w:rPr>
            </w:pPr>
          </w:p>
        </w:tc>
      </w:tr>
      <w:tr w:rsidR="00AA48BA" w:rsidRPr="00A1115A" w14:paraId="1F25E1B9" w14:textId="77777777" w:rsidTr="001D3C85">
        <w:trPr>
          <w:jc w:val="center"/>
        </w:trPr>
        <w:tc>
          <w:tcPr>
            <w:tcW w:w="3690" w:type="dxa"/>
            <w:vAlign w:val="center"/>
          </w:tcPr>
          <w:p w14:paraId="0D1014C5" w14:textId="77777777" w:rsidR="00AA48BA" w:rsidRPr="00A1115A" w:rsidRDefault="00AA48BA" w:rsidP="001D3C85">
            <w:pPr>
              <w:pStyle w:val="TAL"/>
            </w:pPr>
            <w:r w:rsidRPr="00A1115A">
              <w:t xml:space="preserve">  For Slots 0,1,3,4,8,9</w:t>
            </w:r>
          </w:p>
        </w:tc>
        <w:tc>
          <w:tcPr>
            <w:tcW w:w="1093" w:type="dxa"/>
            <w:vAlign w:val="center"/>
          </w:tcPr>
          <w:p w14:paraId="3CF97360" w14:textId="77777777" w:rsidR="00AA48BA" w:rsidRPr="00A1115A" w:rsidRDefault="00AA48BA" w:rsidP="001D3C85">
            <w:pPr>
              <w:pStyle w:val="TAC"/>
            </w:pPr>
            <w:r w:rsidRPr="00A1115A">
              <w:t>Bits</w:t>
            </w:r>
          </w:p>
        </w:tc>
        <w:tc>
          <w:tcPr>
            <w:tcW w:w="717" w:type="dxa"/>
          </w:tcPr>
          <w:p w14:paraId="48CC115A" w14:textId="77777777" w:rsidR="00AA48BA" w:rsidRPr="00A1115A" w:rsidRDefault="00AA48BA" w:rsidP="001D3C85">
            <w:pPr>
              <w:pStyle w:val="TAC"/>
            </w:pPr>
            <w:r w:rsidRPr="00A1115A">
              <w:t>N/A</w:t>
            </w:r>
          </w:p>
        </w:tc>
        <w:tc>
          <w:tcPr>
            <w:tcW w:w="717" w:type="dxa"/>
          </w:tcPr>
          <w:p w14:paraId="57C27D9D" w14:textId="77777777" w:rsidR="00AA48BA" w:rsidRPr="00A1115A" w:rsidRDefault="00AA48BA" w:rsidP="001D3C85">
            <w:pPr>
              <w:pStyle w:val="TAC"/>
            </w:pPr>
            <w:r w:rsidRPr="00A1115A">
              <w:t>N/A</w:t>
            </w:r>
          </w:p>
        </w:tc>
        <w:tc>
          <w:tcPr>
            <w:tcW w:w="717" w:type="dxa"/>
          </w:tcPr>
          <w:p w14:paraId="5B59DAA8" w14:textId="77777777" w:rsidR="00AA48BA" w:rsidRPr="00A1115A" w:rsidRDefault="00AA48BA" w:rsidP="001D3C85">
            <w:pPr>
              <w:pStyle w:val="TAC"/>
            </w:pPr>
            <w:r w:rsidRPr="00A1115A">
              <w:t>N/A</w:t>
            </w:r>
          </w:p>
        </w:tc>
        <w:tc>
          <w:tcPr>
            <w:tcW w:w="717" w:type="dxa"/>
          </w:tcPr>
          <w:p w14:paraId="21264B14" w14:textId="77777777" w:rsidR="00AA48BA" w:rsidRPr="00A1115A" w:rsidRDefault="00AA48BA" w:rsidP="001D3C85">
            <w:pPr>
              <w:pStyle w:val="TAC"/>
            </w:pPr>
            <w:r w:rsidRPr="00A1115A">
              <w:t>N/A</w:t>
            </w:r>
          </w:p>
        </w:tc>
        <w:tc>
          <w:tcPr>
            <w:tcW w:w="717" w:type="dxa"/>
          </w:tcPr>
          <w:p w14:paraId="551B1542" w14:textId="77777777" w:rsidR="00AA48BA" w:rsidRPr="00A1115A" w:rsidRDefault="00AA48BA" w:rsidP="001D3C85">
            <w:pPr>
              <w:pStyle w:val="TAC"/>
            </w:pPr>
            <w:r w:rsidRPr="00A1115A">
              <w:t>N/A</w:t>
            </w:r>
          </w:p>
        </w:tc>
        <w:tc>
          <w:tcPr>
            <w:tcW w:w="717" w:type="dxa"/>
          </w:tcPr>
          <w:p w14:paraId="0B0B5A66" w14:textId="77777777" w:rsidR="00AA48BA" w:rsidRPr="00A1115A" w:rsidRDefault="00AA48BA" w:rsidP="001D3C85">
            <w:pPr>
              <w:pStyle w:val="TAC"/>
            </w:pPr>
            <w:r w:rsidRPr="00A1115A">
              <w:t>N/A</w:t>
            </w:r>
          </w:p>
        </w:tc>
        <w:tc>
          <w:tcPr>
            <w:tcW w:w="717" w:type="dxa"/>
          </w:tcPr>
          <w:p w14:paraId="4D97B13A" w14:textId="77777777" w:rsidR="00AA48BA" w:rsidRPr="00A1115A" w:rsidRDefault="00AA48BA" w:rsidP="001D3C85">
            <w:pPr>
              <w:pStyle w:val="TAC"/>
            </w:pPr>
            <w:r w:rsidRPr="00A1115A">
              <w:t>N/A</w:t>
            </w:r>
          </w:p>
        </w:tc>
        <w:tc>
          <w:tcPr>
            <w:tcW w:w="717" w:type="dxa"/>
          </w:tcPr>
          <w:p w14:paraId="4F76E46C" w14:textId="77777777" w:rsidR="00AA48BA" w:rsidRPr="00A1115A" w:rsidRDefault="00AA48BA" w:rsidP="001D3C85">
            <w:pPr>
              <w:pStyle w:val="TAC"/>
            </w:pPr>
            <w:r w:rsidRPr="00A1115A">
              <w:t>N/A</w:t>
            </w:r>
          </w:p>
        </w:tc>
      </w:tr>
      <w:tr w:rsidR="00AA48BA" w:rsidRPr="00A1115A" w14:paraId="337EF1EC" w14:textId="77777777" w:rsidTr="001D3C85">
        <w:trPr>
          <w:jc w:val="center"/>
        </w:trPr>
        <w:tc>
          <w:tcPr>
            <w:tcW w:w="3690" w:type="dxa"/>
            <w:vAlign w:val="center"/>
          </w:tcPr>
          <w:p w14:paraId="0B512B8F" w14:textId="77777777" w:rsidR="00AA48BA" w:rsidRPr="00A1115A" w:rsidRDefault="00AA48BA" w:rsidP="001D3C85">
            <w:pPr>
              <w:pStyle w:val="TAL"/>
            </w:pPr>
            <w:r w:rsidRPr="00A1115A">
              <w:t xml:space="preserve">  For Slots 2,5,6,7</w:t>
            </w:r>
          </w:p>
        </w:tc>
        <w:tc>
          <w:tcPr>
            <w:tcW w:w="1093" w:type="dxa"/>
            <w:vAlign w:val="center"/>
          </w:tcPr>
          <w:p w14:paraId="4400CD03" w14:textId="77777777" w:rsidR="00AA48BA" w:rsidRPr="00A1115A" w:rsidRDefault="00AA48BA" w:rsidP="001D3C85">
            <w:pPr>
              <w:pStyle w:val="TAC"/>
            </w:pPr>
            <w:r w:rsidRPr="00A1115A">
              <w:t>Bits</w:t>
            </w:r>
          </w:p>
        </w:tc>
        <w:tc>
          <w:tcPr>
            <w:tcW w:w="717" w:type="dxa"/>
          </w:tcPr>
          <w:p w14:paraId="6DC5D18A" w14:textId="77777777" w:rsidR="00AA48BA" w:rsidRPr="005517D6" w:rsidRDefault="00AA48BA" w:rsidP="001D3C85">
            <w:pPr>
              <w:pStyle w:val="TAC"/>
              <w:rPr>
                <w:highlight w:val="yellow"/>
              </w:rPr>
            </w:pPr>
            <w:r w:rsidRPr="008C13A0">
              <w:t>21000</w:t>
            </w:r>
          </w:p>
        </w:tc>
        <w:tc>
          <w:tcPr>
            <w:tcW w:w="717" w:type="dxa"/>
          </w:tcPr>
          <w:p w14:paraId="59049916" w14:textId="77777777" w:rsidR="00AA48BA" w:rsidRPr="005517D6" w:rsidRDefault="00AA48BA" w:rsidP="001D3C85">
            <w:pPr>
              <w:pStyle w:val="TAC"/>
              <w:rPr>
                <w:highlight w:val="yellow"/>
              </w:rPr>
            </w:pPr>
            <w:r w:rsidRPr="008C13A0">
              <w:t>44040</w:t>
            </w:r>
          </w:p>
        </w:tc>
        <w:tc>
          <w:tcPr>
            <w:tcW w:w="717" w:type="dxa"/>
          </w:tcPr>
          <w:p w14:paraId="2071C7DF" w14:textId="77777777" w:rsidR="00AA48BA" w:rsidRPr="005517D6" w:rsidRDefault="00AA48BA" w:rsidP="001D3C85">
            <w:pPr>
              <w:pStyle w:val="TAC"/>
              <w:rPr>
                <w:highlight w:val="yellow"/>
              </w:rPr>
            </w:pPr>
            <w:r w:rsidRPr="008C13A0">
              <w:t>67584</w:t>
            </w:r>
          </w:p>
        </w:tc>
        <w:tc>
          <w:tcPr>
            <w:tcW w:w="717" w:type="dxa"/>
          </w:tcPr>
          <w:p w14:paraId="480D788C" w14:textId="77777777" w:rsidR="00AA48BA" w:rsidRPr="005517D6" w:rsidRDefault="00AA48BA" w:rsidP="001D3C85">
            <w:pPr>
              <w:pStyle w:val="TAC"/>
              <w:rPr>
                <w:highlight w:val="yellow"/>
              </w:rPr>
            </w:pPr>
            <w:r w:rsidRPr="008C13A0">
              <w:t>90176</w:t>
            </w:r>
          </w:p>
        </w:tc>
        <w:tc>
          <w:tcPr>
            <w:tcW w:w="717" w:type="dxa"/>
          </w:tcPr>
          <w:p w14:paraId="47D67816" w14:textId="77777777" w:rsidR="00AA48BA" w:rsidRPr="005517D6" w:rsidRDefault="00AA48BA" w:rsidP="001D3C85">
            <w:pPr>
              <w:pStyle w:val="TAC"/>
              <w:rPr>
                <w:highlight w:val="yellow"/>
              </w:rPr>
            </w:pPr>
            <w:r w:rsidRPr="008C13A0">
              <w:t>112648</w:t>
            </w:r>
          </w:p>
        </w:tc>
        <w:tc>
          <w:tcPr>
            <w:tcW w:w="717" w:type="dxa"/>
          </w:tcPr>
          <w:p w14:paraId="09C9CD0C" w14:textId="77777777" w:rsidR="00AA48BA" w:rsidRPr="005517D6" w:rsidRDefault="00AA48BA" w:rsidP="001D3C85">
            <w:pPr>
              <w:pStyle w:val="TAC"/>
              <w:rPr>
                <w:highlight w:val="yellow"/>
              </w:rPr>
            </w:pPr>
            <w:r w:rsidRPr="008C13A0">
              <w:t>135296</w:t>
            </w:r>
          </w:p>
        </w:tc>
        <w:tc>
          <w:tcPr>
            <w:tcW w:w="717" w:type="dxa"/>
          </w:tcPr>
          <w:p w14:paraId="1DCBEBCD" w14:textId="77777777" w:rsidR="00AA48BA" w:rsidRPr="005517D6" w:rsidRDefault="00AA48BA" w:rsidP="001D3C85">
            <w:pPr>
              <w:pStyle w:val="TAC"/>
              <w:rPr>
                <w:highlight w:val="yellow"/>
              </w:rPr>
            </w:pPr>
            <w:r w:rsidRPr="008C13A0">
              <w:t>184424</w:t>
            </w:r>
          </w:p>
        </w:tc>
        <w:tc>
          <w:tcPr>
            <w:tcW w:w="717" w:type="dxa"/>
          </w:tcPr>
          <w:p w14:paraId="3321D1EB" w14:textId="77777777" w:rsidR="00AA48BA" w:rsidRPr="005517D6" w:rsidRDefault="00AA48BA" w:rsidP="001D3C85">
            <w:pPr>
              <w:pStyle w:val="TAC"/>
              <w:rPr>
                <w:highlight w:val="yellow"/>
              </w:rPr>
            </w:pPr>
            <w:r w:rsidRPr="008C13A0">
              <w:t>229576</w:t>
            </w:r>
          </w:p>
        </w:tc>
      </w:tr>
      <w:tr w:rsidR="00AA48BA" w:rsidRPr="00A1115A" w14:paraId="78E61E2E" w14:textId="77777777" w:rsidTr="001D3C85">
        <w:trPr>
          <w:jc w:val="center"/>
        </w:trPr>
        <w:tc>
          <w:tcPr>
            <w:tcW w:w="3690" w:type="dxa"/>
            <w:vAlign w:val="center"/>
          </w:tcPr>
          <w:p w14:paraId="2813C480" w14:textId="77777777" w:rsidR="00AA48BA" w:rsidRPr="00A1115A" w:rsidRDefault="00AA48BA" w:rsidP="001D3C85">
            <w:pPr>
              <w:pStyle w:val="TAL"/>
            </w:pPr>
            <w:r w:rsidRPr="00A1115A">
              <w:t>Transport block CRC</w:t>
            </w:r>
          </w:p>
        </w:tc>
        <w:tc>
          <w:tcPr>
            <w:tcW w:w="1093" w:type="dxa"/>
            <w:vAlign w:val="center"/>
          </w:tcPr>
          <w:p w14:paraId="19662D35" w14:textId="77777777" w:rsidR="00AA48BA" w:rsidRPr="00A1115A" w:rsidRDefault="00AA48BA" w:rsidP="001D3C85">
            <w:pPr>
              <w:pStyle w:val="TAC"/>
            </w:pPr>
            <w:r w:rsidRPr="00A1115A">
              <w:t>Bits</w:t>
            </w:r>
          </w:p>
        </w:tc>
        <w:tc>
          <w:tcPr>
            <w:tcW w:w="717" w:type="dxa"/>
          </w:tcPr>
          <w:p w14:paraId="7FE10166" w14:textId="77777777" w:rsidR="00AA48BA" w:rsidRPr="00A1115A" w:rsidRDefault="00AA48BA" w:rsidP="001D3C85">
            <w:pPr>
              <w:pStyle w:val="TAC"/>
            </w:pPr>
            <w:r w:rsidRPr="00A1115A">
              <w:t>24</w:t>
            </w:r>
          </w:p>
        </w:tc>
        <w:tc>
          <w:tcPr>
            <w:tcW w:w="717" w:type="dxa"/>
          </w:tcPr>
          <w:p w14:paraId="75FF9A44" w14:textId="77777777" w:rsidR="00AA48BA" w:rsidRPr="00A1115A" w:rsidRDefault="00AA48BA" w:rsidP="001D3C85">
            <w:pPr>
              <w:pStyle w:val="TAC"/>
            </w:pPr>
            <w:r w:rsidRPr="00A1115A">
              <w:t>24</w:t>
            </w:r>
          </w:p>
        </w:tc>
        <w:tc>
          <w:tcPr>
            <w:tcW w:w="717" w:type="dxa"/>
          </w:tcPr>
          <w:p w14:paraId="69CE186A" w14:textId="77777777" w:rsidR="00AA48BA" w:rsidRPr="00A1115A" w:rsidRDefault="00AA48BA" w:rsidP="001D3C85">
            <w:pPr>
              <w:pStyle w:val="TAC"/>
            </w:pPr>
            <w:r w:rsidRPr="00A1115A">
              <w:t>24</w:t>
            </w:r>
          </w:p>
        </w:tc>
        <w:tc>
          <w:tcPr>
            <w:tcW w:w="717" w:type="dxa"/>
          </w:tcPr>
          <w:p w14:paraId="228B8223" w14:textId="77777777" w:rsidR="00AA48BA" w:rsidRPr="00A1115A" w:rsidRDefault="00AA48BA" w:rsidP="001D3C85">
            <w:pPr>
              <w:pStyle w:val="TAC"/>
            </w:pPr>
            <w:r w:rsidRPr="00A1115A">
              <w:t>24</w:t>
            </w:r>
          </w:p>
        </w:tc>
        <w:tc>
          <w:tcPr>
            <w:tcW w:w="717" w:type="dxa"/>
          </w:tcPr>
          <w:p w14:paraId="5D0C3435" w14:textId="77777777" w:rsidR="00AA48BA" w:rsidRPr="00A1115A" w:rsidRDefault="00AA48BA" w:rsidP="001D3C85">
            <w:pPr>
              <w:pStyle w:val="TAC"/>
            </w:pPr>
            <w:r w:rsidRPr="00A1115A">
              <w:t>24</w:t>
            </w:r>
          </w:p>
        </w:tc>
        <w:tc>
          <w:tcPr>
            <w:tcW w:w="717" w:type="dxa"/>
          </w:tcPr>
          <w:p w14:paraId="383BB7A3" w14:textId="77777777" w:rsidR="00AA48BA" w:rsidRPr="00A1115A" w:rsidRDefault="00AA48BA" w:rsidP="001D3C85">
            <w:pPr>
              <w:pStyle w:val="TAC"/>
            </w:pPr>
            <w:r w:rsidRPr="00A1115A">
              <w:t>24</w:t>
            </w:r>
          </w:p>
        </w:tc>
        <w:tc>
          <w:tcPr>
            <w:tcW w:w="717" w:type="dxa"/>
          </w:tcPr>
          <w:p w14:paraId="6600AEA5" w14:textId="77777777" w:rsidR="00AA48BA" w:rsidRPr="00A1115A" w:rsidRDefault="00AA48BA" w:rsidP="001D3C85">
            <w:pPr>
              <w:pStyle w:val="TAC"/>
            </w:pPr>
            <w:r w:rsidRPr="00A1115A">
              <w:t>24</w:t>
            </w:r>
          </w:p>
        </w:tc>
        <w:tc>
          <w:tcPr>
            <w:tcW w:w="717" w:type="dxa"/>
          </w:tcPr>
          <w:p w14:paraId="4338E641" w14:textId="77777777" w:rsidR="00AA48BA" w:rsidRPr="00A1115A" w:rsidRDefault="00AA48BA" w:rsidP="001D3C85">
            <w:pPr>
              <w:pStyle w:val="TAC"/>
            </w:pPr>
            <w:r w:rsidRPr="00A1115A">
              <w:t>24</w:t>
            </w:r>
          </w:p>
        </w:tc>
      </w:tr>
      <w:tr w:rsidR="00AA48BA" w:rsidRPr="00A1115A" w14:paraId="50079F94" w14:textId="77777777" w:rsidTr="001D3C85">
        <w:trPr>
          <w:jc w:val="center"/>
        </w:trPr>
        <w:tc>
          <w:tcPr>
            <w:tcW w:w="3690" w:type="dxa"/>
            <w:vAlign w:val="center"/>
          </w:tcPr>
          <w:p w14:paraId="2F20D15C" w14:textId="77777777" w:rsidR="00AA48BA" w:rsidRPr="00A1115A" w:rsidRDefault="00AA48BA" w:rsidP="001D3C85">
            <w:pPr>
              <w:pStyle w:val="TAL"/>
            </w:pPr>
            <w:r w:rsidRPr="00A1115A">
              <w:t>LDPC base graph</w:t>
            </w:r>
          </w:p>
        </w:tc>
        <w:tc>
          <w:tcPr>
            <w:tcW w:w="1093" w:type="dxa"/>
            <w:vAlign w:val="center"/>
          </w:tcPr>
          <w:p w14:paraId="190C79A3" w14:textId="77777777" w:rsidR="00AA48BA" w:rsidRPr="00A1115A" w:rsidRDefault="00AA48BA" w:rsidP="001D3C85">
            <w:pPr>
              <w:pStyle w:val="TAC"/>
            </w:pPr>
          </w:p>
        </w:tc>
        <w:tc>
          <w:tcPr>
            <w:tcW w:w="717" w:type="dxa"/>
          </w:tcPr>
          <w:p w14:paraId="0EA31312" w14:textId="77777777" w:rsidR="00AA48BA" w:rsidRPr="00A1115A" w:rsidRDefault="00AA48BA" w:rsidP="001D3C85">
            <w:pPr>
              <w:pStyle w:val="TAC"/>
            </w:pPr>
            <w:r w:rsidRPr="00A1115A">
              <w:t>1</w:t>
            </w:r>
          </w:p>
        </w:tc>
        <w:tc>
          <w:tcPr>
            <w:tcW w:w="717" w:type="dxa"/>
          </w:tcPr>
          <w:p w14:paraId="211F5D80" w14:textId="77777777" w:rsidR="00AA48BA" w:rsidRPr="00A1115A" w:rsidRDefault="00AA48BA" w:rsidP="001D3C85">
            <w:pPr>
              <w:pStyle w:val="TAC"/>
            </w:pPr>
            <w:r w:rsidRPr="00A1115A">
              <w:t>1</w:t>
            </w:r>
          </w:p>
        </w:tc>
        <w:tc>
          <w:tcPr>
            <w:tcW w:w="717" w:type="dxa"/>
          </w:tcPr>
          <w:p w14:paraId="4B52C7AC" w14:textId="77777777" w:rsidR="00AA48BA" w:rsidRPr="00A1115A" w:rsidRDefault="00AA48BA" w:rsidP="001D3C85">
            <w:pPr>
              <w:pStyle w:val="TAC"/>
            </w:pPr>
            <w:r w:rsidRPr="00A1115A">
              <w:t>1</w:t>
            </w:r>
          </w:p>
        </w:tc>
        <w:tc>
          <w:tcPr>
            <w:tcW w:w="717" w:type="dxa"/>
          </w:tcPr>
          <w:p w14:paraId="41C2F8F6" w14:textId="77777777" w:rsidR="00AA48BA" w:rsidRPr="00A1115A" w:rsidRDefault="00AA48BA" w:rsidP="001D3C85">
            <w:pPr>
              <w:pStyle w:val="TAC"/>
            </w:pPr>
            <w:r w:rsidRPr="00A1115A">
              <w:t>1</w:t>
            </w:r>
          </w:p>
        </w:tc>
        <w:tc>
          <w:tcPr>
            <w:tcW w:w="717" w:type="dxa"/>
          </w:tcPr>
          <w:p w14:paraId="6FD5C949" w14:textId="77777777" w:rsidR="00AA48BA" w:rsidRPr="00A1115A" w:rsidRDefault="00AA48BA" w:rsidP="001D3C85">
            <w:pPr>
              <w:pStyle w:val="TAC"/>
            </w:pPr>
            <w:r w:rsidRPr="00A1115A">
              <w:t>1</w:t>
            </w:r>
          </w:p>
        </w:tc>
        <w:tc>
          <w:tcPr>
            <w:tcW w:w="717" w:type="dxa"/>
          </w:tcPr>
          <w:p w14:paraId="7797E024" w14:textId="77777777" w:rsidR="00AA48BA" w:rsidRPr="00A1115A" w:rsidRDefault="00AA48BA" w:rsidP="001D3C85">
            <w:pPr>
              <w:pStyle w:val="TAC"/>
            </w:pPr>
            <w:r w:rsidRPr="00A1115A">
              <w:t>1</w:t>
            </w:r>
          </w:p>
        </w:tc>
        <w:tc>
          <w:tcPr>
            <w:tcW w:w="717" w:type="dxa"/>
          </w:tcPr>
          <w:p w14:paraId="187EB134" w14:textId="77777777" w:rsidR="00AA48BA" w:rsidRPr="00A1115A" w:rsidRDefault="00AA48BA" w:rsidP="001D3C85">
            <w:pPr>
              <w:pStyle w:val="TAC"/>
            </w:pPr>
            <w:r w:rsidRPr="00A1115A">
              <w:t>1</w:t>
            </w:r>
          </w:p>
        </w:tc>
        <w:tc>
          <w:tcPr>
            <w:tcW w:w="717" w:type="dxa"/>
          </w:tcPr>
          <w:p w14:paraId="4F60CF90" w14:textId="77777777" w:rsidR="00AA48BA" w:rsidRPr="00A1115A" w:rsidRDefault="00AA48BA" w:rsidP="001D3C85">
            <w:pPr>
              <w:pStyle w:val="TAC"/>
            </w:pPr>
            <w:r w:rsidRPr="00A1115A">
              <w:t>1</w:t>
            </w:r>
          </w:p>
        </w:tc>
      </w:tr>
      <w:tr w:rsidR="00AA48BA" w:rsidRPr="00A1115A" w14:paraId="7CF95AF9" w14:textId="77777777" w:rsidTr="001D3C85">
        <w:trPr>
          <w:jc w:val="center"/>
        </w:trPr>
        <w:tc>
          <w:tcPr>
            <w:tcW w:w="3690" w:type="dxa"/>
            <w:vAlign w:val="center"/>
          </w:tcPr>
          <w:p w14:paraId="4F81C98E" w14:textId="77777777" w:rsidR="00AA48BA" w:rsidRPr="00A1115A" w:rsidRDefault="00AA48BA" w:rsidP="001D3C85">
            <w:pPr>
              <w:pStyle w:val="TAH"/>
            </w:pPr>
            <w:r w:rsidRPr="00A1115A">
              <w:t>Number of Code Blocks per Slot</w:t>
            </w:r>
          </w:p>
        </w:tc>
        <w:tc>
          <w:tcPr>
            <w:tcW w:w="1093" w:type="dxa"/>
            <w:vAlign w:val="center"/>
          </w:tcPr>
          <w:p w14:paraId="411E2FCB" w14:textId="77777777" w:rsidR="00AA48BA" w:rsidRPr="00A1115A" w:rsidRDefault="00AA48BA" w:rsidP="001D3C85">
            <w:pPr>
              <w:keepNext/>
              <w:keepLines/>
              <w:spacing w:after="0"/>
              <w:jc w:val="center"/>
              <w:rPr>
                <w:rFonts w:ascii="Arial" w:hAnsi="Arial"/>
                <w:sz w:val="18"/>
              </w:rPr>
            </w:pPr>
          </w:p>
        </w:tc>
        <w:tc>
          <w:tcPr>
            <w:tcW w:w="717" w:type="dxa"/>
          </w:tcPr>
          <w:p w14:paraId="3E1C451B" w14:textId="77777777" w:rsidR="00AA48BA" w:rsidRPr="00A1115A" w:rsidRDefault="00AA48BA" w:rsidP="001D3C85">
            <w:pPr>
              <w:keepNext/>
              <w:keepLines/>
              <w:spacing w:after="0"/>
              <w:jc w:val="center"/>
              <w:rPr>
                <w:rFonts w:ascii="Arial" w:hAnsi="Arial"/>
                <w:sz w:val="18"/>
              </w:rPr>
            </w:pPr>
          </w:p>
        </w:tc>
        <w:tc>
          <w:tcPr>
            <w:tcW w:w="717" w:type="dxa"/>
          </w:tcPr>
          <w:p w14:paraId="5D93E5CA" w14:textId="77777777" w:rsidR="00AA48BA" w:rsidRPr="00A1115A" w:rsidRDefault="00AA48BA" w:rsidP="001D3C85">
            <w:pPr>
              <w:keepNext/>
              <w:keepLines/>
              <w:spacing w:after="0"/>
              <w:jc w:val="center"/>
              <w:rPr>
                <w:rFonts w:ascii="Arial" w:hAnsi="Arial"/>
                <w:sz w:val="18"/>
              </w:rPr>
            </w:pPr>
          </w:p>
        </w:tc>
        <w:tc>
          <w:tcPr>
            <w:tcW w:w="717" w:type="dxa"/>
          </w:tcPr>
          <w:p w14:paraId="0DE34D14" w14:textId="77777777" w:rsidR="00AA48BA" w:rsidRPr="00A1115A" w:rsidRDefault="00AA48BA" w:rsidP="001D3C85">
            <w:pPr>
              <w:keepNext/>
              <w:keepLines/>
              <w:spacing w:after="0"/>
              <w:jc w:val="center"/>
              <w:rPr>
                <w:rFonts w:ascii="Arial" w:hAnsi="Arial"/>
                <w:sz w:val="18"/>
              </w:rPr>
            </w:pPr>
          </w:p>
        </w:tc>
        <w:tc>
          <w:tcPr>
            <w:tcW w:w="717" w:type="dxa"/>
          </w:tcPr>
          <w:p w14:paraId="6410B1CF" w14:textId="77777777" w:rsidR="00AA48BA" w:rsidRPr="00A1115A" w:rsidRDefault="00AA48BA" w:rsidP="001D3C85">
            <w:pPr>
              <w:keepNext/>
              <w:keepLines/>
              <w:spacing w:after="0"/>
              <w:jc w:val="center"/>
              <w:rPr>
                <w:rFonts w:ascii="Arial" w:hAnsi="Arial"/>
                <w:sz w:val="18"/>
              </w:rPr>
            </w:pPr>
          </w:p>
        </w:tc>
        <w:tc>
          <w:tcPr>
            <w:tcW w:w="717" w:type="dxa"/>
          </w:tcPr>
          <w:p w14:paraId="6F823F38" w14:textId="77777777" w:rsidR="00AA48BA" w:rsidRPr="00A1115A" w:rsidRDefault="00AA48BA" w:rsidP="001D3C85">
            <w:pPr>
              <w:keepNext/>
              <w:keepLines/>
              <w:spacing w:after="0"/>
              <w:jc w:val="center"/>
              <w:rPr>
                <w:rFonts w:ascii="Arial" w:hAnsi="Arial"/>
                <w:sz w:val="18"/>
              </w:rPr>
            </w:pPr>
          </w:p>
        </w:tc>
        <w:tc>
          <w:tcPr>
            <w:tcW w:w="717" w:type="dxa"/>
          </w:tcPr>
          <w:p w14:paraId="72C02C32" w14:textId="77777777" w:rsidR="00AA48BA" w:rsidRPr="00A1115A" w:rsidRDefault="00AA48BA" w:rsidP="001D3C85">
            <w:pPr>
              <w:keepNext/>
              <w:keepLines/>
              <w:spacing w:after="0"/>
              <w:jc w:val="center"/>
              <w:rPr>
                <w:rFonts w:ascii="Arial" w:hAnsi="Arial"/>
                <w:sz w:val="18"/>
              </w:rPr>
            </w:pPr>
          </w:p>
        </w:tc>
        <w:tc>
          <w:tcPr>
            <w:tcW w:w="717" w:type="dxa"/>
          </w:tcPr>
          <w:p w14:paraId="516C66E2" w14:textId="77777777" w:rsidR="00AA48BA" w:rsidRPr="00A1115A" w:rsidRDefault="00AA48BA" w:rsidP="001D3C85">
            <w:pPr>
              <w:keepNext/>
              <w:keepLines/>
              <w:spacing w:after="0"/>
              <w:jc w:val="center"/>
              <w:rPr>
                <w:rFonts w:ascii="Arial" w:hAnsi="Arial"/>
                <w:sz w:val="18"/>
              </w:rPr>
            </w:pPr>
          </w:p>
        </w:tc>
        <w:tc>
          <w:tcPr>
            <w:tcW w:w="717" w:type="dxa"/>
          </w:tcPr>
          <w:p w14:paraId="46B3DB85" w14:textId="77777777" w:rsidR="00AA48BA" w:rsidRPr="00A1115A" w:rsidRDefault="00AA48BA" w:rsidP="001D3C85">
            <w:pPr>
              <w:keepNext/>
              <w:keepLines/>
              <w:spacing w:after="0"/>
              <w:jc w:val="center"/>
              <w:rPr>
                <w:rFonts w:ascii="Arial" w:hAnsi="Arial"/>
                <w:sz w:val="18"/>
              </w:rPr>
            </w:pPr>
          </w:p>
        </w:tc>
      </w:tr>
      <w:tr w:rsidR="00AA48BA" w:rsidRPr="00A1115A" w14:paraId="27154E0A" w14:textId="77777777" w:rsidTr="001D3C85">
        <w:trPr>
          <w:jc w:val="center"/>
        </w:trPr>
        <w:tc>
          <w:tcPr>
            <w:tcW w:w="3690" w:type="dxa"/>
            <w:vAlign w:val="center"/>
          </w:tcPr>
          <w:p w14:paraId="0524049D" w14:textId="77777777" w:rsidR="00AA48BA" w:rsidRPr="00A1115A" w:rsidRDefault="00AA48BA" w:rsidP="001D3C85">
            <w:pPr>
              <w:pStyle w:val="TAL"/>
            </w:pPr>
            <w:r w:rsidRPr="00A1115A">
              <w:t xml:space="preserve">  For Slots 0,1,3,4,8,9</w:t>
            </w:r>
          </w:p>
        </w:tc>
        <w:tc>
          <w:tcPr>
            <w:tcW w:w="1093" w:type="dxa"/>
            <w:vAlign w:val="center"/>
          </w:tcPr>
          <w:p w14:paraId="51D19BC7" w14:textId="77777777" w:rsidR="00AA48BA" w:rsidRPr="00A1115A" w:rsidRDefault="00AA48BA" w:rsidP="001D3C85">
            <w:pPr>
              <w:pStyle w:val="TAC"/>
            </w:pPr>
            <w:r w:rsidRPr="00A1115A">
              <w:t>CBs</w:t>
            </w:r>
          </w:p>
        </w:tc>
        <w:tc>
          <w:tcPr>
            <w:tcW w:w="717" w:type="dxa"/>
          </w:tcPr>
          <w:p w14:paraId="71520997" w14:textId="77777777" w:rsidR="00AA48BA" w:rsidRPr="00A1115A" w:rsidRDefault="00AA48BA" w:rsidP="001D3C85">
            <w:pPr>
              <w:pStyle w:val="TAC"/>
            </w:pPr>
            <w:r w:rsidRPr="00A1115A">
              <w:t>N/A</w:t>
            </w:r>
          </w:p>
        </w:tc>
        <w:tc>
          <w:tcPr>
            <w:tcW w:w="717" w:type="dxa"/>
          </w:tcPr>
          <w:p w14:paraId="7346E010" w14:textId="77777777" w:rsidR="00AA48BA" w:rsidRPr="00A1115A" w:rsidRDefault="00AA48BA" w:rsidP="001D3C85">
            <w:pPr>
              <w:pStyle w:val="TAC"/>
            </w:pPr>
            <w:r w:rsidRPr="00A1115A">
              <w:t>N/A</w:t>
            </w:r>
          </w:p>
        </w:tc>
        <w:tc>
          <w:tcPr>
            <w:tcW w:w="717" w:type="dxa"/>
          </w:tcPr>
          <w:p w14:paraId="010EA98C" w14:textId="77777777" w:rsidR="00AA48BA" w:rsidRPr="00A1115A" w:rsidRDefault="00AA48BA" w:rsidP="001D3C85">
            <w:pPr>
              <w:pStyle w:val="TAC"/>
            </w:pPr>
            <w:r w:rsidRPr="00A1115A">
              <w:t>N/A</w:t>
            </w:r>
          </w:p>
        </w:tc>
        <w:tc>
          <w:tcPr>
            <w:tcW w:w="717" w:type="dxa"/>
          </w:tcPr>
          <w:p w14:paraId="2A8B0A58" w14:textId="77777777" w:rsidR="00AA48BA" w:rsidRPr="00A1115A" w:rsidRDefault="00AA48BA" w:rsidP="001D3C85">
            <w:pPr>
              <w:pStyle w:val="TAC"/>
            </w:pPr>
            <w:r w:rsidRPr="00A1115A">
              <w:t>N/A</w:t>
            </w:r>
          </w:p>
        </w:tc>
        <w:tc>
          <w:tcPr>
            <w:tcW w:w="717" w:type="dxa"/>
          </w:tcPr>
          <w:p w14:paraId="3318AB6F" w14:textId="77777777" w:rsidR="00AA48BA" w:rsidRPr="00A1115A" w:rsidRDefault="00AA48BA" w:rsidP="001D3C85">
            <w:pPr>
              <w:pStyle w:val="TAC"/>
            </w:pPr>
            <w:r w:rsidRPr="00A1115A">
              <w:t>N/A</w:t>
            </w:r>
          </w:p>
        </w:tc>
        <w:tc>
          <w:tcPr>
            <w:tcW w:w="717" w:type="dxa"/>
          </w:tcPr>
          <w:p w14:paraId="5475A205" w14:textId="77777777" w:rsidR="00AA48BA" w:rsidRPr="00A1115A" w:rsidRDefault="00AA48BA" w:rsidP="001D3C85">
            <w:pPr>
              <w:pStyle w:val="TAC"/>
            </w:pPr>
            <w:r w:rsidRPr="00A1115A">
              <w:t>N/A</w:t>
            </w:r>
          </w:p>
        </w:tc>
        <w:tc>
          <w:tcPr>
            <w:tcW w:w="717" w:type="dxa"/>
          </w:tcPr>
          <w:p w14:paraId="3FD57019" w14:textId="77777777" w:rsidR="00AA48BA" w:rsidRPr="00A1115A" w:rsidRDefault="00AA48BA" w:rsidP="001D3C85">
            <w:pPr>
              <w:pStyle w:val="TAC"/>
            </w:pPr>
            <w:r w:rsidRPr="00A1115A">
              <w:t>N/A</w:t>
            </w:r>
          </w:p>
        </w:tc>
        <w:tc>
          <w:tcPr>
            <w:tcW w:w="717" w:type="dxa"/>
          </w:tcPr>
          <w:p w14:paraId="7A3A3BCE" w14:textId="77777777" w:rsidR="00AA48BA" w:rsidRPr="00A1115A" w:rsidRDefault="00AA48BA" w:rsidP="001D3C85">
            <w:pPr>
              <w:pStyle w:val="TAC"/>
            </w:pPr>
            <w:r w:rsidRPr="00A1115A">
              <w:t>N/A</w:t>
            </w:r>
          </w:p>
        </w:tc>
      </w:tr>
      <w:tr w:rsidR="00AA48BA" w:rsidRPr="00A1115A" w14:paraId="7283DDB4" w14:textId="77777777" w:rsidTr="001D3C85">
        <w:trPr>
          <w:jc w:val="center"/>
        </w:trPr>
        <w:tc>
          <w:tcPr>
            <w:tcW w:w="3690" w:type="dxa"/>
            <w:vAlign w:val="center"/>
          </w:tcPr>
          <w:p w14:paraId="775FA760" w14:textId="77777777" w:rsidR="00AA48BA" w:rsidRPr="00A1115A" w:rsidRDefault="00AA48BA" w:rsidP="001D3C85">
            <w:pPr>
              <w:pStyle w:val="TAL"/>
            </w:pPr>
            <w:r w:rsidRPr="00A1115A">
              <w:t xml:space="preserve">  For Slots 2,5,6,7</w:t>
            </w:r>
          </w:p>
        </w:tc>
        <w:tc>
          <w:tcPr>
            <w:tcW w:w="1093" w:type="dxa"/>
            <w:vAlign w:val="center"/>
          </w:tcPr>
          <w:p w14:paraId="2BA51499" w14:textId="77777777" w:rsidR="00AA48BA" w:rsidRPr="00A1115A" w:rsidRDefault="00AA48BA" w:rsidP="001D3C85">
            <w:pPr>
              <w:pStyle w:val="TAC"/>
            </w:pPr>
            <w:r w:rsidRPr="00A1115A">
              <w:t>CBs</w:t>
            </w:r>
          </w:p>
        </w:tc>
        <w:tc>
          <w:tcPr>
            <w:tcW w:w="717" w:type="dxa"/>
          </w:tcPr>
          <w:p w14:paraId="7713FBD5" w14:textId="77777777" w:rsidR="00AA48BA" w:rsidRPr="005517D6" w:rsidRDefault="00AA48BA" w:rsidP="001D3C85">
            <w:pPr>
              <w:pStyle w:val="TAC"/>
              <w:rPr>
                <w:highlight w:val="yellow"/>
              </w:rPr>
            </w:pPr>
            <w:r w:rsidRPr="008C13A0">
              <w:t>3</w:t>
            </w:r>
          </w:p>
        </w:tc>
        <w:tc>
          <w:tcPr>
            <w:tcW w:w="717" w:type="dxa"/>
          </w:tcPr>
          <w:p w14:paraId="54B11ACE" w14:textId="77777777" w:rsidR="00AA48BA" w:rsidRPr="005517D6" w:rsidRDefault="00AA48BA" w:rsidP="001D3C85">
            <w:pPr>
              <w:pStyle w:val="TAC"/>
              <w:rPr>
                <w:highlight w:val="yellow"/>
              </w:rPr>
            </w:pPr>
            <w:r w:rsidRPr="008C13A0">
              <w:t>6</w:t>
            </w:r>
          </w:p>
        </w:tc>
        <w:tc>
          <w:tcPr>
            <w:tcW w:w="717" w:type="dxa"/>
          </w:tcPr>
          <w:p w14:paraId="295E3790" w14:textId="77777777" w:rsidR="00AA48BA" w:rsidRPr="005517D6" w:rsidRDefault="00AA48BA" w:rsidP="001D3C85">
            <w:pPr>
              <w:pStyle w:val="TAC"/>
              <w:rPr>
                <w:highlight w:val="yellow"/>
              </w:rPr>
            </w:pPr>
            <w:r w:rsidRPr="008C13A0">
              <w:t>9</w:t>
            </w:r>
          </w:p>
        </w:tc>
        <w:tc>
          <w:tcPr>
            <w:tcW w:w="717" w:type="dxa"/>
          </w:tcPr>
          <w:p w14:paraId="1E866A47" w14:textId="77777777" w:rsidR="00AA48BA" w:rsidRPr="005517D6" w:rsidRDefault="00AA48BA" w:rsidP="001D3C85">
            <w:pPr>
              <w:pStyle w:val="TAC"/>
              <w:rPr>
                <w:highlight w:val="yellow"/>
              </w:rPr>
            </w:pPr>
            <w:r w:rsidRPr="008C13A0">
              <w:t>11</w:t>
            </w:r>
          </w:p>
        </w:tc>
        <w:tc>
          <w:tcPr>
            <w:tcW w:w="717" w:type="dxa"/>
          </w:tcPr>
          <w:p w14:paraId="25A7ECE7" w14:textId="77777777" w:rsidR="00AA48BA" w:rsidRPr="005517D6" w:rsidRDefault="00AA48BA" w:rsidP="001D3C85">
            <w:pPr>
              <w:pStyle w:val="TAC"/>
              <w:rPr>
                <w:highlight w:val="yellow"/>
              </w:rPr>
            </w:pPr>
            <w:r w:rsidRPr="008C13A0">
              <w:t>14</w:t>
            </w:r>
          </w:p>
        </w:tc>
        <w:tc>
          <w:tcPr>
            <w:tcW w:w="717" w:type="dxa"/>
          </w:tcPr>
          <w:p w14:paraId="36381BDB" w14:textId="77777777" w:rsidR="00AA48BA" w:rsidRPr="005517D6" w:rsidRDefault="00AA48BA" w:rsidP="001D3C85">
            <w:pPr>
              <w:pStyle w:val="TAC"/>
              <w:rPr>
                <w:highlight w:val="yellow"/>
              </w:rPr>
            </w:pPr>
            <w:r w:rsidRPr="008C13A0">
              <w:t>17</w:t>
            </w:r>
          </w:p>
        </w:tc>
        <w:tc>
          <w:tcPr>
            <w:tcW w:w="717" w:type="dxa"/>
          </w:tcPr>
          <w:p w14:paraId="21917468" w14:textId="77777777" w:rsidR="00AA48BA" w:rsidRPr="005517D6" w:rsidRDefault="00AA48BA" w:rsidP="001D3C85">
            <w:pPr>
              <w:pStyle w:val="TAC"/>
              <w:rPr>
                <w:highlight w:val="yellow"/>
              </w:rPr>
            </w:pPr>
            <w:r w:rsidRPr="008C13A0">
              <w:t>22</w:t>
            </w:r>
          </w:p>
        </w:tc>
        <w:tc>
          <w:tcPr>
            <w:tcW w:w="717" w:type="dxa"/>
          </w:tcPr>
          <w:p w14:paraId="642B7712" w14:textId="77777777" w:rsidR="00AA48BA" w:rsidRPr="005517D6" w:rsidRDefault="00AA48BA" w:rsidP="001D3C85">
            <w:pPr>
              <w:pStyle w:val="TAC"/>
              <w:rPr>
                <w:highlight w:val="yellow"/>
              </w:rPr>
            </w:pPr>
            <w:r w:rsidRPr="008C13A0">
              <w:t>28</w:t>
            </w:r>
          </w:p>
        </w:tc>
      </w:tr>
      <w:tr w:rsidR="00AA48BA" w:rsidRPr="00A1115A" w14:paraId="7CAC6836" w14:textId="77777777" w:rsidTr="001D3C85">
        <w:trPr>
          <w:jc w:val="center"/>
        </w:trPr>
        <w:tc>
          <w:tcPr>
            <w:tcW w:w="3690" w:type="dxa"/>
            <w:vAlign w:val="center"/>
          </w:tcPr>
          <w:p w14:paraId="47DD3F5F" w14:textId="77777777" w:rsidR="00AA48BA" w:rsidRPr="00A1115A" w:rsidRDefault="00AA48BA" w:rsidP="001D3C85">
            <w:pPr>
              <w:pStyle w:val="TAL"/>
            </w:pPr>
            <w:r w:rsidRPr="00A1115A">
              <w:t>Binary Channel Bits per Slot</w:t>
            </w:r>
          </w:p>
        </w:tc>
        <w:tc>
          <w:tcPr>
            <w:tcW w:w="1093" w:type="dxa"/>
            <w:vAlign w:val="center"/>
          </w:tcPr>
          <w:p w14:paraId="0DD4F874" w14:textId="77777777" w:rsidR="00AA48BA" w:rsidRPr="00A1115A" w:rsidRDefault="00AA48BA" w:rsidP="001D3C85">
            <w:pPr>
              <w:keepNext/>
              <w:keepLines/>
              <w:spacing w:after="0"/>
              <w:jc w:val="center"/>
              <w:rPr>
                <w:rFonts w:ascii="Arial" w:hAnsi="Arial"/>
                <w:sz w:val="18"/>
              </w:rPr>
            </w:pPr>
          </w:p>
        </w:tc>
        <w:tc>
          <w:tcPr>
            <w:tcW w:w="717" w:type="dxa"/>
          </w:tcPr>
          <w:p w14:paraId="3E4C44EB" w14:textId="77777777" w:rsidR="00AA48BA" w:rsidRPr="00A1115A" w:rsidRDefault="00AA48BA" w:rsidP="001D3C85">
            <w:pPr>
              <w:keepNext/>
              <w:keepLines/>
              <w:spacing w:after="0"/>
              <w:jc w:val="center"/>
              <w:rPr>
                <w:rFonts w:ascii="Arial" w:hAnsi="Arial"/>
                <w:sz w:val="18"/>
              </w:rPr>
            </w:pPr>
          </w:p>
        </w:tc>
        <w:tc>
          <w:tcPr>
            <w:tcW w:w="717" w:type="dxa"/>
          </w:tcPr>
          <w:p w14:paraId="0EFCCFDA" w14:textId="77777777" w:rsidR="00AA48BA" w:rsidRPr="00A1115A" w:rsidRDefault="00AA48BA" w:rsidP="001D3C85">
            <w:pPr>
              <w:keepNext/>
              <w:keepLines/>
              <w:spacing w:after="0"/>
              <w:jc w:val="center"/>
              <w:rPr>
                <w:rFonts w:ascii="Arial" w:hAnsi="Arial"/>
                <w:sz w:val="18"/>
              </w:rPr>
            </w:pPr>
          </w:p>
        </w:tc>
        <w:tc>
          <w:tcPr>
            <w:tcW w:w="717" w:type="dxa"/>
          </w:tcPr>
          <w:p w14:paraId="13BEA7EE" w14:textId="77777777" w:rsidR="00AA48BA" w:rsidRPr="00A1115A" w:rsidRDefault="00AA48BA" w:rsidP="001D3C85">
            <w:pPr>
              <w:keepNext/>
              <w:keepLines/>
              <w:spacing w:after="0"/>
              <w:jc w:val="center"/>
              <w:rPr>
                <w:rFonts w:ascii="Arial" w:hAnsi="Arial"/>
                <w:sz w:val="18"/>
              </w:rPr>
            </w:pPr>
          </w:p>
        </w:tc>
        <w:tc>
          <w:tcPr>
            <w:tcW w:w="717" w:type="dxa"/>
          </w:tcPr>
          <w:p w14:paraId="143CFEC0" w14:textId="77777777" w:rsidR="00AA48BA" w:rsidRPr="00A1115A" w:rsidRDefault="00AA48BA" w:rsidP="001D3C85">
            <w:pPr>
              <w:keepNext/>
              <w:keepLines/>
              <w:spacing w:after="0"/>
              <w:jc w:val="center"/>
              <w:rPr>
                <w:rFonts w:ascii="Arial" w:hAnsi="Arial"/>
                <w:sz w:val="18"/>
              </w:rPr>
            </w:pPr>
          </w:p>
        </w:tc>
        <w:tc>
          <w:tcPr>
            <w:tcW w:w="717" w:type="dxa"/>
          </w:tcPr>
          <w:p w14:paraId="0305C274" w14:textId="77777777" w:rsidR="00AA48BA" w:rsidRPr="00A1115A" w:rsidRDefault="00AA48BA" w:rsidP="001D3C85">
            <w:pPr>
              <w:keepNext/>
              <w:keepLines/>
              <w:spacing w:after="0"/>
              <w:jc w:val="center"/>
              <w:rPr>
                <w:rFonts w:ascii="Arial" w:hAnsi="Arial"/>
                <w:sz w:val="18"/>
              </w:rPr>
            </w:pPr>
          </w:p>
        </w:tc>
        <w:tc>
          <w:tcPr>
            <w:tcW w:w="717" w:type="dxa"/>
          </w:tcPr>
          <w:p w14:paraId="0F01802F" w14:textId="77777777" w:rsidR="00AA48BA" w:rsidRPr="00A1115A" w:rsidRDefault="00AA48BA" w:rsidP="001D3C85">
            <w:pPr>
              <w:keepNext/>
              <w:keepLines/>
              <w:spacing w:after="0"/>
              <w:jc w:val="center"/>
              <w:rPr>
                <w:rFonts w:ascii="Arial" w:hAnsi="Arial"/>
                <w:sz w:val="18"/>
              </w:rPr>
            </w:pPr>
          </w:p>
        </w:tc>
        <w:tc>
          <w:tcPr>
            <w:tcW w:w="717" w:type="dxa"/>
          </w:tcPr>
          <w:p w14:paraId="479F4CB7" w14:textId="77777777" w:rsidR="00AA48BA" w:rsidRPr="00A1115A" w:rsidRDefault="00AA48BA" w:rsidP="001D3C85">
            <w:pPr>
              <w:keepNext/>
              <w:keepLines/>
              <w:spacing w:after="0"/>
              <w:jc w:val="center"/>
              <w:rPr>
                <w:rFonts w:ascii="Arial" w:hAnsi="Arial"/>
                <w:sz w:val="18"/>
              </w:rPr>
            </w:pPr>
          </w:p>
        </w:tc>
        <w:tc>
          <w:tcPr>
            <w:tcW w:w="717" w:type="dxa"/>
          </w:tcPr>
          <w:p w14:paraId="454ED774" w14:textId="77777777" w:rsidR="00AA48BA" w:rsidRPr="00A1115A" w:rsidRDefault="00AA48BA" w:rsidP="001D3C85">
            <w:pPr>
              <w:keepNext/>
              <w:keepLines/>
              <w:spacing w:after="0"/>
              <w:jc w:val="center"/>
              <w:rPr>
                <w:rFonts w:ascii="Arial" w:hAnsi="Arial"/>
                <w:sz w:val="18"/>
              </w:rPr>
            </w:pPr>
          </w:p>
        </w:tc>
      </w:tr>
      <w:tr w:rsidR="00AA48BA" w:rsidRPr="00A1115A" w14:paraId="0D5BCB67" w14:textId="77777777" w:rsidTr="001D3C85">
        <w:trPr>
          <w:jc w:val="center"/>
        </w:trPr>
        <w:tc>
          <w:tcPr>
            <w:tcW w:w="3690" w:type="dxa"/>
            <w:vAlign w:val="center"/>
          </w:tcPr>
          <w:p w14:paraId="7D26CF1B" w14:textId="77777777" w:rsidR="00AA48BA" w:rsidRPr="00A1115A" w:rsidRDefault="00AA48BA" w:rsidP="001D3C85">
            <w:pPr>
              <w:pStyle w:val="TAL"/>
            </w:pPr>
            <w:r w:rsidRPr="00A1115A">
              <w:t xml:space="preserve">  For Slots 0,1,3,4,8,9</w:t>
            </w:r>
          </w:p>
        </w:tc>
        <w:tc>
          <w:tcPr>
            <w:tcW w:w="1093" w:type="dxa"/>
            <w:vAlign w:val="center"/>
          </w:tcPr>
          <w:p w14:paraId="54E449CD" w14:textId="77777777" w:rsidR="00AA48BA" w:rsidRPr="00A1115A" w:rsidRDefault="00AA48BA" w:rsidP="001D3C85">
            <w:pPr>
              <w:pStyle w:val="TAC"/>
            </w:pPr>
            <w:r w:rsidRPr="00A1115A">
              <w:t>Bits</w:t>
            </w:r>
          </w:p>
        </w:tc>
        <w:tc>
          <w:tcPr>
            <w:tcW w:w="717" w:type="dxa"/>
          </w:tcPr>
          <w:p w14:paraId="54F01536" w14:textId="77777777" w:rsidR="00AA48BA" w:rsidRPr="00A1115A" w:rsidRDefault="00AA48BA" w:rsidP="001D3C85">
            <w:pPr>
              <w:pStyle w:val="TAC"/>
            </w:pPr>
            <w:r w:rsidRPr="008C13A0">
              <w:t>N/A</w:t>
            </w:r>
          </w:p>
        </w:tc>
        <w:tc>
          <w:tcPr>
            <w:tcW w:w="717" w:type="dxa"/>
          </w:tcPr>
          <w:p w14:paraId="196AAD5C" w14:textId="77777777" w:rsidR="00AA48BA" w:rsidRPr="00A1115A" w:rsidRDefault="00AA48BA" w:rsidP="001D3C85">
            <w:pPr>
              <w:pStyle w:val="TAC"/>
            </w:pPr>
            <w:r w:rsidRPr="008C13A0">
              <w:t>N/A</w:t>
            </w:r>
          </w:p>
        </w:tc>
        <w:tc>
          <w:tcPr>
            <w:tcW w:w="717" w:type="dxa"/>
          </w:tcPr>
          <w:p w14:paraId="2C8955C0" w14:textId="77777777" w:rsidR="00AA48BA" w:rsidRPr="00A1115A" w:rsidRDefault="00AA48BA" w:rsidP="001D3C85">
            <w:pPr>
              <w:pStyle w:val="TAC"/>
            </w:pPr>
            <w:r w:rsidRPr="008C13A0">
              <w:t>N/A</w:t>
            </w:r>
          </w:p>
        </w:tc>
        <w:tc>
          <w:tcPr>
            <w:tcW w:w="717" w:type="dxa"/>
          </w:tcPr>
          <w:p w14:paraId="2BAB6A7D" w14:textId="77777777" w:rsidR="00AA48BA" w:rsidRPr="00A1115A" w:rsidRDefault="00AA48BA" w:rsidP="001D3C85">
            <w:pPr>
              <w:pStyle w:val="TAC"/>
            </w:pPr>
            <w:r w:rsidRPr="008C13A0">
              <w:t>N/A</w:t>
            </w:r>
          </w:p>
        </w:tc>
        <w:tc>
          <w:tcPr>
            <w:tcW w:w="717" w:type="dxa"/>
          </w:tcPr>
          <w:p w14:paraId="6A20F8AD" w14:textId="77777777" w:rsidR="00AA48BA" w:rsidRPr="00A1115A" w:rsidRDefault="00AA48BA" w:rsidP="001D3C85">
            <w:pPr>
              <w:pStyle w:val="TAC"/>
            </w:pPr>
            <w:r w:rsidRPr="008C13A0">
              <w:t>N/A</w:t>
            </w:r>
          </w:p>
        </w:tc>
        <w:tc>
          <w:tcPr>
            <w:tcW w:w="717" w:type="dxa"/>
          </w:tcPr>
          <w:p w14:paraId="0DF0F8B1" w14:textId="77777777" w:rsidR="00AA48BA" w:rsidRPr="00A1115A" w:rsidRDefault="00AA48BA" w:rsidP="001D3C85">
            <w:pPr>
              <w:pStyle w:val="TAC"/>
            </w:pPr>
            <w:r w:rsidRPr="008C13A0">
              <w:t>N/A</w:t>
            </w:r>
          </w:p>
        </w:tc>
        <w:tc>
          <w:tcPr>
            <w:tcW w:w="717" w:type="dxa"/>
          </w:tcPr>
          <w:p w14:paraId="70814ABB" w14:textId="77777777" w:rsidR="00AA48BA" w:rsidRPr="00A1115A" w:rsidRDefault="00AA48BA" w:rsidP="001D3C85">
            <w:pPr>
              <w:pStyle w:val="TAC"/>
            </w:pPr>
            <w:r w:rsidRPr="008C13A0">
              <w:t>N/A</w:t>
            </w:r>
          </w:p>
        </w:tc>
        <w:tc>
          <w:tcPr>
            <w:tcW w:w="717" w:type="dxa"/>
          </w:tcPr>
          <w:p w14:paraId="2B1CDD1F" w14:textId="77777777" w:rsidR="00AA48BA" w:rsidRPr="00A1115A" w:rsidRDefault="00AA48BA" w:rsidP="001D3C85">
            <w:pPr>
              <w:pStyle w:val="TAC"/>
            </w:pPr>
            <w:r w:rsidRPr="008C13A0">
              <w:t>N/A</w:t>
            </w:r>
          </w:p>
        </w:tc>
      </w:tr>
      <w:tr w:rsidR="00AA48BA" w:rsidRPr="00A1115A" w14:paraId="75400711" w14:textId="77777777" w:rsidTr="001D3C85">
        <w:trPr>
          <w:jc w:val="center"/>
        </w:trPr>
        <w:tc>
          <w:tcPr>
            <w:tcW w:w="3690" w:type="dxa"/>
            <w:vAlign w:val="center"/>
          </w:tcPr>
          <w:p w14:paraId="1596D96E" w14:textId="77777777" w:rsidR="00AA48BA" w:rsidRPr="00A1115A" w:rsidRDefault="00AA48BA" w:rsidP="001D3C85">
            <w:pPr>
              <w:pStyle w:val="TAL"/>
            </w:pPr>
            <w:r w:rsidRPr="00A1115A">
              <w:t xml:space="preserve">  For Slots 2,5,6,7</w:t>
            </w:r>
          </w:p>
        </w:tc>
        <w:tc>
          <w:tcPr>
            <w:tcW w:w="1093" w:type="dxa"/>
            <w:vAlign w:val="center"/>
          </w:tcPr>
          <w:p w14:paraId="57200E7A" w14:textId="77777777" w:rsidR="00AA48BA" w:rsidRPr="00A1115A" w:rsidRDefault="00AA48BA" w:rsidP="001D3C85">
            <w:pPr>
              <w:pStyle w:val="TAC"/>
            </w:pPr>
            <w:r w:rsidRPr="00A1115A">
              <w:t>Bits</w:t>
            </w:r>
          </w:p>
        </w:tc>
        <w:tc>
          <w:tcPr>
            <w:tcW w:w="717" w:type="dxa"/>
          </w:tcPr>
          <w:p w14:paraId="03D83D09" w14:textId="77777777" w:rsidR="00AA48BA" w:rsidRPr="005517D6" w:rsidRDefault="00AA48BA" w:rsidP="001D3C85">
            <w:pPr>
              <w:pStyle w:val="TAC"/>
              <w:rPr>
                <w:highlight w:val="yellow"/>
              </w:rPr>
            </w:pPr>
            <w:r w:rsidRPr="008C13A0">
              <w:t>27000</w:t>
            </w:r>
          </w:p>
        </w:tc>
        <w:tc>
          <w:tcPr>
            <w:tcW w:w="717" w:type="dxa"/>
          </w:tcPr>
          <w:p w14:paraId="19AA262A" w14:textId="77777777" w:rsidR="00AA48BA" w:rsidRPr="005517D6" w:rsidRDefault="00AA48BA" w:rsidP="001D3C85">
            <w:pPr>
              <w:pStyle w:val="TAC"/>
              <w:rPr>
                <w:highlight w:val="yellow"/>
              </w:rPr>
            </w:pPr>
            <w:r w:rsidRPr="008C13A0">
              <w:t>56160</w:t>
            </w:r>
          </w:p>
        </w:tc>
        <w:tc>
          <w:tcPr>
            <w:tcW w:w="717" w:type="dxa"/>
          </w:tcPr>
          <w:p w14:paraId="2F86CCF6" w14:textId="77777777" w:rsidR="00AA48BA" w:rsidRPr="005517D6" w:rsidRDefault="00AA48BA" w:rsidP="001D3C85">
            <w:pPr>
              <w:pStyle w:val="TAC"/>
              <w:rPr>
                <w:highlight w:val="yellow"/>
              </w:rPr>
            </w:pPr>
            <w:r w:rsidRPr="008C13A0">
              <w:t>85320</w:t>
            </w:r>
          </w:p>
        </w:tc>
        <w:tc>
          <w:tcPr>
            <w:tcW w:w="717" w:type="dxa"/>
          </w:tcPr>
          <w:p w14:paraId="6171B994" w14:textId="77777777" w:rsidR="00AA48BA" w:rsidRPr="005517D6" w:rsidRDefault="00AA48BA" w:rsidP="001D3C85">
            <w:pPr>
              <w:pStyle w:val="TAC"/>
              <w:rPr>
                <w:highlight w:val="yellow"/>
              </w:rPr>
            </w:pPr>
            <w:r w:rsidRPr="008C13A0">
              <w:t>114480</w:t>
            </w:r>
          </w:p>
        </w:tc>
        <w:tc>
          <w:tcPr>
            <w:tcW w:w="717" w:type="dxa"/>
          </w:tcPr>
          <w:p w14:paraId="62E95627" w14:textId="77777777" w:rsidR="00AA48BA" w:rsidRPr="005517D6" w:rsidRDefault="00AA48BA" w:rsidP="001D3C85">
            <w:pPr>
              <w:pStyle w:val="TAC"/>
              <w:rPr>
                <w:highlight w:val="yellow"/>
              </w:rPr>
            </w:pPr>
            <w:r w:rsidRPr="008C13A0">
              <w:t>143640</w:t>
            </w:r>
          </w:p>
        </w:tc>
        <w:tc>
          <w:tcPr>
            <w:tcW w:w="717" w:type="dxa"/>
          </w:tcPr>
          <w:p w14:paraId="2C9B0BE2" w14:textId="77777777" w:rsidR="00AA48BA" w:rsidRPr="005517D6" w:rsidRDefault="00AA48BA" w:rsidP="001D3C85">
            <w:pPr>
              <w:pStyle w:val="TAC"/>
              <w:rPr>
                <w:highlight w:val="yellow"/>
              </w:rPr>
            </w:pPr>
            <w:r w:rsidRPr="008C13A0">
              <w:t>172800</w:t>
            </w:r>
          </w:p>
        </w:tc>
        <w:tc>
          <w:tcPr>
            <w:tcW w:w="717" w:type="dxa"/>
          </w:tcPr>
          <w:p w14:paraId="53239E4A" w14:textId="77777777" w:rsidR="00AA48BA" w:rsidRPr="005517D6" w:rsidRDefault="00AA48BA" w:rsidP="001D3C85">
            <w:pPr>
              <w:pStyle w:val="TAC"/>
              <w:rPr>
                <w:highlight w:val="yellow"/>
              </w:rPr>
            </w:pPr>
            <w:r w:rsidRPr="008C13A0">
              <w:t>233280</w:t>
            </w:r>
          </w:p>
        </w:tc>
        <w:tc>
          <w:tcPr>
            <w:tcW w:w="717" w:type="dxa"/>
          </w:tcPr>
          <w:p w14:paraId="187C57C6" w14:textId="77777777" w:rsidR="00AA48BA" w:rsidRPr="005517D6" w:rsidRDefault="00AA48BA" w:rsidP="001D3C85">
            <w:pPr>
              <w:pStyle w:val="TAC"/>
              <w:rPr>
                <w:highlight w:val="yellow"/>
              </w:rPr>
            </w:pPr>
            <w:r w:rsidRPr="008C13A0">
              <w:t>291600</w:t>
            </w:r>
          </w:p>
        </w:tc>
      </w:tr>
      <w:tr w:rsidR="00AA48BA" w:rsidRPr="00A1115A" w14:paraId="3019F77A" w14:textId="77777777" w:rsidTr="001D3C85">
        <w:trPr>
          <w:trHeight w:val="70"/>
          <w:jc w:val="center"/>
        </w:trPr>
        <w:tc>
          <w:tcPr>
            <w:tcW w:w="3690" w:type="dxa"/>
            <w:vAlign w:val="center"/>
          </w:tcPr>
          <w:p w14:paraId="345C0399" w14:textId="77777777" w:rsidR="00AA48BA" w:rsidRPr="00A1115A" w:rsidRDefault="00AA48BA" w:rsidP="001D3C85">
            <w:pPr>
              <w:pStyle w:val="TAL"/>
            </w:pPr>
            <w:r w:rsidRPr="00A1115A">
              <w:t>Max. Throughput averaged over 1 frame</w:t>
            </w:r>
          </w:p>
        </w:tc>
        <w:tc>
          <w:tcPr>
            <w:tcW w:w="1093" w:type="dxa"/>
            <w:vAlign w:val="center"/>
          </w:tcPr>
          <w:p w14:paraId="4902D820" w14:textId="77777777" w:rsidR="00AA48BA" w:rsidRPr="00A1115A" w:rsidRDefault="00AA48BA" w:rsidP="001D3C85">
            <w:pPr>
              <w:pStyle w:val="TAC"/>
            </w:pPr>
            <w:r w:rsidRPr="00A1115A">
              <w:t>Mbps</w:t>
            </w:r>
          </w:p>
        </w:tc>
        <w:tc>
          <w:tcPr>
            <w:tcW w:w="717" w:type="dxa"/>
          </w:tcPr>
          <w:p w14:paraId="0D2A31C6" w14:textId="77777777" w:rsidR="00AA48BA" w:rsidRPr="00125C84" w:rsidRDefault="00AA48BA" w:rsidP="001D3C85">
            <w:pPr>
              <w:pStyle w:val="TAC"/>
            </w:pPr>
            <w:r w:rsidRPr="00125C84">
              <w:t>8.400</w:t>
            </w:r>
          </w:p>
        </w:tc>
        <w:tc>
          <w:tcPr>
            <w:tcW w:w="717" w:type="dxa"/>
          </w:tcPr>
          <w:p w14:paraId="26C42CDB" w14:textId="77777777" w:rsidR="00AA48BA" w:rsidRPr="00125C84" w:rsidRDefault="00AA48BA" w:rsidP="001D3C85">
            <w:pPr>
              <w:pStyle w:val="TAC"/>
            </w:pPr>
            <w:r w:rsidRPr="00125C84">
              <w:t>17.616</w:t>
            </w:r>
          </w:p>
        </w:tc>
        <w:tc>
          <w:tcPr>
            <w:tcW w:w="717" w:type="dxa"/>
          </w:tcPr>
          <w:p w14:paraId="4EF9A2AD" w14:textId="77777777" w:rsidR="00AA48BA" w:rsidRPr="00125C84" w:rsidRDefault="00AA48BA" w:rsidP="001D3C85">
            <w:pPr>
              <w:pStyle w:val="TAC"/>
            </w:pPr>
            <w:r w:rsidRPr="00125C84">
              <w:t>27.034</w:t>
            </w:r>
          </w:p>
        </w:tc>
        <w:tc>
          <w:tcPr>
            <w:tcW w:w="717" w:type="dxa"/>
          </w:tcPr>
          <w:p w14:paraId="59E2ADDF" w14:textId="77777777" w:rsidR="00AA48BA" w:rsidRPr="00125C84" w:rsidRDefault="00AA48BA" w:rsidP="001D3C85">
            <w:pPr>
              <w:pStyle w:val="TAC"/>
            </w:pPr>
            <w:r w:rsidRPr="00125C84">
              <w:t>36.070</w:t>
            </w:r>
          </w:p>
        </w:tc>
        <w:tc>
          <w:tcPr>
            <w:tcW w:w="717" w:type="dxa"/>
          </w:tcPr>
          <w:p w14:paraId="68353AD9" w14:textId="77777777" w:rsidR="00AA48BA" w:rsidRPr="00125C84" w:rsidRDefault="00AA48BA" w:rsidP="001D3C85">
            <w:pPr>
              <w:pStyle w:val="TAC"/>
            </w:pPr>
            <w:r w:rsidRPr="00125C84">
              <w:t>45.059</w:t>
            </w:r>
          </w:p>
        </w:tc>
        <w:tc>
          <w:tcPr>
            <w:tcW w:w="717" w:type="dxa"/>
          </w:tcPr>
          <w:p w14:paraId="5D1F73D1" w14:textId="77777777" w:rsidR="00AA48BA" w:rsidRPr="00125C84" w:rsidRDefault="00AA48BA" w:rsidP="001D3C85">
            <w:pPr>
              <w:pStyle w:val="TAC"/>
            </w:pPr>
            <w:r w:rsidRPr="00125C84">
              <w:t>54.118</w:t>
            </w:r>
          </w:p>
        </w:tc>
        <w:tc>
          <w:tcPr>
            <w:tcW w:w="717" w:type="dxa"/>
          </w:tcPr>
          <w:p w14:paraId="1AAB02BA" w14:textId="77777777" w:rsidR="00AA48BA" w:rsidRPr="00125C84" w:rsidRDefault="00AA48BA" w:rsidP="001D3C85">
            <w:pPr>
              <w:pStyle w:val="TAC"/>
            </w:pPr>
            <w:r w:rsidRPr="00125C84">
              <w:t>73.770</w:t>
            </w:r>
          </w:p>
        </w:tc>
        <w:tc>
          <w:tcPr>
            <w:tcW w:w="717" w:type="dxa"/>
          </w:tcPr>
          <w:p w14:paraId="2D945F54" w14:textId="77777777" w:rsidR="00AA48BA" w:rsidRPr="00125C84" w:rsidRDefault="00AA48BA" w:rsidP="001D3C85">
            <w:pPr>
              <w:pStyle w:val="TAC"/>
            </w:pPr>
            <w:r w:rsidRPr="00125C84">
              <w:t>91.830</w:t>
            </w:r>
          </w:p>
        </w:tc>
      </w:tr>
      <w:tr w:rsidR="00AA48BA" w:rsidRPr="00A1115A" w14:paraId="04EB741C" w14:textId="77777777" w:rsidTr="001D3C85">
        <w:trPr>
          <w:trHeight w:val="70"/>
          <w:jc w:val="center"/>
        </w:trPr>
        <w:tc>
          <w:tcPr>
            <w:tcW w:w="10519" w:type="dxa"/>
            <w:gridSpan w:val="10"/>
          </w:tcPr>
          <w:p w14:paraId="6F37D49D"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4BE48E4F"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1A344F88"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63DBDE49" w14:textId="77777777" w:rsidR="00AA48BA" w:rsidRPr="00A1115A" w:rsidRDefault="00AA48BA" w:rsidP="001D3C85">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57D204A0" w14:textId="77777777" w:rsidR="00AA48BA" w:rsidRPr="00A1115A" w:rsidRDefault="00AA48BA" w:rsidP="00AA48BA">
      <w:pPr>
        <w:rPr>
          <w:lang w:eastAsia="zh-CN"/>
        </w:rPr>
      </w:pPr>
    </w:p>
    <w:p w14:paraId="2F085FA5" w14:textId="77777777" w:rsidR="00AA48BA" w:rsidRDefault="00AA48BA" w:rsidP="00AA48BA">
      <w:pPr>
        <w:sectPr w:rsidR="00AA48BA" w:rsidSect="000B700B">
          <w:footnotePr>
            <w:numRestart w:val="eachSect"/>
          </w:footnotePr>
          <w:pgSz w:w="16840" w:h="11907" w:orient="landscape" w:code="9"/>
          <w:pgMar w:top="1133" w:right="1416" w:bottom="1133" w:left="1133" w:header="850" w:footer="340" w:gutter="0"/>
          <w:cols w:space="720"/>
          <w:formProt w:val="0"/>
          <w:docGrid w:linePitch="272"/>
        </w:sectPr>
      </w:pPr>
    </w:p>
    <w:p w14:paraId="6F49F788" w14:textId="77777777" w:rsidR="00AA48BA" w:rsidRPr="00A1115A" w:rsidRDefault="00AA48BA" w:rsidP="00AA48BA">
      <w:pPr>
        <w:pStyle w:val="TH"/>
      </w:pPr>
      <w:r w:rsidRPr="00A1115A">
        <w:lastRenderedPageBreak/>
        <w:t>Table A.3.3.</w:t>
      </w:r>
      <w:r>
        <w:t>5</w:t>
      </w:r>
      <w:r w:rsidRPr="00A1115A">
        <w:t xml:space="preserve">-2 Fixed Reference channel for maximum input level receiver requirements (SCS 30 kHz, TDD, </w:t>
      </w:r>
      <w:r>
        <w:t>1024</w:t>
      </w:r>
      <w:r w:rsidRPr="00A1115A">
        <w:t>QAM)</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AA48BA" w:rsidRPr="00A1115A" w14:paraId="6A42F8FF" w14:textId="77777777" w:rsidTr="001D3C85">
        <w:trPr>
          <w:jc w:val="center"/>
        </w:trPr>
        <w:tc>
          <w:tcPr>
            <w:tcW w:w="3690" w:type="dxa"/>
          </w:tcPr>
          <w:p w14:paraId="03AA1E4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30579B9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Unit</w:t>
            </w:r>
          </w:p>
        </w:tc>
        <w:tc>
          <w:tcPr>
            <w:tcW w:w="10020" w:type="dxa"/>
            <w:gridSpan w:val="12"/>
          </w:tcPr>
          <w:p w14:paraId="2BF828D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Value</w:t>
            </w:r>
          </w:p>
        </w:tc>
      </w:tr>
      <w:tr w:rsidR="00AA48BA" w:rsidRPr="00A1115A" w14:paraId="1E2C0F7D" w14:textId="77777777" w:rsidTr="001D3C85">
        <w:trPr>
          <w:trHeight w:val="148"/>
          <w:jc w:val="center"/>
        </w:trPr>
        <w:tc>
          <w:tcPr>
            <w:tcW w:w="3690" w:type="dxa"/>
          </w:tcPr>
          <w:p w14:paraId="26574061" w14:textId="77777777" w:rsidR="00AA48BA" w:rsidRPr="00A1115A" w:rsidRDefault="00AA48BA" w:rsidP="001D3C85">
            <w:pPr>
              <w:pStyle w:val="TAH"/>
              <w:rPr>
                <w:rFonts w:eastAsia="SimSun"/>
              </w:rPr>
            </w:pPr>
            <w:r w:rsidRPr="00A1115A">
              <w:rPr>
                <w:rFonts w:eastAsia="SimSun"/>
              </w:rPr>
              <w:t>Channel bandwidth</w:t>
            </w:r>
          </w:p>
        </w:tc>
        <w:tc>
          <w:tcPr>
            <w:tcW w:w="1093" w:type="dxa"/>
            <w:vAlign w:val="center"/>
          </w:tcPr>
          <w:p w14:paraId="7C4D98BC" w14:textId="77777777" w:rsidR="00AA48BA" w:rsidRPr="00A1115A" w:rsidRDefault="00AA48BA" w:rsidP="001D3C85">
            <w:pPr>
              <w:pStyle w:val="TAH"/>
            </w:pPr>
            <w:r w:rsidRPr="00A1115A">
              <w:t>MHz</w:t>
            </w:r>
          </w:p>
        </w:tc>
        <w:tc>
          <w:tcPr>
            <w:tcW w:w="835" w:type="dxa"/>
            <w:vAlign w:val="center"/>
          </w:tcPr>
          <w:p w14:paraId="47E959C9" w14:textId="77777777" w:rsidR="00AA48BA" w:rsidRPr="00A1115A" w:rsidRDefault="00AA48BA" w:rsidP="001D3C85">
            <w:pPr>
              <w:pStyle w:val="TAH"/>
            </w:pPr>
            <w:r w:rsidRPr="00A1115A">
              <w:t>5</w:t>
            </w:r>
          </w:p>
        </w:tc>
        <w:tc>
          <w:tcPr>
            <w:tcW w:w="835" w:type="dxa"/>
            <w:vAlign w:val="center"/>
          </w:tcPr>
          <w:p w14:paraId="5E2646AA" w14:textId="77777777" w:rsidR="00AA48BA" w:rsidRPr="00A1115A" w:rsidRDefault="00AA48BA" w:rsidP="001D3C85">
            <w:pPr>
              <w:pStyle w:val="TAH"/>
            </w:pPr>
            <w:r w:rsidRPr="00A1115A">
              <w:t>10</w:t>
            </w:r>
          </w:p>
        </w:tc>
        <w:tc>
          <w:tcPr>
            <w:tcW w:w="835" w:type="dxa"/>
            <w:vAlign w:val="center"/>
          </w:tcPr>
          <w:p w14:paraId="7D71CF01" w14:textId="77777777" w:rsidR="00AA48BA" w:rsidRPr="00A1115A" w:rsidRDefault="00AA48BA" w:rsidP="001D3C85">
            <w:pPr>
              <w:pStyle w:val="TAH"/>
            </w:pPr>
            <w:r w:rsidRPr="00A1115A">
              <w:t>15</w:t>
            </w:r>
          </w:p>
        </w:tc>
        <w:tc>
          <w:tcPr>
            <w:tcW w:w="835" w:type="dxa"/>
            <w:vAlign w:val="center"/>
          </w:tcPr>
          <w:p w14:paraId="121F651C" w14:textId="77777777" w:rsidR="00AA48BA" w:rsidRPr="00A1115A" w:rsidRDefault="00AA48BA" w:rsidP="001D3C85">
            <w:pPr>
              <w:pStyle w:val="TAH"/>
            </w:pPr>
            <w:r w:rsidRPr="00A1115A">
              <w:t>20</w:t>
            </w:r>
          </w:p>
        </w:tc>
        <w:tc>
          <w:tcPr>
            <w:tcW w:w="835" w:type="dxa"/>
            <w:vAlign w:val="center"/>
          </w:tcPr>
          <w:p w14:paraId="59768D81" w14:textId="77777777" w:rsidR="00AA48BA" w:rsidRPr="00A1115A" w:rsidRDefault="00AA48BA" w:rsidP="001D3C85">
            <w:pPr>
              <w:pStyle w:val="TAH"/>
            </w:pPr>
            <w:r w:rsidRPr="00A1115A">
              <w:t>25</w:t>
            </w:r>
          </w:p>
        </w:tc>
        <w:tc>
          <w:tcPr>
            <w:tcW w:w="835" w:type="dxa"/>
            <w:vAlign w:val="center"/>
          </w:tcPr>
          <w:p w14:paraId="341F7FC1" w14:textId="77777777" w:rsidR="00AA48BA" w:rsidRPr="00A1115A" w:rsidRDefault="00AA48BA" w:rsidP="001D3C85">
            <w:pPr>
              <w:pStyle w:val="TAH"/>
            </w:pPr>
            <w:r w:rsidRPr="00A1115A">
              <w:t>30</w:t>
            </w:r>
          </w:p>
        </w:tc>
        <w:tc>
          <w:tcPr>
            <w:tcW w:w="835" w:type="dxa"/>
            <w:vAlign w:val="center"/>
          </w:tcPr>
          <w:p w14:paraId="3774EC8D" w14:textId="77777777" w:rsidR="00AA48BA" w:rsidRPr="00A1115A" w:rsidRDefault="00AA48BA" w:rsidP="001D3C85">
            <w:pPr>
              <w:pStyle w:val="TAH"/>
            </w:pPr>
            <w:r w:rsidRPr="00A1115A">
              <w:t>40</w:t>
            </w:r>
          </w:p>
        </w:tc>
        <w:tc>
          <w:tcPr>
            <w:tcW w:w="835" w:type="dxa"/>
            <w:vAlign w:val="center"/>
          </w:tcPr>
          <w:p w14:paraId="1BA3A41B" w14:textId="77777777" w:rsidR="00AA48BA" w:rsidRPr="00A1115A" w:rsidRDefault="00AA48BA" w:rsidP="001D3C85">
            <w:pPr>
              <w:pStyle w:val="TAH"/>
            </w:pPr>
            <w:r w:rsidRPr="00A1115A">
              <w:t>50</w:t>
            </w:r>
          </w:p>
        </w:tc>
        <w:tc>
          <w:tcPr>
            <w:tcW w:w="835" w:type="dxa"/>
            <w:vAlign w:val="center"/>
          </w:tcPr>
          <w:p w14:paraId="6FDB7334" w14:textId="77777777" w:rsidR="00AA48BA" w:rsidRPr="00A1115A" w:rsidRDefault="00AA48BA" w:rsidP="001D3C85">
            <w:pPr>
              <w:pStyle w:val="TAH"/>
            </w:pPr>
            <w:r w:rsidRPr="00A1115A">
              <w:t>60</w:t>
            </w:r>
          </w:p>
        </w:tc>
        <w:tc>
          <w:tcPr>
            <w:tcW w:w="835" w:type="dxa"/>
            <w:vAlign w:val="center"/>
          </w:tcPr>
          <w:p w14:paraId="50DF7219" w14:textId="77777777" w:rsidR="00AA48BA" w:rsidRPr="00A1115A" w:rsidRDefault="00AA48BA" w:rsidP="001D3C85">
            <w:pPr>
              <w:pStyle w:val="TAH"/>
            </w:pPr>
            <w:r w:rsidRPr="00A1115A">
              <w:t>70</w:t>
            </w:r>
          </w:p>
        </w:tc>
        <w:tc>
          <w:tcPr>
            <w:tcW w:w="835" w:type="dxa"/>
            <w:vAlign w:val="center"/>
          </w:tcPr>
          <w:p w14:paraId="27290B9D" w14:textId="77777777" w:rsidR="00AA48BA" w:rsidRPr="00A1115A" w:rsidRDefault="00AA48BA" w:rsidP="001D3C85">
            <w:pPr>
              <w:pStyle w:val="TAH"/>
            </w:pPr>
            <w:r w:rsidRPr="00A1115A">
              <w:t>80</w:t>
            </w:r>
          </w:p>
        </w:tc>
        <w:tc>
          <w:tcPr>
            <w:tcW w:w="835" w:type="dxa"/>
            <w:vAlign w:val="center"/>
          </w:tcPr>
          <w:p w14:paraId="6CAF5A67" w14:textId="77777777" w:rsidR="00AA48BA" w:rsidRPr="00A1115A" w:rsidRDefault="00AA48BA" w:rsidP="001D3C85">
            <w:pPr>
              <w:pStyle w:val="TAH"/>
            </w:pPr>
            <w:r w:rsidRPr="00A1115A">
              <w:t>100</w:t>
            </w:r>
          </w:p>
        </w:tc>
      </w:tr>
      <w:tr w:rsidR="00AA48BA" w:rsidRPr="00A1115A" w14:paraId="3D6855A3" w14:textId="77777777" w:rsidTr="001D3C85">
        <w:trPr>
          <w:jc w:val="center"/>
        </w:trPr>
        <w:tc>
          <w:tcPr>
            <w:tcW w:w="3690" w:type="dxa"/>
          </w:tcPr>
          <w:p w14:paraId="1B5B01CF" w14:textId="77777777" w:rsidR="00AA48BA" w:rsidRPr="00A1115A" w:rsidRDefault="00AA48BA" w:rsidP="001D3C85">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1093" w:type="dxa"/>
          </w:tcPr>
          <w:p w14:paraId="0D611C0C" w14:textId="77777777" w:rsidR="00AA48BA" w:rsidRPr="00A1115A" w:rsidRDefault="00AA48BA" w:rsidP="001D3C85">
            <w:pPr>
              <w:pStyle w:val="TAC"/>
            </w:pPr>
          </w:p>
        </w:tc>
        <w:tc>
          <w:tcPr>
            <w:tcW w:w="835" w:type="dxa"/>
          </w:tcPr>
          <w:p w14:paraId="617DB486" w14:textId="77777777" w:rsidR="00AA48BA" w:rsidRPr="00A1115A" w:rsidRDefault="00AA48BA" w:rsidP="001D3C85">
            <w:pPr>
              <w:pStyle w:val="TAC"/>
            </w:pPr>
            <w:r w:rsidRPr="00A1115A">
              <w:t>1</w:t>
            </w:r>
          </w:p>
        </w:tc>
        <w:tc>
          <w:tcPr>
            <w:tcW w:w="835" w:type="dxa"/>
          </w:tcPr>
          <w:p w14:paraId="2E83736A" w14:textId="77777777" w:rsidR="00AA48BA" w:rsidRPr="00A1115A" w:rsidRDefault="00AA48BA" w:rsidP="001D3C85">
            <w:pPr>
              <w:pStyle w:val="TAC"/>
            </w:pPr>
            <w:r w:rsidRPr="00A1115A">
              <w:t>1</w:t>
            </w:r>
          </w:p>
        </w:tc>
        <w:tc>
          <w:tcPr>
            <w:tcW w:w="835" w:type="dxa"/>
          </w:tcPr>
          <w:p w14:paraId="03EF7138" w14:textId="77777777" w:rsidR="00AA48BA" w:rsidRPr="00A1115A" w:rsidRDefault="00AA48BA" w:rsidP="001D3C85">
            <w:pPr>
              <w:pStyle w:val="TAC"/>
            </w:pPr>
            <w:r w:rsidRPr="00A1115A">
              <w:t>1</w:t>
            </w:r>
          </w:p>
        </w:tc>
        <w:tc>
          <w:tcPr>
            <w:tcW w:w="835" w:type="dxa"/>
          </w:tcPr>
          <w:p w14:paraId="13D71E4E" w14:textId="77777777" w:rsidR="00AA48BA" w:rsidRPr="00A1115A" w:rsidRDefault="00AA48BA" w:rsidP="001D3C85">
            <w:pPr>
              <w:pStyle w:val="TAC"/>
            </w:pPr>
            <w:r w:rsidRPr="00A1115A">
              <w:t>1</w:t>
            </w:r>
          </w:p>
        </w:tc>
        <w:tc>
          <w:tcPr>
            <w:tcW w:w="835" w:type="dxa"/>
          </w:tcPr>
          <w:p w14:paraId="3EB24936" w14:textId="77777777" w:rsidR="00AA48BA" w:rsidRPr="00A1115A" w:rsidRDefault="00AA48BA" w:rsidP="001D3C85">
            <w:pPr>
              <w:pStyle w:val="TAC"/>
            </w:pPr>
            <w:r w:rsidRPr="00A1115A">
              <w:t>1</w:t>
            </w:r>
          </w:p>
        </w:tc>
        <w:tc>
          <w:tcPr>
            <w:tcW w:w="835" w:type="dxa"/>
          </w:tcPr>
          <w:p w14:paraId="58AF8345" w14:textId="77777777" w:rsidR="00AA48BA" w:rsidRPr="00A1115A" w:rsidRDefault="00AA48BA" w:rsidP="001D3C85">
            <w:pPr>
              <w:pStyle w:val="TAC"/>
            </w:pPr>
            <w:r w:rsidRPr="00A1115A">
              <w:t>1</w:t>
            </w:r>
          </w:p>
        </w:tc>
        <w:tc>
          <w:tcPr>
            <w:tcW w:w="835" w:type="dxa"/>
          </w:tcPr>
          <w:p w14:paraId="604BC20F" w14:textId="77777777" w:rsidR="00AA48BA" w:rsidRPr="00A1115A" w:rsidRDefault="00AA48BA" w:rsidP="001D3C85">
            <w:pPr>
              <w:pStyle w:val="TAC"/>
            </w:pPr>
            <w:r w:rsidRPr="00A1115A">
              <w:t>1</w:t>
            </w:r>
          </w:p>
        </w:tc>
        <w:tc>
          <w:tcPr>
            <w:tcW w:w="835" w:type="dxa"/>
          </w:tcPr>
          <w:p w14:paraId="5560AB0A" w14:textId="77777777" w:rsidR="00AA48BA" w:rsidRPr="00A1115A" w:rsidRDefault="00AA48BA" w:rsidP="001D3C85">
            <w:pPr>
              <w:pStyle w:val="TAC"/>
            </w:pPr>
            <w:r w:rsidRPr="00A1115A">
              <w:t>1</w:t>
            </w:r>
          </w:p>
        </w:tc>
        <w:tc>
          <w:tcPr>
            <w:tcW w:w="835" w:type="dxa"/>
          </w:tcPr>
          <w:p w14:paraId="788E868E" w14:textId="77777777" w:rsidR="00AA48BA" w:rsidRPr="00A1115A" w:rsidRDefault="00AA48BA" w:rsidP="001D3C85">
            <w:pPr>
              <w:pStyle w:val="TAC"/>
            </w:pPr>
            <w:r w:rsidRPr="00A1115A">
              <w:t>1</w:t>
            </w:r>
          </w:p>
        </w:tc>
        <w:tc>
          <w:tcPr>
            <w:tcW w:w="835" w:type="dxa"/>
          </w:tcPr>
          <w:p w14:paraId="0ECCF352" w14:textId="77777777" w:rsidR="00AA48BA" w:rsidRPr="00A1115A" w:rsidRDefault="00AA48BA" w:rsidP="001D3C85">
            <w:pPr>
              <w:pStyle w:val="TAC"/>
            </w:pPr>
            <w:r w:rsidRPr="00A1115A">
              <w:t>1</w:t>
            </w:r>
          </w:p>
        </w:tc>
        <w:tc>
          <w:tcPr>
            <w:tcW w:w="835" w:type="dxa"/>
          </w:tcPr>
          <w:p w14:paraId="679F3C78" w14:textId="77777777" w:rsidR="00AA48BA" w:rsidRPr="00A1115A" w:rsidRDefault="00AA48BA" w:rsidP="001D3C85">
            <w:pPr>
              <w:pStyle w:val="TAC"/>
            </w:pPr>
            <w:r w:rsidRPr="00A1115A">
              <w:t>1</w:t>
            </w:r>
          </w:p>
        </w:tc>
        <w:tc>
          <w:tcPr>
            <w:tcW w:w="835" w:type="dxa"/>
          </w:tcPr>
          <w:p w14:paraId="62DFC3D3" w14:textId="77777777" w:rsidR="00AA48BA" w:rsidRPr="00A1115A" w:rsidRDefault="00AA48BA" w:rsidP="001D3C85">
            <w:pPr>
              <w:pStyle w:val="TAC"/>
            </w:pPr>
            <w:r w:rsidRPr="00A1115A">
              <w:t>1</w:t>
            </w:r>
          </w:p>
        </w:tc>
      </w:tr>
      <w:tr w:rsidR="00AA48BA" w:rsidRPr="00A1115A" w14:paraId="0F508371" w14:textId="77777777" w:rsidTr="001D3C85">
        <w:trPr>
          <w:jc w:val="center"/>
        </w:trPr>
        <w:tc>
          <w:tcPr>
            <w:tcW w:w="3690" w:type="dxa"/>
          </w:tcPr>
          <w:p w14:paraId="66AA1BD7" w14:textId="77777777" w:rsidR="00AA48BA" w:rsidRPr="00A1115A" w:rsidRDefault="00AA48BA" w:rsidP="001D3C85">
            <w:pPr>
              <w:pStyle w:val="TAL"/>
              <w:rPr>
                <w:rFonts w:eastAsia="SimSun"/>
              </w:rPr>
            </w:pPr>
            <w:r w:rsidRPr="00A1115A">
              <w:rPr>
                <w:rFonts w:eastAsia="SimSun"/>
              </w:rPr>
              <w:t>Allocated resource blocks</w:t>
            </w:r>
          </w:p>
        </w:tc>
        <w:tc>
          <w:tcPr>
            <w:tcW w:w="1093" w:type="dxa"/>
          </w:tcPr>
          <w:p w14:paraId="26FAE7D7" w14:textId="77777777" w:rsidR="00AA48BA" w:rsidRPr="00A1115A" w:rsidRDefault="00AA48BA" w:rsidP="001D3C85">
            <w:pPr>
              <w:pStyle w:val="TAC"/>
            </w:pPr>
          </w:p>
        </w:tc>
        <w:tc>
          <w:tcPr>
            <w:tcW w:w="835" w:type="dxa"/>
          </w:tcPr>
          <w:p w14:paraId="029CE9B1" w14:textId="77777777" w:rsidR="00AA48BA" w:rsidRPr="00A1115A" w:rsidRDefault="00AA48BA" w:rsidP="001D3C85">
            <w:pPr>
              <w:pStyle w:val="TAC"/>
            </w:pPr>
            <w:r w:rsidRPr="00A1115A">
              <w:t>11</w:t>
            </w:r>
          </w:p>
        </w:tc>
        <w:tc>
          <w:tcPr>
            <w:tcW w:w="835" w:type="dxa"/>
          </w:tcPr>
          <w:p w14:paraId="58BDE2D2" w14:textId="77777777" w:rsidR="00AA48BA" w:rsidRPr="00A1115A" w:rsidRDefault="00AA48BA" w:rsidP="001D3C85">
            <w:pPr>
              <w:pStyle w:val="TAC"/>
            </w:pPr>
            <w:r w:rsidRPr="00A1115A">
              <w:t>24</w:t>
            </w:r>
          </w:p>
        </w:tc>
        <w:tc>
          <w:tcPr>
            <w:tcW w:w="835" w:type="dxa"/>
          </w:tcPr>
          <w:p w14:paraId="07B382FD" w14:textId="77777777" w:rsidR="00AA48BA" w:rsidRPr="00A1115A" w:rsidRDefault="00AA48BA" w:rsidP="001D3C85">
            <w:pPr>
              <w:pStyle w:val="TAC"/>
            </w:pPr>
            <w:r w:rsidRPr="00A1115A">
              <w:t>38</w:t>
            </w:r>
          </w:p>
        </w:tc>
        <w:tc>
          <w:tcPr>
            <w:tcW w:w="835" w:type="dxa"/>
          </w:tcPr>
          <w:p w14:paraId="0CB4CF39" w14:textId="77777777" w:rsidR="00AA48BA" w:rsidRPr="00A1115A" w:rsidRDefault="00AA48BA" w:rsidP="001D3C85">
            <w:pPr>
              <w:pStyle w:val="TAC"/>
            </w:pPr>
            <w:r w:rsidRPr="00A1115A">
              <w:t>51</w:t>
            </w:r>
          </w:p>
        </w:tc>
        <w:tc>
          <w:tcPr>
            <w:tcW w:w="835" w:type="dxa"/>
          </w:tcPr>
          <w:p w14:paraId="0F7E70BD" w14:textId="77777777" w:rsidR="00AA48BA" w:rsidRPr="00A1115A" w:rsidRDefault="00AA48BA" w:rsidP="001D3C85">
            <w:pPr>
              <w:pStyle w:val="TAC"/>
            </w:pPr>
            <w:r w:rsidRPr="00A1115A">
              <w:t>65</w:t>
            </w:r>
          </w:p>
        </w:tc>
        <w:tc>
          <w:tcPr>
            <w:tcW w:w="835" w:type="dxa"/>
          </w:tcPr>
          <w:p w14:paraId="00B7AA87" w14:textId="77777777" w:rsidR="00AA48BA" w:rsidRPr="00A1115A" w:rsidRDefault="00AA48BA" w:rsidP="001D3C85">
            <w:pPr>
              <w:pStyle w:val="TAC"/>
            </w:pPr>
            <w:r w:rsidRPr="00A1115A">
              <w:t>78</w:t>
            </w:r>
          </w:p>
        </w:tc>
        <w:tc>
          <w:tcPr>
            <w:tcW w:w="835" w:type="dxa"/>
          </w:tcPr>
          <w:p w14:paraId="2115A26F" w14:textId="77777777" w:rsidR="00AA48BA" w:rsidRPr="00A1115A" w:rsidRDefault="00AA48BA" w:rsidP="001D3C85">
            <w:pPr>
              <w:pStyle w:val="TAC"/>
            </w:pPr>
            <w:r w:rsidRPr="00A1115A">
              <w:t>106</w:t>
            </w:r>
          </w:p>
        </w:tc>
        <w:tc>
          <w:tcPr>
            <w:tcW w:w="835" w:type="dxa"/>
          </w:tcPr>
          <w:p w14:paraId="5605484D" w14:textId="77777777" w:rsidR="00AA48BA" w:rsidRPr="00A1115A" w:rsidRDefault="00AA48BA" w:rsidP="001D3C85">
            <w:pPr>
              <w:pStyle w:val="TAC"/>
            </w:pPr>
            <w:r w:rsidRPr="00A1115A">
              <w:t>133</w:t>
            </w:r>
          </w:p>
        </w:tc>
        <w:tc>
          <w:tcPr>
            <w:tcW w:w="835" w:type="dxa"/>
          </w:tcPr>
          <w:p w14:paraId="23B39E5C" w14:textId="77777777" w:rsidR="00AA48BA" w:rsidRPr="00A1115A" w:rsidRDefault="00AA48BA" w:rsidP="001D3C85">
            <w:pPr>
              <w:pStyle w:val="TAC"/>
            </w:pPr>
            <w:r w:rsidRPr="00A1115A">
              <w:t>162</w:t>
            </w:r>
          </w:p>
        </w:tc>
        <w:tc>
          <w:tcPr>
            <w:tcW w:w="835" w:type="dxa"/>
          </w:tcPr>
          <w:p w14:paraId="3CCEEC44" w14:textId="77777777" w:rsidR="00AA48BA" w:rsidRPr="00A1115A" w:rsidRDefault="00AA48BA" w:rsidP="001D3C85">
            <w:pPr>
              <w:pStyle w:val="TAC"/>
            </w:pPr>
            <w:r w:rsidRPr="00A1115A">
              <w:t>189</w:t>
            </w:r>
          </w:p>
        </w:tc>
        <w:tc>
          <w:tcPr>
            <w:tcW w:w="835" w:type="dxa"/>
          </w:tcPr>
          <w:p w14:paraId="694AB30F" w14:textId="77777777" w:rsidR="00AA48BA" w:rsidRPr="00A1115A" w:rsidRDefault="00AA48BA" w:rsidP="001D3C85">
            <w:pPr>
              <w:pStyle w:val="TAC"/>
            </w:pPr>
            <w:r w:rsidRPr="00A1115A">
              <w:t>217</w:t>
            </w:r>
          </w:p>
        </w:tc>
        <w:tc>
          <w:tcPr>
            <w:tcW w:w="835" w:type="dxa"/>
          </w:tcPr>
          <w:p w14:paraId="71C435CA" w14:textId="77777777" w:rsidR="00AA48BA" w:rsidRPr="00A1115A" w:rsidRDefault="00AA48BA" w:rsidP="001D3C85">
            <w:pPr>
              <w:pStyle w:val="TAC"/>
            </w:pPr>
            <w:r w:rsidRPr="00A1115A">
              <w:t>273</w:t>
            </w:r>
          </w:p>
        </w:tc>
      </w:tr>
      <w:tr w:rsidR="00AA48BA" w:rsidRPr="00A1115A" w14:paraId="366FF5E1" w14:textId="77777777" w:rsidTr="001D3C85">
        <w:trPr>
          <w:jc w:val="center"/>
        </w:trPr>
        <w:tc>
          <w:tcPr>
            <w:tcW w:w="3690" w:type="dxa"/>
          </w:tcPr>
          <w:p w14:paraId="1ECF3FAC" w14:textId="77777777" w:rsidR="00AA48BA" w:rsidRPr="00A1115A" w:rsidRDefault="00AA48BA" w:rsidP="001D3C85">
            <w:pPr>
              <w:pStyle w:val="TAL"/>
              <w:rPr>
                <w:rFonts w:eastAsia="SimSun"/>
              </w:rPr>
            </w:pPr>
            <w:r w:rsidRPr="00A1115A">
              <w:rPr>
                <w:rFonts w:eastAsia="SimSun"/>
              </w:rPr>
              <w:t>Subcarriers per resource block</w:t>
            </w:r>
          </w:p>
        </w:tc>
        <w:tc>
          <w:tcPr>
            <w:tcW w:w="1093" w:type="dxa"/>
          </w:tcPr>
          <w:p w14:paraId="0FCA771D" w14:textId="77777777" w:rsidR="00AA48BA" w:rsidRPr="00A1115A" w:rsidRDefault="00AA48BA" w:rsidP="001D3C85">
            <w:pPr>
              <w:pStyle w:val="TAC"/>
            </w:pPr>
          </w:p>
        </w:tc>
        <w:tc>
          <w:tcPr>
            <w:tcW w:w="835" w:type="dxa"/>
          </w:tcPr>
          <w:p w14:paraId="65484DE7" w14:textId="77777777" w:rsidR="00AA48BA" w:rsidRPr="00A1115A" w:rsidRDefault="00AA48BA" w:rsidP="001D3C85">
            <w:pPr>
              <w:pStyle w:val="TAC"/>
            </w:pPr>
            <w:r w:rsidRPr="00A1115A">
              <w:t>12</w:t>
            </w:r>
          </w:p>
        </w:tc>
        <w:tc>
          <w:tcPr>
            <w:tcW w:w="835" w:type="dxa"/>
          </w:tcPr>
          <w:p w14:paraId="21E183DE" w14:textId="77777777" w:rsidR="00AA48BA" w:rsidRPr="00A1115A" w:rsidRDefault="00AA48BA" w:rsidP="001D3C85">
            <w:pPr>
              <w:pStyle w:val="TAC"/>
            </w:pPr>
            <w:r w:rsidRPr="00A1115A">
              <w:t>12</w:t>
            </w:r>
          </w:p>
        </w:tc>
        <w:tc>
          <w:tcPr>
            <w:tcW w:w="835" w:type="dxa"/>
          </w:tcPr>
          <w:p w14:paraId="638C932B" w14:textId="77777777" w:rsidR="00AA48BA" w:rsidRPr="00A1115A" w:rsidRDefault="00AA48BA" w:rsidP="001D3C85">
            <w:pPr>
              <w:pStyle w:val="TAC"/>
            </w:pPr>
            <w:r w:rsidRPr="00A1115A">
              <w:t>12</w:t>
            </w:r>
          </w:p>
        </w:tc>
        <w:tc>
          <w:tcPr>
            <w:tcW w:w="835" w:type="dxa"/>
          </w:tcPr>
          <w:p w14:paraId="22F6C951" w14:textId="77777777" w:rsidR="00AA48BA" w:rsidRPr="00A1115A" w:rsidRDefault="00AA48BA" w:rsidP="001D3C85">
            <w:pPr>
              <w:pStyle w:val="TAC"/>
            </w:pPr>
            <w:r w:rsidRPr="00A1115A">
              <w:t>12</w:t>
            </w:r>
          </w:p>
        </w:tc>
        <w:tc>
          <w:tcPr>
            <w:tcW w:w="835" w:type="dxa"/>
          </w:tcPr>
          <w:p w14:paraId="7095E318" w14:textId="77777777" w:rsidR="00AA48BA" w:rsidRPr="00A1115A" w:rsidRDefault="00AA48BA" w:rsidP="001D3C85">
            <w:pPr>
              <w:pStyle w:val="TAC"/>
            </w:pPr>
            <w:r w:rsidRPr="00A1115A">
              <w:t>12</w:t>
            </w:r>
          </w:p>
        </w:tc>
        <w:tc>
          <w:tcPr>
            <w:tcW w:w="835" w:type="dxa"/>
          </w:tcPr>
          <w:p w14:paraId="4135F22D" w14:textId="77777777" w:rsidR="00AA48BA" w:rsidRPr="00A1115A" w:rsidRDefault="00AA48BA" w:rsidP="001D3C85">
            <w:pPr>
              <w:pStyle w:val="TAC"/>
            </w:pPr>
            <w:r w:rsidRPr="00A1115A">
              <w:t>12</w:t>
            </w:r>
          </w:p>
        </w:tc>
        <w:tc>
          <w:tcPr>
            <w:tcW w:w="835" w:type="dxa"/>
          </w:tcPr>
          <w:p w14:paraId="4D9875E6" w14:textId="77777777" w:rsidR="00AA48BA" w:rsidRPr="00A1115A" w:rsidRDefault="00AA48BA" w:rsidP="001D3C85">
            <w:pPr>
              <w:pStyle w:val="TAC"/>
            </w:pPr>
            <w:r w:rsidRPr="00A1115A">
              <w:t>12</w:t>
            </w:r>
          </w:p>
        </w:tc>
        <w:tc>
          <w:tcPr>
            <w:tcW w:w="835" w:type="dxa"/>
          </w:tcPr>
          <w:p w14:paraId="6CEFD251" w14:textId="77777777" w:rsidR="00AA48BA" w:rsidRPr="00A1115A" w:rsidRDefault="00AA48BA" w:rsidP="001D3C85">
            <w:pPr>
              <w:pStyle w:val="TAC"/>
            </w:pPr>
            <w:r w:rsidRPr="00A1115A">
              <w:t>12</w:t>
            </w:r>
          </w:p>
        </w:tc>
        <w:tc>
          <w:tcPr>
            <w:tcW w:w="835" w:type="dxa"/>
          </w:tcPr>
          <w:p w14:paraId="47645E7E" w14:textId="77777777" w:rsidR="00AA48BA" w:rsidRPr="00A1115A" w:rsidRDefault="00AA48BA" w:rsidP="001D3C85">
            <w:pPr>
              <w:pStyle w:val="TAC"/>
            </w:pPr>
            <w:r w:rsidRPr="00A1115A">
              <w:t>12</w:t>
            </w:r>
          </w:p>
        </w:tc>
        <w:tc>
          <w:tcPr>
            <w:tcW w:w="835" w:type="dxa"/>
          </w:tcPr>
          <w:p w14:paraId="7089E55B" w14:textId="77777777" w:rsidR="00AA48BA" w:rsidRPr="00A1115A" w:rsidRDefault="00AA48BA" w:rsidP="001D3C85">
            <w:pPr>
              <w:pStyle w:val="TAC"/>
            </w:pPr>
            <w:r w:rsidRPr="00A1115A">
              <w:t>12</w:t>
            </w:r>
          </w:p>
        </w:tc>
        <w:tc>
          <w:tcPr>
            <w:tcW w:w="835" w:type="dxa"/>
          </w:tcPr>
          <w:p w14:paraId="7530CF3D" w14:textId="77777777" w:rsidR="00AA48BA" w:rsidRPr="00A1115A" w:rsidRDefault="00AA48BA" w:rsidP="001D3C85">
            <w:pPr>
              <w:pStyle w:val="TAC"/>
            </w:pPr>
            <w:r w:rsidRPr="00A1115A">
              <w:t>12</w:t>
            </w:r>
          </w:p>
        </w:tc>
        <w:tc>
          <w:tcPr>
            <w:tcW w:w="835" w:type="dxa"/>
          </w:tcPr>
          <w:p w14:paraId="6C8B48AD" w14:textId="77777777" w:rsidR="00AA48BA" w:rsidRPr="00A1115A" w:rsidRDefault="00AA48BA" w:rsidP="001D3C85">
            <w:pPr>
              <w:pStyle w:val="TAC"/>
            </w:pPr>
            <w:r w:rsidRPr="00A1115A">
              <w:t>12</w:t>
            </w:r>
          </w:p>
        </w:tc>
      </w:tr>
      <w:tr w:rsidR="00AA48BA" w:rsidRPr="00A1115A" w14:paraId="34471240" w14:textId="77777777" w:rsidTr="001D3C85">
        <w:trPr>
          <w:jc w:val="center"/>
        </w:trPr>
        <w:tc>
          <w:tcPr>
            <w:tcW w:w="3690" w:type="dxa"/>
          </w:tcPr>
          <w:p w14:paraId="00389B46" w14:textId="77777777" w:rsidR="00AA48BA" w:rsidRPr="00A1115A" w:rsidRDefault="00AA48BA" w:rsidP="001D3C85">
            <w:pPr>
              <w:pStyle w:val="TAL"/>
              <w:rPr>
                <w:rFonts w:eastAsia="SimSun"/>
              </w:rPr>
            </w:pPr>
            <w:r w:rsidRPr="00A1115A">
              <w:rPr>
                <w:rFonts w:eastAsia="SimSun"/>
              </w:rPr>
              <w:t>Allocated slots per Frame</w:t>
            </w:r>
          </w:p>
        </w:tc>
        <w:tc>
          <w:tcPr>
            <w:tcW w:w="1093" w:type="dxa"/>
          </w:tcPr>
          <w:p w14:paraId="16A97A70" w14:textId="77777777" w:rsidR="00AA48BA" w:rsidRPr="00A1115A" w:rsidRDefault="00AA48BA" w:rsidP="001D3C85">
            <w:pPr>
              <w:pStyle w:val="TAC"/>
            </w:pPr>
          </w:p>
        </w:tc>
        <w:tc>
          <w:tcPr>
            <w:tcW w:w="835" w:type="dxa"/>
          </w:tcPr>
          <w:p w14:paraId="7ECAE264" w14:textId="77777777" w:rsidR="00AA48BA" w:rsidRPr="00A1115A" w:rsidRDefault="00AA48BA" w:rsidP="001D3C85">
            <w:pPr>
              <w:pStyle w:val="TAC"/>
            </w:pPr>
            <w:r w:rsidRPr="00A1115A">
              <w:t>11</w:t>
            </w:r>
          </w:p>
        </w:tc>
        <w:tc>
          <w:tcPr>
            <w:tcW w:w="835" w:type="dxa"/>
          </w:tcPr>
          <w:p w14:paraId="485C1E61" w14:textId="77777777" w:rsidR="00AA48BA" w:rsidRPr="00A1115A" w:rsidRDefault="00AA48BA" w:rsidP="001D3C85">
            <w:pPr>
              <w:pStyle w:val="TAC"/>
            </w:pPr>
            <w:r w:rsidRPr="00A1115A">
              <w:t>11</w:t>
            </w:r>
          </w:p>
        </w:tc>
        <w:tc>
          <w:tcPr>
            <w:tcW w:w="835" w:type="dxa"/>
          </w:tcPr>
          <w:p w14:paraId="11064BA1" w14:textId="77777777" w:rsidR="00AA48BA" w:rsidRPr="00A1115A" w:rsidRDefault="00AA48BA" w:rsidP="001D3C85">
            <w:pPr>
              <w:pStyle w:val="TAC"/>
            </w:pPr>
            <w:r w:rsidRPr="00A1115A">
              <w:t>11</w:t>
            </w:r>
          </w:p>
        </w:tc>
        <w:tc>
          <w:tcPr>
            <w:tcW w:w="835" w:type="dxa"/>
          </w:tcPr>
          <w:p w14:paraId="3990118B" w14:textId="77777777" w:rsidR="00AA48BA" w:rsidRPr="00A1115A" w:rsidRDefault="00AA48BA" w:rsidP="001D3C85">
            <w:pPr>
              <w:pStyle w:val="TAC"/>
            </w:pPr>
            <w:r w:rsidRPr="00A1115A">
              <w:t>11</w:t>
            </w:r>
          </w:p>
        </w:tc>
        <w:tc>
          <w:tcPr>
            <w:tcW w:w="835" w:type="dxa"/>
          </w:tcPr>
          <w:p w14:paraId="66FDC1DC" w14:textId="77777777" w:rsidR="00AA48BA" w:rsidRPr="00A1115A" w:rsidRDefault="00AA48BA" w:rsidP="001D3C85">
            <w:pPr>
              <w:pStyle w:val="TAC"/>
            </w:pPr>
            <w:r w:rsidRPr="00A1115A">
              <w:t>11</w:t>
            </w:r>
          </w:p>
        </w:tc>
        <w:tc>
          <w:tcPr>
            <w:tcW w:w="835" w:type="dxa"/>
          </w:tcPr>
          <w:p w14:paraId="3002EFE3" w14:textId="77777777" w:rsidR="00AA48BA" w:rsidRPr="00A1115A" w:rsidRDefault="00AA48BA" w:rsidP="001D3C85">
            <w:pPr>
              <w:pStyle w:val="TAC"/>
            </w:pPr>
            <w:r w:rsidRPr="00A1115A">
              <w:t>11</w:t>
            </w:r>
          </w:p>
        </w:tc>
        <w:tc>
          <w:tcPr>
            <w:tcW w:w="835" w:type="dxa"/>
          </w:tcPr>
          <w:p w14:paraId="7BB99E92" w14:textId="77777777" w:rsidR="00AA48BA" w:rsidRPr="00A1115A" w:rsidRDefault="00AA48BA" w:rsidP="001D3C85">
            <w:pPr>
              <w:pStyle w:val="TAC"/>
            </w:pPr>
            <w:r w:rsidRPr="00A1115A">
              <w:t>11</w:t>
            </w:r>
          </w:p>
        </w:tc>
        <w:tc>
          <w:tcPr>
            <w:tcW w:w="835" w:type="dxa"/>
          </w:tcPr>
          <w:p w14:paraId="1B052F58" w14:textId="77777777" w:rsidR="00AA48BA" w:rsidRPr="00A1115A" w:rsidRDefault="00AA48BA" w:rsidP="001D3C85">
            <w:pPr>
              <w:pStyle w:val="TAC"/>
            </w:pPr>
            <w:r w:rsidRPr="00A1115A">
              <w:t>11</w:t>
            </w:r>
          </w:p>
        </w:tc>
        <w:tc>
          <w:tcPr>
            <w:tcW w:w="835" w:type="dxa"/>
          </w:tcPr>
          <w:p w14:paraId="30F5F074" w14:textId="77777777" w:rsidR="00AA48BA" w:rsidRPr="00A1115A" w:rsidRDefault="00AA48BA" w:rsidP="001D3C85">
            <w:pPr>
              <w:pStyle w:val="TAC"/>
            </w:pPr>
            <w:r w:rsidRPr="00A1115A">
              <w:t>11</w:t>
            </w:r>
          </w:p>
        </w:tc>
        <w:tc>
          <w:tcPr>
            <w:tcW w:w="835" w:type="dxa"/>
          </w:tcPr>
          <w:p w14:paraId="66164F6E" w14:textId="77777777" w:rsidR="00AA48BA" w:rsidRPr="00A1115A" w:rsidRDefault="00AA48BA" w:rsidP="001D3C85">
            <w:pPr>
              <w:pStyle w:val="TAC"/>
            </w:pPr>
            <w:r w:rsidRPr="00A1115A">
              <w:t>13</w:t>
            </w:r>
          </w:p>
        </w:tc>
        <w:tc>
          <w:tcPr>
            <w:tcW w:w="835" w:type="dxa"/>
          </w:tcPr>
          <w:p w14:paraId="00F21F22" w14:textId="77777777" w:rsidR="00AA48BA" w:rsidRPr="00A1115A" w:rsidRDefault="00AA48BA" w:rsidP="001D3C85">
            <w:pPr>
              <w:pStyle w:val="TAC"/>
            </w:pPr>
            <w:r w:rsidRPr="00A1115A">
              <w:t>11</w:t>
            </w:r>
          </w:p>
        </w:tc>
        <w:tc>
          <w:tcPr>
            <w:tcW w:w="835" w:type="dxa"/>
          </w:tcPr>
          <w:p w14:paraId="63A10B9B" w14:textId="77777777" w:rsidR="00AA48BA" w:rsidRPr="00A1115A" w:rsidRDefault="00AA48BA" w:rsidP="001D3C85">
            <w:pPr>
              <w:pStyle w:val="TAC"/>
            </w:pPr>
            <w:r w:rsidRPr="00A1115A">
              <w:t>11</w:t>
            </w:r>
          </w:p>
        </w:tc>
      </w:tr>
      <w:tr w:rsidR="00AA48BA" w:rsidRPr="00A1115A" w14:paraId="34A9DDFA" w14:textId="77777777" w:rsidTr="001D3C85">
        <w:trPr>
          <w:jc w:val="center"/>
        </w:trPr>
        <w:tc>
          <w:tcPr>
            <w:tcW w:w="3690" w:type="dxa"/>
          </w:tcPr>
          <w:p w14:paraId="2593F77F" w14:textId="77777777" w:rsidR="00AA48BA" w:rsidRPr="00A1115A" w:rsidRDefault="00AA48BA" w:rsidP="001D3C85">
            <w:pPr>
              <w:pStyle w:val="TAL"/>
              <w:rPr>
                <w:rFonts w:eastAsia="SimSun"/>
              </w:rPr>
            </w:pPr>
            <w:r w:rsidRPr="00A1115A">
              <w:rPr>
                <w:rFonts w:eastAsia="SimSun"/>
              </w:rPr>
              <w:t>MCS Index</w:t>
            </w:r>
          </w:p>
        </w:tc>
        <w:tc>
          <w:tcPr>
            <w:tcW w:w="1093" w:type="dxa"/>
          </w:tcPr>
          <w:p w14:paraId="388A793C" w14:textId="77777777" w:rsidR="00AA48BA" w:rsidRPr="00A1115A" w:rsidRDefault="00AA48BA" w:rsidP="001D3C85">
            <w:pPr>
              <w:pStyle w:val="TAC"/>
            </w:pPr>
          </w:p>
        </w:tc>
        <w:tc>
          <w:tcPr>
            <w:tcW w:w="835" w:type="dxa"/>
          </w:tcPr>
          <w:p w14:paraId="3359D22F" w14:textId="77777777" w:rsidR="00AA48BA" w:rsidRPr="00A1115A" w:rsidRDefault="00AA48BA" w:rsidP="001D3C85">
            <w:pPr>
              <w:pStyle w:val="TAC"/>
            </w:pPr>
            <w:r w:rsidRPr="00A1115A">
              <w:t>23</w:t>
            </w:r>
          </w:p>
        </w:tc>
        <w:tc>
          <w:tcPr>
            <w:tcW w:w="835" w:type="dxa"/>
          </w:tcPr>
          <w:p w14:paraId="17E11152" w14:textId="77777777" w:rsidR="00AA48BA" w:rsidRPr="00A1115A" w:rsidRDefault="00AA48BA" w:rsidP="001D3C85">
            <w:pPr>
              <w:pStyle w:val="TAC"/>
            </w:pPr>
            <w:r w:rsidRPr="00A1115A">
              <w:t>23</w:t>
            </w:r>
          </w:p>
        </w:tc>
        <w:tc>
          <w:tcPr>
            <w:tcW w:w="835" w:type="dxa"/>
          </w:tcPr>
          <w:p w14:paraId="30622BC4" w14:textId="77777777" w:rsidR="00AA48BA" w:rsidRPr="00A1115A" w:rsidRDefault="00AA48BA" w:rsidP="001D3C85">
            <w:pPr>
              <w:pStyle w:val="TAC"/>
            </w:pPr>
            <w:r w:rsidRPr="00A1115A">
              <w:t>23</w:t>
            </w:r>
          </w:p>
        </w:tc>
        <w:tc>
          <w:tcPr>
            <w:tcW w:w="835" w:type="dxa"/>
          </w:tcPr>
          <w:p w14:paraId="4135C1CA" w14:textId="77777777" w:rsidR="00AA48BA" w:rsidRPr="00A1115A" w:rsidRDefault="00AA48BA" w:rsidP="001D3C85">
            <w:pPr>
              <w:pStyle w:val="TAC"/>
            </w:pPr>
            <w:r w:rsidRPr="00A1115A">
              <w:t>23</w:t>
            </w:r>
          </w:p>
        </w:tc>
        <w:tc>
          <w:tcPr>
            <w:tcW w:w="835" w:type="dxa"/>
          </w:tcPr>
          <w:p w14:paraId="46583614" w14:textId="77777777" w:rsidR="00AA48BA" w:rsidRPr="00A1115A" w:rsidRDefault="00AA48BA" w:rsidP="001D3C85">
            <w:pPr>
              <w:pStyle w:val="TAC"/>
            </w:pPr>
            <w:r w:rsidRPr="00A1115A">
              <w:t>23</w:t>
            </w:r>
          </w:p>
        </w:tc>
        <w:tc>
          <w:tcPr>
            <w:tcW w:w="835" w:type="dxa"/>
          </w:tcPr>
          <w:p w14:paraId="411F72FC" w14:textId="77777777" w:rsidR="00AA48BA" w:rsidRPr="00A1115A" w:rsidRDefault="00AA48BA" w:rsidP="001D3C85">
            <w:pPr>
              <w:pStyle w:val="TAC"/>
            </w:pPr>
            <w:r w:rsidRPr="00A1115A">
              <w:t>23</w:t>
            </w:r>
          </w:p>
        </w:tc>
        <w:tc>
          <w:tcPr>
            <w:tcW w:w="835" w:type="dxa"/>
          </w:tcPr>
          <w:p w14:paraId="6E8AFF97" w14:textId="77777777" w:rsidR="00AA48BA" w:rsidRPr="00A1115A" w:rsidRDefault="00AA48BA" w:rsidP="001D3C85">
            <w:pPr>
              <w:pStyle w:val="TAC"/>
            </w:pPr>
            <w:r w:rsidRPr="00A1115A">
              <w:t>23</w:t>
            </w:r>
          </w:p>
        </w:tc>
        <w:tc>
          <w:tcPr>
            <w:tcW w:w="835" w:type="dxa"/>
          </w:tcPr>
          <w:p w14:paraId="657C4016" w14:textId="77777777" w:rsidR="00AA48BA" w:rsidRPr="00A1115A" w:rsidRDefault="00AA48BA" w:rsidP="001D3C85">
            <w:pPr>
              <w:pStyle w:val="TAC"/>
            </w:pPr>
            <w:r w:rsidRPr="00A1115A">
              <w:t>23</w:t>
            </w:r>
          </w:p>
        </w:tc>
        <w:tc>
          <w:tcPr>
            <w:tcW w:w="835" w:type="dxa"/>
          </w:tcPr>
          <w:p w14:paraId="6AB36C1F" w14:textId="77777777" w:rsidR="00AA48BA" w:rsidRPr="00A1115A" w:rsidRDefault="00AA48BA" w:rsidP="001D3C85">
            <w:pPr>
              <w:pStyle w:val="TAC"/>
            </w:pPr>
            <w:r w:rsidRPr="00A1115A">
              <w:t>23</w:t>
            </w:r>
          </w:p>
        </w:tc>
        <w:tc>
          <w:tcPr>
            <w:tcW w:w="835" w:type="dxa"/>
          </w:tcPr>
          <w:p w14:paraId="0047E331" w14:textId="77777777" w:rsidR="00AA48BA" w:rsidRPr="00A1115A" w:rsidRDefault="00AA48BA" w:rsidP="001D3C85">
            <w:pPr>
              <w:pStyle w:val="TAC"/>
            </w:pPr>
            <w:r w:rsidRPr="00A1115A">
              <w:t>23</w:t>
            </w:r>
          </w:p>
        </w:tc>
        <w:tc>
          <w:tcPr>
            <w:tcW w:w="835" w:type="dxa"/>
          </w:tcPr>
          <w:p w14:paraId="60E380ED" w14:textId="77777777" w:rsidR="00AA48BA" w:rsidRPr="00A1115A" w:rsidRDefault="00AA48BA" w:rsidP="001D3C85">
            <w:pPr>
              <w:pStyle w:val="TAC"/>
            </w:pPr>
            <w:r w:rsidRPr="00A1115A">
              <w:t>23</w:t>
            </w:r>
          </w:p>
        </w:tc>
        <w:tc>
          <w:tcPr>
            <w:tcW w:w="835" w:type="dxa"/>
          </w:tcPr>
          <w:p w14:paraId="12D5F1CC" w14:textId="77777777" w:rsidR="00AA48BA" w:rsidRPr="00A1115A" w:rsidRDefault="00AA48BA" w:rsidP="001D3C85">
            <w:pPr>
              <w:pStyle w:val="TAC"/>
            </w:pPr>
            <w:r w:rsidRPr="00A1115A">
              <w:t>23</w:t>
            </w:r>
          </w:p>
        </w:tc>
      </w:tr>
      <w:tr w:rsidR="00AA48BA" w:rsidRPr="00A1115A" w14:paraId="0FF6551F" w14:textId="77777777" w:rsidTr="001D3C85">
        <w:trPr>
          <w:jc w:val="center"/>
        </w:trPr>
        <w:tc>
          <w:tcPr>
            <w:tcW w:w="3690" w:type="dxa"/>
          </w:tcPr>
          <w:p w14:paraId="73B58281" w14:textId="77777777" w:rsidR="00AA48BA" w:rsidRPr="00A1115A" w:rsidRDefault="00AA48BA" w:rsidP="001D3C85">
            <w:pPr>
              <w:pStyle w:val="TAL"/>
              <w:rPr>
                <w:rFonts w:eastAsia="SimSun"/>
              </w:rPr>
            </w:pPr>
            <w:r w:rsidRPr="00A1115A">
              <w:rPr>
                <w:rFonts w:eastAsia="SimSun"/>
              </w:rPr>
              <w:t xml:space="preserve">MCS Table for TBS determination </w:t>
            </w:r>
          </w:p>
        </w:tc>
        <w:tc>
          <w:tcPr>
            <w:tcW w:w="1093" w:type="dxa"/>
          </w:tcPr>
          <w:p w14:paraId="155C8208" w14:textId="77777777" w:rsidR="00AA48BA" w:rsidRPr="00A1115A" w:rsidRDefault="00AA48BA" w:rsidP="001D3C85">
            <w:pPr>
              <w:pStyle w:val="TAC"/>
            </w:pPr>
          </w:p>
        </w:tc>
        <w:tc>
          <w:tcPr>
            <w:tcW w:w="10020" w:type="dxa"/>
            <w:gridSpan w:val="12"/>
          </w:tcPr>
          <w:p w14:paraId="18F5276E" w14:textId="77777777" w:rsidR="00AA48BA" w:rsidRPr="00A1115A" w:rsidRDefault="00AA48BA" w:rsidP="001D3C85">
            <w:pPr>
              <w:pStyle w:val="TAC"/>
            </w:pPr>
            <w:r>
              <w:t>1024</w:t>
            </w:r>
            <w:r w:rsidRPr="00A1115A">
              <w:t>QAM</w:t>
            </w:r>
          </w:p>
        </w:tc>
      </w:tr>
      <w:tr w:rsidR="00AA48BA" w:rsidRPr="00A1115A" w14:paraId="1A6D9F6D" w14:textId="77777777" w:rsidTr="001D3C85">
        <w:trPr>
          <w:jc w:val="center"/>
        </w:trPr>
        <w:tc>
          <w:tcPr>
            <w:tcW w:w="3690" w:type="dxa"/>
          </w:tcPr>
          <w:p w14:paraId="782C358A" w14:textId="77777777" w:rsidR="00AA48BA" w:rsidRPr="00A1115A" w:rsidRDefault="00AA48BA" w:rsidP="001D3C85">
            <w:pPr>
              <w:pStyle w:val="TAL"/>
              <w:rPr>
                <w:rFonts w:eastAsia="SimSun"/>
              </w:rPr>
            </w:pPr>
            <w:r w:rsidRPr="00A1115A">
              <w:rPr>
                <w:rFonts w:eastAsia="SimSun"/>
              </w:rPr>
              <w:t>Modulation</w:t>
            </w:r>
          </w:p>
        </w:tc>
        <w:tc>
          <w:tcPr>
            <w:tcW w:w="1093" w:type="dxa"/>
          </w:tcPr>
          <w:p w14:paraId="530EE093" w14:textId="77777777" w:rsidR="00AA48BA" w:rsidRPr="00A1115A" w:rsidRDefault="00AA48BA" w:rsidP="001D3C85">
            <w:pPr>
              <w:pStyle w:val="TAC"/>
            </w:pPr>
          </w:p>
        </w:tc>
        <w:tc>
          <w:tcPr>
            <w:tcW w:w="835" w:type="dxa"/>
          </w:tcPr>
          <w:p w14:paraId="7CCA418A" w14:textId="77777777" w:rsidR="00AA48BA" w:rsidRPr="00A1115A" w:rsidRDefault="00AA48BA" w:rsidP="001D3C85">
            <w:pPr>
              <w:pStyle w:val="TAC"/>
            </w:pPr>
            <w:r>
              <w:t>1024</w:t>
            </w:r>
            <w:r w:rsidRPr="00A1115A">
              <w:t xml:space="preserve"> QAM</w:t>
            </w:r>
          </w:p>
        </w:tc>
        <w:tc>
          <w:tcPr>
            <w:tcW w:w="835" w:type="dxa"/>
          </w:tcPr>
          <w:p w14:paraId="764138AD" w14:textId="77777777" w:rsidR="00AA48BA" w:rsidRPr="00A1115A" w:rsidRDefault="00AA48BA" w:rsidP="001D3C85">
            <w:pPr>
              <w:pStyle w:val="TAC"/>
            </w:pPr>
            <w:r>
              <w:t>1024</w:t>
            </w:r>
            <w:r w:rsidRPr="00A1115A">
              <w:t xml:space="preserve"> QAM</w:t>
            </w:r>
          </w:p>
        </w:tc>
        <w:tc>
          <w:tcPr>
            <w:tcW w:w="835" w:type="dxa"/>
          </w:tcPr>
          <w:p w14:paraId="3F283444" w14:textId="77777777" w:rsidR="00AA48BA" w:rsidRPr="00A1115A" w:rsidRDefault="00AA48BA" w:rsidP="001D3C85">
            <w:pPr>
              <w:pStyle w:val="TAC"/>
            </w:pPr>
            <w:r>
              <w:t>1024</w:t>
            </w:r>
            <w:r w:rsidRPr="00A1115A">
              <w:t xml:space="preserve"> QAM</w:t>
            </w:r>
          </w:p>
        </w:tc>
        <w:tc>
          <w:tcPr>
            <w:tcW w:w="835" w:type="dxa"/>
          </w:tcPr>
          <w:p w14:paraId="0469F271" w14:textId="77777777" w:rsidR="00AA48BA" w:rsidRPr="00A1115A" w:rsidRDefault="00AA48BA" w:rsidP="001D3C85">
            <w:pPr>
              <w:pStyle w:val="TAC"/>
            </w:pPr>
            <w:r>
              <w:t>1024</w:t>
            </w:r>
            <w:r w:rsidRPr="00A1115A">
              <w:t xml:space="preserve"> QAM</w:t>
            </w:r>
          </w:p>
        </w:tc>
        <w:tc>
          <w:tcPr>
            <w:tcW w:w="835" w:type="dxa"/>
          </w:tcPr>
          <w:p w14:paraId="6F869571" w14:textId="77777777" w:rsidR="00AA48BA" w:rsidRPr="00A1115A" w:rsidRDefault="00AA48BA" w:rsidP="001D3C85">
            <w:pPr>
              <w:pStyle w:val="TAC"/>
            </w:pPr>
            <w:r>
              <w:t>1024</w:t>
            </w:r>
            <w:r w:rsidRPr="00A1115A">
              <w:t xml:space="preserve"> QAM</w:t>
            </w:r>
          </w:p>
        </w:tc>
        <w:tc>
          <w:tcPr>
            <w:tcW w:w="835" w:type="dxa"/>
          </w:tcPr>
          <w:p w14:paraId="191FF954" w14:textId="77777777" w:rsidR="00AA48BA" w:rsidRPr="00A1115A" w:rsidRDefault="00AA48BA" w:rsidP="001D3C85">
            <w:pPr>
              <w:pStyle w:val="TAC"/>
            </w:pPr>
            <w:r>
              <w:t>1024</w:t>
            </w:r>
            <w:r w:rsidRPr="00A1115A">
              <w:t xml:space="preserve"> QAM</w:t>
            </w:r>
          </w:p>
        </w:tc>
        <w:tc>
          <w:tcPr>
            <w:tcW w:w="835" w:type="dxa"/>
          </w:tcPr>
          <w:p w14:paraId="7AACC6EE" w14:textId="77777777" w:rsidR="00AA48BA" w:rsidRPr="00A1115A" w:rsidRDefault="00AA48BA" w:rsidP="001D3C85">
            <w:pPr>
              <w:pStyle w:val="TAC"/>
            </w:pPr>
            <w:r>
              <w:t>1024</w:t>
            </w:r>
            <w:r w:rsidRPr="00A1115A">
              <w:t xml:space="preserve"> QAM</w:t>
            </w:r>
          </w:p>
        </w:tc>
        <w:tc>
          <w:tcPr>
            <w:tcW w:w="835" w:type="dxa"/>
          </w:tcPr>
          <w:p w14:paraId="51589A3C" w14:textId="77777777" w:rsidR="00AA48BA" w:rsidRPr="00A1115A" w:rsidRDefault="00AA48BA" w:rsidP="001D3C85">
            <w:pPr>
              <w:pStyle w:val="TAC"/>
            </w:pPr>
            <w:r>
              <w:t>1024</w:t>
            </w:r>
            <w:r w:rsidRPr="00A1115A">
              <w:t xml:space="preserve"> QAM</w:t>
            </w:r>
          </w:p>
        </w:tc>
        <w:tc>
          <w:tcPr>
            <w:tcW w:w="835" w:type="dxa"/>
          </w:tcPr>
          <w:p w14:paraId="4F21E0B7" w14:textId="77777777" w:rsidR="00AA48BA" w:rsidRPr="00A1115A" w:rsidRDefault="00AA48BA" w:rsidP="001D3C85">
            <w:pPr>
              <w:pStyle w:val="TAC"/>
            </w:pPr>
            <w:r>
              <w:t>1024</w:t>
            </w:r>
            <w:r w:rsidRPr="00A1115A">
              <w:t xml:space="preserve"> QAM</w:t>
            </w:r>
          </w:p>
        </w:tc>
        <w:tc>
          <w:tcPr>
            <w:tcW w:w="835" w:type="dxa"/>
          </w:tcPr>
          <w:p w14:paraId="61B69C0D" w14:textId="77777777" w:rsidR="00AA48BA" w:rsidRPr="00A1115A" w:rsidRDefault="00AA48BA" w:rsidP="001D3C85">
            <w:pPr>
              <w:pStyle w:val="TAC"/>
            </w:pPr>
            <w:r>
              <w:t>1024</w:t>
            </w:r>
            <w:r w:rsidRPr="00A1115A">
              <w:t xml:space="preserve"> QAM</w:t>
            </w:r>
          </w:p>
        </w:tc>
        <w:tc>
          <w:tcPr>
            <w:tcW w:w="835" w:type="dxa"/>
          </w:tcPr>
          <w:p w14:paraId="358D9B2E" w14:textId="77777777" w:rsidR="00AA48BA" w:rsidRPr="00A1115A" w:rsidRDefault="00AA48BA" w:rsidP="001D3C85">
            <w:pPr>
              <w:pStyle w:val="TAC"/>
            </w:pPr>
            <w:r>
              <w:t>1024</w:t>
            </w:r>
            <w:r w:rsidRPr="00A1115A">
              <w:t xml:space="preserve"> QAM</w:t>
            </w:r>
          </w:p>
        </w:tc>
        <w:tc>
          <w:tcPr>
            <w:tcW w:w="835" w:type="dxa"/>
          </w:tcPr>
          <w:p w14:paraId="1487023D" w14:textId="77777777" w:rsidR="00AA48BA" w:rsidRPr="00A1115A" w:rsidRDefault="00AA48BA" w:rsidP="001D3C85">
            <w:pPr>
              <w:pStyle w:val="TAC"/>
            </w:pPr>
            <w:r>
              <w:t>1024</w:t>
            </w:r>
            <w:r w:rsidRPr="00A1115A">
              <w:t xml:space="preserve"> QAM</w:t>
            </w:r>
          </w:p>
        </w:tc>
      </w:tr>
      <w:tr w:rsidR="00AA48BA" w:rsidRPr="00A1115A" w14:paraId="422FD650" w14:textId="77777777" w:rsidTr="001D3C85">
        <w:trPr>
          <w:jc w:val="center"/>
        </w:trPr>
        <w:tc>
          <w:tcPr>
            <w:tcW w:w="3690" w:type="dxa"/>
          </w:tcPr>
          <w:p w14:paraId="7A89D416" w14:textId="77777777" w:rsidR="00AA48BA" w:rsidRPr="00A1115A" w:rsidRDefault="00AA48BA" w:rsidP="001D3C85">
            <w:pPr>
              <w:pStyle w:val="TAL"/>
              <w:rPr>
                <w:rFonts w:eastAsia="SimSun"/>
              </w:rPr>
            </w:pPr>
            <w:r w:rsidRPr="00A1115A">
              <w:rPr>
                <w:rFonts w:eastAsia="SimSun"/>
              </w:rPr>
              <w:t>Target Coding Rate</w:t>
            </w:r>
          </w:p>
        </w:tc>
        <w:tc>
          <w:tcPr>
            <w:tcW w:w="1093" w:type="dxa"/>
          </w:tcPr>
          <w:p w14:paraId="149A58BD" w14:textId="77777777" w:rsidR="00AA48BA" w:rsidRPr="00A1115A" w:rsidRDefault="00AA48BA" w:rsidP="001D3C85">
            <w:pPr>
              <w:pStyle w:val="TAC"/>
            </w:pPr>
          </w:p>
        </w:tc>
        <w:tc>
          <w:tcPr>
            <w:tcW w:w="835" w:type="dxa"/>
          </w:tcPr>
          <w:p w14:paraId="004B112C" w14:textId="77777777" w:rsidR="00AA48BA" w:rsidRPr="00A1115A" w:rsidRDefault="00AA48BA" w:rsidP="001D3C85">
            <w:pPr>
              <w:pStyle w:val="TAC"/>
            </w:pPr>
            <w:r>
              <w:t>0.78</w:t>
            </w:r>
          </w:p>
        </w:tc>
        <w:tc>
          <w:tcPr>
            <w:tcW w:w="835" w:type="dxa"/>
          </w:tcPr>
          <w:p w14:paraId="5ADE7589" w14:textId="77777777" w:rsidR="00AA48BA" w:rsidRPr="00A1115A" w:rsidRDefault="00AA48BA" w:rsidP="001D3C85">
            <w:pPr>
              <w:pStyle w:val="TAC"/>
            </w:pPr>
            <w:r>
              <w:t>0.78</w:t>
            </w:r>
          </w:p>
        </w:tc>
        <w:tc>
          <w:tcPr>
            <w:tcW w:w="835" w:type="dxa"/>
          </w:tcPr>
          <w:p w14:paraId="234FFD96" w14:textId="77777777" w:rsidR="00AA48BA" w:rsidRPr="00A1115A" w:rsidRDefault="00AA48BA" w:rsidP="001D3C85">
            <w:pPr>
              <w:pStyle w:val="TAC"/>
            </w:pPr>
            <w:r>
              <w:t>0.78</w:t>
            </w:r>
          </w:p>
        </w:tc>
        <w:tc>
          <w:tcPr>
            <w:tcW w:w="835" w:type="dxa"/>
          </w:tcPr>
          <w:p w14:paraId="4EC02C2C" w14:textId="77777777" w:rsidR="00AA48BA" w:rsidRPr="00A1115A" w:rsidRDefault="00AA48BA" w:rsidP="001D3C85">
            <w:pPr>
              <w:pStyle w:val="TAC"/>
            </w:pPr>
            <w:r>
              <w:t>0.78</w:t>
            </w:r>
          </w:p>
        </w:tc>
        <w:tc>
          <w:tcPr>
            <w:tcW w:w="835" w:type="dxa"/>
          </w:tcPr>
          <w:p w14:paraId="3D6B752B" w14:textId="77777777" w:rsidR="00AA48BA" w:rsidRPr="00A1115A" w:rsidRDefault="00AA48BA" w:rsidP="001D3C85">
            <w:pPr>
              <w:pStyle w:val="TAC"/>
            </w:pPr>
            <w:r>
              <w:t>0.78</w:t>
            </w:r>
          </w:p>
        </w:tc>
        <w:tc>
          <w:tcPr>
            <w:tcW w:w="835" w:type="dxa"/>
          </w:tcPr>
          <w:p w14:paraId="5E7ABCA6" w14:textId="77777777" w:rsidR="00AA48BA" w:rsidRPr="00A1115A" w:rsidRDefault="00AA48BA" w:rsidP="001D3C85">
            <w:pPr>
              <w:pStyle w:val="TAC"/>
            </w:pPr>
            <w:r>
              <w:t>0.78</w:t>
            </w:r>
          </w:p>
        </w:tc>
        <w:tc>
          <w:tcPr>
            <w:tcW w:w="835" w:type="dxa"/>
          </w:tcPr>
          <w:p w14:paraId="25A417D4" w14:textId="77777777" w:rsidR="00AA48BA" w:rsidRPr="00A1115A" w:rsidRDefault="00AA48BA" w:rsidP="001D3C85">
            <w:pPr>
              <w:pStyle w:val="TAC"/>
            </w:pPr>
            <w:r>
              <w:t>0.78</w:t>
            </w:r>
          </w:p>
        </w:tc>
        <w:tc>
          <w:tcPr>
            <w:tcW w:w="835" w:type="dxa"/>
          </w:tcPr>
          <w:p w14:paraId="2332EC98" w14:textId="77777777" w:rsidR="00AA48BA" w:rsidRPr="00A1115A" w:rsidRDefault="00AA48BA" w:rsidP="001D3C85">
            <w:pPr>
              <w:pStyle w:val="TAC"/>
            </w:pPr>
            <w:r>
              <w:t>0.78</w:t>
            </w:r>
          </w:p>
        </w:tc>
        <w:tc>
          <w:tcPr>
            <w:tcW w:w="835" w:type="dxa"/>
          </w:tcPr>
          <w:p w14:paraId="73AB4F1E" w14:textId="77777777" w:rsidR="00AA48BA" w:rsidRPr="00A1115A" w:rsidRDefault="00AA48BA" w:rsidP="001D3C85">
            <w:pPr>
              <w:pStyle w:val="TAC"/>
            </w:pPr>
            <w:r>
              <w:t>0.78</w:t>
            </w:r>
          </w:p>
        </w:tc>
        <w:tc>
          <w:tcPr>
            <w:tcW w:w="835" w:type="dxa"/>
          </w:tcPr>
          <w:p w14:paraId="0E07322E" w14:textId="77777777" w:rsidR="00AA48BA" w:rsidRPr="00A1115A" w:rsidRDefault="00AA48BA" w:rsidP="001D3C85">
            <w:pPr>
              <w:pStyle w:val="TAC"/>
            </w:pPr>
            <w:r>
              <w:t>0.78</w:t>
            </w:r>
          </w:p>
        </w:tc>
        <w:tc>
          <w:tcPr>
            <w:tcW w:w="835" w:type="dxa"/>
          </w:tcPr>
          <w:p w14:paraId="451CC0FD" w14:textId="77777777" w:rsidR="00AA48BA" w:rsidRPr="00A1115A" w:rsidRDefault="00AA48BA" w:rsidP="001D3C85">
            <w:pPr>
              <w:pStyle w:val="TAC"/>
            </w:pPr>
            <w:r>
              <w:t>0.78</w:t>
            </w:r>
          </w:p>
        </w:tc>
        <w:tc>
          <w:tcPr>
            <w:tcW w:w="835" w:type="dxa"/>
          </w:tcPr>
          <w:p w14:paraId="7B247F2D" w14:textId="77777777" w:rsidR="00AA48BA" w:rsidRPr="00A1115A" w:rsidRDefault="00AA48BA" w:rsidP="001D3C85">
            <w:pPr>
              <w:pStyle w:val="TAC"/>
            </w:pPr>
            <w:r>
              <w:t>0.78</w:t>
            </w:r>
          </w:p>
        </w:tc>
      </w:tr>
      <w:tr w:rsidR="00AA48BA" w:rsidRPr="00A1115A" w14:paraId="2EC85558" w14:textId="77777777" w:rsidTr="001D3C85">
        <w:trPr>
          <w:jc w:val="center"/>
        </w:trPr>
        <w:tc>
          <w:tcPr>
            <w:tcW w:w="3690" w:type="dxa"/>
          </w:tcPr>
          <w:p w14:paraId="403D835E" w14:textId="77777777" w:rsidR="00AA48BA" w:rsidRPr="00A1115A" w:rsidRDefault="00AA48BA" w:rsidP="001D3C85">
            <w:pPr>
              <w:pStyle w:val="TAL"/>
              <w:rPr>
                <w:rFonts w:eastAsia="SimSun"/>
              </w:rPr>
            </w:pPr>
            <w:r w:rsidRPr="00A1115A">
              <w:rPr>
                <w:rFonts w:eastAsia="SimSun"/>
              </w:rPr>
              <w:t>Maximum number of HARQ transmissions</w:t>
            </w:r>
          </w:p>
        </w:tc>
        <w:tc>
          <w:tcPr>
            <w:tcW w:w="1093" w:type="dxa"/>
          </w:tcPr>
          <w:p w14:paraId="12E591DB" w14:textId="77777777" w:rsidR="00AA48BA" w:rsidRPr="00A1115A" w:rsidRDefault="00AA48BA" w:rsidP="001D3C85">
            <w:pPr>
              <w:pStyle w:val="TAC"/>
            </w:pPr>
          </w:p>
        </w:tc>
        <w:tc>
          <w:tcPr>
            <w:tcW w:w="835" w:type="dxa"/>
          </w:tcPr>
          <w:p w14:paraId="0C1936D5" w14:textId="77777777" w:rsidR="00AA48BA" w:rsidRPr="00A1115A" w:rsidRDefault="00AA48BA" w:rsidP="001D3C85">
            <w:pPr>
              <w:pStyle w:val="TAC"/>
            </w:pPr>
            <w:r w:rsidRPr="00A1115A">
              <w:t>1</w:t>
            </w:r>
          </w:p>
        </w:tc>
        <w:tc>
          <w:tcPr>
            <w:tcW w:w="835" w:type="dxa"/>
          </w:tcPr>
          <w:p w14:paraId="3E594CAA" w14:textId="77777777" w:rsidR="00AA48BA" w:rsidRPr="00A1115A" w:rsidRDefault="00AA48BA" w:rsidP="001D3C85">
            <w:pPr>
              <w:pStyle w:val="TAC"/>
            </w:pPr>
            <w:r w:rsidRPr="00A1115A">
              <w:t>1</w:t>
            </w:r>
          </w:p>
        </w:tc>
        <w:tc>
          <w:tcPr>
            <w:tcW w:w="835" w:type="dxa"/>
          </w:tcPr>
          <w:p w14:paraId="02DEF3F2" w14:textId="77777777" w:rsidR="00AA48BA" w:rsidRPr="00A1115A" w:rsidRDefault="00AA48BA" w:rsidP="001D3C85">
            <w:pPr>
              <w:pStyle w:val="TAC"/>
            </w:pPr>
            <w:r w:rsidRPr="00A1115A">
              <w:t>1</w:t>
            </w:r>
          </w:p>
        </w:tc>
        <w:tc>
          <w:tcPr>
            <w:tcW w:w="835" w:type="dxa"/>
          </w:tcPr>
          <w:p w14:paraId="3E414AC1" w14:textId="77777777" w:rsidR="00AA48BA" w:rsidRPr="00A1115A" w:rsidRDefault="00AA48BA" w:rsidP="001D3C85">
            <w:pPr>
              <w:pStyle w:val="TAC"/>
            </w:pPr>
            <w:r w:rsidRPr="00A1115A">
              <w:t>1</w:t>
            </w:r>
          </w:p>
        </w:tc>
        <w:tc>
          <w:tcPr>
            <w:tcW w:w="835" w:type="dxa"/>
          </w:tcPr>
          <w:p w14:paraId="69DD9EA9" w14:textId="77777777" w:rsidR="00AA48BA" w:rsidRPr="00A1115A" w:rsidRDefault="00AA48BA" w:rsidP="001D3C85">
            <w:pPr>
              <w:pStyle w:val="TAC"/>
            </w:pPr>
            <w:r w:rsidRPr="00A1115A">
              <w:t>1</w:t>
            </w:r>
          </w:p>
        </w:tc>
        <w:tc>
          <w:tcPr>
            <w:tcW w:w="835" w:type="dxa"/>
          </w:tcPr>
          <w:p w14:paraId="761CB459" w14:textId="77777777" w:rsidR="00AA48BA" w:rsidRPr="00A1115A" w:rsidRDefault="00AA48BA" w:rsidP="001D3C85">
            <w:pPr>
              <w:pStyle w:val="TAC"/>
            </w:pPr>
            <w:r w:rsidRPr="00A1115A">
              <w:t>1</w:t>
            </w:r>
          </w:p>
        </w:tc>
        <w:tc>
          <w:tcPr>
            <w:tcW w:w="835" w:type="dxa"/>
          </w:tcPr>
          <w:p w14:paraId="463FBD4E" w14:textId="77777777" w:rsidR="00AA48BA" w:rsidRPr="00A1115A" w:rsidRDefault="00AA48BA" w:rsidP="001D3C85">
            <w:pPr>
              <w:pStyle w:val="TAC"/>
            </w:pPr>
            <w:r w:rsidRPr="00A1115A">
              <w:t>1</w:t>
            </w:r>
          </w:p>
        </w:tc>
        <w:tc>
          <w:tcPr>
            <w:tcW w:w="835" w:type="dxa"/>
          </w:tcPr>
          <w:p w14:paraId="164E46A9" w14:textId="77777777" w:rsidR="00AA48BA" w:rsidRPr="00A1115A" w:rsidRDefault="00AA48BA" w:rsidP="001D3C85">
            <w:pPr>
              <w:pStyle w:val="TAC"/>
            </w:pPr>
            <w:r w:rsidRPr="00A1115A">
              <w:t>1</w:t>
            </w:r>
          </w:p>
        </w:tc>
        <w:tc>
          <w:tcPr>
            <w:tcW w:w="835" w:type="dxa"/>
          </w:tcPr>
          <w:p w14:paraId="53F97565" w14:textId="77777777" w:rsidR="00AA48BA" w:rsidRPr="00A1115A" w:rsidRDefault="00AA48BA" w:rsidP="001D3C85">
            <w:pPr>
              <w:pStyle w:val="TAC"/>
            </w:pPr>
            <w:r w:rsidRPr="00A1115A">
              <w:t>1</w:t>
            </w:r>
          </w:p>
        </w:tc>
        <w:tc>
          <w:tcPr>
            <w:tcW w:w="835" w:type="dxa"/>
          </w:tcPr>
          <w:p w14:paraId="24197FC8" w14:textId="77777777" w:rsidR="00AA48BA" w:rsidRPr="00A1115A" w:rsidRDefault="00AA48BA" w:rsidP="001D3C85">
            <w:pPr>
              <w:pStyle w:val="TAC"/>
            </w:pPr>
            <w:r w:rsidRPr="00A1115A">
              <w:t>1</w:t>
            </w:r>
          </w:p>
        </w:tc>
        <w:tc>
          <w:tcPr>
            <w:tcW w:w="835" w:type="dxa"/>
          </w:tcPr>
          <w:p w14:paraId="0147D834" w14:textId="77777777" w:rsidR="00AA48BA" w:rsidRPr="00A1115A" w:rsidRDefault="00AA48BA" w:rsidP="001D3C85">
            <w:pPr>
              <w:pStyle w:val="TAC"/>
            </w:pPr>
            <w:r w:rsidRPr="00A1115A">
              <w:t>1</w:t>
            </w:r>
          </w:p>
        </w:tc>
        <w:tc>
          <w:tcPr>
            <w:tcW w:w="835" w:type="dxa"/>
          </w:tcPr>
          <w:p w14:paraId="3C3DED60" w14:textId="77777777" w:rsidR="00AA48BA" w:rsidRPr="00A1115A" w:rsidRDefault="00AA48BA" w:rsidP="001D3C85">
            <w:pPr>
              <w:pStyle w:val="TAC"/>
            </w:pPr>
            <w:r w:rsidRPr="00A1115A">
              <w:t>1</w:t>
            </w:r>
          </w:p>
        </w:tc>
      </w:tr>
      <w:tr w:rsidR="00AA48BA" w:rsidRPr="00A1115A" w14:paraId="42EE9D1C" w14:textId="77777777" w:rsidTr="001D3C85">
        <w:trPr>
          <w:jc w:val="center"/>
        </w:trPr>
        <w:tc>
          <w:tcPr>
            <w:tcW w:w="3690" w:type="dxa"/>
          </w:tcPr>
          <w:p w14:paraId="567ECB43" w14:textId="77777777" w:rsidR="00AA48BA" w:rsidRPr="00A1115A" w:rsidRDefault="00AA48BA" w:rsidP="001D3C85">
            <w:pPr>
              <w:pStyle w:val="TAH"/>
              <w:rPr>
                <w:rFonts w:eastAsia="SimSun"/>
              </w:rPr>
            </w:pPr>
            <w:r w:rsidRPr="00A1115A">
              <w:rPr>
                <w:rFonts w:eastAsia="SimSun"/>
              </w:rPr>
              <w:t>Information Bit Payload per Slot</w:t>
            </w:r>
          </w:p>
        </w:tc>
        <w:tc>
          <w:tcPr>
            <w:tcW w:w="1093" w:type="dxa"/>
          </w:tcPr>
          <w:p w14:paraId="5948AF51" w14:textId="77777777" w:rsidR="00AA48BA" w:rsidRPr="00A1115A" w:rsidRDefault="00AA48BA" w:rsidP="001D3C85">
            <w:pPr>
              <w:pStyle w:val="TAC"/>
              <w:rPr>
                <w:rFonts w:cs="Arial"/>
              </w:rPr>
            </w:pPr>
          </w:p>
        </w:tc>
        <w:tc>
          <w:tcPr>
            <w:tcW w:w="835" w:type="dxa"/>
          </w:tcPr>
          <w:p w14:paraId="547A986E" w14:textId="77777777" w:rsidR="00AA48BA" w:rsidRPr="00A1115A" w:rsidRDefault="00AA48BA" w:rsidP="001D3C85">
            <w:pPr>
              <w:pStyle w:val="TAC"/>
              <w:rPr>
                <w:rFonts w:cs="Arial"/>
              </w:rPr>
            </w:pPr>
          </w:p>
        </w:tc>
        <w:tc>
          <w:tcPr>
            <w:tcW w:w="835" w:type="dxa"/>
          </w:tcPr>
          <w:p w14:paraId="7E36A446" w14:textId="77777777" w:rsidR="00AA48BA" w:rsidRPr="00A1115A" w:rsidRDefault="00AA48BA" w:rsidP="001D3C85">
            <w:pPr>
              <w:pStyle w:val="TAC"/>
              <w:rPr>
                <w:rFonts w:cs="Arial"/>
              </w:rPr>
            </w:pPr>
          </w:p>
        </w:tc>
        <w:tc>
          <w:tcPr>
            <w:tcW w:w="835" w:type="dxa"/>
          </w:tcPr>
          <w:p w14:paraId="11491C5A" w14:textId="77777777" w:rsidR="00AA48BA" w:rsidRPr="00A1115A" w:rsidRDefault="00AA48BA" w:rsidP="001D3C85">
            <w:pPr>
              <w:pStyle w:val="TAC"/>
              <w:rPr>
                <w:rFonts w:cs="Arial"/>
              </w:rPr>
            </w:pPr>
          </w:p>
        </w:tc>
        <w:tc>
          <w:tcPr>
            <w:tcW w:w="835" w:type="dxa"/>
          </w:tcPr>
          <w:p w14:paraId="3CD1532E" w14:textId="77777777" w:rsidR="00AA48BA" w:rsidRPr="00A1115A" w:rsidRDefault="00AA48BA" w:rsidP="001D3C85">
            <w:pPr>
              <w:pStyle w:val="TAC"/>
              <w:rPr>
                <w:rFonts w:cs="Arial"/>
              </w:rPr>
            </w:pPr>
          </w:p>
        </w:tc>
        <w:tc>
          <w:tcPr>
            <w:tcW w:w="835" w:type="dxa"/>
          </w:tcPr>
          <w:p w14:paraId="4570E52D" w14:textId="77777777" w:rsidR="00AA48BA" w:rsidRPr="00A1115A" w:rsidRDefault="00AA48BA" w:rsidP="001D3C85">
            <w:pPr>
              <w:pStyle w:val="TAC"/>
              <w:rPr>
                <w:rFonts w:cs="Arial"/>
              </w:rPr>
            </w:pPr>
          </w:p>
        </w:tc>
        <w:tc>
          <w:tcPr>
            <w:tcW w:w="835" w:type="dxa"/>
          </w:tcPr>
          <w:p w14:paraId="1714C48B" w14:textId="77777777" w:rsidR="00AA48BA" w:rsidRPr="00A1115A" w:rsidRDefault="00AA48BA" w:rsidP="001D3C85">
            <w:pPr>
              <w:pStyle w:val="TAC"/>
              <w:rPr>
                <w:rFonts w:cs="Arial"/>
              </w:rPr>
            </w:pPr>
          </w:p>
        </w:tc>
        <w:tc>
          <w:tcPr>
            <w:tcW w:w="835" w:type="dxa"/>
          </w:tcPr>
          <w:p w14:paraId="12C4D021" w14:textId="77777777" w:rsidR="00AA48BA" w:rsidRPr="00A1115A" w:rsidRDefault="00AA48BA" w:rsidP="001D3C85">
            <w:pPr>
              <w:pStyle w:val="TAC"/>
              <w:rPr>
                <w:rFonts w:cs="Arial"/>
              </w:rPr>
            </w:pPr>
          </w:p>
        </w:tc>
        <w:tc>
          <w:tcPr>
            <w:tcW w:w="835" w:type="dxa"/>
          </w:tcPr>
          <w:p w14:paraId="23714E58" w14:textId="77777777" w:rsidR="00AA48BA" w:rsidRPr="00A1115A" w:rsidRDefault="00AA48BA" w:rsidP="001D3C85">
            <w:pPr>
              <w:pStyle w:val="TAC"/>
              <w:rPr>
                <w:rFonts w:cs="Arial"/>
              </w:rPr>
            </w:pPr>
          </w:p>
        </w:tc>
        <w:tc>
          <w:tcPr>
            <w:tcW w:w="835" w:type="dxa"/>
          </w:tcPr>
          <w:p w14:paraId="4CD73CF7" w14:textId="77777777" w:rsidR="00AA48BA" w:rsidRPr="00A1115A" w:rsidRDefault="00AA48BA" w:rsidP="001D3C85">
            <w:pPr>
              <w:pStyle w:val="TAC"/>
              <w:rPr>
                <w:rFonts w:cs="Arial"/>
              </w:rPr>
            </w:pPr>
          </w:p>
        </w:tc>
        <w:tc>
          <w:tcPr>
            <w:tcW w:w="835" w:type="dxa"/>
          </w:tcPr>
          <w:p w14:paraId="784AB601" w14:textId="77777777" w:rsidR="00AA48BA" w:rsidRPr="00A1115A" w:rsidRDefault="00AA48BA" w:rsidP="001D3C85">
            <w:pPr>
              <w:pStyle w:val="TAC"/>
              <w:rPr>
                <w:rFonts w:cs="Arial"/>
              </w:rPr>
            </w:pPr>
          </w:p>
        </w:tc>
        <w:tc>
          <w:tcPr>
            <w:tcW w:w="835" w:type="dxa"/>
          </w:tcPr>
          <w:p w14:paraId="6535423E" w14:textId="77777777" w:rsidR="00AA48BA" w:rsidRPr="00A1115A" w:rsidRDefault="00AA48BA" w:rsidP="001D3C85">
            <w:pPr>
              <w:pStyle w:val="TAC"/>
              <w:rPr>
                <w:rFonts w:cs="Arial"/>
              </w:rPr>
            </w:pPr>
          </w:p>
        </w:tc>
        <w:tc>
          <w:tcPr>
            <w:tcW w:w="835" w:type="dxa"/>
          </w:tcPr>
          <w:p w14:paraId="473B245B" w14:textId="77777777" w:rsidR="00AA48BA" w:rsidRPr="00A1115A" w:rsidRDefault="00AA48BA" w:rsidP="001D3C85">
            <w:pPr>
              <w:pStyle w:val="TAC"/>
              <w:rPr>
                <w:rFonts w:cs="Arial"/>
              </w:rPr>
            </w:pPr>
          </w:p>
        </w:tc>
      </w:tr>
      <w:tr w:rsidR="00AA48BA" w:rsidRPr="00A1115A" w14:paraId="5AC8ABAE" w14:textId="77777777" w:rsidTr="001D3C85">
        <w:trPr>
          <w:jc w:val="center"/>
        </w:trPr>
        <w:tc>
          <w:tcPr>
            <w:tcW w:w="3690" w:type="dxa"/>
          </w:tcPr>
          <w:p w14:paraId="570E2425"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548D8BA3" w14:textId="77777777" w:rsidR="00AA48BA" w:rsidRPr="00A1115A" w:rsidRDefault="00AA48BA" w:rsidP="001D3C85">
            <w:pPr>
              <w:pStyle w:val="TAC"/>
            </w:pPr>
            <w:r w:rsidRPr="00A1115A">
              <w:t>Bits</w:t>
            </w:r>
          </w:p>
        </w:tc>
        <w:tc>
          <w:tcPr>
            <w:tcW w:w="835" w:type="dxa"/>
          </w:tcPr>
          <w:p w14:paraId="5532D124" w14:textId="77777777" w:rsidR="00AA48BA" w:rsidRPr="00A1115A" w:rsidRDefault="00AA48BA" w:rsidP="001D3C85">
            <w:pPr>
              <w:pStyle w:val="TAC"/>
            </w:pPr>
            <w:r w:rsidRPr="00A1115A">
              <w:t>N/A</w:t>
            </w:r>
          </w:p>
        </w:tc>
        <w:tc>
          <w:tcPr>
            <w:tcW w:w="835" w:type="dxa"/>
          </w:tcPr>
          <w:p w14:paraId="198E459F" w14:textId="77777777" w:rsidR="00AA48BA" w:rsidRPr="00A1115A" w:rsidRDefault="00AA48BA" w:rsidP="001D3C85">
            <w:pPr>
              <w:pStyle w:val="TAC"/>
            </w:pPr>
            <w:r w:rsidRPr="00A1115A">
              <w:t>N/A</w:t>
            </w:r>
          </w:p>
        </w:tc>
        <w:tc>
          <w:tcPr>
            <w:tcW w:w="835" w:type="dxa"/>
          </w:tcPr>
          <w:p w14:paraId="02119BB0" w14:textId="77777777" w:rsidR="00AA48BA" w:rsidRPr="00A1115A" w:rsidRDefault="00AA48BA" w:rsidP="001D3C85">
            <w:pPr>
              <w:pStyle w:val="TAC"/>
            </w:pPr>
            <w:r w:rsidRPr="00A1115A">
              <w:t>N/A</w:t>
            </w:r>
          </w:p>
        </w:tc>
        <w:tc>
          <w:tcPr>
            <w:tcW w:w="835" w:type="dxa"/>
          </w:tcPr>
          <w:p w14:paraId="788E67E1" w14:textId="77777777" w:rsidR="00AA48BA" w:rsidRPr="00A1115A" w:rsidRDefault="00AA48BA" w:rsidP="001D3C85">
            <w:pPr>
              <w:pStyle w:val="TAC"/>
            </w:pPr>
            <w:r w:rsidRPr="00A1115A">
              <w:t>N/A</w:t>
            </w:r>
          </w:p>
        </w:tc>
        <w:tc>
          <w:tcPr>
            <w:tcW w:w="835" w:type="dxa"/>
          </w:tcPr>
          <w:p w14:paraId="0A3424BF" w14:textId="77777777" w:rsidR="00AA48BA" w:rsidRPr="00A1115A" w:rsidRDefault="00AA48BA" w:rsidP="001D3C85">
            <w:pPr>
              <w:pStyle w:val="TAC"/>
            </w:pPr>
            <w:r w:rsidRPr="00A1115A">
              <w:t>N/A</w:t>
            </w:r>
          </w:p>
        </w:tc>
        <w:tc>
          <w:tcPr>
            <w:tcW w:w="835" w:type="dxa"/>
          </w:tcPr>
          <w:p w14:paraId="0D725D20" w14:textId="77777777" w:rsidR="00AA48BA" w:rsidRPr="00A1115A" w:rsidRDefault="00AA48BA" w:rsidP="001D3C85">
            <w:pPr>
              <w:pStyle w:val="TAC"/>
            </w:pPr>
            <w:r w:rsidRPr="00A1115A">
              <w:t>N/A</w:t>
            </w:r>
          </w:p>
        </w:tc>
        <w:tc>
          <w:tcPr>
            <w:tcW w:w="835" w:type="dxa"/>
          </w:tcPr>
          <w:p w14:paraId="776B4EC4" w14:textId="77777777" w:rsidR="00AA48BA" w:rsidRPr="00A1115A" w:rsidRDefault="00AA48BA" w:rsidP="001D3C85">
            <w:pPr>
              <w:pStyle w:val="TAC"/>
            </w:pPr>
            <w:r w:rsidRPr="00A1115A">
              <w:t>N/A</w:t>
            </w:r>
          </w:p>
        </w:tc>
        <w:tc>
          <w:tcPr>
            <w:tcW w:w="835" w:type="dxa"/>
          </w:tcPr>
          <w:p w14:paraId="6AB9B39B" w14:textId="77777777" w:rsidR="00AA48BA" w:rsidRPr="00A1115A" w:rsidRDefault="00AA48BA" w:rsidP="001D3C85">
            <w:pPr>
              <w:pStyle w:val="TAC"/>
            </w:pPr>
            <w:r w:rsidRPr="00A1115A">
              <w:t>N/A</w:t>
            </w:r>
          </w:p>
        </w:tc>
        <w:tc>
          <w:tcPr>
            <w:tcW w:w="835" w:type="dxa"/>
          </w:tcPr>
          <w:p w14:paraId="712C2BA1" w14:textId="77777777" w:rsidR="00AA48BA" w:rsidRPr="00A1115A" w:rsidRDefault="00AA48BA" w:rsidP="001D3C85">
            <w:pPr>
              <w:pStyle w:val="TAC"/>
            </w:pPr>
            <w:r w:rsidRPr="00A1115A">
              <w:t>N/A</w:t>
            </w:r>
          </w:p>
        </w:tc>
        <w:tc>
          <w:tcPr>
            <w:tcW w:w="835" w:type="dxa"/>
          </w:tcPr>
          <w:p w14:paraId="4692B606" w14:textId="77777777" w:rsidR="00AA48BA" w:rsidRPr="00A1115A" w:rsidRDefault="00AA48BA" w:rsidP="001D3C85">
            <w:pPr>
              <w:pStyle w:val="TAC"/>
            </w:pPr>
            <w:r w:rsidRPr="00A1115A">
              <w:t>N/A</w:t>
            </w:r>
          </w:p>
        </w:tc>
        <w:tc>
          <w:tcPr>
            <w:tcW w:w="835" w:type="dxa"/>
          </w:tcPr>
          <w:p w14:paraId="055DEBCF" w14:textId="77777777" w:rsidR="00AA48BA" w:rsidRPr="00A1115A" w:rsidRDefault="00AA48BA" w:rsidP="001D3C85">
            <w:pPr>
              <w:pStyle w:val="TAC"/>
            </w:pPr>
            <w:r w:rsidRPr="00A1115A">
              <w:t>N/A</w:t>
            </w:r>
          </w:p>
        </w:tc>
        <w:tc>
          <w:tcPr>
            <w:tcW w:w="835" w:type="dxa"/>
          </w:tcPr>
          <w:p w14:paraId="7F2C1FB0" w14:textId="77777777" w:rsidR="00AA48BA" w:rsidRPr="00A1115A" w:rsidRDefault="00AA48BA" w:rsidP="001D3C85">
            <w:pPr>
              <w:pStyle w:val="TAC"/>
            </w:pPr>
            <w:r w:rsidRPr="00A1115A">
              <w:t>N/A</w:t>
            </w:r>
          </w:p>
        </w:tc>
      </w:tr>
      <w:tr w:rsidR="00AA48BA" w:rsidRPr="00A1115A" w14:paraId="7FFC0979" w14:textId="77777777" w:rsidTr="001D3C85">
        <w:trPr>
          <w:jc w:val="center"/>
        </w:trPr>
        <w:tc>
          <w:tcPr>
            <w:tcW w:w="3690" w:type="dxa"/>
          </w:tcPr>
          <w:p w14:paraId="5F6F1F15"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45083F8C" w14:textId="77777777" w:rsidR="00AA48BA" w:rsidRPr="00A1115A" w:rsidRDefault="00AA48BA" w:rsidP="001D3C85">
            <w:pPr>
              <w:pStyle w:val="TAC"/>
            </w:pPr>
            <w:r w:rsidRPr="00A1115A">
              <w:t>Bits</w:t>
            </w:r>
          </w:p>
        </w:tc>
        <w:tc>
          <w:tcPr>
            <w:tcW w:w="835" w:type="dxa"/>
          </w:tcPr>
          <w:p w14:paraId="687AAC4F" w14:textId="77777777" w:rsidR="00AA48BA" w:rsidRPr="005517D6" w:rsidRDefault="00AA48BA" w:rsidP="001D3C85">
            <w:pPr>
              <w:pStyle w:val="TAC"/>
              <w:rPr>
                <w:highlight w:val="yellow"/>
              </w:rPr>
            </w:pPr>
            <w:r w:rsidRPr="00715524">
              <w:t>9224</w:t>
            </w:r>
          </w:p>
        </w:tc>
        <w:tc>
          <w:tcPr>
            <w:tcW w:w="835" w:type="dxa"/>
          </w:tcPr>
          <w:p w14:paraId="4531335B" w14:textId="77777777" w:rsidR="00AA48BA" w:rsidRPr="005517D6" w:rsidRDefault="00AA48BA" w:rsidP="001D3C85">
            <w:pPr>
              <w:pStyle w:val="TAC"/>
              <w:rPr>
                <w:highlight w:val="yellow"/>
              </w:rPr>
            </w:pPr>
            <w:r w:rsidRPr="00715524">
              <w:t>20496</w:t>
            </w:r>
          </w:p>
        </w:tc>
        <w:tc>
          <w:tcPr>
            <w:tcW w:w="835" w:type="dxa"/>
          </w:tcPr>
          <w:p w14:paraId="0B8C100A" w14:textId="77777777" w:rsidR="00AA48BA" w:rsidRPr="005517D6" w:rsidRDefault="00AA48BA" w:rsidP="001D3C85">
            <w:pPr>
              <w:pStyle w:val="TAC"/>
              <w:rPr>
                <w:highlight w:val="yellow"/>
              </w:rPr>
            </w:pPr>
            <w:r w:rsidRPr="00715524">
              <w:t>32264</w:t>
            </w:r>
          </w:p>
        </w:tc>
        <w:tc>
          <w:tcPr>
            <w:tcW w:w="835" w:type="dxa"/>
          </w:tcPr>
          <w:p w14:paraId="17500B47" w14:textId="77777777" w:rsidR="00AA48BA" w:rsidRPr="005517D6" w:rsidRDefault="00AA48BA" w:rsidP="001D3C85">
            <w:pPr>
              <w:pStyle w:val="TAC"/>
              <w:rPr>
                <w:highlight w:val="yellow"/>
              </w:rPr>
            </w:pPr>
            <w:r w:rsidRPr="00715524">
              <w:t>43032</w:t>
            </w:r>
          </w:p>
        </w:tc>
        <w:tc>
          <w:tcPr>
            <w:tcW w:w="835" w:type="dxa"/>
          </w:tcPr>
          <w:p w14:paraId="74CD6CBF" w14:textId="77777777" w:rsidR="00AA48BA" w:rsidRPr="005517D6" w:rsidRDefault="00AA48BA" w:rsidP="001D3C85">
            <w:pPr>
              <w:pStyle w:val="TAC"/>
              <w:rPr>
                <w:highlight w:val="yellow"/>
              </w:rPr>
            </w:pPr>
            <w:r w:rsidRPr="00715524">
              <w:t>55304</w:t>
            </w:r>
          </w:p>
        </w:tc>
        <w:tc>
          <w:tcPr>
            <w:tcW w:w="835" w:type="dxa"/>
          </w:tcPr>
          <w:p w14:paraId="07D1BFF2" w14:textId="77777777" w:rsidR="00AA48BA" w:rsidRPr="005517D6" w:rsidRDefault="00AA48BA" w:rsidP="001D3C85">
            <w:pPr>
              <w:pStyle w:val="TAC"/>
              <w:rPr>
                <w:highlight w:val="yellow"/>
              </w:rPr>
            </w:pPr>
            <w:r w:rsidRPr="00715524">
              <w:t>65576</w:t>
            </w:r>
          </w:p>
        </w:tc>
        <w:tc>
          <w:tcPr>
            <w:tcW w:w="835" w:type="dxa"/>
          </w:tcPr>
          <w:p w14:paraId="14BD5167" w14:textId="77777777" w:rsidR="00AA48BA" w:rsidRPr="005517D6" w:rsidRDefault="00AA48BA" w:rsidP="001D3C85">
            <w:pPr>
              <w:pStyle w:val="TAC"/>
              <w:rPr>
                <w:highlight w:val="yellow"/>
              </w:rPr>
            </w:pPr>
            <w:r w:rsidRPr="00715524">
              <w:t>90176</w:t>
            </w:r>
          </w:p>
        </w:tc>
        <w:tc>
          <w:tcPr>
            <w:tcW w:w="835" w:type="dxa"/>
          </w:tcPr>
          <w:p w14:paraId="3DE88F85" w14:textId="77777777" w:rsidR="00AA48BA" w:rsidRPr="005517D6" w:rsidRDefault="00AA48BA" w:rsidP="001D3C85">
            <w:pPr>
              <w:pStyle w:val="TAC"/>
              <w:rPr>
                <w:highlight w:val="yellow"/>
              </w:rPr>
            </w:pPr>
            <w:r w:rsidRPr="00715524">
              <w:t>112648</w:t>
            </w:r>
          </w:p>
        </w:tc>
        <w:tc>
          <w:tcPr>
            <w:tcW w:w="835" w:type="dxa"/>
          </w:tcPr>
          <w:p w14:paraId="1DD6B683" w14:textId="77777777" w:rsidR="00AA48BA" w:rsidRPr="005517D6" w:rsidRDefault="00AA48BA" w:rsidP="001D3C85">
            <w:pPr>
              <w:pStyle w:val="TAC"/>
              <w:rPr>
                <w:highlight w:val="yellow"/>
              </w:rPr>
            </w:pPr>
            <w:r w:rsidRPr="00715524">
              <w:t>139376</w:t>
            </w:r>
          </w:p>
        </w:tc>
        <w:tc>
          <w:tcPr>
            <w:tcW w:w="835" w:type="dxa"/>
          </w:tcPr>
          <w:p w14:paraId="51248738" w14:textId="77777777" w:rsidR="00AA48BA" w:rsidRPr="005965EC" w:rsidRDefault="00AA48BA" w:rsidP="001D3C85">
            <w:pPr>
              <w:pStyle w:val="TAC"/>
            </w:pPr>
            <w:r w:rsidRPr="005965EC">
              <w:t>159800</w:t>
            </w:r>
          </w:p>
        </w:tc>
        <w:tc>
          <w:tcPr>
            <w:tcW w:w="835" w:type="dxa"/>
          </w:tcPr>
          <w:p w14:paraId="01646210" w14:textId="77777777" w:rsidR="00AA48BA" w:rsidRPr="005517D6" w:rsidRDefault="00AA48BA" w:rsidP="001D3C85">
            <w:pPr>
              <w:pStyle w:val="TAC"/>
              <w:rPr>
                <w:highlight w:val="yellow"/>
              </w:rPr>
            </w:pPr>
            <w:r w:rsidRPr="00715524">
              <w:t>184424</w:t>
            </w:r>
          </w:p>
        </w:tc>
        <w:tc>
          <w:tcPr>
            <w:tcW w:w="835" w:type="dxa"/>
          </w:tcPr>
          <w:p w14:paraId="0312B6D0" w14:textId="77777777" w:rsidR="00AA48BA" w:rsidRPr="005517D6" w:rsidRDefault="00AA48BA" w:rsidP="001D3C85">
            <w:pPr>
              <w:pStyle w:val="TAC"/>
              <w:rPr>
                <w:highlight w:val="yellow"/>
              </w:rPr>
            </w:pPr>
            <w:r w:rsidRPr="00715524">
              <w:t>233608</w:t>
            </w:r>
          </w:p>
        </w:tc>
      </w:tr>
      <w:tr w:rsidR="00AA48BA" w:rsidRPr="00A1115A" w14:paraId="3D7A5D69" w14:textId="77777777" w:rsidTr="001D3C85">
        <w:trPr>
          <w:jc w:val="center"/>
        </w:trPr>
        <w:tc>
          <w:tcPr>
            <w:tcW w:w="3690" w:type="dxa"/>
          </w:tcPr>
          <w:p w14:paraId="03047057" w14:textId="77777777" w:rsidR="00AA48BA" w:rsidRPr="00A1115A" w:rsidRDefault="00AA48BA" w:rsidP="001D3C85">
            <w:pPr>
              <w:pStyle w:val="TAL"/>
              <w:rPr>
                <w:rFonts w:eastAsia="SimSun"/>
              </w:rPr>
            </w:pPr>
            <w:r w:rsidRPr="00A1115A">
              <w:rPr>
                <w:rFonts w:eastAsia="SimSun"/>
              </w:rPr>
              <w:t>Transport block CRC</w:t>
            </w:r>
          </w:p>
        </w:tc>
        <w:tc>
          <w:tcPr>
            <w:tcW w:w="1093" w:type="dxa"/>
          </w:tcPr>
          <w:p w14:paraId="5C566AD5" w14:textId="77777777" w:rsidR="00AA48BA" w:rsidRPr="00A1115A" w:rsidRDefault="00AA48BA" w:rsidP="001D3C85">
            <w:pPr>
              <w:pStyle w:val="TAC"/>
            </w:pPr>
            <w:r w:rsidRPr="00A1115A">
              <w:t>Bits</w:t>
            </w:r>
          </w:p>
        </w:tc>
        <w:tc>
          <w:tcPr>
            <w:tcW w:w="835" w:type="dxa"/>
          </w:tcPr>
          <w:p w14:paraId="7A4D542E" w14:textId="77777777" w:rsidR="00AA48BA" w:rsidRPr="00A1115A" w:rsidRDefault="00AA48BA" w:rsidP="001D3C85">
            <w:pPr>
              <w:pStyle w:val="TAC"/>
            </w:pPr>
            <w:r w:rsidRPr="00A1115A">
              <w:t>24</w:t>
            </w:r>
          </w:p>
        </w:tc>
        <w:tc>
          <w:tcPr>
            <w:tcW w:w="835" w:type="dxa"/>
          </w:tcPr>
          <w:p w14:paraId="03A361A6" w14:textId="77777777" w:rsidR="00AA48BA" w:rsidRPr="00A1115A" w:rsidRDefault="00AA48BA" w:rsidP="001D3C85">
            <w:pPr>
              <w:pStyle w:val="TAC"/>
            </w:pPr>
            <w:r w:rsidRPr="00A1115A">
              <w:t>24</w:t>
            </w:r>
          </w:p>
        </w:tc>
        <w:tc>
          <w:tcPr>
            <w:tcW w:w="835" w:type="dxa"/>
          </w:tcPr>
          <w:p w14:paraId="2DE5D760" w14:textId="77777777" w:rsidR="00AA48BA" w:rsidRPr="00A1115A" w:rsidRDefault="00AA48BA" w:rsidP="001D3C85">
            <w:pPr>
              <w:pStyle w:val="TAC"/>
            </w:pPr>
            <w:r w:rsidRPr="00A1115A">
              <w:t>24</w:t>
            </w:r>
          </w:p>
        </w:tc>
        <w:tc>
          <w:tcPr>
            <w:tcW w:w="835" w:type="dxa"/>
          </w:tcPr>
          <w:p w14:paraId="65844EF2" w14:textId="77777777" w:rsidR="00AA48BA" w:rsidRPr="00A1115A" w:rsidRDefault="00AA48BA" w:rsidP="001D3C85">
            <w:pPr>
              <w:pStyle w:val="TAC"/>
            </w:pPr>
            <w:r w:rsidRPr="00A1115A">
              <w:t>24</w:t>
            </w:r>
          </w:p>
        </w:tc>
        <w:tc>
          <w:tcPr>
            <w:tcW w:w="835" w:type="dxa"/>
          </w:tcPr>
          <w:p w14:paraId="1FD58849" w14:textId="77777777" w:rsidR="00AA48BA" w:rsidRPr="00A1115A" w:rsidRDefault="00AA48BA" w:rsidP="001D3C85">
            <w:pPr>
              <w:pStyle w:val="TAC"/>
            </w:pPr>
            <w:r w:rsidRPr="00A1115A">
              <w:t>24</w:t>
            </w:r>
          </w:p>
        </w:tc>
        <w:tc>
          <w:tcPr>
            <w:tcW w:w="835" w:type="dxa"/>
          </w:tcPr>
          <w:p w14:paraId="5DDA2159" w14:textId="77777777" w:rsidR="00AA48BA" w:rsidRPr="00A1115A" w:rsidRDefault="00AA48BA" w:rsidP="001D3C85">
            <w:pPr>
              <w:pStyle w:val="TAC"/>
            </w:pPr>
            <w:r w:rsidRPr="00A1115A">
              <w:t>24</w:t>
            </w:r>
          </w:p>
        </w:tc>
        <w:tc>
          <w:tcPr>
            <w:tcW w:w="835" w:type="dxa"/>
          </w:tcPr>
          <w:p w14:paraId="143E4274" w14:textId="77777777" w:rsidR="00AA48BA" w:rsidRPr="00A1115A" w:rsidRDefault="00AA48BA" w:rsidP="001D3C85">
            <w:pPr>
              <w:pStyle w:val="TAC"/>
            </w:pPr>
            <w:r w:rsidRPr="00A1115A">
              <w:t>24</w:t>
            </w:r>
          </w:p>
        </w:tc>
        <w:tc>
          <w:tcPr>
            <w:tcW w:w="835" w:type="dxa"/>
          </w:tcPr>
          <w:p w14:paraId="33881DEE" w14:textId="77777777" w:rsidR="00AA48BA" w:rsidRPr="00A1115A" w:rsidRDefault="00AA48BA" w:rsidP="001D3C85">
            <w:pPr>
              <w:pStyle w:val="TAC"/>
            </w:pPr>
            <w:r w:rsidRPr="00A1115A">
              <w:t>24</w:t>
            </w:r>
          </w:p>
        </w:tc>
        <w:tc>
          <w:tcPr>
            <w:tcW w:w="835" w:type="dxa"/>
          </w:tcPr>
          <w:p w14:paraId="07F0F95F" w14:textId="77777777" w:rsidR="00AA48BA" w:rsidRPr="00A1115A" w:rsidRDefault="00AA48BA" w:rsidP="001D3C85">
            <w:pPr>
              <w:pStyle w:val="TAC"/>
            </w:pPr>
            <w:r w:rsidRPr="00A1115A">
              <w:t>24</w:t>
            </w:r>
          </w:p>
        </w:tc>
        <w:tc>
          <w:tcPr>
            <w:tcW w:w="835" w:type="dxa"/>
          </w:tcPr>
          <w:p w14:paraId="429B770C" w14:textId="77777777" w:rsidR="00AA48BA" w:rsidRPr="00A1115A" w:rsidRDefault="00AA48BA" w:rsidP="001D3C85">
            <w:pPr>
              <w:pStyle w:val="TAC"/>
            </w:pPr>
            <w:r w:rsidRPr="00A1115A">
              <w:t>24</w:t>
            </w:r>
          </w:p>
        </w:tc>
        <w:tc>
          <w:tcPr>
            <w:tcW w:w="835" w:type="dxa"/>
          </w:tcPr>
          <w:p w14:paraId="6132D06A" w14:textId="77777777" w:rsidR="00AA48BA" w:rsidRPr="00A1115A" w:rsidRDefault="00AA48BA" w:rsidP="001D3C85">
            <w:pPr>
              <w:pStyle w:val="TAC"/>
            </w:pPr>
            <w:r w:rsidRPr="00A1115A">
              <w:t>24</w:t>
            </w:r>
          </w:p>
        </w:tc>
        <w:tc>
          <w:tcPr>
            <w:tcW w:w="835" w:type="dxa"/>
          </w:tcPr>
          <w:p w14:paraId="7572502A" w14:textId="77777777" w:rsidR="00AA48BA" w:rsidRPr="00A1115A" w:rsidRDefault="00AA48BA" w:rsidP="001D3C85">
            <w:pPr>
              <w:pStyle w:val="TAC"/>
            </w:pPr>
            <w:r w:rsidRPr="00A1115A">
              <w:t>24</w:t>
            </w:r>
          </w:p>
        </w:tc>
      </w:tr>
      <w:tr w:rsidR="00AA48BA" w:rsidRPr="00A1115A" w14:paraId="06474AF8" w14:textId="77777777" w:rsidTr="001D3C85">
        <w:trPr>
          <w:jc w:val="center"/>
        </w:trPr>
        <w:tc>
          <w:tcPr>
            <w:tcW w:w="3690" w:type="dxa"/>
          </w:tcPr>
          <w:p w14:paraId="1A5E4C41" w14:textId="77777777" w:rsidR="00AA48BA" w:rsidRPr="00A1115A" w:rsidRDefault="00AA48BA" w:rsidP="001D3C85">
            <w:pPr>
              <w:pStyle w:val="TAL"/>
              <w:rPr>
                <w:rFonts w:eastAsia="SimSun"/>
              </w:rPr>
            </w:pPr>
            <w:r w:rsidRPr="00A1115A">
              <w:rPr>
                <w:rFonts w:eastAsia="SimSun"/>
              </w:rPr>
              <w:t>LDPC base graph</w:t>
            </w:r>
          </w:p>
        </w:tc>
        <w:tc>
          <w:tcPr>
            <w:tcW w:w="1093" w:type="dxa"/>
          </w:tcPr>
          <w:p w14:paraId="2EA01B8D" w14:textId="77777777" w:rsidR="00AA48BA" w:rsidRPr="00A1115A" w:rsidRDefault="00AA48BA" w:rsidP="001D3C85">
            <w:pPr>
              <w:pStyle w:val="TAC"/>
            </w:pPr>
          </w:p>
        </w:tc>
        <w:tc>
          <w:tcPr>
            <w:tcW w:w="835" w:type="dxa"/>
          </w:tcPr>
          <w:p w14:paraId="4F4DC411" w14:textId="77777777" w:rsidR="00AA48BA" w:rsidRPr="00A1115A" w:rsidRDefault="00AA48BA" w:rsidP="001D3C85">
            <w:pPr>
              <w:pStyle w:val="TAC"/>
            </w:pPr>
            <w:r w:rsidRPr="00A1115A">
              <w:t>1</w:t>
            </w:r>
          </w:p>
        </w:tc>
        <w:tc>
          <w:tcPr>
            <w:tcW w:w="835" w:type="dxa"/>
          </w:tcPr>
          <w:p w14:paraId="7567A3D4" w14:textId="77777777" w:rsidR="00AA48BA" w:rsidRPr="00A1115A" w:rsidRDefault="00AA48BA" w:rsidP="001D3C85">
            <w:pPr>
              <w:pStyle w:val="TAC"/>
            </w:pPr>
            <w:r w:rsidRPr="00A1115A">
              <w:t>1</w:t>
            </w:r>
          </w:p>
        </w:tc>
        <w:tc>
          <w:tcPr>
            <w:tcW w:w="835" w:type="dxa"/>
          </w:tcPr>
          <w:p w14:paraId="2404EC2F" w14:textId="77777777" w:rsidR="00AA48BA" w:rsidRPr="00A1115A" w:rsidRDefault="00AA48BA" w:rsidP="001D3C85">
            <w:pPr>
              <w:pStyle w:val="TAC"/>
            </w:pPr>
            <w:r w:rsidRPr="00A1115A">
              <w:t>1</w:t>
            </w:r>
          </w:p>
        </w:tc>
        <w:tc>
          <w:tcPr>
            <w:tcW w:w="835" w:type="dxa"/>
          </w:tcPr>
          <w:p w14:paraId="6BE59DC4" w14:textId="77777777" w:rsidR="00AA48BA" w:rsidRPr="00A1115A" w:rsidRDefault="00AA48BA" w:rsidP="001D3C85">
            <w:pPr>
              <w:pStyle w:val="TAC"/>
            </w:pPr>
            <w:r w:rsidRPr="00A1115A">
              <w:t>1</w:t>
            </w:r>
          </w:p>
        </w:tc>
        <w:tc>
          <w:tcPr>
            <w:tcW w:w="835" w:type="dxa"/>
          </w:tcPr>
          <w:p w14:paraId="62E2481C" w14:textId="77777777" w:rsidR="00AA48BA" w:rsidRPr="00A1115A" w:rsidRDefault="00AA48BA" w:rsidP="001D3C85">
            <w:pPr>
              <w:pStyle w:val="TAC"/>
            </w:pPr>
            <w:r w:rsidRPr="00A1115A">
              <w:t>1</w:t>
            </w:r>
          </w:p>
        </w:tc>
        <w:tc>
          <w:tcPr>
            <w:tcW w:w="835" w:type="dxa"/>
          </w:tcPr>
          <w:p w14:paraId="1DF54732" w14:textId="77777777" w:rsidR="00AA48BA" w:rsidRPr="00A1115A" w:rsidRDefault="00AA48BA" w:rsidP="001D3C85">
            <w:pPr>
              <w:pStyle w:val="TAC"/>
            </w:pPr>
            <w:r w:rsidRPr="00A1115A">
              <w:t>1</w:t>
            </w:r>
          </w:p>
        </w:tc>
        <w:tc>
          <w:tcPr>
            <w:tcW w:w="835" w:type="dxa"/>
          </w:tcPr>
          <w:p w14:paraId="65B907A7" w14:textId="77777777" w:rsidR="00AA48BA" w:rsidRPr="00A1115A" w:rsidRDefault="00AA48BA" w:rsidP="001D3C85">
            <w:pPr>
              <w:pStyle w:val="TAC"/>
            </w:pPr>
            <w:r w:rsidRPr="00A1115A">
              <w:t>1</w:t>
            </w:r>
          </w:p>
        </w:tc>
        <w:tc>
          <w:tcPr>
            <w:tcW w:w="835" w:type="dxa"/>
          </w:tcPr>
          <w:p w14:paraId="06677E3E" w14:textId="77777777" w:rsidR="00AA48BA" w:rsidRPr="00A1115A" w:rsidRDefault="00AA48BA" w:rsidP="001D3C85">
            <w:pPr>
              <w:pStyle w:val="TAC"/>
            </w:pPr>
            <w:r w:rsidRPr="00A1115A">
              <w:t>1</w:t>
            </w:r>
          </w:p>
        </w:tc>
        <w:tc>
          <w:tcPr>
            <w:tcW w:w="835" w:type="dxa"/>
          </w:tcPr>
          <w:p w14:paraId="4B62CB91" w14:textId="77777777" w:rsidR="00AA48BA" w:rsidRPr="00A1115A" w:rsidRDefault="00AA48BA" w:rsidP="001D3C85">
            <w:pPr>
              <w:pStyle w:val="TAC"/>
            </w:pPr>
            <w:r w:rsidRPr="00A1115A">
              <w:t>1</w:t>
            </w:r>
          </w:p>
        </w:tc>
        <w:tc>
          <w:tcPr>
            <w:tcW w:w="835" w:type="dxa"/>
          </w:tcPr>
          <w:p w14:paraId="2828589D" w14:textId="77777777" w:rsidR="00AA48BA" w:rsidRPr="00A1115A" w:rsidRDefault="00AA48BA" w:rsidP="001D3C85">
            <w:pPr>
              <w:pStyle w:val="TAC"/>
            </w:pPr>
            <w:r w:rsidRPr="00A1115A">
              <w:t>1</w:t>
            </w:r>
          </w:p>
        </w:tc>
        <w:tc>
          <w:tcPr>
            <w:tcW w:w="835" w:type="dxa"/>
          </w:tcPr>
          <w:p w14:paraId="2EDC37D5" w14:textId="77777777" w:rsidR="00AA48BA" w:rsidRPr="00A1115A" w:rsidRDefault="00AA48BA" w:rsidP="001D3C85">
            <w:pPr>
              <w:pStyle w:val="TAC"/>
            </w:pPr>
            <w:r w:rsidRPr="00A1115A">
              <w:t>1</w:t>
            </w:r>
          </w:p>
        </w:tc>
        <w:tc>
          <w:tcPr>
            <w:tcW w:w="835" w:type="dxa"/>
          </w:tcPr>
          <w:p w14:paraId="5156B414" w14:textId="77777777" w:rsidR="00AA48BA" w:rsidRPr="00A1115A" w:rsidRDefault="00AA48BA" w:rsidP="001D3C85">
            <w:pPr>
              <w:pStyle w:val="TAC"/>
            </w:pPr>
            <w:r w:rsidRPr="00A1115A">
              <w:t>1</w:t>
            </w:r>
          </w:p>
        </w:tc>
      </w:tr>
      <w:tr w:rsidR="00AA48BA" w:rsidRPr="00A1115A" w14:paraId="02EFA14A" w14:textId="77777777" w:rsidTr="001D3C85">
        <w:trPr>
          <w:jc w:val="center"/>
        </w:trPr>
        <w:tc>
          <w:tcPr>
            <w:tcW w:w="3690" w:type="dxa"/>
          </w:tcPr>
          <w:p w14:paraId="7813CE8D" w14:textId="77777777" w:rsidR="00AA48BA" w:rsidRPr="00A1115A" w:rsidRDefault="00AA48BA" w:rsidP="001D3C85">
            <w:pPr>
              <w:pStyle w:val="TAH"/>
              <w:rPr>
                <w:rFonts w:eastAsia="SimSun"/>
              </w:rPr>
            </w:pPr>
            <w:r w:rsidRPr="00A1115A">
              <w:rPr>
                <w:rFonts w:eastAsia="SimSun"/>
              </w:rPr>
              <w:t>Number of Code Blocks per Slot</w:t>
            </w:r>
          </w:p>
        </w:tc>
        <w:tc>
          <w:tcPr>
            <w:tcW w:w="1093" w:type="dxa"/>
          </w:tcPr>
          <w:p w14:paraId="2AE7FBD9" w14:textId="77777777" w:rsidR="00AA48BA" w:rsidRPr="00A1115A" w:rsidRDefault="00AA48BA" w:rsidP="001D3C85">
            <w:pPr>
              <w:pStyle w:val="TAC"/>
              <w:rPr>
                <w:rFonts w:cs="Arial"/>
              </w:rPr>
            </w:pPr>
          </w:p>
        </w:tc>
        <w:tc>
          <w:tcPr>
            <w:tcW w:w="835" w:type="dxa"/>
          </w:tcPr>
          <w:p w14:paraId="20B57ACB" w14:textId="77777777" w:rsidR="00AA48BA" w:rsidRPr="00A1115A" w:rsidRDefault="00AA48BA" w:rsidP="001D3C85">
            <w:pPr>
              <w:pStyle w:val="TAC"/>
              <w:rPr>
                <w:rFonts w:cs="Arial"/>
              </w:rPr>
            </w:pPr>
          </w:p>
        </w:tc>
        <w:tc>
          <w:tcPr>
            <w:tcW w:w="835" w:type="dxa"/>
          </w:tcPr>
          <w:p w14:paraId="6D3471BE" w14:textId="77777777" w:rsidR="00AA48BA" w:rsidRPr="00A1115A" w:rsidRDefault="00AA48BA" w:rsidP="001D3C85">
            <w:pPr>
              <w:pStyle w:val="TAC"/>
              <w:rPr>
                <w:rFonts w:cs="Arial"/>
              </w:rPr>
            </w:pPr>
          </w:p>
        </w:tc>
        <w:tc>
          <w:tcPr>
            <w:tcW w:w="835" w:type="dxa"/>
          </w:tcPr>
          <w:p w14:paraId="0FFC887A" w14:textId="77777777" w:rsidR="00AA48BA" w:rsidRPr="00A1115A" w:rsidRDefault="00AA48BA" w:rsidP="001D3C85">
            <w:pPr>
              <w:pStyle w:val="TAC"/>
              <w:rPr>
                <w:rFonts w:cs="Arial"/>
              </w:rPr>
            </w:pPr>
          </w:p>
        </w:tc>
        <w:tc>
          <w:tcPr>
            <w:tcW w:w="835" w:type="dxa"/>
          </w:tcPr>
          <w:p w14:paraId="660C6CEF" w14:textId="77777777" w:rsidR="00AA48BA" w:rsidRPr="00A1115A" w:rsidRDefault="00AA48BA" w:rsidP="001D3C85">
            <w:pPr>
              <w:pStyle w:val="TAC"/>
              <w:rPr>
                <w:rFonts w:cs="Arial"/>
              </w:rPr>
            </w:pPr>
          </w:p>
        </w:tc>
        <w:tc>
          <w:tcPr>
            <w:tcW w:w="835" w:type="dxa"/>
          </w:tcPr>
          <w:p w14:paraId="05BC0B02" w14:textId="77777777" w:rsidR="00AA48BA" w:rsidRPr="00A1115A" w:rsidRDefault="00AA48BA" w:rsidP="001D3C85">
            <w:pPr>
              <w:pStyle w:val="TAC"/>
              <w:rPr>
                <w:rFonts w:cs="Arial"/>
              </w:rPr>
            </w:pPr>
          </w:p>
        </w:tc>
        <w:tc>
          <w:tcPr>
            <w:tcW w:w="835" w:type="dxa"/>
          </w:tcPr>
          <w:p w14:paraId="19FEFAB6" w14:textId="77777777" w:rsidR="00AA48BA" w:rsidRPr="00A1115A" w:rsidRDefault="00AA48BA" w:rsidP="001D3C85">
            <w:pPr>
              <w:pStyle w:val="TAC"/>
              <w:rPr>
                <w:rFonts w:cs="Arial"/>
              </w:rPr>
            </w:pPr>
          </w:p>
        </w:tc>
        <w:tc>
          <w:tcPr>
            <w:tcW w:w="835" w:type="dxa"/>
          </w:tcPr>
          <w:p w14:paraId="65E4C752" w14:textId="77777777" w:rsidR="00AA48BA" w:rsidRPr="00A1115A" w:rsidRDefault="00AA48BA" w:rsidP="001D3C85">
            <w:pPr>
              <w:pStyle w:val="TAC"/>
              <w:rPr>
                <w:rFonts w:cs="Arial"/>
              </w:rPr>
            </w:pPr>
          </w:p>
        </w:tc>
        <w:tc>
          <w:tcPr>
            <w:tcW w:w="835" w:type="dxa"/>
          </w:tcPr>
          <w:p w14:paraId="14BF7F44" w14:textId="77777777" w:rsidR="00AA48BA" w:rsidRPr="00A1115A" w:rsidRDefault="00AA48BA" w:rsidP="001D3C85">
            <w:pPr>
              <w:pStyle w:val="TAC"/>
              <w:rPr>
                <w:rFonts w:cs="Arial"/>
              </w:rPr>
            </w:pPr>
          </w:p>
        </w:tc>
        <w:tc>
          <w:tcPr>
            <w:tcW w:w="835" w:type="dxa"/>
          </w:tcPr>
          <w:p w14:paraId="11820B74" w14:textId="77777777" w:rsidR="00AA48BA" w:rsidRPr="00A1115A" w:rsidRDefault="00AA48BA" w:rsidP="001D3C85">
            <w:pPr>
              <w:pStyle w:val="TAC"/>
              <w:rPr>
                <w:rFonts w:cs="Arial"/>
              </w:rPr>
            </w:pPr>
          </w:p>
        </w:tc>
        <w:tc>
          <w:tcPr>
            <w:tcW w:w="835" w:type="dxa"/>
          </w:tcPr>
          <w:p w14:paraId="44FE1A03" w14:textId="77777777" w:rsidR="00AA48BA" w:rsidRPr="00A1115A" w:rsidRDefault="00AA48BA" w:rsidP="001D3C85">
            <w:pPr>
              <w:pStyle w:val="TAC"/>
              <w:rPr>
                <w:rFonts w:cs="Arial"/>
              </w:rPr>
            </w:pPr>
          </w:p>
        </w:tc>
        <w:tc>
          <w:tcPr>
            <w:tcW w:w="835" w:type="dxa"/>
          </w:tcPr>
          <w:p w14:paraId="6338B9C2" w14:textId="77777777" w:rsidR="00AA48BA" w:rsidRPr="00A1115A" w:rsidRDefault="00AA48BA" w:rsidP="001D3C85">
            <w:pPr>
              <w:pStyle w:val="TAC"/>
              <w:rPr>
                <w:rFonts w:cs="Arial"/>
              </w:rPr>
            </w:pPr>
          </w:p>
        </w:tc>
        <w:tc>
          <w:tcPr>
            <w:tcW w:w="835" w:type="dxa"/>
          </w:tcPr>
          <w:p w14:paraId="123B2B0F" w14:textId="77777777" w:rsidR="00AA48BA" w:rsidRPr="00A1115A" w:rsidRDefault="00AA48BA" w:rsidP="001D3C85">
            <w:pPr>
              <w:pStyle w:val="TAC"/>
              <w:rPr>
                <w:rFonts w:cs="Arial"/>
              </w:rPr>
            </w:pPr>
          </w:p>
        </w:tc>
      </w:tr>
      <w:tr w:rsidR="00AA48BA" w:rsidRPr="00A1115A" w14:paraId="27E399BE" w14:textId="77777777" w:rsidTr="001D3C85">
        <w:trPr>
          <w:jc w:val="center"/>
        </w:trPr>
        <w:tc>
          <w:tcPr>
            <w:tcW w:w="3690" w:type="dxa"/>
          </w:tcPr>
          <w:p w14:paraId="3E0B4842"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51DFE48B" w14:textId="77777777" w:rsidR="00AA48BA" w:rsidRPr="00A1115A" w:rsidRDefault="00AA48BA" w:rsidP="001D3C85">
            <w:pPr>
              <w:pStyle w:val="TAC"/>
            </w:pPr>
            <w:r w:rsidRPr="00A1115A">
              <w:t>CBs</w:t>
            </w:r>
          </w:p>
        </w:tc>
        <w:tc>
          <w:tcPr>
            <w:tcW w:w="835" w:type="dxa"/>
          </w:tcPr>
          <w:p w14:paraId="154F8DCD" w14:textId="77777777" w:rsidR="00AA48BA" w:rsidRPr="00A1115A" w:rsidRDefault="00AA48BA" w:rsidP="001D3C85">
            <w:pPr>
              <w:pStyle w:val="TAC"/>
            </w:pPr>
            <w:r w:rsidRPr="00A1115A">
              <w:t>N/A</w:t>
            </w:r>
          </w:p>
        </w:tc>
        <w:tc>
          <w:tcPr>
            <w:tcW w:w="835" w:type="dxa"/>
          </w:tcPr>
          <w:p w14:paraId="27FFBB21" w14:textId="77777777" w:rsidR="00AA48BA" w:rsidRPr="00A1115A" w:rsidRDefault="00AA48BA" w:rsidP="001D3C85">
            <w:pPr>
              <w:pStyle w:val="TAC"/>
            </w:pPr>
            <w:r w:rsidRPr="00A1115A">
              <w:t>N/A</w:t>
            </w:r>
          </w:p>
        </w:tc>
        <w:tc>
          <w:tcPr>
            <w:tcW w:w="835" w:type="dxa"/>
          </w:tcPr>
          <w:p w14:paraId="18BAA9AC" w14:textId="77777777" w:rsidR="00AA48BA" w:rsidRPr="00A1115A" w:rsidRDefault="00AA48BA" w:rsidP="001D3C85">
            <w:pPr>
              <w:pStyle w:val="TAC"/>
            </w:pPr>
            <w:r w:rsidRPr="00A1115A">
              <w:t>N/A</w:t>
            </w:r>
          </w:p>
        </w:tc>
        <w:tc>
          <w:tcPr>
            <w:tcW w:w="835" w:type="dxa"/>
          </w:tcPr>
          <w:p w14:paraId="4C0BE64D" w14:textId="77777777" w:rsidR="00AA48BA" w:rsidRPr="00A1115A" w:rsidRDefault="00AA48BA" w:rsidP="001D3C85">
            <w:pPr>
              <w:pStyle w:val="TAC"/>
            </w:pPr>
            <w:r w:rsidRPr="00A1115A">
              <w:t>N/A</w:t>
            </w:r>
          </w:p>
        </w:tc>
        <w:tc>
          <w:tcPr>
            <w:tcW w:w="835" w:type="dxa"/>
          </w:tcPr>
          <w:p w14:paraId="7F8F085D" w14:textId="77777777" w:rsidR="00AA48BA" w:rsidRPr="00A1115A" w:rsidRDefault="00AA48BA" w:rsidP="001D3C85">
            <w:pPr>
              <w:pStyle w:val="TAC"/>
            </w:pPr>
            <w:r w:rsidRPr="00A1115A">
              <w:t>N/A</w:t>
            </w:r>
          </w:p>
        </w:tc>
        <w:tc>
          <w:tcPr>
            <w:tcW w:w="835" w:type="dxa"/>
          </w:tcPr>
          <w:p w14:paraId="2D40C34F" w14:textId="77777777" w:rsidR="00AA48BA" w:rsidRPr="00A1115A" w:rsidRDefault="00AA48BA" w:rsidP="001D3C85">
            <w:pPr>
              <w:pStyle w:val="TAC"/>
            </w:pPr>
            <w:r w:rsidRPr="00A1115A">
              <w:t>N/A</w:t>
            </w:r>
          </w:p>
        </w:tc>
        <w:tc>
          <w:tcPr>
            <w:tcW w:w="835" w:type="dxa"/>
          </w:tcPr>
          <w:p w14:paraId="28917A5A" w14:textId="77777777" w:rsidR="00AA48BA" w:rsidRPr="00A1115A" w:rsidRDefault="00AA48BA" w:rsidP="001D3C85">
            <w:pPr>
              <w:pStyle w:val="TAC"/>
            </w:pPr>
            <w:r w:rsidRPr="00A1115A">
              <w:t>N/A</w:t>
            </w:r>
          </w:p>
        </w:tc>
        <w:tc>
          <w:tcPr>
            <w:tcW w:w="835" w:type="dxa"/>
          </w:tcPr>
          <w:p w14:paraId="700FA190" w14:textId="77777777" w:rsidR="00AA48BA" w:rsidRPr="00A1115A" w:rsidRDefault="00AA48BA" w:rsidP="001D3C85">
            <w:pPr>
              <w:pStyle w:val="TAC"/>
            </w:pPr>
            <w:r w:rsidRPr="00A1115A">
              <w:t>N/A</w:t>
            </w:r>
          </w:p>
        </w:tc>
        <w:tc>
          <w:tcPr>
            <w:tcW w:w="835" w:type="dxa"/>
          </w:tcPr>
          <w:p w14:paraId="22B60D79" w14:textId="77777777" w:rsidR="00AA48BA" w:rsidRPr="00A1115A" w:rsidRDefault="00AA48BA" w:rsidP="001D3C85">
            <w:pPr>
              <w:pStyle w:val="TAC"/>
            </w:pPr>
            <w:r w:rsidRPr="00A1115A">
              <w:t>N/A</w:t>
            </w:r>
          </w:p>
        </w:tc>
        <w:tc>
          <w:tcPr>
            <w:tcW w:w="835" w:type="dxa"/>
          </w:tcPr>
          <w:p w14:paraId="3D2F8DAF" w14:textId="77777777" w:rsidR="00AA48BA" w:rsidRPr="00A1115A" w:rsidRDefault="00AA48BA" w:rsidP="001D3C85">
            <w:pPr>
              <w:pStyle w:val="TAC"/>
            </w:pPr>
            <w:r w:rsidRPr="00A1115A">
              <w:t>N/A</w:t>
            </w:r>
          </w:p>
        </w:tc>
        <w:tc>
          <w:tcPr>
            <w:tcW w:w="835" w:type="dxa"/>
          </w:tcPr>
          <w:p w14:paraId="645B4B4A" w14:textId="77777777" w:rsidR="00AA48BA" w:rsidRPr="00A1115A" w:rsidRDefault="00AA48BA" w:rsidP="001D3C85">
            <w:pPr>
              <w:pStyle w:val="TAC"/>
            </w:pPr>
            <w:r w:rsidRPr="00A1115A">
              <w:t>N/A</w:t>
            </w:r>
          </w:p>
        </w:tc>
        <w:tc>
          <w:tcPr>
            <w:tcW w:w="835" w:type="dxa"/>
          </w:tcPr>
          <w:p w14:paraId="1D64321F" w14:textId="77777777" w:rsidR="00AA48BA" w:rsidRPr="00A1115A" w:rsidRDefault="00AA48BA" w:rsidP="001D3C85">
            <w:pPr>
              <w:pStyle w:val="TAC"/>
            </w:pPr>
            <w:r w:rsidRPr="00A1115A">
              <w:t>N/A</w:t>
            </w:r>
          </w:p>
        </w:tc>
      </w:tr>
      <w:tr w:rsidR="00AA48BA" w:rsidRPr="00A1115A" w14:paraId="6D9620BB" w14:textId="77777777" w:rsidTr="001D3C85">
        <w:trPr>
          <w:jc w:val="center"/>
        </w:trPr>
        <w:tc>
          <w:tcPr>
            <w:tcW w:w="3690" w:type="dxa"/>
          </w:tcPr>
          <w:p w14:paraId="618DD6A1"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196FB8B4" w14:textId="77777777" w:rsidR="00AA48BA" w:rsidRPr="00A1115A" w:rsidRDefault="00AA48BA" w:rsidP="001D3C85">
            <w:pPr>
              <w:pStyle w:val="TAC"/>
            </w:pPr>
            <w:r w:rsidRPr="00A1115A">
              <w:t>CBs</w:t>
            </w:r>
          </w:p>
        </w:tc>
        <w:tc>
          <w:tcPr>
            <w:tcW w:w="835" w:type="dxa"/>
          </w:tcPr>
          <w:p w14:paraId="6E0D9F8A" w14:textId="77777777" w:rsidR="00AA48BA" w:rsidRPr="00A562F6" w:rsidRDefault="00AA48BA" w:rsidP="001D3C85">
            <w:pPr>
              <w:pStyle w:val="TAC"/>
            </w:pPr>
            <w:r w:rsidRPr="00A562F6">
              <w:t>2</w:t>
            </w:r>
          </w:p>
        </w:tc>
        <w:tc>
          <w:tcPr>
            <w:tcW w:w="835" w:type="dxa"/>
          </w:tcPr>
          <w:p w14:paraId="1BAE5C48" w14:textId="77777777" w:rsidR="00AA48BA" w:rsidRPr="00A562F6" w:rsidRDefault="00AA48BA" w:rsidP="001D3C85">
            <w:pPr>
              <w:pStyle w:val="TAC"/>
            </w:pPr>
            <w:r w:rsidRPr="00A562F6">
              <w:t>3</w:t>
            </w:r>
          </w:p>
        </w:tc>
        <w:tc>
          <w:tcPr>
            <w:tcW w:w="835" w:type="dxa"/>
          </w:tcPr>
          <w:p w14:paraId="0B170668" w14:textId="77777777" w:rsidR="00AA48BA" w:rsidRPr="00A562F6" w:rsidRDefault="00AA48BA" w:rsidP="001D3C85">
            <w:pPr>
              <w:pStyle w:val="TAC"/>
            </w:pPr>
            <w:r w:rsidRPr="00A562F6">
              <w:t>4</w:t>
            </w:r>
          </w:p>
        </w:tc>
        <w:tc>
          <w:tcPr>
            <w:tcW w:w="835" w:type="dxa"/>
          </w:tcPr>
          <w:p w14:paraId="0D5D8BDE" w14:textId="77777777" w:rsidR="00AA48BA" w:rsidRPr="00A562F6" w:rsidRDefault="00AA48BA" w:rsidP="001D3C85">
            <w:pPr>
              <w:pStyle w:val="TAC"/>
            </w:pPr>
            <w:r w:rsidRPr="00A562F6">
              <w:t>6</w:t>
            </w:r>
          </w:p>
        </w:tc>
        <w:tc>
          <w:tcPr>
            <w:tcW w:w="835" w:type="dxa"/>
          </w:tcPr>
          <w:p w14:paraId="58CB6D15" w14:textId="77777777" w:rsidR="00AA48BA" w:rsidRPr="00A562F6" w:rsidRDefault="00AA48BA" w:rsidP="001D3C85">
            <w:pPr>
              <w:pStyle w:val="TAC"/>
            </w:pPr>
            <w:r w:rsidRPr="00A562F6">
              <w:t>7</w:t>
            </w:r>
          </w:p>
        </w:tc>
        <w:tc>
          <w:tcPr>
            <w:tcW w:w="835" w:type="dxa"/>
          </w:tcPr>
          <w:p w14:paraId="0F24A9A1" w14:textId="77777777" w:rsidR="00AA48BA" w:rsidRPr="00A562F6" w:rsidRDefault="00AA48BA" w:rsidP="001D3C85">
            <w:pPr>
              <w:pStyle w:val="TAC"/>
            </w:pPr>
            <w:r w:rsidRPr="00A562F6">
              <w:t>8</w:t>
            </w:r>
          </w:p>
        </w:tc>
        <w:tc>
          <w:tcPr>
            <w:tcW w:w="835" w:type="dxa"/>
          </w:tcPr>
          <w:p w14:paraId="0C8C47A7" w14:textId="77777777" w:rsidR="00AA48BA" w:rsidRPr="00A562F6" w:rsidRDefault="00AA48BA" w:rsidP="001D3C85">
            <w:pPr>
              <w:pStyle w:val="TAC"/>
            </w:pPr>
            <w:r w:rsidRPr="00A562F6">
              <w:t>11</w:t>
            </w:r>
          </w:p>
        </w:tc>
        <w:tc>
          <w:tcPr>
            <w:tcW w:w="835" w:type="dxa"/>
          </w:tcPr>
          <w:p w14:paraId="7CA5940D" w14:textId="77777777" w:rsidR="00AA48BA" w:rsidRPr="00A562F6" w:rsidRDefault="00AA48BA" w:rsidP="001D3C85">
            <w:pPr>
              <w:pStyle w:val="TAC"/>
            </w:pPr>
            <w:r w:rsidRPr="00A562F6">
              <w:t>14</w:t>
            </w:r>
          </w:p>
        </w:tc>
        <w:tc>
          <w:tcPr>
            <w:tcW w:w="835" w:type="dxa"/>
          </w:tcPr>
          <w:p w14:paraId="772DB460" w14:textId="77777777" w:rsidR="00AA48BA" w:rsidRPr="00A562F6" w:rsidRDefault="00AA48BA" w:rsidP="001D3C85">
            <w:pPr>
              <w:pStyle w:val="TAC"/>
            </w:pPr>
            <w:r w:rsidRPr="00A562F6">
              <w:t>17</w:t>
            </w:r>
          </w:p>
        </w:tc>
        <w:tc>
          <w:tcPr>
            <w:tcW w:w="835" w:type="dxa"/>
          </w:tcPr>
          <w:p w14:paraId="2F6DB83E" w14:textId="77777777" w:rsidR="00AA48BA" w:rsidRPr="00A562F6" w:rsidRDefault="00AA48BA" w:rsidP="001D3C85">
            <w:pPr>
              <w:pStyle w:val="TAC"/>
            </w:pPr>
            <w:r w:rsidRPr="00A562F6">
              <w:t>19</w:t>
            </w:r>
          </w:p>
        </w:tc>
        <w:tc>
          <w:tcPr>
            <w:tcW w:w="835" w:type="dxa"/>
          </w:tcPr>
          <w:p w14:paraId="1F41F59F" w14:textId="77777777" w:rsidR="00AA48BA" w:rsidRPr="00A562F6" w:rsidRDefault="00AA48BA" w:rsidP="001D3C85">
            <w:pPr>
              <w:pStyle w:val="TAC"/>
            </w:pPr>
            <w:r w:rsidRPr="00A562F6">
              <w:t>22</w:t>
            </w:r>
          </w:p>
        </w:tc>
        <w:tc>
          <w:tcPr>
            <w:tcW w:w="835" w:type="dxa"/>
          </w:tcPr>
          <w:p w14:paraId="40789919" w14:textId="77777777" w:rsidR="00AA48BA" w:rsidRPr="00A562F6" w:rsidRDefault="00AA48BA" w:rsidP="001D3C85">
            <w:pPr>
              <w:pStyle w:val="TAC"/>
            </w:pPr>
            <w:r w:rsidRPr="00A562F6">
              <w:t>28</w:t>
            </w:r>
          </w:p>
        </w:tc>
      </w:tr>
      <w:tr w:rsidR="00AA48BA" w:rsidRPr="00A1115A" w14:paraId="08AD3511" w14:textId="77777777" w:rsidTr="001D3C85">
        <w:trPr>
          <w:jc w:val="center"/>
        </w:trPr>
        <w:tc>
          <w:tcPr>
            <w:tcW w:w="3690" w:type="dxa"/>
          </w:tcPr>
          <w:p w14:paraId="33729F2B" w14:textId="77777777" w:rsidR="00AA48BA" w:rsidRPr="00A1115A" w:rsidRDefault="00AA48BA" w:rsidP="001D3C85">
            <w:pPr>
              <w:pStyle w:val="TAH"/>
              <w:rPr>
                <w:rFonts w:eastAsia="SimSun"/>
              </w:rPr>
            </w:pPr>
            <w:r w:rsidRPr="00A1115A">
              <w:rPr>
                <w:rFonts w:eastAsia="SimSun"/>
              </w:rPr>
              <w:t>Binary Channel Bits per Slot</w:t>
            </w:r>
          </w:p>
        </w:tc>
        <w:tc>
          <w:tcPr>
            <w:tcW w:w="1093" w:type="dxa"/>
          </w:tcPr>
          <w:p w14:paraId="4F510A90" w14:textId="77777777" w:rsidR="00AA48BA" w:rsidRPr="00A1115A" w:rsidRDefault="00AA48BA" w:rsidP="001D3C85">
            <w:pPr>
              <w:pStyle w:val="TAC"/>
              <w:rPr>
                <w:rFonts w:cs="Arial"/>
              </w:rPr>
            </w:pPr>
          </w:p>
        </w:tc>
        <w:tc>
          <w:tcPr>
            <w:tcW w:w="835" w:type="dxa"/>
          </w:tcPr>
          <w:p w14:paraId="730F1D43" w14:textId="77777777" w:rsidR="00AA48BA" w:rsidRPr="00A562F6" w:rsidRDefault="00AA48BA" w:rsidP="001D3C85">
            <w:pPr>
              <w:pStyle w:val="TAC"/>
              <w:rPr>
                <w:rFonts w:cs="Arial"/>
              </w:rPr>
            </w:pPr>
          </w:p>
        </w:tc>
        <w:tc>
          <w:tcPr>
            <w:tcW w:w="835" w:type="dxa"/>
          </w:tcPr>
          <w:p w14:paraId="25E28336" w14:textId="77777777" w:rsidR="00AA48BA" w:rsidRPr="00A562F6" w:rsidRDefault="00AA48BA" w:rsidP="001D3C85">
            <w:pPr>
              <w:pStyle w:val="TAC"/>
              <w:rPr>
                <w:rFonts w:cs="Arial"/>
              </w:rPr>
            </w:pPr>
          </w:p>
        </w:tc>
        <w:tc>
          <w:tcPr>
            <w:tcW w:w="835" w:type="dxa"/>
          </w:tcPr>
          <w:p w14:paraId="7DD0696F" w14:textId="77777777" w:rsidR="00AA48BA" w:rsidRPr="00A562F6" w:rsidRDefault="00AA48BA" w:rsidP="001D3C85">
            <w:pPr>
              <w:pStyle w:val="TAC"/>
              <w:rPr>
                <w:rFonts w:cs="Arial"/>
              </w:rPr>
            </w:pPr>
          </w:p>
        </w:tc>
        <w:tc>
          <w:tcPr>
            <w:tcW w:w="835" w:type="dxa"/>
          </w:tcPr>
          <w:p w14:paraId="3F69B7B8" w14:textId="77777777" w:rsidR="00AA48BA" w:rsidRPr="00A562F6" w:rsidRDefault="00AA48BA" w:rsidP="001D3C85">
            <w:pPr>
              <w:pStyle w:val="TAC"/>
              <w:rPr>
                <w:rFonts w:cs="Arial"/>
              </w:rPr>
            </w:pPr>
          </w:p>
        </w:tc>
        <w:tc>
          <w:tcPr>
            <w:tcW w:w="835" w:type="dxa"/>
          </w:tcPr>
          <w:p w14:paraId="55B9D300" w14:textId="77777777" w:rsidR="00AA48BA" w:rsidRPr="00A562F6" w:rsidRDefault="00AA48BA" w:rsidP="001D3C85">
            <w:pPr>
              <w:pStyle w:val="TAC"/>
              <w:rPr>
                <w:rFonts w:cs="Arial"/>
              </w:rPr>
            </w:pPr>
          </w:p>
        </w:tc>
        <w:tc>
          <w:tcPr>
            <w:tcW w:w="835" w:type="dxa"/>
          </w:tcPr>
          <w:p w14:paraId="54E099F0" w14:textId="77777777" w:rsidR="00AA48BA" w:rsidRPr="00A562F6" w:rsidRDefault="00AA48BA" w:rsidP="001D3C85">
            <w:pPr>
              <w:pStyle w:val="TAC"/>
              <w:rPr>
                <w:rFonts w:cs="Arial"/>
              </w:rPr>
            </w:pPr>
          </w:p>
        </w:tc>
        <w:tc>
          <w:tcPr>
            <w:tcW w:w="835" w:type="dxa"/>
          </w:tcPr>
          <w:p w14:paraId="477E7E74" w14:textId="77777777" w:rsidR="00AA48BA" w:rsidRPr="00A562F6" w:rsidRDefault="00AA48BA" w:rsidP="001D3C85">
            <w:pPr>
              <w:pStyle w:val="TAC"/>
              <w:rPr>
                <w:rFonts w:cs="Arial"/>
              </w:rPr>
            </w:pPr>
          </w:p>
        </w:tc>
        <w:tc>
          <w:tcPr>
            <w:tcW w:w="835" w:type="dxa"/>
          </w:tcPr>
          <w:p w14:paraId="5AC6020E" w14:textId="77777777" w:rsidR="00AA48BA" w:rsidRPr="00A562F6" w:rsidRDefault="00AA48BA" w:rsidP="001D3C85">
            <w:pPr>
              <w:pStyle w:val="TAC"/>
              <w:rPr>
                <w:rFonts w:cs="Arial"/>
              </w:rPr>
            </w:pPr>
          </w:p>
        </w:tc>
        <w:tc>
          <w:tcPr>
            <w:tcW w:w="835" w:type="dxa"/>
          </w:tcPr>
          <w:p w14:paraId="7949ABB9" w14:textId="77777777" w:rsidR="00AA48BA" w:rsidRPr="00A562F6" w:rsidRDefault="00AA48BA" w:rsidP="001D3C85">
            <w:pPr>
              <w:pStyle w:val="TAC"/>
              <w:rPr>
                <w:rFonts w:cs="Arial"/>
              </w:rPr>
            </w:pPr>
          </w:p>
        </w:tc>
        <w:tc>
          <w:tcPr>
            <w:tcW w:w="835" w:type="dxa"/>
          </w:tcPr>
          <w:p w14:paraId="1A4DD3D7" w14:textId="77777777" w:rsidR="00AA48BA" w:rsidRPr="00A562F6" w:rsidRDefault="00AA48BA" w:rsidP="001D3C85">
            <w:pPr>
              <w:pStyle w:val="TAC"/>
              <w:rPr>
                <w:rFonts w:cs="Arial"/>
              </w:rPr>
            </w:pPr>
          </w:p>
        </w:tc>
        <w:tc>
          <w:tcPr>
            <w:tcW w:w="835" w:type="dxa"/>
          </w:tcPr>
          <w:p w14:paraId="36C4ADDB" w14:textId="77777777" w:rsidR="00AA48BA" w:rsidRPr="00A562F6" w:rsidRDefault="00AA48BA" w:rsidP="001D3C85">
            <w:pPr>
              <w:pStyle w:val="TAC"/>
              <w:rPr>
                <w:rFonts w:cs="Arial"/>
              </w:rPr>
            </w:pPr>
          </w:p>
        </w:tc>
        <w:tc>
          <w:tcPr>
            <w:tcW w:w="835" w:type="dxa"/>
          </w:tcPr>
          <w:p w14:paraId="324E80BA" w14:textId="77777777" w:rsidR="00AA48BA" w:rsidRPr="00A562F6" w:rsidRDefault="00AA48BA" w:rsidP="001D3C85">
            <w:pPr>
              <w:pStyle w:val="TAC"/>
              <w:rPr>
                <w:rFonts w:cs="Arial"/>
              </w:rPr>
            </w:pPr>
          </w:p>
        </w:tc>
      </w:tr>
      <w:tr w:rsidR="00AA48BA" w:rsidRPr="00A1115A" w14:paraId="114D8A95" w14:textId="77777777" w:rsidTr="001D3C85">
        <w:trPr>
          <w:jc w:val="center"/>
        </w:trPr>
        <w:tc>
          <w:tcPr>
            <w:tcW w:w="3690" w:type="dxa"/>
          </w:tcPr>
          <w:p w14:paraId="77D98A50"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6F9C27A7" w14:textId="77777777" w:rsidR="00AA48BA" w:rsidRPr="00A1115A" w:rsidRDefault="00AA48BA" w:rsidP="001D3C85">
            <w:pPr>
              <w:pStyle w:val="TAC"/>
            </w:pPr>
            <w:r w:rsidRPr="00A1115A">
              <w:t>Bits</w:t>
            </w:r>
          </w:p>
        </w:tc>
        <w:tc>
          <w:tcPr>
            <w:tcW w:w="835" w:type="dxa"/>
          </w:tcPr>
          <w:p w14:paraId="54AA36F7" w14:textId="77777777" w:rsidR="00AA48BA" w:rsidRPr="00A562F6" w:rsidRDefault="00AA48BA" w:rsidP="001D3C85">
            <w:pPr>
              <w:pStyle w:val="TAC"/>
            </w:pPr>
            <w:r w:rsidRPr="00A562F6">
              <w:t>N/A</w:t>
            </w:r>
          </w:p>
        </w:tc>
        <w:tc>
          <w:tcPr>
            <w:tcW w:w="835" w:type="dxa"/>
          </w:tcPr>
          <w:p w14:paraId="210B80F7" w14:textId="77777777" w:rsidR="00AA48BA" w:rsidRPr="00A562F6" w:rsidRDefault="00AA48BA" w:rsidP="001D3C85">
            <w:pPr>
              <w:pStyle w:val="TAC"/>
            </w:pPr>
            <w:r w:rsidRPr="00A562F6">
              <w:t>N/A</w:t>
            </w:r>
          </w:p>
        </w:tc>
        <w:tc>
          <w:tcPr>
            <w:tcW w:w="835" w:type="dxa"/>
          </w:tcPr>
          <w:p w14:paraId="515F5866" w14:textId="77777777" w:rsidR="00AA48BA" w:rsidRPr="00A562F6" w:rsidRDefault="00AA48BA" w:rsidP="001D3C85">
            <w:pPr>
              <w:pStyle w:val="TAC"/>
            </w:pPr>
            <w:r w:rsidRPr="00A562F6">
              <w:t>N/A</w:t>
            </w:r>
          </w:p>
        </w:tc>
        <w:tc>
          <w:tcPr>
            <w:tcW w:w="835" w:type="dxa"/>
          </w:tcPr>
          <w:p w14:paraId="51CF24A2" w14:textId="77777777" w:rsidR="00AA48BA" w:rsidRPr="00A562F6" w:rsidRDefault="00AA48BA" w:rsidP="001D3C85">
            <w:pPr>
              <w:pStyle w:val="TAC"/>
            </w:pPr>
            <w:r w:rsidRPr="00A562F6">
              <w:t>N/A</w:t>
            </w:r>
          </w:p>
        </w:tc>
        <w:tc>
          <w:tcPr>
            <w:tcW w:w="835" w:type="dxa"/>
          </w:tcPr>
          <w:p w14:paraId="12BD440E" w14:textId="77777777" w:rsidR="00AA48BA" w:rsidRPr="00A562F6" w:rsidRDefault="00AA48BA" w:rsidP="001D3C85">
            <w:pPr>
              <w:pStyle w:val="TAC"/>
            </w:pPr>
            <w:r w:rsidRPr="00A562F6">
              <w:t>N/A</w:t>
            </w:r>
          </w:p>
        </w:tc>
        <w:tc>
          <w:tcPr>
            <w:tcW w:w="835" w:type="dxa"/>
          </w:tcPr>
          <w:p w14:paraId="01E88177" w14:textId="77777777" w:rsidR="00AA48BA" w:rsidRPr="00A562F6" w:rsidRDefault="00AA48BA" w:rsidP="001D3C85">
            <w:pPr>
              <w:pStyle w:val="TAC"/>
            </w:pPr>
            <w:r w:rsidRPr="00A562F6">
              <w:t>N/A</w:t>
            </w:r>
          </w:p>
        </w:tc>
        <w:tc>
          <w:tcPr>
            <w:tcW w:w="835" w:type="dxa"/>
          </w:tcPr>
          <w:p w14:paraId="4FBB646F" w14:textId="77777777" w:rsidR="00AA48BA" w:rsidRPr="00A562F6" w:rsidRDefault="00AA48BA" w:rsidP="001D3C85">
            <w:pPr>
              <w:pStyle w:val="TAC"/>
            </w:pPr>
            <w:r w:rsidRPr="00A562F6">
              <w:t>N/A</w:t>
            </w:r>
          </w:p>
        </w:tc>
        <w:tc>
          <w:tcPr>
            <w:tcW w:w="835" w:type="dxa"/>
          </w:tcPr>
          <w:p w14:paraId="6308C4A0" w14:textId="77777777" w:rsidR="00AA48BA" w:rsidRPr="00A562F6" w:rsidRDefault="00AA48BA" w:rsidP="001D3C85">
            <w:pPr>
              <w:pStyle w:val="TAC"/>
            </w:pPr>
            <w:r w:rsidRPr="00A562F6">
              <w:t>N/A</w:t>
            </w:r>
          </w:p>
        </w:tc>
        <w:tc>
          <w:tcPr>
            <w:tcW w:w="835" w:type="dxa"/>
          </w:tcPr>
          <w:p w14:paraId="626C17D9" w14:textId="77777777" w:rsidR="00AA48BA" w:rsidRPr="00A562F6" w:rsidRDefault="00AA48BA" w:rsidP="001D3C85">
            <w:pPr>
              <w:pStyle w:val="TAC"/>
            </w:pPr>
            <w:r w:rsidRPr="00A562F6">
              <w:t>N/A</w:t>
            </w:r>
          </w:p>
        </w:tc>
        <w:tc>
          <w:tcPr>
            <w:tcW w:w="835" w:type="dxa"/>
          </w:tcPr>
          <w:p w14:paraId="67DBC4FC" w14:textId="77777777" w:rsidR="00AA48BA" w:rsidRPr="00A562F6" w:rsidRDefault="00AA48BA" w:rsidP="001D3C85">
            <w:pPr>
              <w:pStyle w:val="TAC"/>
            </w:pPr>
            <w:r w:rsidRPr="00A562F6">
              <w:t>N/A</w:t>
            </w:r>
          </w:p>
        </w:tc>
        <w:tc>
          <w:tcPr>
            <w:tcW w:w="835" w:type="dxa"/>
          </w:tcPr>
          <w:p w14:paraId="7520D9A0" w14:textId="77777777" w:rsidR="00AA48BA" w:rsidRPr="00A562F6" w:rsidRDefault="00AA48BA" w:rsidP="001D3C85">
            <w:pPr>
              <w:pStyle w:val="TAC"/>
            </w:pPr>
            <w:r w:rsidRPr="00A562F6">
              <w:t>N/A</w:t>
            </w:r>
          </w:p>
        </w:tc>
        <w:tc>
          <w:tcPr>
            <w:tcW w:w="835" w:type="dxa"/>
          </w:tcPr>
          <w:p w14:paraId="0849C66A" w14:textId="77777777" w:rsidR="00AA48BA" w:rsidRPr="00A562F6" w:rsidRDefault="00AA48BA" w:rsidP="001D3C85">
            <w:pPr>
              <w:pStyle w:val="TAC"/>
            </w:pPr>
            <w:r w:rsidRPr="00A562F6">
              <w:t>N/A</w:t>
            </w:r>
          </w:p>
        </w:tc>
      </w:tr>
      <w:tr w:rsidR="00AA48BA" w:rsidRPr="00A1115A" w14:paraId="0C0A38F0" w14:textId="77777777" w:rsidTr="001D3C85">
        <w:trPr>
          <w:jc w:val="center"/>
        </w:trPr>
        <w:tc>
          <w:tcPr>
            <w:tcW w:w="3690" w:type="dxa"/>
          </w:tcPr>
          <w:p w14:paraId="66CA20D6"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735AA01C" w14:textId="77777777" w:rsidR="00AA48BA" w:rsidRPr="00A1115A" w:rsidRDefault="00AA48BA" w:rsidP="001D3C85">
            <w:pPr>
              <w:pStyle w:val="TAC"/>
            </w:pPr>
            <w:r w:rsidRPr="00A1115A">
              <w:t>Bits</w:t>
            </w:r>
          </w:p>
        </w:tc>
        <w:tc>
          <w:tcPr>
            <w:tcW w:w="835" w:type="dxa"/>
          </w:tcPr>
          <w:p w14:paraId="76BD415D" w14:textId="77777777" w:rsidR="00AA48BA" w:rsidRPr="00A562F6" w:rsidRDefault="00AA48BA" w:rsidP="001D3C85">
            <w:pPr>
              <w:pStyle w:val="TAC"/>
            </w:pPr>
            <w:r w:rsidRPr="00A562F6">
              <w:t>11880</w:t>
            </w:r>
          </w:p>
        </w:tc>
        <w:tc>
          <w:tcPr>
            <w:tcW w:w="835" w:type="dxa"/>
          </w:tcPr>
          <w:p w14:paraId="55817BE7" w14:textId="77777777" w:rsidR="00AA48BA" w:rsidRPr="00A562F6" w:rsidRDefault="00AA48BA" w:rsidP="001D3C85">
            <w:pPr>
              <w:pStyle w:val="TAC"/>
            </w:pPr>
            <w:r w:rsidRPr="00A562F6">
              <w:t>25920</w:t>
            </w:r>
          </w:p>
        </w:tc>
        <w:tc>
          <w:tcPr>
            <w:tcW w:w="835" w:type="dxa"/>
          </w:tcPr>
          <w:p w14:paraId="637B3524" w14:textId="77777777" w:rsidR="00AA48BA" w:rsidRPr="00A562F6" w:rsidRDefault="00AA48BA" w:rsidP="001D3C85">
            <w:pPr>
              <w:pStyle w:val="TAC"/>
            </w:pPr>
            <w:r w:rsidRPr="00A562F6">
              <w:t>41040</w:t>
            </w:r>
          </w:p>
        </w:tc>
        <w:tc>
          <w:tcPr>
            <w:tcW w:w="835" w:type="dxa"/>
          </w:tcPr>
          <w:p w14:paraId="08B29952" w14:textId="77777777" w:rsidR="00AA48BA" w:rsidRPr="00A562F6" w:rsidRDefault="00AA48BA" w:rsidP="001D3C85">
            <w:pPr>
              <w:pStyle w:val="TAC"/>
            </w:pPr>
            <w:r w:rsidRPr="00A562F6">
              <w:t>55080</w:t>
            </w:r>
          </w:p>
        </w:tc>
        <w:tc>
          <w:tcPr>
            <w:tcW w:w="835" w:type="dxa"/>
          </w:tcPr>
          <w:p w14:paraId="46B0A034" w14:textId="77777777" w:rsidR="00AA48BA" w:rsidRPr="00A562F6" w:rsidRDefault="00AA48BA" w:rsidP="001D3C85">
            <w:pPr>
              <w:pStyle w:val="TAC"/>
            </w:pPr>
            <w:r w:rsidRPr="00A562F6">
              <w:t>70200</w:t>
            </w:r>
          </w:p>
        </w:tc>
        <w:tc>
          <w:tcPr>
            <w:tcW w:w="835" w:type="dxa"/>
          </w:tcPr>
          <w:p w14:paraId="00FEB453" w14:textId="77777777" w:rsidR="00AA48BA" w:rsidRPr="00A562F6" w:rsidRDefault="00AA48BA" w:rsidP="001D3C85">
            <w:pPr>
              <w:pStyle w:val="TAC"/>
            </w:pPr>
            <w:r w:rsidRPr="00A562F6">
              <w:t>84240</w:t>
            </w:r>
          </w:p>
        </w:tc>
        <w:tc>
          <w:tcPr>
            <w:tcW w:w="835" w:type="dxa"/>
          </w:tcPr>
          <w:p w14:paraId="465887EE" w14:textId="77777777" w:rsidR="00AA48BA" w:rsidRPr="00A562F6" w:rsidRDefault="00AA48BA" w:rsidP="001D3C85">
            <w:pPr>
              <w:pStyle w:val="TAC"/>
            </w:pPr>
            <w:r w:rsidRPr="00A562F6">
              <w:t>114480</w:t>
            </w:r>
          </w:p>
        </w:tc>
        <w:tc>
          <w:tcPr>
            <w:tcW w:w="835" w:type="dxa"/>
          </w:tcPr>
          <w:p w14:paraId="4D637CA5" w14:textId="77777777" w:rsidR="00AA48BA" w:rsidRPr="00A562F6" w:rsidRDefault="00AA48BA" w:rsidP="001D3C85">
            <w:pPr>
              <w:pStyle w:val="TAC"/>
            </w:pPr>
            <w:r w:rsidRPr="00A562F6">
              <w:t>143640</w:t>
            </w:r>
          </w:p>
        </w:tc>
        <w:tc>
          <w:tcPr>
            <w:tcW w:w="835" w:type="dxa"/>
          </w:tcPr>
          <w:p w14:paraId="7CB19A4F" w14:textId="77777777" w:rsidR="00AA48BA" w:rsidRPr="00A562F6" w:rsidRDefault="00AA48BA" w:rsidP="001D3C85">
            <w:pPr>
              <w:pStyle w:val="TAC"/>
            </w:pPr>
            <w:r w:rsidRPr="00A562F6">
              <w:t>174960</w:t>
            </w:r>
          </w:p>
        </w:tc>
        <w:tc>
          <w:tcPr>
            <w:tcW w:w="835" w:type="dxa"/>
          </w:tcPr>
          <w:p w14:paraId="4479B6C5" w14:textId="77777777" w:rsidR="00AA48BA" w:rsidRPr="00A562F6" w:rsidRDefault="00AA48BA" w:rsidP="001D3C85">
            <w:pPr>
              <w:pStyle w:val="TAC"/>
            </w:pPr>
            <w:r>
              <w:t>204120</w:t>
            </w:r>
          </w:p>
        </w:tc>
        <w:tc>
          <w:tcPr>
            <w:tcW w:w="835" w:type="dxa"/>
          </w:tcPr>
          <w:p w14:paraId="0C6576F7" w14:textId="77777777" w:rsidR="00AA48BA" w:rsidRPr="00A562F6" w:rsidRDefault="00AA48BA" w:rsidP="001D3C85">
            <w:pPr>
              <w:pStyle w:val="TAC"/>
            </w:pPr>
            <w:r w:rsidRPr="00A562F6">
              <w:t>234360</w:t>
            </w:r>
          </w:p>
        </w:tc>
        <w:tc>
          <w:tcPr>
            <w:tcW w:w="835" w:type="dxa"/>
          </w:tcPr>
          <w:p w14:paraId="2B919B94" w14:textId="77777777" w:rsidR="00AA48BA" w:rsidRPr="00A562F6" w:rsidRDefault="00AA48BA" w:rsidP="001D3C85">
            <w:pPr>
              <w:pStyle w:val="TAC"/>
            </w:pPr>
            <w:r w:rsidRPr="00A562F6">
              <w:t>294840</w:t>
            </w:r>
          </w:p>
        </w:tc>
      </w:tr>
      <w:tr w:rsidR="00AA48BA" w:rsidRPr="00A1115A" w14:paraId="232CF806" w14:textId="77777777" w:rsidTr="001D3C85">
        <w:trPr>
          <w:trHeight w:val="70"/>
          <w:jc w:val="center"/>
        </w:trPr>
        <w:tc>
          <w:tcPr>
            <w:tcW w:w="3690" w:type="dxa"/>
          </w:tcPr>
          <w:p w14:paraId="7F36FD31" w14:textId="77777777" w:rsidR="00AA48BA" w:rsidRPr="00A1115A" w:rsidRDefault="00AA48BA" w:rsidP="001D3C85">
            <w:pPr>
              <w:pStyle w:val="TAL"/>
              <w:rPr>
                <w:rFonts w:eastAsia="SimSun"/>
              </w:rPr>
            </w:pPr>
            <w:r w:rsidRPr="00A1115A">
              <w:rPr>
                <w:rFonts w:eastAsia="SimSun"/>
              </w:rPr>
              <w:t>Max. Throughput averaged over 1 frame</w:t>
            </w:r>
          </w:p>
        </w:tc>
        <w:tc>
          <w:tcPr>
            <w:tcW w:w="1093" w:type="dxa"/>
          </w:tcPr>
          <w:p w14:paraId="7B9C2EDE" w14:textId="77777777" w:rsidR="00AA48BA" w:rsidRPr="00A1115A" w:rsidRDefault="00AA48BA" w:rsidP="001D3C85">
            <w:pPr>
              <w:pStyle w:val="TAC"/>
            </w:pPr>
            <w:r w:rsidRPr="00A1115A">
              <w:t>Mbps</w:t>
            </w:r>
          </w:p>
        </w:tc>
        <w:tc>
          <w:tcPr>
            <w:tcW w:w="835" w:type="dxa"/>
          </w:tcPr>
          <w:p w14:paraId="31BEF468" w14:textId="77777777" w:rsidR="00AA48BA" w:rsidRPr="00A562F6" w:rsidRDefault="00AA48BA" w:rsidP="001D3C85">
            <w:pPr>
              <w:pStyle w:val="TAC"/>
            </w:pPr>
            <w:r w:rsidRPr="00A562F6">
              <w:t>10.146</w:t>
            </w:r>
          </w:p>
        </w:tc>
        <w:tc>
          <w:tcPr>
            <w:tcW w:w="835" w:type="dxa"/>
          </w:tcPr>
          <w:p w14:paraId="05B31A11" w14:textId="77777777" w:rsidR="00AA48BA" w:rsidRPr="00A562F6" w:rsidRDefault="00AA48BA" w:rsidP="001D3C85">
            <w:pPr>
              <w:pStyle w:val="TAC"/>
            </w:pPr>
            <w:r w:rsidRPr="00A562F6">
              <w:t>22.546</w:t>
            </w:r>
          </w:p>
        </w:tc>
        <w:tc>
          <w:tcPr>
            <w:tcW w:w="835" w:type="dxa"/>
          </w:tcPr>
          <w:p w14:paraId="42FBC150" w14:textId="77777777" w:rsidR="00AA48BA" w:rsidRPr="00A562F6" w:rsidRDefault="00AA48BA" w:rsidP="001D3C85">
            <w:pPr>
              <w:pStyle w:val="TAC"/>
            </w:pPr>
            <w:r w:rsidRPr="00A562F6">
              <w:t>35.490</w:t>
            </w:r>
          </w:p>
        </w:tc>
        <w:tc>
          <w:tcPr>
            <w:tcW w:w="835" w:type="dxa"/>
          </w:tcPr>
          <w:p w14:paraId="4F33EA4F" w14:textId="77777777" w:rsidR="00AA48BA" w:rsidRPr="00A562F6" w:rsidRDefault="00AA48BA" w:rsidP="001D3C85">
            <w:pPr>
              <w:pStyle w:val="TAC"/>
            </w:pPr>
            <w:r w:rsidRPr="00A562F6">
              <w:t>47.335</w:t>
            </w:r>
          </w:p>
        </w:tc>
        <w:tc>
          <w:tcPr>
            <w:tcW w:w="835" w:type="dxa"/>
          </w:tcPr>
          <w:p w14:paraId="15B0C725" w14:textId="77777777" w:rsidR="00AA48BA" w:rsidRPr="00A562F6" w:rsidRDefault="00AA48BA" w:rsidP="001D3C85">
            <w:pPr>
              <w:pStyle w:val="TAC"/>
            </w:pPr>
            <w:r w:rsidRPr="00A562F6">
              <w:t>60.834</w:t>
            </w:r>
          </w:p>
        </w:tc>
        <w:tc>
          <w:tcPr>
            <w:tcW w:w="835" w:type="dxa"/>
          </w:tcPr>
          <w:p w14:paraId="39D4A63E" w14:textId="77777777" w:rsidR="00AA48BA" w:rsidRPr="00A562F6" w:rsidRDefault="00AA48BA" w:rsidP="001D3C85">
            <w:pPr>
              <w:pStyle w:val="TAC"/>
            </w:pPr>
            <w:r w:rsidRPr="00A562F6">
              <w:t>72.134</w:t>
            </w:r>
          </w:p>
        </w:tc>
        <w:tc>
          <w:tcPr>
            <w:tcW w:w="835" w:type="dxa"/>
          </w:tcPr>
          <w:p w14:paraId="2DFA5D29" w14:textId="77777777" w:rsidR="00AA48BA" w:rsidRPr="00A562F6" w:rsidRDefault="00AA48BA" w:rsidP="001D3C85">
            <w:pPr>
              <w:pStyle w:val="TAC"/>
            </w:pPr>
            <w:r w:rsidRPr="00A562F6">
              <w:t>99.194</w:t>
            </w:r>
          </w:p>
        </w:tc>
        <w:tc>
          <w:tcPr>
            <w:tcW w:w="835" w:type="dxa"/>
          </w:tcPr>
          <w:p w14:paraId="78D4B00E" w14:textId="77777777" w:rsidR="00AA48BA" w:rsidRPr="00A562F6" w:rsidRDefault="00AA48BA" w:rsidP="001D3C85">
            <w:pPr>
              <w:pStyle w:val="TAC"/>
            </w:pPr>
            <w:r w:rsidRPr="00A562F6">
              <w:t>123.913</w:t>
            </w:r>
          </w:p>
        </w:tc>
        <w:tc>
          <w:tcPr>
            <w:tcW w:w="835" w:type="dxa"/>
          </w:tcPr>
          <w:p w14:paraId="1272F1D7" w14:textId="77777777" w:rsidR="00AA48BA" w:rsidRPr="00A562F6" w:rsidRDefault="00AA48BA" w:rsidP="001D3C85">
            <w:pPr>
              <w:pStyle w:val="TAC"/>
            </w:pPr>
            <w:r w:rsidRPr="00A562F6">
              <w:t>153.314</w:t>
            </w:r>
          </w:p>
        </w:tc>
        <w:tc>
          <w:tcPr>
            <w:tcW w:w="835" w:type="dxa"/>
          </w:tcPr>
          <w:p w14:paraId="5EB4762F" w14:textId="77777777" w:rsidR="00AA48BA" w:rsidRPr="00A562F6" w:rsidRDefault="00AA48BA" w:rsidP="001D3C85">
            <w:pPr>
              <w:pStyle w:val="TAC"/>
            </w:pPr>
            <w:r w:rsidRPr="00A562F6">
              <w:t>175.868</w:t>
            </w:r>
          </w:p>
        </w:tc>
        <w:tc>
          <w:tcPr>
            <w:tcW w:w="835" w:type="dxa"/>
          </w:tcPr>
          <w:p w14:paraId="4C26C1F0" w14:textId="77777777" w:rsidR="00AA48BA" w:rsidRPr="00A562F6" w:rsidRDefault="00AA48BA" w:rsidP="001D3C85">
            <w:pPr>
              <w:pStyle w:val="TAC"/>
            </w:pPr>
            <w:r w:rsidRPr="00A562F6">
              <w:t>202.866</w:t>
            </w:r>
          </w:p>
        </w:tc>
        <w:tc>
          <w:tcPr>
            <w:tcW w:w="835" w:type="dxa"/>
          </w:tcPr>
          <w:p w14:paraId="05EAFE5D" w14:textId="77777777" w:rsidR="00AA48BA" w:rsidRPr="00A562F6" w:rsidRDefault="00AA48BA" w:rsidP="001D3C85">
            <w:pPr>
              <w:pStyle w:val="TAC"/>
            </w:pPr>
            <w:r w:rsidRPr="00A562F6">
              <w:t>256.969</w:t>
            </w:r>
          </w:p>
        </w:tc>
      </w:tr>
      <w:tr w:rsidR="00AA48BA" w:rsidRPr="00A1115A" w14:paraId="2E78989A" w14:textId="77777777" w:rsidTr="001D3C85">
        <w:trPr>
          <w:trHeight w:val="70"/>
          <w:jc w:val="center"/>
        </w:trPr>
        <w:tc>
          <w:tcPr>
            <w:tcW w:w="14803" w:type="dxa"/>
            <w:gridSpan w:val="14"/>
          </w:tcPr>
          <w:p w14:paraId="0F33C78A"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507AA5F0"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0C3CD9DB" w14:textId="77777777" w:rsidR="00AA48BA" w:rsidRPr="00A1115A" w:rsidRDefault="00AA48BA" w:rsidP="001D3C85">
            <w:pPr>
              <w:keepNext/>
              <w:keepLines/>
              <w:spacing w:after="0"/>
              <w:ind w:left="850" w:hanging="85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157E6F18" w14:textId="77777777" w:rsidR="00AA48BA" w:rsidRPr="00A1115A" w:rsidRDefault="00AA48BA" w:rsidP="001D3C85">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63831E37" w14:textId="77777777" w:rsidR="00AA48BA" w:rsidRPr="00A1115A" w:rsidRDefault="00AA48BA" w:rsidP="00AA48BA"/>
    <w:p w14:paraId="382B0EC1" w14:textId="77777777" w:rsidR="00AA48BA" w:rsidRPr="00A1115A" w:rsidRDefault="00AA48BA" w:rsidP="00AA48BA">
      <w:pPr>
        <w:pStyle w:val="TH"/>
      </w:pPr>
      <w:r w:rsidRPr="00A1115A">
        <w:lastRenderedPageBreak/>
        <w:t>Table A.3.3.</w:t>
      </w:r>
      <w:r>
        <w:t>5</w:t>
      </w:r>
      <w:r w:rsidRPr="00A1115A">
        <w:t xml:space="preserve">-3 Fixed reference channel for maximum input level receiver requirements (SCS 60 kHz, TDD, </w:t>
      </w:r>
      <w:r>
        <w:t>1024</w:t>
      </w:r>
      <w:r w:rsidRPr="00A1115A">
        <w:t>QAM)</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A48BA" w:rsidRPr="00A1115A" w14:paraId="74CB2689" w14:textId="77777777" w:rsidTr="001D3C85">
        <w:trPr>
          <w:jc w:val="center"/>
        </w:trPr>
        <w:tc>
          <w:tcPr>
            <w:tcW w:w="3690" w:type="dxa"/>
          </w:tcPr>
          <w:p w14:paraId="66E1D5BB"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00D15C0D"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Unit</w:t>
            </w:r>
          </w:p>
        </w:tc>
        <w:tc>
          <w:tcPr>
            <w:tcW w:w="9329" w:type="dxa"/>
            <w:gridSpan w:val="11"/>
          </w:tcPr>
          <w:p w14:paraId="7AC50E86"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Value</w:t>
            </w:r>
          </w:p>
        </w:tc>
      </w:tr>
      <w:tr w:rsidR="00AA48BA" w:rsidRPr="00A1115A" w14:paraId="7BDF42AD" w14:textId="77777777" w:rsidTr="001D3C85">
        <w:trPr>
          <w:jc w:val="center"/>
        </w:trPr>
        <w:tc>
          <w:tcPr>
            <w:tcW w:w="3690" w:type="dxa"/>
          </w:tcPr>
          <w:p w14:paraId="309244E4" w14:textId="77777777" w:rsidR="00AA48BA" w:rsidRPr="00A1115A" w:rsidRDefault="00AA48BA" w:rsidP="001D3C85">
            <w:pPr>
              <w:pStyle w:val="TAH"/>
              <w:rPr>
                <w:rFonts w:eastAsia="SimSun"/>
              </w:rPr>
            </w:pPr>
            <w:r w:rsidRPr="00A1115A">
              <w:rPr>
                <w:rFonts w:eastAsia="SimSun"/>
              </w:rPr>
              <w:t>Channel bandwidth</w:t>
            </w:r>
          </w:p>
        </w:tc>
        <w:tc>
          <w:tcPr>
            <w:tcW w:w="1093" w:type="dxa"/>
            <w:vAlign w:val="center"/>
          </w:tcPr>
          <w:p w14:paraId="7669A0B0" w14:textId="77777777" w:rsidR="00AA48BA" w:rsidRPr="00A1115A" w:rsidRDefault="00AA48BA" w:rsidP="001D3C85">
            <w:pPr>
              <w:pStyle w:val="TAH"/>
            </w:pPr>
            <w:r w:rsidRPr="00A1115A">
              <w:t>MHz</w:t>
            </w:r>
          </w:p>
        </w:tc>
        <w:tc>
          <w:tcPr>
            <w:tcW w:w="848" w:type="dxa"/>
            <w:vAlign w:val="center"/>
          </w:tcPr>
          <w:p w14:paraId="4D46732D" w14:textId="77777777" w:rsidR="00AA48BA" w:rsidRPr="00A1115A" w:rsidRDefault="00AA48BA" w:rsidP="001D3C85">
            <w:pPr>
              <w:pStyle w:val="TAH"/>
            </w:pPr>
            <w:r w:rsidRPr="00A1115A">
              <w:t>10</w:t>
            </w:r>
          </w:p>
        </w:tc>
        <w:tc>
          <w:tcPr>
            <w:tcW w:w="848" w:type="dxa"/>
            <w:vAlign w:val="center"/>
          </w:tcPr>
          <w:p w14:paraId="22BD6D46" w14:textId="77777777" w:rsidR="00AA48BA" w:rsidRPr="00A1115A" w:rsidRDefault="00AA48BA" w:rsidP="001D3C85">
            <w:pPr>
              <w:pStyle w:val="TAH"/>
            </w:pPr>
            <w:r w:rsidRPr="00A1115A">
              <w:t>15</w:t>
            </w:r>
          </w:p>
        </w:tc>
        <w:tc>
          <w:tcPr>
            <w:tcW w:w="848" w:type="dxa"/>
            <w:vAlign w:val="center"/>
          </w:tcPr>
          <w:p w14:paraId="5815EDCC" w14:textId="77777777" w:rsidR="00AA48BA" w:rsidRPr="00A1115A" w:rsidRDefault="00AA48BA" w:rsidP="001D3C85">
            <w:pPr>
              <w:pStyle w:val="TAH"/>
            </w:pPr>
            <w:r w:rsidRPr="00A1115A">
              <w:t>20</w:t>
            </w:r>
          </w:p>
        </w:tc>
        <w:tc>
          <w:tcPr>
            <w:tcW w:w="848" w:type="dxa"/>
            <w:vAlign w:val="center"/>
          </w:tcPr>
          <w:p w14:paraId="5C507D01" w14:textId="77777777" w:rsidR="00AA48BA" w:rsidRPr="00A1115A" w:rsidRDefault="00AA48BA" w:rsidP="001D3C85">
            <w:pPr>
              <w:pStyle w:val="TAH"/>
            </w:pPr>
            <w:r w:rsidRPr="00A1115A">
              <w:t>25</w:t>
            </w:r>
          </w:p>
        </w:tc>
        <w:tc>
          <w:tcPr>
            <w:tcW w:w="848" w:type="dxa"/>
            <w:vAlign w:val="center"/>
          </w:tcPr>
          <w:p w14:paraId="16D87DA9" w14:textId="77777777" w:rsidR="00AA48BA" w:rsidRPr="00A1115A" w:rsidRDefault="00AA48BA" w:rsidP="001D3C85">
            <w:pPr>
              <w:pStyle w:val="TAH"/>
            </w:pPr>
            <w:r w:rsidRPr="00A1115A">
              <w:t>30</w:t>
            </w:r>
          </w:p>
        </w:tc>
        <w:tc>
          <w:tcPr>
            <w:tcW w:w="848" w:type="dxa"/>
            <w:vAlign w:val="center"/>
          </w:tcPr>
          <w:p w14:paraId="0A597E43" w14:textId="77777777" w:rsidR="00AA48BA" w:rsidRPr="00A1115A" w:rsidRDefault="00AA48BA" w:rsidP="001D3C85">
            <w:pPr>
              <w:pStyle w:val="TAH"/>
            </w:pPr>
            <w:r w:rsidRPr="00A1115A">
              <w:t>40</w:t>
            </w:r>
          </w:p>
        </w:tc>
        <w:tc>
          <w:tcPr>
            <w:tcW w:w="848" w:type="dxa"/>
            <w:vAlign w:val="center"/>
          </w:tcPr>
          <w:p w14:paraId="264D76DB" w14:textId="77777777" w:rsidR="00AA48BA" w:rsidRPr="00A1115A" w:rsidRDefault="00AA48BA" w:rsidP="001D3C85">
            <w:pPr>
              <w:pStyle w:val="TAH"/>
            </w:pPr>
            <w:r w:rsidRPr="00A1115A">
              <w:t>50</w:t>
            </w:r>
          </w:p>
        </w:tc>
        <w:tc>
          <w:tcPr>
            <w:tcW w:w="848" w:type="dxa"/>
            <w:vAlign w:val="center"/>
          </w:tcPr>
          <w:p w14:paraId="04D570FA" w14:textId="77777777" w:rsidR="00AA48BA" w:rsidRPr="00A1115A" w:rsidRDefault="00AA48BA" w:rsidP="001D3C85">
            <w:pPr>
              <w:pStyle w:val="TAH"/>
            </w:pPr>
            <w:r w:rsidRPr="00A1115A">
              <w:t>60</w:t>
            </w:r>
          </w:p>
        </w:tc>
        <w:tc>
          <w:tcPr>
            <w:tcW w:w="848" w:type="dxa"/>
          </w:tcPr>
          <w:p w14:paraId="0B5BC9E4" w14:textId="77777777" w:rsidR="00AA48BA" w:rsidRPr="00A1115A" w:rsidRDefault="00AA48BA" w:rsidP="001D3C85">
            <w:pPr>
              <w:pStyle w:val="TAH"/>
            </w:pPr>
            <w:r w:rsidRPr="00A1115A">
              <w:rPr>
                <w:rFonts w:hint="eastAsia"/>
                <w:lang w:eastAsia="zh-CN"/>
              </w:rPr>
              <w:t>7</w:t>
            </w:r>
            <w:r w:rsidRPr="00A1115A">
              <w:rPr>
                <w:lang w:eastAsia="zh-CN"/>
              </w:rPr>
              <w:t>0</w:t>
            </w:r>
          </w:p>
        </w:tc>
        <w:tc>
          <w:tcPr>
            <w:tcW w:w="848" w:type="dxa"/>
            <w:vAlign w:val="center"/>
          </w:tcPr>
          <w:p w14:paraId="5B5CE39A" w14:textId="77777777" w:rsidR="00AA48BA" w:rsidRPr="00A1115A" w:rsidRDefault="00AA48BA" w:rsidP="001D3C85">
            <w:pPr>
              <w:pStyle w:val="TAH"/>
            </w:pPr>
            <w:r w:rsidRPr="00A1115A">
              <w:t>80</w:t>
            </w:r>
          </w:p>
        </w:tc>
        <w:tc>
          <w:tcPr>
            <w:tcW w:w="849" w:type="dxa"/>
            <w:vAlign w:val="center"/>
          </w:tcPr>
          <w:p w14:paraId="1594787E" w14:textId="77777777" w:rsidR="00AA48BA" w:rsidRPr="00A1115A" w:rsidRDefault="00AA48BA" w:rsidP="001D3C85">
            <w:pPr>
              <w:pStyle w:val="TAH"/>
            </w:pPr>
            <w:r w:rsidRPr="00A1115A">
              <w:t>100</w:t>
            </w:r>
          </w:p>
        </w:tc>
      </w:tr>
      <w:tr w:rsidR="00AA48BA" w:rsidRPr="00A1115A" w14:paraId="61821711" w14:textId="77777777" w:rsidTr="001D3C85">
        <w:trPr>
          <w:jc w:val="center"/>
        </w:trPr>
        <w:tc>
          <w:tcPr>
            <w:tcW w:w="3690" w:type="dxa"/>
          </w:tcPr>
          <w:p w14:paraId="3F0DDCEF" w14:textId="77777777" w:rsidR="00AA48BA" w:rsidRPr="00A1115A" w:rsidRDefault="00AA48BA" w:rsidP="001D3C85">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1093" w:type="dxa"/>
          </w:tcPr>
          <w:p w14:paraId="11E1A0DB" w14:textId="77777777" w:rsidR="00AA48BA" w:rsidRPr="00A1115A" w:rsidRDefault="00AA48BA" w:rsidP="001D3C85">
            <w:pPr>
              <w:pStyle w:val="TAC"/>
            </w:pPr>
          </w:p>
        </w:tc>
        <w:tc>
          <w:tcPr>
            <w:tcW w:w="848" w:type="dxa"/>
          </w:tcPr>
          <w:p w14:paraId="17E4B7D8" w14:textId="77777777" w:rsidR="00AA48BA" w:rsidRPr="00A1115A" w:rsidRDefault="00AA48BA" w:rsidP="001D3C85">
            <w:pPr>
              <w:pStyle w:val="TAC"/>
            </w:pPr>
            <w:r w:rsidRPr="00A1115A">
              <w:t>2</w:t>
            </w:r>
          </w:p>
        </w:tc>
        <w:tc>
          <w:tcPr>
            <w:tcW w:w="848" w:type="dxa"/>
          </w:tcPr>
          <w:p w14:paraId="3C6D9B7B" w14:textId="77777777" w:rsidR="00AA48BA" w:rsidRPr="00A1115A" w:rsidRDefault="00AA48BA" w:rsidP="001D3C85">
            <w:pPr>
              <w:pStyle w:val="TAC"/>
            </w:pPr>
            <w:r w:rsidRPr="00A1115A">
              <w:t>2</w:t>
            </w:r>
          </w:p>
        </w:tc>
        <w:tc>
          <w:tcPr>
            <w:tcW w:w="848" w:type="dxa"/>
          </w:tcPr>
          <w:p w14:paraId="53F2987F" w14:textId="77777777" w:rsidR="00AA48BA" w:rsidRPr="00A1115A" w:rsidRDefault="00AA48BA" w:rsidP="001D3C85">
            <w:pPr>
              <w:pStyle w:val="TAC"/>
            </w:pPr>
            <w:r w:rsidRPr="00A1115A">
              <w:t>2</w:t>
            </w:r>
          </w:p>
        </w:tc>
        <w:tc>
          <w:tcPr>
            <w:tcW w:w="848" w:type="dxa"/>
          </w:tcPr>
          <w:p w14:paraId="1CD11FAC" w14:textId="77777777" w:rsidR="00AA48BA" w:rsidRPr="00A1115A" w:rsidRDefault="00AA48BA" w:rsidP="001D3C85">
            <w:pPr>
              <w:pStyle w:val="TAC"/>
            </w:pPr>
            <w:r w:rsidRPr="00A1115A">
              <w:t>2</w:t>
            </w:r>
          </w:p>
        </w:tc>
        <w:tc>
          <w:tcPr>
            <w:tcW w:w="848" w:type="dxa"/>
          </w:tcPr>
          <w:p w14:paraId="1DB8D3AA" w14:textId="77777777" w:rsidR="00AA48BA" w:rsidRPr="00A1115A" w:rsidRDefault="00AA48BA" w:rsidP="001D3C85">
            <w:pPr>
              <w:pStyle w:val="TAC"/>
            </w:pPr>
            <w:r w:rsidRPr="00A1115A">
              <w:t>2</w:t>
            </w:r>
          </w:p>
        </w:tc>
        <w:tc>
          <w:tcPr>
            <w:tcW w:w="848" w:type="dxa"/>
          </w:tcPr>
          <w:p w14:paraId="569CF3DA" w14:textId="77777777" w:rsidR="00AA48BA" w:rsidRPr="00A1115A" w:rsidRDefault="00AA48BA" w:rsidP="001D3C85">
            <w:pPr>
              <w:pStyle w:val="TAC"/>
            </w:pPr>
            <w:r w:rsidRPr="00A1115A">
              <w:t>2</w:t>
            </w:r>
          </w:p>
        </w:tc>
        <w:tc>
          <w:tcPr>
            <w:tcW w:w="848" w:type="dxa"/>
          </w:tcPr>
          <w:p w14:paraId="5E43DCE4" w14:textId="77777777" w:rsidR="00AA48BA" w:rsidRPr="00A1115A" w:rsidRDefault="00AA48BA" w:rsidP="001D3C85">
            <w:pPr>
              <w:pStyle w:val="TAC"/>
            </w:pPr>
            <w:r w:rsidRPr="00A1115A">
              <w:t>2</w:t>
            </w:r>
          </w:p>
        </w:tc>
        <w:tc>
          <w:tcPr>
            <w:tcW w:w="848" w:type="dxa"/>
          </w:tcPr>
          <w:p w14:paraId="6C7E09D7" w14:textId="77777777" w:rsidR="00AA48BA" w:rsidRPr="00A1115A" w:rsidRDefault="00AA48BA" w:rsidP="001D3C85">
            <w:pPr>
              <w:pStyle w:val="TAC"/>
            </w:pPr>
            <w:r w:rsidRPr="00A1115A">
              <w:t>2</w:t>
            </w:r>
          </w:p>
        </w:tc>
        <w:tc>
          <w:tcPr>
            <w:tcW w:w="848" w:type="dxa"/>
          </w:tcPr>
          <w:p w14:paraId="3A4C7657" w14:textId="77777777" w:rsidR="00AA48BA" w:rsidRPr="00A1115A" w:rsidRDefault="00AA48BA" w:rsidP="001D3C85">
            <w:pPr>
              <w:pStyle w:val="TAC"/>
            </w:pPr>
            <w:r w:rsidRPr="00A1115A">
              <w:t>2</w:t>
            </w:r>
          </w:p>
        </w:tc>
        <w:tc>
          <w:tcPr>
            <w:tcW w:w="848" w:type="dxa"/>
          </w:tcPr>
          <w:p w14:paraId="2264BD8D" w14:textId="77777777" w:rsidR="00AA48BA" w:rsidRPr="00A1115A" w:rsidRDefault="00AA48BA" w:rsidP="001D3C85">
            <w:pPr>
              <w:pStyle w:val="TAC"/>
            </w:pPr>
            <w:r w:rsidRPr="00A1115A">
              <w:t>2</w:t>
            </w:r>
          </w:p>
        </w:tc>
        <w:tc>
          <w:tcPr>
            <w:tcW w:w="849" w:type="dxa"/>
          </w:tcPr>
          <w:p w14:paraId="0DC88AD0" w14:textId="77777777" w:rsidR="00AA48BA" w:rsidRPr="00A1115A" w:rsidRDefault="00AA48BA" w:rsidP="001D3C85">
            <w:pPr>
              <w:pStyle w:val="TAC"/>
            </w:pPr>
            <w:r w:rsidRPr="00A1115A">
              <w:t>2</w:t>
            </w:r>
          </w:p>
        </w:tc>
      </w:tr>
      <w:tr w:rsidR="00AA48BA" w:rsidRPr="00A1115A" w14:paraId="52F2F069" w14:textId="77777777" w:rsidTr="001D3C85">
        <w:trPr>
          <w:jc w:val="center"/>
        </w:trPr>
        <w:tc>
          <w:tcPr>
            <w:tcW w:w="3690" w:type="dxa"/>
          </w:tcPr>
          <w:p w14:paraId="56BBC848" w14:textId="77777777" w:rsidR="00AA48BA" w:rsidRPr="00A1115A" w:rsidRDefault="00AA48BA" w:rsidP="001D3C85">
            <w:pPr>
              <w:pStyle w:val="TAL"/>
              <w:rPr>
                <w:rFonts w:eastAsia="SimSun"/>
              </w:rPr>
            </w:pPr>
            <w:r w:rsidRPr="00A1115A">
              <w:rPr>
                <w:rFonts w:eastAsia="SimSun"/>
              </w:rPr>
              <w:t>Allocated resource blocks</w:t>
            </w:r>
          </w:p>
        </w:tc>
        <w:tc>
          <w:tcPr>
            <w:tcW w:w="1093" w:type="dxa"/>
          </w:tcPr>
          <w:p w14:paraId="7CFF5B94" w14:textId="77777777" w:rsidR="00AA48BA" w:rsidRPr="00A1115A" w:rsidRDefault="00AA48BA" w:rsidP="001D3C85">
            <w:pPr>
              <w:pStyle w:val="TAC"/>
            </w:pPr>
          </w:p>
        </w:tc>
        <w:tc>
          <w:tcPr>
            <w:tcW w:w="848" w:type="dxa"/>
          </w:tcPr>
          <w:p w14:paraId="6B692C68" w14:textId="77777777" w:rsidR="00AA48BA" w:rsidRPr="00A1115A" w:rsidRDefault="00AA48BA" w:rsidP="001D3C85">
            <w:pPr>
              <w:pStyle w:val="TAC"/>
            </w:pPr>
            <w:r w:rsidRPr="00A1115A">
              <w:t>11</w:t>
            </w:r>
          </w:p>
        </w:tc>
        <w:tc>
          <w:tcPr>
            <w:tcW w:w="848" w:type="dxa"/>
          </w:tcPr>
          <w:p w14:paraId="3CD9847F" w14:textId="77777777" w:rsidR="00AA48BA" w:rsidRPr="00A1115A" w:rsidRDefault="00AA48BA" w:rsidP="001D3C85">
            <w:pPr>
              <w:pStyle w:val="TAC"/>
            </w:pPr>
            <w:r w:rsidRPr="00A1115A">
              <w:t>18</w:t>
            </w:r>
          </w:p>
        </w:tc>
        <w:tc>
          <w:tcPr>
            <w:tcW w:w="848" w:type="dxa"/>
          </w:tcPr>
          <w:p w14:paraId="7FBCD992" w14:textId="77777777" w:rsidR="00AA48BA" w:rsidRPr="00A1115A" w:rsidRDefault="00AA48BA" w:rsidP="001D3C85">
            <w:pPr>
              <w:pStyle w:val="TAC"/>
            </w:pPr>
            <w:r w:rsidRPr="00A1115A">
              <w:t>24</w:t>
            </w:r>
          </w:p>
        </w:tc>
        <w:tc>
          <w:tcPr>
            <w:tcW w:w="848" w:type="dxa"/>
          </w:tcPr>
          <w:p w14:paraId="0AF3A34A" w14:textId="77777777" w:rsidR="00AA48BA" w:rsidRPr="00A1115A" w:rsidRDefault="00AA48BA" w:rsidP="001D3C85">
            <w:pPr>
              <w:pStyle w:val="TAC"/>
            </w:pPr>
            <w:r w:rsidRPr="00A1115A">
              <w:t>31</w:t>
            </w:r>
          </w:p>
        </w:tc>
        <w:tc>
          <w:tcPr>
            <w:tcW w:w="848" w:type="dxa"/>
          </w:tcPr>
          <w:p w14:paraId="3FCBFB11" w14:textId="77777777" w:rsidR="00AA48BA" w:rsidRPr="00A1115A" w:rsidRDefault="00AA48BA" w:rsidP="001D3C85">
            <w:pPr>
              <w:pStyle w:val="TAC"/>
            </w:pPr>
            <w:r w:rsidRPr="00A1115A">
              <w:t>38</w:t>
            </w:r>
          </w:p>
        </w:tc>
        <w:tc>
          <w:tcPr>
            <w:tcW w:w="848" w:type="dxa"/>
          </w:tcPr>
          <w:p w14:paraId="0F6B82F6" w14:textId="77777777" w:rsidR="00AA48BA" w:rsidRPr="00A1115A" w:rsidRDefault="00AA48BA" w:rsidP="001D3C85">
            <w:pPr>
              <w:pStyle w:val="TAC"/>
            </w:pPr>
            <w:r w:rsidRPr="00A1115A">
              <w:t>51</w:t>
            </w:r>
          </w:p>
        </w:tc>
        <w:tc>
          <w:tcPr>
            <w:tcW w:w="848" w:type="dxa"/>
          </w:tcPr>
          <w:p w14:paraId="2A8BCB4B" w14:textId="77777777" w:rsidR="00AA48BA" w:rsidRPr="00A1115A" w:rsidRDefault="00AA48BA" w:rsidP="001D3C85">
            <w:pPr>
              <w:pStyle w:val="TAC"/>
            </w:pPr>
            <w:r w:rsidRPr="00A1115A">
              <w:t>65</w:t>
            </w:r>
          </w:p>
        </w:tc>
        <w:tc>
          <w:tcPr>
            <w:tcW w:w="848" w:type="dxa"/>
          </w:tcPr>
          <w:p w14:paraId="5002D15D" w14:textId="77777777" w:rsidR="00AA48BA" w:rsidRPr="00A1115A" w:rsidRDefault="00AA48BA" w:rsidP="001D3C85">
            <w:pPr>
              <w:pStyle w:val="TAC"/>
            </w:pPr>
            <w:r w:rsidRPr="00A1115A">
              <w:t>79</w:t>
            </w:r>
          </w:p>
        </w:tc>
        <w:tc>
          <w:tcPr>
            <w:tcW w:w="848" w:type="dxa"/>
          </w:tcPr>
          <w:p w14:paraId="1726C3D0" w14:textId="77777777" w:rsidR="00AA48BA" w:rsidRPr="00A1115A" w:rsidRDefault="00AA48BA" w:rsidP="001D3C85">
            <w:pPr>
              <w:pStyle w:val="TAC"/>
            </w:pPr>
            <w:r w:rsidRPr="00A1115A">
              <w:t>93</w:t>
            </w:r>
          </w:p>
        </w:tc>
        <w:tc>
          <w:tcPr>
            <w:tcW w:w="848" w:type="dxa"/>
          </w:tcPr>
          <w:p w14:paraId="4532D309" w14:textId="77777777" w:rsidR="00AA48BA" w:rsidRPr="00A1115A" w:rsidRDefault="00AA48BA" w:rsidP="001D3C85">
            <w:pPr>
              <w:pStyle w:val="TAC"/>
            </w:pPr>
            <w:r w:rsidRPr="00A1115A">
              <w:t>107</w:t>
            </w:r>
          </w:p>
        </w:tc>
        <w:tc>
          <w:tcPr>
            <w:tcW w:w="849" w:type="dxa"/>
          </w:tcPr>
          <w:p w14:paraId="49D6DD41" w14:textId="77777777" w:rsidR="00AA48BA" w:rsidRPr="00A1115A" w:rsidRDefault="00AA48BA" w:rsidP="001D3C85">
            <w:pPr>
              <w:pStyle w:val="TAC"/>
            </w:pPr>
            <w:r w:rsidRPr="00A1115A">
              <w:t>135</w:t>
            </w:r>
          </w:p>
        </w:tc>
      </w:tr>
      <w:tr w:rsidR="00AA48BA" w:rsidRPr="00A1115A" w14:paraId="123C234C" w14:textId="77777777" w:rsidTr="001D3C85">
        <w:trPr>
          <w:jc w:val="center"/>
        </w:trPr>
        <w:tc>
          <w:tcPr>
            <w:tcW w:w="3690" w:type="dxa"/>
          </w:tcPr>
          <w:p w14:paraId="4CFDD844" w14:textId="77777777" w:rsidR="00AA48BA" w:rsidRPr="00A1115A" w:rsidRDefault="00AA48BA" w:rsidP="001D3C85">
            <w:pPr>
              <w:pStyle w:val="TAL"/>
              <w:rPr>
                <w:rFonts w:eastAsia="SimSun"/>
              </w:rPr>
            </w:pPr>
            <w:r w:rsidRPr="00A1115A">
              <w:rPr>
                <w:rFonts w:eastAsia="SimSun"/>
              </w:rPr>
              <w:t>Subcarriers per resource block</w:t>
            </w:r>
          </w:p>
        </w:tc>
        <w:tc>
          <w:tcPr>
            <w:tcW w:w="1093" w:type="dxa"/>
          </w:tcPr>
          <w:p w14:paraId="415E86AA" w14:textId="77777777" w:rsidR="00AA48BA" w:rsidRPr="00A1115A" w:rsidRDefault="00AA48BA" w:rsidP="001D3C85">
            <w:pPr>
              <w:pStyle w:val="TAC"/>
            </w:pPr>
          </w:p>
        </w:tc>
        <w:tc>
          <w:tcPr>
            <w:tcW w:w="848" w:type="dxa"/>
          </w:tcPr>
          <w:p w14:paraId="6260F90E" w14:textId="77777777" w:rsidR="00AA48BA" w:rsidRPr="00A1115A" w:rsidRDefault="00AA48BA" w:rsidP="001D3C85">
            <w:pPr>
              <w:pStyle w:val="TAC"/>
            </w:pPr>
            <w:r w:rsidRPr="00A1115A">
              <w:t>12</w:t>
            </w:r>
          </w:p>
        </w:tc>
        <w:tc>
          <w:tcPr>
            <w:tcW w:w="848" w:type="dxa"/>
          </w:tcPr>
          <w:p w14:paraId="3D3F6AFF" w14:textId="77777777" w:rsidR="00AA48BA" w:rsidRPr="00A1115A" w:rsidRDefault="00AA48BA" w:rsidP="001D3C85">
            <w:pPr>
              <w:pStyle w:val="TAC"/>
            </w:pPr>
            <w:r w:rsidRPr="00A1115A">
              <w:t>12</w:t>
            </w:r>
          </w:p>
        </w:tc>
        <w:tc>
          <w:tcPr>
            <w:tcW w:w="848" w:type="dxa"/>
          </w:tcPr>
          <w:p w14:paraId="44F89B78" w14:textId="77777777" w:rsidR="00AA48BA" w:rsidRPr="00A1115A" w:rsidRDefault="00AA48BA" w:rsidP="001D3C85">
            <w:pPr>
              <w:pStyle w:val="TAC"/>
            </w:pPr>
            <w:r w:rsidRPr="00A1115A">
              <w:t>12</w:t>
            </w:r>
          </w:p>
        </w:tc>
        <w:tc>
          <w:tcPr>
            <w:tcW w:w="848" w:type="dxa"/>
          </w:tcPr>
          <w:p w14:paraId="1071147A" w14:textId="77777777" w:rsidR="00AA48BA" w:rsidRPr="00A1115A" w:rsidRDefault="00AA48BA" w:rsidP="001D3C85">
            <w:pPr>
              <w:pStyle w:val="TAC"/>
            </w:pPr>
            <w:r w:rsidRPr="00A1115A">
              <w:t>12</w:t>
            </w:r>
          </w:p>
        </w:tc>
        <w:tc>
          <w:tcPr>
            <w:tcW w:w="848" w:type="dxa"/>
          </w:tcPr>
          <w:p w14:paraId="5D2B438A" w14:textId="77777777" w:rsidR="00AA48BA" w:rsidRPr="00A1115A" w:rsidRDefault="00AA48BA" w:rsidP="001D3C85">
            <w:pPr>
              <w:pStyle w:val="TAC"/>
            </w:pPr>
            <w:r w:rsidRPr="00A1115A">
              <w:t>12</w:t>
            </w:r>
          </w:p>
        </w:tc>
        <w:tc>
          <w:tcPr>
            <w:tcW w:w="848" w:type="dxa"/>
          </w:tcPr>
          <w:p w14:paraId="5FCB0050" w14:textId="77777777" w:rsidR="00AA48BA" w:rsidRPr="00A1115A" w:rsidRDefault="00AA48BA" w:rsidP="001D3C85">
            <w:pPr>
              <w:pStyle w:val="TAC"/>
            </w:pPr>
            <w:r w:rsidRPr="00A1115A">
              <w:t>12</w:t>
            </w:r>
          </w:p>
        </w:tc>
        <w:tc>
          <w:tcPr>
            <w:tcW w:w="848" w:type="dxa"/>
          </w:tcPr>
          <w:p w14:paraId="09D7EE95" w14:textId="77777777" w:rsidR="00AA48BA" w:rsidRPr="00A1115A" w:rsidRDefault="00AA48BA" w:rsidP="001D3C85">
            <w:pPr>
              <w:pStyle w:val="TAC"/>
            </w:pPr>
            <w:r w:rsidRPr="00A1115A">
              <w:t>12</w:t>
            </w:r>
          </w:p>
        </w:tc>
        <w:tc>
          <w:tcPr>
            <w:tcW w:w="848" w:type="dxa"/>
          </w:tcPr>
          <w:p w14:paraId="3BE884B9" w14:textId="77777777" w:rsidR="00AA48BA" w:rsidRPr="00A1115A" w:rsidRDefault="00AA48BA" w:rsidP="001D3C85">
            <w:pPr>
              <w:pStyle w:val="TAC"/>
            </w:pPr>
            <w:r w:rsidRPr="00A1115A">
              <w:t>12</w:t>
            </w:r>
          </w:p>
        </w:tc>
        <w:tc>
          <w:tcPr>
            <w:tcW w:w="848" w:type="dxa"/>
          </w:tcPr>
          <w:p w14:paraId="623888B1" w14:textId="77777777" w:rsidR="00AA48BA" w:rsidRPr="00A1115A" w:rsidRDefault="00AA48BA" w:rsidP="001D3C85">
            <w:pPr>
              <w:pStyle w:val="TAC"/>
            </w:pPr>
            <w:r w:rsidRPr="00A1115A">
              <w:t>12</w:t>
            </w:r>
          </w:p>
        </w:tc>
        <w:tc>
          <w:tcPr>
            <w:tcW w:w="848" w:type="dxa"/>
          </w:tcPr>
          <w:p w14:paraId="2DE0E630" w14:textId="77777777" w:rsidR="00AA48BA" w:rsidRPr="00A1115A" w:rsidRDefault="00AA48BA" w:rsidP="001D3C85">
            <w:pPr>
              <w:pStyle w:val="TAC"/>
            </w:pPr>
            <w:r w:rsidRPr="00A1115A">
              <w:t>12</w:t>
            </w:r>
          </w:p>
        </w:tc>
        <w:tc>
          <w:tcPr>
            <w:tcW w:w="849" w:type="dxa"/>
          </w:tcPr>
          <w:p w14:paraId="27EB8AE4" w14:textId="77777777" w:rsidR="00AA48BA" w:rsidRPr="00A1115A" w:rsidRDefault="00AA48BA" w:rsidP="001D3C85">
            <w:pPr>
              <w:pStyle w:val="TAC"/>
            </w:pPr>
            <w:r w:rsidRPr="00A1115A">
              <w:t>12</w:t>
            </w:r>
          </w:p>
        </w:tc>
      </w:tr>
      <w:tr w:rsidR="00AA48BA" w:rsidRPr="00A1115A" w14:paraId="4ACF986F" w14:textId="77777777" w:rsidTr="001D3C85">
        <w:trPr>
          <w:jc w:val="center"/>
        </w:trPr>
        <w:tc>
          <w:tcPr>
            <w:tcW w:w="3690" w:type="dxa"/>
          </w:tcPr>
          <w:p w14:paraId="2822E59D" w14:textId="77777777" w:rsidR="00AA48BA" w:rsidRPr="00A1115A" w:rsidRDefault="00AA48BA" w:rsidP="001D3C85">
            <w:pPr>
              <w:pStyle w:val="TAL"/>
              <w:rPr>
                <w:rFonts w:eastAsia="SimSun"/>
              </w:rPr>
            </w:pPr>
            <w:r w:rsidRPr="00A1115A">
              <w:rPr>
                <w:rFonts w:eastAsia="SimSun"/>
              </w:rPr>
              <w:t>Allocated slots per Frame</w:t>
            </w:r>
          </w:p>
        </w:tc>
        <w:tc>
          <w:tcPr>
            <w:tcW w:w="1093" w:type="dxa"/>
          </w:tcPr>
          <w:p w14:paraId="5DCF8B0E" w14:textId="77777777" w:rsidR="00AA48BA" w:rsidRPr="00A1115A" w:rsidRDefault="00AA48BA" w:rsidP="001D3C85">
            <w:pPr>
              <w:pStyle w:val="TAC"/>
            </w:pPr>
          </w:p>
        </w:tc>
        <w:tc>
          <w:tcPr>
            <w:tcW w:w="848" w:type="dxa"/>
          </w:tcPr>
          <w:p w14:paraId="7E167BD0" w14:textId="77777777" w:rsidR="00AA48BA" w:rsidRPr="00A1115A" w:rsidRDefault="00AA48BA" w:rsidP="001D3C85">
            <w:pPr>
              <w:pStyle w:val="TAC"/>
            </w:pPr>
            <w:r w:rsidRPr="00A1115A">
              <w:t>24</w:t>
            </w:r>
          </w:p>
        </w:tc>
        <w:tc>
          <w:tcPr>
            <w:tcW w:w="848" w:type="dxa"/>
          </w:tcPr>
          <w:p w14:paraId="3F98D1B3" w14:textId="77777777" w:rsidR="00AA48BA" w:rsidRPr="00A1115A" w:rsidRDefault="00AA48BA" w:rsidP="001D3C85">
            <w:pPr>
              <w:pStyle w:val="TAC"/>
            </w:pPr>
            <w:r w:rsidRPr="00A1115A">
              <w:t>24</w:t>
            </w:r>
          </w:p>
        </w:tc>
        <w:tc>
          <w:tcPr>
            <w:tcW w:w="848" w:type="dxa"/>
          </w:tcPr>
          <w:p w14:paraId="64B192AC" w14:textId="77777777" w:rsidR="00AA48BA" w:rsidRPr="00A1115A" w:rsidRDefault="00AA48BA" w:rsidP="001D3C85">
            <w:pPr>
              <w:pStyle w:val="TAC"/>
            </w:pPr>
            <w:r w:rsidRPr="00A1115A">
              <w:t>24</w:t>
            </w:r>
          </w:p>
        </w:tc>
        <w:tc>
          <w:tcPr>
            <w:tcW w:w="848" w:type="dxa"/>
          </w:tcPr>
          <w:p w14:paraId="0B54B7BD" w14:textId="77777777" w:rsidR="00AA48BA" w:rsidRPr="00A1115A" w:rsidRDefault="00AA48BA" w:rsidP="001D3C85">
            <w:pPr>
              <w:pStyle w:val="TAC"/>
            </w:pPr>
            <w:r w:rsidRPr="00A1115A">
              <w:t>24</w:t>
            </w:r>
          </w:p>
        </w:tc>
        <w:tc>
          <w:tcPr>
            <w:tcW w:w="848" w:type="dxa"/>
          </w:tcPr>
          <w:p w14:paraId="4C198CAD" w14:textId="77777777" w:rsidR="00AA48BA" w:rsidRPr="00A1115A" w:rsidRDefault="00AA48BA" w:rsidP="001D3C85">
            <w:pPr>
              <w:pStyle w:val="TAC"/>
            </w:pPr>
            <w:r w:rsidRPr="00A1115A">
              <w:t>24</w:t>
            </w:r>
          </w:p>
        </w:tc>
        <w:tc>
          <w:tcPr>
            <w:tcW w:w="848" w:type="dxa"/>
          </w:tcPr>
          <w:p w14:paraId="0B369979" w14:textId="77777777" w:rsidR="00AA48BA" w:rsidRPr="00A1115A" w:rsidRDefault="00AA48BA" w:rsidP="001D3C85">
            <w:pPr>
              <w:pStyle w:val="TAC"/>
            </w:pPr>
            <w:r w:rsidRPr="00A1115A">
              <w:t>24</w:t>
            </w:r>
          </w:p>
        </w:tc>
        <w:tc>
          <w:tcPr>
            <w:tcW w:w="848" w:type="dxa"/>
          </w:tcPr>
          <w:p w14:paraId="48AA7B84" w14:textId="77777777" w:rsidR="00AA48BA" w:rsidRPr="00A1115A" w:rsidRDefault="00AA48BA" w:rsidP="001D3C85">
            <w:pPr>
              <w:pStyle w:val="TAC"/>
            </w:pPr>
            <w:r w:rsidRPr="00A1115A">
              <w:t>24</w:t>
            </w:r>
          </w:p>
        </w:tc>
        <w:tc>
          <w:tcPr>
            <w:tcW w:w="848" w:type="dxa"/>
          </w:tcPr>
          <w:p w14:paraId="4F515882" w14:textId="77777777" w:rsidR="00AA48BA" w:rsidRPr="00A1115A" w:rsidRDefault="00AA48BA" w:rsidP="001D3C85">
            <w:pPr>
              <w:pStyle w:val="TAC"/>
            </w:pPr>
            <w:r w:rsidRPr="00A1115A">
              <w:t>24</w:t>
            </w:r>
          </w:p>
        </w:tc>
        <w:tc>
          <w:tcPr>
            <w:tcW w:w="848" w:type="dxa"/>
          </w:tcPr>
          <w:p w14:paraId="7EBD6018" w14:textId="77777777" w:rsidR="00AA48BA" w:rsidRPr="00A1115A" w:rsidRDefault="00AA48BA" w:rsidP="001D3C85">
            <w:pPr>
              <w:pStyle w:val="TAC"/>
            </w:pPr>
            <w:r w:rsidRPr="00A1115A">
              <w:t>26</w:t>
            </w:r>
          </w:p>
        </w:tc>
        <w:tc>
          <w:tcPr>
            <w:tcW w:w="848" w:type="dxa"/>
          </w:tcPr>
          <w:p w14:paraId="421C7600" w14:textId="77777777" w:rsidR="00AA48BA" w:rsidRPr="00A1115A" w:rsidRDefault="00AA48BA" w:rsidP="001D3C85">
            <w:pPr>
              <w:pStyle w:val="TAC"/>
            </w:pPr>
            <w:r w:rsidRPr="00A1115A">
              <w:t>24</w:t>
            </w:r>
          </w:p>
        </w:tc>
        <w:tc>
          <w:tcPr>
            <w:tcW w:w="849" w:type="dxa"/>
          </w:tcPr>
          <w:p w14:paraId="58E7AC73" w14:textId="77777777" w:rsidR="00AA48BA" w:rsidRPr="00A1115A" w:rsidRDefault="00AA48BA" w:rsidP="001D3C85">
            <w:pPr>
              <w:pStyle w:val="TAC"/>
            </w:pPr>
            <w:r w:rsidRPr="00A1115A">
              <w:t>24</w:t>
            </w:r>
          </w:p>
        </w:tc>
      </w:tr>
      <w:tr w:rsidR="00AA48BA" w:rsidRPr="00A1115A" w14:paraId="0A645CFC" w14:textId="77777777" w:rsidTr="001D3C85">
        <w:trPr>
          <w:jc w:val="center"/>
        </w:trPr>
        <w:tc>
          <w:tcPr>
            <w:tcW w:w="3690" w:type="dxa"/>
          </w:tcPr>
          <w:p w14:paraId="1917C04E" w14:textId="77777777" w:rsidR="00AA48BA" w:rsidRPr="00A1115A" w:rsidRDefault="00AA48BA" w:rsidP="001D3C85">
            <w:pPr>
              <w:pStyle w:val="TAL"/>
              <w:rPr>
                <w:rFonts w:eastAsia="SimSun"/>
              </w:rPr>
            </w:pPr>
            <w:r w:rsidRPr="00A1115A">
              <w:rPr>
                <w:rFonts w:eastAsia="SimSun"/>
              </w:rPr>
              <w:t>MCS Index</w:t>
            </w:r>
          </w:p>
        </w:tc>
        <w:tc>
          <w:tcPr>
            <w:tcW w:w="1093" w:type="dxa"/>
          </w:tcPr>
          <w:p w14:paraId="3F392BFB" w14:textId="77777777" w:rsidR="00AA48BA" w:rsidRPr="00A1115A" w:rsidRDefault="00AA48BA" w:rsidP="001D3C85">
            <w:pPr>
              <w:pStyle w:val="TAC"/>
            </w:pPr>
          </w:p>
        </w:tc>
        <w:tc>
          <w:tcPr>
            <w:tcW w:w="848" w:type="dxa"/>
          </w:tcPr>
          <w:p w14:paraId="0F590624" w14:textId="77777777" w:rsidR="00AA48BA" w:rsidRPr="00A1115A" w:rsidRDefault="00AA48BA" w:rsidP="001D3C85">
            <w:pPr>
              <w:pStyle w:val="TAC"/>
            </w:pPr>
            <w:r w:rsidRPr="00A1115A">
              <w:t>23</w:t>
            </w:r>
          </w:p>
        </w:tc>
        <w:tc>
          <w:tcPr>
            <w:tcW w:w="848" w:type="dxa"/>
          </w:tcPr>
          <w:p w14:paraId="654D5144" w14:textId="77777777" w:rsidR="00AA48BA" w:rsidRPr="00A1115A" w:rsidRDefault="00AA48BA" w:rsidP="001D3C85">
            <w:pPr>
              <w:pStyle w:val="TAC"/>
            </w:pPr>
            <w:r w:rsidRPr="00A1115A">
              <w:t>23</w:t>
            </w:r>
          </w:p>
        </w:tc>
        <w:tc>
          <w:tcPr>
            <w:tcW w:w="848" w:type="dxa"/>
          </w:tcPr>
          <w:p w14:paraId="623394C3" w14:textId="77777777" w:rsidR="00AA48BA" w:rsidRPr="00A1115A" w:rsidRDefault="00AA48BA" w:rsidP="001D3C85">
            <w:pPr>
              <w:pStyle w:val="TAC"/>
            </w:pPr>
            <w:r w:rsidRPr="00A1115A">
              <w:t>23</w:t>
            </w:r>
          </w:p>
        </w:tc>
        <w:tc>
          <w:tcPr>
            <w:tcW w:w="848" w:type="dxa"/>
          </w:tcPr>
          <w:p w14:paraId="6FDEEEBA" w14:textId="77777777" w:rsidR="00AA48BA" w:rsidRPr="00A1115A" w:rsidRDefault="00AA48BA" w:rsidP="001D3C85">
            <w:pPr>
              <w:pStyle w:val="TAC"/>
            </w:pPr>
            <w:r w:rsidRPr="00A1115A">
              <w:t>23</w:t>
            </w:r>
          </w:p>
        </w:tc>
        <w:tc>
          <w:tcPr>
            <w:tcW w:w="848" w:type="dxa"/>
          </w:tcPr>
          <w:p w14:paraId="5679595E" w14:textId="77777777" w:rsidR="00AA48BA" w:rsidRPr="00A1115A" w:rsidRDefault="00AA48BA" w:rsidP="001D3C85">
            <w:pPr>
              <w:pStyle w:val="TAC"/>
            </w:pPr>
            <w:r w:rsidRPr="00A1115A">
              <w:t>23</w:t>
            </w:r>
          </w:p>
        </w:tc>
        <w:tc>
          <w:tcPr>
            <w:tcW w:w="848" w:type="dxa"/>
          </w:tcPr>
          <w:p w14:paraId="08665879" w14:textId="77777777" w:rsidR="00AA48BA" w:rsidRPr="00A1115A" w:rsidRDefault="00AA48BA" w:rsidP="001D3C85">
            <w:pPr>
              <w:pStyle w:val="TAC"/>
            </w:pPr>
            <w:r w:rsidRPr="00A1115A">
              <w:t>23</w:t>
            </w:r>
          </w:p>
        </w:tc>
        <w:tc>
          <w:tcPr>
            <w:tcW w:w="848" w:type="dxa"/>
          </w:tcPr>
          <w:p w14:paraId="595CCDF5" w14:textId="77777777" w:rsidR="00AA48BA" w:rsidRPr="00A1115A" w:rsidRDefault="00AA48BA" w:rsidP="001D3C85">
            <w:pPr>
              <w:pStyle w:val="TAC"/>
            </w:pPr>
            <w:r w:rsidRPr="00A1115A">
              <w:t>23</w:t>
            </w:r>
          </w:p>
        </w:tc>
        <w:tc>
          <w:tcPr>
            <w:tcW w:w="848" w:type="dxa"/>
          </w:tcPr>
          <w:p w14:paraId="58560C17" w14:textId="77777777" w:rsidR="00AA48BA" w:rsidRPr="00A1115A" w:rsidRDefault="00AA48BA" w:rsidP="001D3C85">
            <w:pPr>
              <w:pStyle w:val="TAC"/>
            </w:pPr>
            <w:r w:rsidRPr="00A1115A">
              <w:t>23</w:t>
            </w:r>
          </w:p>
        </w:tc>
        <w:tc>
          <w:tcPr>
            <w:tcW w:w="848" w:type="dxa"/>
          </w:tcPr>
          <w:p w14:paraId="781AB142" w14:textId="77777777" w:rsidR="00AA48BA" w:rsidRPr="00A1115A" w:rsidRDefault="00AA48BA" w:rsidP="001D3C85">
            <w:pPr>
              <w:pStyle w:val="TAC"/>
            </w:pPr>
            <w:r w:rsidRPr="00A1115A">
              <w:t>23</w:t>
            </w:r>
          </w:p>
        </w:tc>
        <w:tc>
          <w:tcPr>
            <w:tcW w:w="848" w:type="dxa"/>
          </w:tcPr>
          <w:p w14:paraId="330F2830" w14:textId="77777777" w:rsidR="00AA48BA" w:rsidRPr="00A1115A" w:rsidRDefault="00AA48BA" w:rsidP="001D3C85">
            <w:pPr>
              <w:pStyle w:val="TAC"/>
            </w:pPr>
            <w:r w:rsidRPr="00A1115A">
              <w:t>23</w:t>
            </w:r>
          </w:p>
        </w:tc>
        <w:tc>
          <w:tcPr>
            <w:tcW w:w="849" w:type="dxa"/>
          </w:tcPr>
          <w:p w14:paraId="678592FA" w14:textId="77777777" w:rsidR="00AA48BA" w:rsidRPr="00A1115A" w:rsidRDefault="00AA48BA" w:rsidP="001D3C85">
            <w:pPr>
              <w:pStyle w:val="TAC"/>
            </w:pPr>
            <w:r w:rsidRPr="00A1115A">
              <w:t>23</w:t>
            </w:r>
          </w:p>
        </w:tc>
      </w:tr>
      <w:tr w:rsidR="00AA48BA" w:rsidRPr="00A1115A" w14:paraId="4BD6661C" w14:textId="77777777" w:rsidTr="001D3C85">
        <w:trPr>
          <w:jc w:val="center"/>
        </w:trPr>
        <w:tc>
          <w:tcPr>
            <w:tcW w:w="3690" w:type="dxa"/>
          </w:tcPr>
          <w:p w14:paraId="474FF30F" w14:textId="77777777" w:rsidR="00AA48BA" w:rsidRPr="00A1115A" w:rsidRDefault="00AA48BA" w:rsidP="001D3C85">
            <w:pPr>
              <w:pStyle w:val="TAL"/>
              <w:rPr>
                <w:rFonts w:eastAsia="SimSun"/>
              </w:rPr>
            </w:pPr>
            <w:r w:rsidRPr="00A1115A">
              <w:rPr>
                <w:rFonts w:eastAsia="SimSun"/>
              </w:rPr>
              <w:t xml:space="preserve">MCS Table for TBS determination </w:t>
            </w:r>
          </w:p>
        </w:tc>
        <w:tc>
          <w:tcPr>
            <w:tcW w:w="1093" w:type="dxa"/>
          </w:tcPr>
          <w:p w14:paraId="612C532D" w14:textId="77777777" w:rsidR="00AA48BA" w:rsidRPr="00A1115A" w:rsidRDefault="00AA48BA" w:rsidP="001D3C85">
            <w:pPr>
              <w:pStyle w:val="TAC"/>
            </w:pPr>
          </w:p>
        </w:tc>
        <w:tc>
          <w:tcPr>
            <w:tcW w:w="9329" w:type="dxa"/>
            <w:gridSpan w:val="11"/>
          </w:tcPr>
          <w:p w14:paraId="7C7FBF2F" w14:textId="77777777" w:rsidR="00AA48BA" w:rsidRPr="00A1115A" w:rsidRDefault="00AA48BA" w:rsidP="001D3C85">
            <w:pPr>
              <w:pStyle w:val="TAC"/>
            </w:pPr>
            <w:r>
              <w:t>1024</w:t>
            </w:r>
            <w:r w:rsidRPr="00A1115A">
              <w:t>QAM</w:t>
            </w:r>
          </w:p>
        </w:tc>
      </w:tr>
      <w:tr w:rsidR="00AA48BA" w:rsidRPr="00A1115A" w14:paraId="4D04C54B" w14:textId="77777777" w:rsidTr="001D3C85">
        <w:trPr>
          <w:jc w:val="center"/>
        </w:trPr>
        <w:tc>
          <w:tcPr>
            <w:tcW w:w="3690" w:type="dxa"/>
          </w:tcPr>
          <w:p w14:paraId="7B1819B5" w14:textId="77777777" w:rsidR="00AA48BA" w:rsidRPr="00A1115A" w:rsidRDefault="00AA48BA" w:rsidP="001D3C85">
            <w:pPr>
              <w:pStyle w:val="TAL"/>
              <w:rPr>
                <w:rFonts w:eastAsia="SimSun"/>
              </w:rPr>
            </w:pPr>
            <w:r w:rsidRPr="00A1115A">
              <w:rPr>
                <w:rFonts w:eastAsia="SimSun"/>
              </w:rPr>
              <w:t>Modulation</w:t>
            </w:r>
          </w:p>
        </w:tc>
        <w:tc>
          <w:tcPr>
            <w:tcW w:w="1093" w:type="dxa"/>
          </w:tcPr>
          <w:p w14:paraId="669F3747" w14:textId="77777777" w:rsidR="00AA48BA" w:rsidRPr="00A1115A" w:rsidRDefault="00AA48BA" w:rsidP="001D3C85">
            <w:pPr>
              <w:pStyle w:val="TAC"/>
            </w:pPr>
          </w:p>
        </w:tc>
        <w:tc>
          <w:tcPr>
            <w:tcW w:w="848" w:type="dxa"/>
          </w:tcPr>
          <w:p w14:paraId="051888D2" w14:textId="77777777" w:rsidR="00AA48BA" w:rsidRPr="00A1115A" w:rsidRDefault="00AA48BA" w:rsidP="001D3C85">
            <w:pPr>
              <w:pStyle w:val="TAC"/>
            </w:pPr>
            <w:r>
              <w:t>1024</w:t>
            </w:r>
            <w:r w:rsidRPr="00A1115A">
              <w:t xml:space="preserve"> QAM</w:t>
            </w:r>
          </w:p>
        </w:tc>
        <w:tc>
          <w:tcPr>
            <w:tcW w:w="848" w:type="dxa"/>
          </w:tcPr>
          <w:p w14:paraId="19459497" w14:textId="77777777" w:rsidR="00AA48BA" w:rsidRPr="00A1115A" w:rsidRDefault="00AA48BA" w:rsidP="001D3C85">
            <w:pPr>
              <w:pStyle w:val="TAC"/>
            </w:pPr>
            <w:r>
              <w:t>1024</w:t>
            </w:r>
            <w:r w:rsidRPr="00A1115A">
              <w:t xml:space="preserve"> QAM</w:t>
            </w:r>
          </w:p>
        </w:tc>
        <w:tc>
          <w:tcPr>
            <w:tcW w:w="848" w:type="dxa"/>
          </w:tcPr>
          <w:p w14:paraId="1D623674" w14:textId="77777777" w:rsidR="00AA48BA" w:rsidRPr="00A1115A" w:rsidRDefault="00AA48BA" w:rsidP="001D3C85">
            <w:pPr>
              <w:pStyle w:val="TAC"/>
            </w:pPr>
            <w:r>
              <w:t>1024</w:t>
            </w:r>
            <w:r w:rsidRPr="00A1115A">
              <w:t xml:space="preserve"> QAM</w:t>
            </w:r>
          </w:p>
        </w:tc>
        <w:tc>
          <w:tcPr>
            <w:tcW w:w="848" w:type="dxa"/>
          </w:tcPr>
          <w:p w14:paraId="5BCFD28F" w14:textId="77777777" w:rsidR="00AA48BA" w:rsidRPr="00A1115A" w:rsidRDefault="00AA48BA" w:rsidP="001D3C85">
            <w:pPr>
              <w:pStyle w:val="TAC"/>
            </w:pPr>
            <w:r>
              <w:t>1024</w:t>
            </w:r>
            <w:r w:rsidRPr="00A1115A">
              <w:t xml:space="preserve"> QAM</w:t>
            </w:r>
          </w:p>
        </w:tc>
        <w:tc>
          <w:tcPr>
            <w:tcW w:w="848" w:type="dxa"/>
          </w:tcPr>
          <w:p w14:paraId="4ECDB0A8" w14:textId="77777777" w:rsidR="00AA48BA" w:rsidRPr="00A1115A" w:rsidRDefault="00AA48BA" w:rsidP="001D3C85">
            <w:pPr>
              <w:pStyle w:val="TAC"/>
            </w:pPr>
            <w:r>
              <w:t>1024</w:t>
            </w:r>
            <w:r w:rsidRPr="00A1115A">
              <w:t xml:space="preserve"> QAM</w:t>
            </w:r>
          </w:p>
        </w:tc>
        <w:tc>
          <w:tcPr>
            <w:tcW w:w="848" w:type="dxa"/>
          </w:tcPr>
          <w:p w14:paraId="43FF0EC6" w14:textId="77777777" w:rsidR="00AA48BA" w:rsidRPr="00A1115A" w:rsidRDefault="00AA48BA" w:rsidP="001D3C85">
            <w:pPr>
              <w:pStyle w:val="TAC"/>
            </w:pPr>
            <w:r>
              <w:t>1024</w:t>
            </w:r>
            <w:r w:rsidRPr="00A1115A">
              <w:t xml:space="preserve"> QAM</w:t>
            </w:r>
          </w:p>
        </w:tc>
        <w:tc>
          <w:tcPr>
            <w:tcW w:w="848" w:type="dxa"/>
          </w:tcPr>
          <w:p w14:paraId="2AE6916E" w14:textId="77777777" w:rsidR="00AA48BA" w:rsidRPr="00A1115A" w:rsidRDefault="00AA48BA" w:rsidP="001D3C85">
            <w:pPr>
              <w:pStyle w:val="TAC"/>
            </w:pPr>
            <w:r>
              <w:t>1024</w:t>
            </w:r>
            <w:r w:rsidRPr="00A1115A">
              <w:t xml:space="preserve"> QAM</w:t>
            </w:r>
          </w:p>
        </w:tc>
        <w:tc>
          <w:tcPr>
            <w:tcW w:w="848" w:type="dxa"/>
          </w:tcPr>
          <w:p w14:paraId="6A65F815" w14:textId="77777777" w:rsidR="00AA48BA" w:rsidRPr="00A1115A" w:rsidRDefault="00AA48BA" w:rsidP="001D3C85">
            <w:pPr>
              <w:pStyle w:val="TAC"/>
            </w:pPr>
            <w:r>
              <w:t>1024</w:t>
            </w:r>
            <w:r w:rsidRPr="00A1115A">
              <w:t xml:space="preserve"> QAM</w:t>
            </w:r>
          </w:p>
        </w:tc>
        <w:tc>
          <w:tcPr>
            <w:tcW w:w="848" w:type="dxa"/>
          </w:tcPr>
          <w:p w14:paraId="64EB36A3" w14:textId="77777777" w:rsidR="00AA48BA" w:rsidRPr="00A1115A" w:rsidRDefault="00AA48BA" w:rsidP="001D3C85">
            <w:pPr>
              <w:pStyle w:val="TAC"/>
            </w:pPr>
            <w:r>
              <w:t>1024</w:t>
            </w:r>
            <w:r w:rsidRPr="00A1115A">
              <w:t xml:space="preserve"> QAM</w:t>
            </w:r>
          </w:p>
        </w:tc>
        <w:tc>
          <w:tcPr>
            <w:tcW w:w="848" w:type="dxa"/>
          </w:tcPr>
          <w:p w14:paraId="2E9BF278" w14:textId="77777777" w:rsidR="00AA48BA" w:rsidRPr="00A1115A" w:rsidRDefault="00AA48BA" w:rsidP="001D3C85">
            <w:pPr>
              <w:pStyle w:val="TAC"/>
            </w:pPr>
            <w:r>
              <w:t>1024</w:t>
            </w:r>
            <w:r w:rsidRPr="00A1115A">
              <w:t xml:space="preserve"> QAM</w:t>
            </w:r>
          </w:p>
        </w:tc>
        <w:tc>
          <w:tcPr>
            <w:tcW w:w="849" w:type="dxa"/>
          </w:tcPr>
          <w:p w14:paraId="2FB1A49C" w14:textId="77777777" w:rsidR="00AA48BA" w:rsidRPr="00A1115A" w:rsidRDefault="00AA48BA" w:rsidP="001D3C85">
            <w:pPr>
              <w:pStyle w:val="TAC"/>
            </w:pPr>
            <w:r>
              <w:t>1024</w:t>
            </w:r>
            <w:r w:rsidRPr="00A1115A">
              <w:t xml:space="preserve"> QAM</w:t>
            </w:r>
          </w:p>
        </w:tc>
      </w:tr>
      <w:tr w:rsidR="00AA48BA" w:rsidRPr="00A1115A" w14:paraId="111CAEB3" w14:textId="77777777" w:rsidTr="001D3C85">
        <w:trPr>
          <w:jc w:val="center"/>
        </w:trPr>
        <w:tc>
          <w:tcPr>
            <w:tcW w:w="3690" w:type="dxa"/>
          </w:tcPr>
          <w:p w14:paraId="4B11B92B" w14:textId="77777777" w:rsidR="00AA48BA" w:rsidRPr="00A1115A" w:rsidRDefault="00AA48BA" w:rsidP="001D3C85">
            <w:pPr>
              <w:pStyle w:val="TAL"/>
              <w:rPr>
                <w:rFonts w:eastAsia="SimSun"/>
              </w:rPr>
            </w:pPr>
            <w:r w:rsidRPr="00A1115A">
              <w:rPr>
                <w:rFonts w:eastAsia="SimSun"/>
              </w:rPr>
              <w:t>Target Coding Rate</w:t>
            </w:r>
          </w:p>
        </w:tc>
        <w:tc>
          <w:tcPr>
            <w:tcW w:w="1093" w:type="dxa"/>
          </w:tcPr>
          <w:p w14:paraId="01F9882F" w14:textId="77777777" w:rsidR="00AA48BA" w:rsidRPr="00A1115A" w:rsidRDefault="00AA48BA" w:rsidP="001D3C85">
            <w:pPr>
              <w:pStyle w:val="TAC"/>
            </w:pPr>
          </w:p>
        </w:tc>
        <w:tc>
          <w:tcPr>
            <w:tcW w:w="848" w:type="dxa"/>
          </w:tcPr>
          <w:p w14:paraId="5CEA1338" w14:textId="77777777" w:rsidR="00AA48BA" w:rsidRPr="00A1115A" w:rsidRDefault="00AA48BA" w:rsidP="001D3C85">
            <w:pPr>
              <w:pStyle w:val="TAC"/>
            </w:pPr>
            <w:r>
              <w:t>0.78</w:t>
            </w:r>
          </w:p>
        </w:tc>
        <w:tc>
          <w:tcPr>
            <w:tcW w:w="848" w:type="dxa"/>
          </w:tcPr>
          <w:p w14:paraId="1AF02244" w14:textId="77777777" w:rsidR="00AA48BA" w:rsidRPr="005517D6" w:rsidRDefault="00AA48BA" w:rsidP="001D3C85">
            <w:pPr>
              <w:pStyle w:val="TAC"/>
            </w:pPr>
            <w:r>
              <w:t>0.78</w:t>
            </w:r>
          </w:p>
        </w:tc>
        <w:tc>
          <w:tcPr>
            <w:tcW w:w="848" w:type="dxa"/>
          </w:tcPr>
          <w:p w14:paraId="095F49CC" w14:textId="77777777" w:rsidR="00AA48BA" w:rsidRPr="00A1115A" w:rsidRDefault="00AA48BA" w:rsidP="001D3C85">
            <w:pPr>
              <w:pStyle w:val="TAC"/>
            </w:pPr>
            <w:r>
              <w:t>0.78</w:t>
            </w:r>
          </w:p>
        </w:tc>
        <w:tc>
          <w:tcPr>
            <w:tcW w:w="848" w:type="dxa"/>
          </w:tcPr>
          <w:p w14:paraId="279EC857" w14:textId="77777777" w:rsidR="00AA48BA" w:rsidRPr="00A1115A" w:rsidRDefault="00AA48BA" w:rsidP="001D3C85">
            <w:pPr>
              <w:pStyle w:val="TAC"/>
            </w:pPr>
            <w:r>
              <w:t>0.78</w:t>
            </w:r>
          </w:p>
        </w:tc>
        <w:tc>
          <w:tcPr>
            <w:tcW w:w="848" w:type="dxa"/>
          </w:tcPr>
          <w:p w14:paraId="1178720C" w14:textId="77777777" w:rsidR="00AA48BA" w:rsidRPr="00A1115A" w:rsidRDefault="00AA48BA" w:rsidP="001D3C85">
            <w:pPr>
              <w:pStyle w:val="TAC"/>
            </w:pPr>
            <w:r>
              <w:t>0.78</w:t>
            </w:r>
          </w:p>
        </w:tc>
        <w:tc>
          <w:tcPr>
            <w:tcW w:w="848" w:type="dxa"/>
          </w:tcPr>
          <w:p w14:paraId="54BBF1ED" w14:textId="77777777" w:rsidR="00AA48BA" w:rsidRPr="00A1115A" w:rsidRDefault="00AA48BA" w:rsidP="001D3C85">
            <w:pPr>
              <w:pStyle w:val="TAC"/>
            </w:pPr>
            <w:r>
              <w:t>0.78</w:t>
            </w:r>
          </w:p>
        </w:tc>
        <w:tc>
          <w:tcPr>
            <w:tcW w:w="848" w:type="dxa"/>
          </w:tcPr>
          <w:p w14:paraId="493CFA72" w14:textId="77777777" w:rsidR="00AA48BA" w:rsidRPr="00A1115A" w:rsidRDefault="00AA48BA" w:rsidP="001D3C85">
            <w:pPr>
              <w:pStyle w:val="TAC"/>
            </w:pPr>
            <w:r>
              <w:t>0.78</w:t>
            </w:r>
          </w:p>
        </w:tc>
        <w:tc>
          <w:tcPr>
            <w:tcW w:w="848" w:type="dxa"/>
          </w:tcPr>
          <w:p w14:paraId="4360D017" w14:textId="77777777" w:rsidR="00AA48BA" w:rsidRPr="00A1115A" w:rsidRDefault="00AA48BA" w:rsidP="001D3C85">
            <w:pPr>
              <w:pStyle w:val="TAC"/>
            </w:pPr>
            <w:r>
              <w:t>0.78</w:t>
            </w:r>
          </w:p>
        </w:tc>
        <w:tc>
          <w:tcPr>
            <w:tcW w:w="848" w:type="dxa"/>
          </w:tcPr>
          <w:p w14:paraId="741BD2AD" w14:textId="77777777" w:rsidR="00AA48BA" w:rsidRPr="00A1115A" w:rsidRDefault="00AA48BA" w:rsidP="001D3C85">
            <w:pPr>
              <w:pStyle w:val="TAC"/>
            </w:pPr>
            <w:r>
              <w:t>0.78</w:t>
            </w:r>
          </w:p>
        </w:tc>
        <w:tc>
          <w:tcPr>
            <w:tcW w:w="848" w:type="dxa"/>
          </w:tcPr>
          <w:p w14:paraId="6A6E2C42" w14:textId="77777777" w:rsidR="00AA48BA" w:rsidRPr="005517D6" w:rsidRDefault="00AA48BA" w:rsidP="001D3C85">
            <w:pPr>
              <w:pStyle w:val="TAC"/>
            </w:pPr>
            <w:r>
              <w:t>0.78</w:t>
            </w:r>
          </w:p>
        </w:tc>
        <w:tc>
          <w:tcPr>
            <w:tcW w:w="849" w:type="dxa"/>
          </w:tcPr>
          <w:p w14:paraId="1FA4D218" w14:textId="77777777" w:rsidR="00AA48BA" w:rsidRPr="00A1115A" w:rsidRDefault="00AA48BA" w:rsidP="001D3C85">
            <w:pPr>
              <w:pStyle w:val="TAC"/>
            </w:pPr>
            <w:r>
              <w:t>0.78</w:t>
            </w:r>
          </w:p>
        </w:tc>
      </w:tr>
      <w:tr w:rsidR="00AA48BA" w:rsidRPr="00A1115A" w14:paraId="33B955C6" w14:textId="77777777" w:rsidTr="001D3C85">
        <w:trPr>
          <w:jc w:val="center"/>
        </w:trPr>
        <w:tc>
          <w:tcPr>
            <w:tcW w:w="3690" w:type="dxa"/>
          </w:tcPr>
          <w:p w14:paraId="1466C38D" w14:textId="77777777" w:rsidR="00AA48BA" w:rsidRPr="00A1115A" w:rsidRDefault="00AA48BA" w:rsidP="001D3C85">
            <w:pPr>
              <w:pStyle w:val="TAL"/>
              <w:rPr>
                <w:rFonts w:eastAsia="SimSun"/>
              </w:rPr>
            </w:pPr>
            <w:r w:rsidRPr="00A1115A">
              <w:rPr>
                <w:rFonts w:eastAsia="SimSun"/>
              </w:rPr>
              <w:t>Maximum number of HARQ transmissions</w:t>
            </w:r>
          </w:p>
        </w:tc>
        <w:tc>
          <w:tcPr>
            <w:tcW w:w="1093" w:type="dxa"/>
          </w:tcPr>
          <w:p w14:paraId="4568A661" w14:textId="77777777" w:rsidR="00AA48BA" w:rsidRPr="00A1115A" w:rsidRDefault="00AA48BA" w:rsidP="001D3C85">
            <w:pPr>
              <w:pStyle w:val="TAC"/>
            </w:pPr>
          </w:p>
        </w:tc>
        <w:tc>
          <w:tcPr>
            <w:tcW w:w="848" w:type="dxa"/>
          </w:tcPr>
          <w:p w14:paraId="5AC3ACE1" w14:textId="77777777" w:rsidR="00AA48BA" w:rsidRPr="00A1115A" w:rsidRDefault="00AA48BA" w:rsidP="001D3C85">
            <w:pPr>
              <w:pStyle w:val="TAC"/>
            </w:pPr>
            <w:r w:rsidRPr="00A1115A">
              <w:t>1</w:t>
            </w:r>
          </w:p>
        </w:tc>
        <w:tc>
          <w:tcPr>
            <w:tcW w:w="848" w:type="dxa"/>
          </w:tcPr>
          <w:p w14:paraId="1FCC252F" w14:textId="77777777" w:rsidR="00AA48BA" w:rsidRPr="00A1115A" w:rsidRDefault="00AA48BA" w:rsidP="001D3C85">
            <w:pPr>
              <w:pStyle w:val="TAC"/>
            </w:pPr>
            <w:r w:rsidRPr="00A1115A">
              <w:t>1</w:t>
            </w:r>
          </w:p>
        </w:tc>
        <w:tc>
          <w:tcPr>
            <w:tcW w:w="848" w:type="dxa"/>
          </w:tcPr>
          <w:p w14:paraId="75BB2FB2" w14:textId="77777777" w:rsidR="00AA48BA" w:rsidRPr="00A1115A" w:rsidRDefault="00AA48BA" w:rsidP="001D3C85">
            <w:pPr>
              <w:pStyle w:val="TAC"/>
            </w:pPr>
            <w:r w:rsidRPr="00A1115A">
              <w:t>1</w:t>
            </w:r>
          </w:p>
        </w:tc>
        <w:tc>
          <w:tcPr>
            <w:tcW w:w="848" w:type="dxa"/>
          </w:tcPr>
          <w:p w14:paraId="2921C5A3" w14:textId="77777777" w:rsidR="00AA48BA" w:rsidRPr="00A1115A" w:rsidRDefault="00AA48BA" w:rsidP="001D3C85">
            <w:pPr>
              <w:pStyle w:val="TAC"/>
            </w:pPr>
            <w:r w:rsidRPr="00A1115A">
              <w:t>1</w:t>
            </w:r>
          </w:p>
        </w:tc>
        <w:tc>
          <w:tcPr>
            <w:tcW w:w="848" w:type="dxa"/>
          </w:tcPr>
          <w:p w14:paraId="0FA7CF5E" w14:textId="77777777" w:rsidR="00AA48BA" w:rsidRPr="00A1115A" w:rsidRDefault="00AA48BA" w:rsidP="001D3C85">
            <w:pPr>
              <w:pStyle w:val="TAC"/>
            </w:pPr>
            <w:r w:rsidRPr="00A1115A">
              <w:t>1</w:t>
            </w:r>
          </w:p>
        </w:tc>
        <w:tc>
          <w:tcPr>
            <w:tcW w:w="848" w:type="dxa"/>
          </w:tcPr>
          <w:p w14:paraId="33CAF1C3" w14:textId="77777777" w:rsidR="00AA48BA" w:rsidRPr="00A1115A" w:rsidRDefault="00AA48BA" w:rsidP="001D3C85">
            <w:pPr>
              <w:pStyle w:val="TAC"/>
            </w:pPr>
            <w:r w:rsidRPr="00A1115A">
              <w:t>1</w:t>
            </w:r>
          </w:p>
        </w:tc>
        <w:tc>
          <w:tcPr>
            <w:tcW w:w="848" w:type="dxa"/>
          </w:tcPr>
          <w:p w14:paraId="0BA98A8D" w14:textId="77777777" w:rsidR="00AA48BA" w:rsidRPr="00A1115A" w:rsidRDefault="00AA48BA" w:rsidP="001D3C85">
            <w:pPr>
              <w:pStyle w:val="TAC"/>
            </w:pPr>
            <w:r w:rsidRPr="00A1115A">
              <w:t>1</w:t>
            </w:r>
          </w:p>
        </w:tc>
        <w:tc>
          <w:tcPr>
            <w:tcW w:w="848" w:type="dxa"/>
          </w:tcPr>
          <w:p w14:paraId="02350C5B" w14:textId="77777777" w:rsidR="00AA48BA" w:rsidRPr="00A1115A" w:rsidRDefault="00AA48BA" w:rsidP="001D3C85">
            <w:pPr>
              <w:pStyle w:val="TAC"/>
            </w:pPr>
            <w:r w:rsidRPr="00A1115A">
              <w:t>1</w:t>
            </w:r>
          </w:p>
        </w:tc>
        <w:tc>
          <w:tcPr>
            <w:tcW w:w="848" w:type="dxa"/>
          </w:tcPr>
          <w:p w14:paraId="4827BD53" w14:textId="77777777" w:rsidR="00AA48BA" w:rsidRPr="00A1115A" w:rsidRDefault="00AA48BA" w:rsidP="001D3C85">
            <w:pPr>
              <w:pStyle w:val="TAC"/>
            </w:pPr>
            <w:r w:rsidRPr="00A1115A">
              <w:t>1</w:t>
            </w:r>
          </w:p>
        </w:tc>
        <w:tc>
          <w:tcPr>
            <w:tcW w:w="848" w:type="dxa"/>
          </w:tcPr>
          <w:p w14:paraId="3796F0D2" w14:textId="77777777" w:rsidR="00AA48BA" w:rsidRPr="00A1115A" w:rsidRDefault="00AA48BA" w:rsidP="001D3C85">
            <w:pPr>
              <w:pStyle w:val="TAC"/>
            </w:pPr>
            <w:r w:rsidRPr="00A1115A">
              <w:t>1</w:t>
            </w:r>
          </w:p>
        </w:tc>
        <w:tc>
          <w:tcPr>
            <w:tcW w:w="849" w:type="dxa"/>
          </w:tcPr>
          <w:p w14:paraId="34A186B3" w14:textId="77777777" w:rsidR="00AA48BA" w:rsidRPr="00A1115A" w:rsidRDefault="00AA48BA" w:rsidP="001D3C85">
            <w:pPr>
              <w:pStyle w:val="TAC"/>
            </w:pPr>
            <w:r w:rsidRPr="00A1115A">
              <w:t>1</w:t>
            </w:r>
          </w:p>
        </w:tc>
      </w:tr>
      <w:tr w:rsidR="00AA48BA" w:rsidRPr="00A1115A" w14:paraId="1DE17466" w14:textId="77777777" w:rsidTr="001D3C85">
        <w:trPr>
          <w:jc w:val="center"/>
        </w:trPr>
        <w:tc>
          <w:tcPr>
            <w:tcW w:w="3690" w:type="dxa"/>
          </w:tcPr>
          <w:p w14:paraId="681C511D" w14:textId="77777777" w:rsidR="00AA48BA" w:rsidRPr="00A1115A" w:rsidRDefault="00AA48BA" w:rsidP="001D3C85">
            <w:pPr>
              <w:pStyle w:val="TAH"/>
              <w:rPr>
                <w:rFonts w:eastAsia="SimSun"/>
              </w:rPr>
            </w:pPr>
            <w:r w:rsidRPr="00A1115A">
              <w:rPr>
                <w:rFonts w:eastAsia="SimSun"/>
              </w:rPr>
              <w:t>Information Bit Payload per Slot</w:t>
            </w:r>
          </w:p>
        </w:tc>
        <w:tc>
          <w:tcPr>
            <w:tcW w:w="1093" w:type="dxa"/>
          </w:tcPr>
          <w:p w14:paraId="2160AA9E" w14:textId="77777777" w:rsidR="00AA48BA" w:rsidRPr="00A1115A" w:rsidRDefault="00AA48BA" w:rsidP="001D3C85">
            <w:pPr>
              <w:pStyle w:val="TAC"/>
              <w:rPr>
                <w:rFonts w:cs="Arial"/>
              </w:rPr>
            </w:pPr>
          </w:p>
        </w:tc>
        <w:tc>
          <w:tcPr>
            <w:tcW w:w="848" w:type="dxa"/>
          </w:tcPr>
          <w:p w14:paraId="147E2427" w14:textId="77777777" w:rsidR="00AA48BA" w:rsidRPr="00A1115A" w:rsidRDefault="00AA48BA" w:rsidP="001D3C85">
            <w:pPr>
              <w:pStyle w:val="TAC"/>
              <w:rPr>
                <w:rFonts w:cs="Arial"/>
              </w:rPr>
            </w:pPr>
          </w:p>
        </w:tc>
        <w:tc>
          <w:tcPr>
            <w:tcW w:w="848" w:type="dxa"/>
          </w:tcPr>
          <w:p w14:paraId="463D9AD9" w14:textId="77777777" w:rsidR="00AA48BA" w:rsidRPr="00A1115A" w:rsidRDefault="00AA48BA" w:rsidP="001D3C85">
            <w:pPr>
              <w:pStyle w:val="TAC"/>
              <w:rPr>
                <w:rFonts w:cs="Arial"/>
              </w:rPr>
            </w:pPr>
          </w:p>
        </w:tc>
        <w:tc>
          <w:tcPr>
            <w:tcW w:w="848" w:type="dxa"/>
          </w:tcPr>
          <w:p w14:paraId="446A56E4" w14:textId="77777777" w:rsidR="00AA48BA" w:rsidRPr="00A1115A" w:rsidRDefault="00AA48BA" w:rsidP="001D3C85">
            <w:pPr>
              <w:pStyle w:val="TAC"/>
              <w:rPr>
                <w:rFonts w:cs="Arial"/>
              </w:rPr>
            </w:pPr>
          </w:p>
        </w:tc>
        <w:tc>
          <w:tcPr>
            <w:tcW w:w="848" w:type="dxa"/>
          </w:tcPr>
          <w:p w14:paraId="3E943D6C" w14:textId="77777777" w:rsidR="00AA48BA" w:rsidRPr="00A1115A" w:rsidRDefault="00AA48BA" w:rsidP="001D3C85">
            <w:pPr>
              <w:pStyle w:val="TAC"/>
              <w:rPr>
                <w:rFonts w:cs="Arial"/>
              </w:rPr>
            </w:pPr>
          </w:p>
        </w:tc>
        <w:tc>
          <w:tcPr>
            <w:tcW w:w="848" w:type="dxa"/>
          </w:tcPr>
          <w:p w14:paraId="580534D8" w14:textId="77777777" w:rsidR="00AA48BA" w:rsidRPr="00A1115A" w:rsidRDefault="00AA48BA" w:rsidP="001D3C85">
            <w:pPr>
              <w:pStyle w:val="TAC"/>
              <w:rPr>
                <w:rFonts w:cs="Arial"/>
              </w:rPr>
            </w:pPr>
          </w:p>
        </w:tc>
        <w:tc>
          <w:tcPr>
            <w:tcW w:w="848" w:type="dxa"/>
          </w:tcPr>
          <w:p w14:paraId="5AC92FCA" w14:textId="77777777" w:rsidR="00AA48BA" w:rsidRPr="00A1115A" w:rsidRDefault="00AA48BA" w:rsidP="001D3C85">
            <w:pPr>
              <w:pStyle w:val="TAC"/>
              <w:rPr>
                <w:rFonts w:cs="Arial"/>
              </w:rPr>
            </w:pPr>
          </w:p>
        </w:tc>
        <w:tc>
          <w:tcPr>
            <w:tcW w:w="848" w:type="dxa"/>
          </w:tcPr>
          <w:p w14:paraId="733B32BE" w14:textId="77777777" w:rsidR="00AA48BA" w:rsidRPr="00A1115A" w:rsidRDefault="00AA48BA" w:rsidP="001D3C85">
            <w:pPr>
              <w:pStyle w:val="TAC"/>
              <w:rPr>
                <w:rFonts w:cs="Arial"/>
              </w:rPr>
            </w:pPr>
          </w:p>
        </w:tc>
        <w:tc>
          <w:tcPr>
            <w:tcW w:w="848" w:type="dxa"/>
          </w:tcPr>
          <w:p w14:paraId="4116A579" w14:textId="77777777" w:rsidR="00AA48BA" w:rsidRPr="00A1115A" w:rsidRDefault="00AA48BA" w:rsidP="001D3C85">
            <w:pPr>
              <w:pStyle w:val="TAC"/>
              <w:rPr>
                <w:rFonts w:cs="Arial"/>
              </w:rPr>
            </w:pPr>
          </w:p>
        </w:tc>
        <w:tc>
          <w:tcPr>
            <w:tcW w:w="848" w:type="dxa"/>
          </w:tcPr>
          <w:p w14:paraId="1CD6F5F1" w14:textId="77777777" w:rsidR="00AA48BA" w:rsidRPr="00A1115A" w:rsidRDefault="00AA48BA" w:rsidP="001D3C85">
            <w:pPr>
              <w:pStyle w:val="TAC"/>
              <w:rPr>
                <w:rFonts w:cs="Arial"/>
              </w:rPr>
            </w:pPr>
          </w:p>
        </w:tc>
        <w:tc>
          <w:tcPr>
            <w:tcW w:w="848" w:type="dxa"/>
          </w:tcPr>
          <w:p w14:paraId="7DA5D000" w14:textId="77777777" w:rsidR="00AA48BA" w:rsidRPr="00A1115A" w:rsidRDefault="00AA48BA" w:rsidP="001D3C85">
            <w:pPr>
              <w:pStyle w:val="TAC"/>
              <w:rPr>
                <w:rFonts w:cs="Arial"/>
              </w:rPr>
            </w:pPr>
          </w:p>
        </w:tc>
        <w:tc>
          <w:tcPr>
            <w:tcW w:w="849" w:type="dxa"/>
          </w:tcPr>
          <w:p w14:paraId="5D298BB5" w14:textId="77777777" w:rsidR="00AA48BA" w:rsidRPr="00A1115A" w:rsidRDefault="00AA48BA" w:rsidP="001D3C85">
            <w:pPr>
              <w:pStyle w:val="TAC"/>
              <w:rPr>
                <w:rFonts w:cs="Arial"/>
              </w:rPr>
            </w:pPr>
          </w:p>
        </w:tc>
      </w:tr>
      <w:tr w:rsidR="00AA48BA" w:rsidRPr="00A1115A" w14:paraId="49B2F993" w14:textId="77777777" w:rsidTr="001D3C85">
        <w:trPr>
          <w:jc w:val="center"/>
        </w:trPr>
        <w:tc>
          <w:tcPr>
            <w:tcW w:w="3690" w:type="dxa"/>
          </w:tcPr>
          <w:p w14:paraId="6D3B3821"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13E54A58" w14:textId="77777777" w:rsidR="00AA48BA" w:rsidRPr="00A1115A" w:rsidRDefault="00AA48BA" w:rsidP="001D3C85">
            <w:pPr>
              <w:pStyle w:val="TAC"/>
            </w:pPr>
            <w:r w:rsidRPr="00A1115A">
              <w:t>Bits</w:t>
            </w:r>
          </w:p>
        </w:tc>
        <w:tc>
          <w:tcPr>
            <w:tcW w:w="848" w:type="dxa"/>
          </w:tcPr>
          <w:p w14:paraId="5E61CB4A" w14:textId="77777777" w:rsidR="00AA48BA" w:rsidRPr="00A1115A" w:rsidRDefault="00AA48BA" w:rsidP="001D3C85">
            <w:pPr>
              <w:pStyle w:val="TAC"/>
            </w:pPr>
            <w:r w:rsidRPr="00A1115A">
              <w:t>N/A</w:t>
            </w:r>
          </w:p>
        </w:tc>
        <w:tc>
          <w:tcPr>
            <w:tcW w:w="848" w:type="dxa"/>
          </w:tcPr>
          <w:p w14:paraId="68C0ADFF" w14:textId="77777777" w:rsidR="00AA48BA" w:rsidRPr="00A1115A" w:rsidRDefault="00AA48BA" w:rsidP="001D3C85">
            <w:pPr>
              <w:pStyle w:val="TAC"/>
            </w:pPr>
            <w:r w:rsidRPr="00A1115A">
              <w:t>N/A</w:t>
            </w:r>
          </w:p>
        </w:tc>
        <w:tc>
          <w:tcPr>
            <w:tcW w:w="848" w:type="dxa"/>
          </w:tcPr>
          <w:p w14:paraId="42E000DA" w14:textId="77777777" w:rsidR="00AA48BA" w:rsidRPr="00A1115A" w:rsidRDefault="00AA48BA" w:rsidP="001D3C85">
            <w:pPr>
              <w:pStyle w:val="TAC"/>
            </w:pPr>
            <w:r w:rsidRPr="00A1115A">
              <w:t>N/A</w:t>
            </w:r>
          </w:p>
        </w:tc>
        <w:tc>
          <w:tcPr>
            <w:tcW w:w="848" w:type="dxa"/>
          </w:tcPr>
          <w:p w14:paraId="268D96A5" w14:textId="77777777" w:rsidR="00AA48BA" w:rsidRPr="00A1115A" w:rsidRDefault="00AA48BA" w:rsidP="001D3C85">
            <w:pPr>
              <w:pStyle w:val="TAC"/>
            </w:pPr>
            <w:r w:rsidRPr="00A1115A">
              <w:t>N/A</w:t>
            </w:r>
          </w:p>
        </w:tc>
        <w:tc>
          <w:tcPr>
            <w:tcW w:w="848" w:type="dxa"/>
          </w:tcPr>
          <w:p w14:paraId="20D8FD8D" w14:textId="77777777" w:rsidR="00AA48BA" w:rsidRPr="00A1115A" w:rsidRDefault="00AA48BA" w:rsidP="001D3C85">
            <w:pPr>
              <w:pStyle w:val="TAC"/>
            </w:pPr>
            <w:r w:rsidRPr="00A1115A">
              <w:t>N/A</w:t>
            </w:r>
          </w:p>
        </w:tc>
        <w:tc>
          <w:tcPr>
            <w:tcW w:w="848" w:type="dxa"/>
          </w:tcPr>
          <w:p w14:paraId="3F83DA3F" w14:textId="77777777" w:rsidR="00AA48BA" w:rsidRPr="00A1115A" w:rsidRDefault="00AA48BA" w:rsidP="001D3C85">
            <w:pPr>
              <w:pStyle w:val="TAC"/>
            </w:pPr>
            <w:r w:rsidRPr="00A1115A">
              <w:t>N/A</w:t>
            </w:r>
          </w:p>
        </w:tc>
        <w:tc>
          <w:tcPr>
            <w:tcW w:w="848" w:type="dxa"/>
          </w:tcPr>
          <w:p w14:paraId="40587C6D" w14:textId="77777777" w:rsidR="00AA48BA" w:rsidRPr="00A1115A" w:rsidRDefault="00AA48BA" w:rsidP="001D3C85">
            <w:pPr>
              <w:pStyle w:val="TAC"/>
            </w:pPr>
            <w:r w:rsidRPr="00A1115A">
              <w:t>N/A</w:t>
            </w:r>
          </w:p>
        </w:tc>
        <w:tc>
          <w:tcPr>
            <w:tcW w:w="848" w:type="dxa"/>
          </w:tcPr>
          <w:p w14:paraId="1DAA3DC3" w14:textId="77777777" w:rsidR="00AA48BA" w:rsidRPr="00A1115A" w:rsidRDefault="00AA48BA" w:rsidP="001D3C85">
            <w:pPr>
              <w:pStyle w:val="TAC"/>
            </w:pPr>
            <w:r w:rsidRPr="00A1115A">
              <w:t>N/A</w:t>
            </w:r>
          </w:p>
        </w:tc>
        <w:tc>
          <w:tcPr>
            <w:tcW w:w="848" w:type="dxa"/>
          </w:tcPr>
          <w:p w14:paraId="2710255A" w14:textId="77777777" w:rsidR="00AA48BA" w:rsidRPr="00A1115A" w:rsidRDefault="00AA48BA" w:rsidP="001D3C85">
            <w:pPr>
              <w:pStyle w:val="TAC"/>
            </w:pPr>
            <w:r w:rsidRPr="00A1115A">
              <w:t>N/A</w:t>
            </w:r>
          </w:p>
        </w:tc>
        <w:tc>
          <w:tcPr>
            <w:tcW w:w="848" w:type="dxa"/>
          </w:tcPr>
          <w:p w14:paraId="3175BA6C" w14:textId="77777777" w:rsidR="00AA48BA" w:rsidRPr="00A1115A" w:rsidRDefault="00AA48BA" w:rsidP="001D3C85">
            <w:pPr>
              <w:pStyle w:val="TAC"/>
            </w:pPr>
            <w:r w:rsidRPr="00A1115A">
              <w:t>N/A</w:t>
            </w:r>
          </w:p>
        </w:tc>
        <w:tc>
          <w:tcPr>
            <w:tcW w:w="849" w:type="dxa"/>
          </w:tcPr>
          <w:p w14:paraId="0C7D9B14" w14:textId="77777777" w:rsidR="00AA48BA" w:rsidRPr="00A1115A" w:rsidRDefault="00AA48BA" w:rsidP="001D3C85">
            <w:pPr>
              <w:pStyle w:val="TAC"/>
            </w:pPr>
            <w:r w:rsidRPr="00A1115A">
              <w:t>N/A</w:t>
            </w:r>
          </w:p>
        </w:tc>
      </w:tr>
      <w:tr w:rsidR="00AA48BA" w:rsidRPr="00A1115A" w14:paraId="15881C81" w14:textId="77777777" w:rsidTr="001D3C85">
        <w:trPr>
          <w:jc w:val="center"/>
        </w:trPr>
        <w:tc>
          <w:tcPr>
            <w:tcW w:w="3690" w:type="dxa"/>
          </w:tcPr>
          <w:p w14:paraId="721D55CA"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6A711AF8" w14:textId="77777777" w:rsidR="00AA48BA" w:rsidRPr="00A1115A" w:rsidRDefault="00AA48BA" w:rsidP="001D3C85">
            <w:pPr>
              <w:pStyle w:val="TAC"/>
            </w:pPr>
            <w:r w:rsidRPr="00A1115A">
              <w:t>Bits</w:t>
            </w:r>
          </w:p>
        </w:tc>
        <w:tc>
          <w:tcPr>
            <w:tcW w:w="848" w:type="dxa"/>
          </w:tcPr>
          <w:p w14:paraId="10248E36" w14:textId="77777777" w:rsidR="00AA48BA" w:rsidRPr="00F53AF8" w:rsidRDefault="00AA48BA" w:rsidP="001D3C85">
            <w:pPr>
              <w:pStyle w:val="TAC"/>
            </w:pPr>
            <w:r w:rsidRPr="00F53AF8">
              <w:t>9224</w:t>
            </w:r>
          </w:p>
        </w:tc>
        <w:tc>
          <w:tcPr>
            <w:tcW w:w="848" w:type="dxa"/>
          </w:tcPr>
          <w:p w14:paraId="65707998" w14:textId="77777777" w:rsidR="00AA48BA" w:rsidRPr="00F53AF8" w:rsidRDefault="00AA48BA" w:rsidP="001D3C85">
            <w:pPr>
              <w:pStyle w:val="TAC"/>
            </w:pPr>
            <w:r w:rsidRPr="00F53AF8">
              <w:t>15368</w:t>
            </w:r>
          </w:p>
        </w:tc>
        <w:tc>
          <w:tcPr>
            <w:tcW w:w="848" w:type="dxa"/>
          </w:tcPr>
          <w:p w14:paraId="26F59D1A" w14:textId="77777777" w:rsidR="00AA48BA" w:rsidRPr="00F53AF8" w:rsidRDefault="00AA48BA" w:rsidP="001D3C85">
            <w:pPr>
              <w:pStyle w:val="TAC"/>
            </w:pPr>
            <w:r w:rsidRPr="00F53AF8">
              <w:t>20496</w:t>
            </w:r>
          </w:p>
        </w:tc>
        <w:tc>
          <w:tcPr>
            <w:tcW w:w="848" w:type="dxa"/>
          </w:tcPr>
          <w:p w14:paraId="3798C2F7" w14:textId="77777777" w:rsidR="00AA48BA" w:rsidRPr="00F53AF8" w:rsidRDefault="00AA48BA" w:rsidP="001D3C85">
            <w:pPr>
              <w:pStyle w:val="TAC"/>
            </w:pPr>
            <w:r w:rsidRPr="00F53AF8">
              <w:t>26120</w:t>
            </w:r>
          </w:p>
        </w:tc>
        <w:tc>
          <w:tcPr>
            <w:tcW w:w="848" w:type="dxa"/>
          </w:tcPr>
          <w:p w14:paraId="7A7C535F" w14:textId="77777777" w:rsidR="00AA48BA" w:rsidRPr="00F53AF8" w:rsidRDefault="00AA48BA" w:rsidP="001D3C85">
            <w:pPr>
              <w:pStyle w:val="TAC"/>
            </w:pPr>
            <w:r w:rsidRPr="00F53AF8">
              <w:t>32264</w:t>
            </w:r>
          </w:p>
        </w:tc>
        <w:tc>
          <w:tcPr>
            <w:tcW w:w="848" w:type="dxa"/>
          </w:tcPr>
          <w:p w14:paraId="0E9754F5" w14:textId="77777777" w:rsidR="00AA48BA" w:rsidRPr="00F53AF8" w:rsidRDefault="00AA48BA" w:rsidP="001D3C85">
            <w:pPr>
              <w:pStyle w:val="TAC"/>
            </w:pPr>
            <w:r w:rsidRPr="00F53AF8">
              <w:t>43032</w:t>
            </w:r>
          </w:p>
        </w:tc>
        <w:tc>
          <w:tcPr>
            <w:tcW w:w="848" w:type="dxa"/>
          </w:tcPr>
          <w:p w14:paraId="5EA2EEC7" w14:textId="77777777" w:rsidR="00AA48BA" w:rsidRPr="00F53AF8" w:rsidRDefault="00AA48BA" w:rsidP="001D3C85">
            <w:pPr>
              <w:pStyle w:val="TAC"/>
            </w:pPr>
            <w:r w:rsidRPr="00F53AF8">
              <w:t>55304</w:t>
            </w:r>
          </w:p>
        </w:tc>
        <w:tc>
          <w:tcPr>
            <w:tcW w:w="848" w:type="dxa"/>
          </w:tcPr>
          <w:p w14:paraId="2BAF35D7" w14:textId="77777777" w:rsidR="00AA48BA" w:rsidRPr="00F53AF8" w:rsidRDefault="00AA48BA" w:rsidP="001D3C85">
            <w:pPr>
              <w:pStyle w:val="TAC"/>
            </w:pPr>
            <w:r w:rsidRPr="00F53AF8">
              <w:t>67584</w:t>
            </w:r>
          </w:p>
        </w:tc>
        <w:tc>
          <w:tcPr>
            <w:tcW w:w="848" w:type="dxa"/>
          </w:tcPr>
          <w:p w14:paraId="7BB14202" w14:textId="77777777" w:rsidR="00AA48BA" w:rsidRPr="00F53AF8" w:rsidRDefault="00AA48BA" w:rsidP="001D3C85">
            <w:pPr>
              <w:pStyle w:val="TAC"/>
            </w:pPr>
            <w:r w:rsidRPr="00F53AF8">
              <w:t>79896</w:t>
            </w:r>
          </w:p>
        </w:tc>
        <w:tc>
          <w:tcPr>
            <w:tcW w:w="848" w:type="dxa"/>
          </w:tcPr>
          <w:p w14:paraId="5A3E3CD0" w14:textId="77777777" w:rsidR="00AA48BA" w:rsidRPr="00F53AF8" w:rsidRDefault="00AA48BA" w:rsidP="001D3C85">
            <w:pPr>
              <w:pStyle w:val="TAC"/>
            </w:pPr>
            <w:r w:rsidRPr="00F53AF8">
              <w:t>90176</w:t>
            </w:r>
          </w:p>
        </w:tc>
        <w:tc>
          <w:tcPr>
            <w:tcW w:w="849" w:type="dxa"/>
          </w:tcPr>
          <w:p w14:paraId="20AFDB98" w14:textId="77777777" w:rsidR="00AA48BA" w:rsidRPr="00F53AF8" w:rsidRDefault="00AA48BA" w:rsidP="001D3C85">
            <w:pPr>
              <w:pStyle w:val="TAC"/>
            </w:pPr>
            <w:r w:rsidRPr="00F53AF8">
              <w:t>114776</w:t>
            </w:r>
          </w:p>
        </w:tc>
      </w:tr>
      <w:tr w:rsidR="00AA48BA" w:rsidRPr="00A1115A" w14:paraId="3ADDCF0E" w14:textId="77777777" w:rsidTr="001D3C85">
        <w:trPr>
          <w:jc w:val="center"/>
        </w:trPr>
        <w:tc>
          <w:tcPr>
            <w:tcW w:w="3690" w:type="dxa"/>
          </w:tcPr>
          <w:p w14:paraId="21BA42E1" w14:textId="77777777" w:rsidR="00AA48BA" w:rsidRPr="00A1115A" w:rsidRDefault="00AA48BA" w:rsidP="001D3C85">
            <w:pPr>
              <w:pStyle w:val="TAL"/>
              <w:rPr>
                <w:rFonts w:eastAsia="SimSun"/>
              </w:rPr>
            </w:pPr>
            <w:r w:rsidRPr="00A1115A">
              <w:rPr>
                <w:rFonts w:eastAsia="SimSun"/>
              </w:rPr>
              <w:t>Transport block CRC</w:t>
            </w:r>
          </w:p>
        </w:tc>
        <w:tc>
          <w:tcPr>
            <w:tcW w:w="1093" w:type="dxa"/>
          </w:tcPr>
          <w:p w14:paraId="01A46631" w14:textId="77777777" w:rsidR="00AA48BA" w:rsidRPr="00A1115A" w:rsidRDefault="00AA48BA" w:rsidP="001D3C85">
            <w:pPr>
              <w:pStyle w:val="TAC"/>
            </w:pPr>
            <w:r w:rsidRPr="00A1115A">
              <w:t>Bits</w:t>
            </w:r>
          </w:p>
        </w:tc>
        <w:tc>
          <w:tcPr>
            <w:tcW w:w="848" w:type="dxa"/>
          </w:tcPr>
          <w:p w14:paraId="1AF11EF9" w14:textId="77777777" w:rsidR="00AA48BA" w:rsidRPr="00F53AF8" w:rsidRDefault="00AA48BA" w:rsidP="001D3C85">
            <w:pPr>
              <w:pStyle w:val="TAC"/>
            </w:pPr>
            <w:r w:rsidRPr="00F53AF8">
              <w:t>24</w:t>
            </w:r>
          </w:p>
        </w:tc>
        <w:tc>
          <w:tcPr>
            <w:tcW w:w="848" w:type="dxa"/>
          </w:tcPr>
          <w:p w14:paraId="2F3E00A3" w14:textId="77777777" w:rsidR="00AA48BA" w:rsidRPr="00F53AF8" w:rsidRDefault="00AA48BA" w:rsidP="001D3C85">
            <w:pPr>
              <w:pStyle w:val="TAC"/>
            </w:pPr>
            <w:r w:rsidRPr="00F53AF8">
              <w:t>24</w:t>
            </w:r>
          </w:p>
        </w:tc>
        <w:tc>
          <w:tcPr>
            <w:tcW w:w="848" w:type="dxa"/>
          </w:tcPr>
          <w:p w14:paraId="78AB4BCF" w14:textId="77777777" w:rsidR="00AA48BA" w:rsidRPr="00F53AF8" w:rsidRDefault="00AA48BA" w:rsidP="001D3C85">
            <w:pPr>
              <w:pStyle w:val="TAC"/>
            </w:pPr>
            <w:r w:rsidRPr="00F53AF8">
              <w:t>24</w:t>
            </w:r>
          </w:p>
        </w:tc>
        <w:tc>
          <w:tcPr>
            <w:tcW w:w="848" w:type="dxa"/>
          </w:tcPr>
          <w:p w14:paraId="5E883D8B" w14:textId="77777777" w:rsidR="00AA48BA" w:rsidRPr="00F53AF8" w:rsidRDefault="00AA48BA" w:rsidP="001D3C85">
            <w:pPr>
              <w:pStyle w:val="TAC"/>
            </w:pPr>
            <w:r w:rsidRPr="00F53AF8">
              <w:t>24</w:t>
            </w:r>
          </w:p>
        </w:tc>
        <w:tc>
          <w:tcPr>
            <w:tcW w:w="848" w:type="dxa"/>
          </w:tcPr>
          <w:p w14:paraId="2BADF0F6" w14:textId="77777777" w:rsidR="00AA48BA" w:rsidRPr="00F53AF8" w:rsidRDefault="00AA48BA" w:rsidP="001D3C85">
            <w:pPr>
              <w:pStyle w:val="TAC"/>
            </w:pPr>
            <w:r w:rsidRPr="00F53AF8">
              <w:t>24</w:t>
            </w:r>
          </w:p>
        </w:tc>
        <w:tc>
          <w:tcPr>
            <w:tcW w:w="848" w:type="dxa"/>
          </w:tcPr>
          <w:p w14:paraId="4B01E3AF" w14:textId="77777777" w:rsidR="00AA48BA" w:rsidRPr="00F53AF8" w:rsidRDefault="00AA48BA" w:rsidP="001D3C85">
            <w:pPr>
              <w:pStyle w:val="TAC"/>
            </w:pPr>
            <w:r w:rsidRPr="00F53AF8">
              <w:t>24</w:t>
            </w:r>
          </w:p>
        </w:tc>
        <w:tc>
          <w:tcPr>
            <w:tcW w:w="848" w:type="dxa"/>
          </w:tcPr>
          <w:p w14:paraId="22889402" w14:textId="77777777" w:rsidR="00AA48BA" w:rsidRPr="00F53AF8" w:rsidRDefault="00AA48BA" w:rsidP="001D3C85">
            <w:pPr>
              <w:pStyle w:val="TAC"/>
            </w:pPr>
            <w:r w:rsidRPr="00F53AF8">
              <w:t>24</w:t>
            </w:r>
          </w:p>
        </w:tc>
        <w:tc>
          <w:tcPr>
            <w:tcW w:w="848" w:type="dxa"/>
          </w:tcPr>
          <w:p w14:paraId="6CA2C5A0" w14:textId="77777777" w:rsidR="00AA48BA" w:rsidRPr="00F53AF8" w:rsidRDefault="00AA48BA" w:rsidP="001D3C85">
            <w:pPr>
              <w:pStyle w:val="TAC"/>
            </w:pPr>
            <w:r w:rsidRPr="00F53AF8">
              <w:t>24</w:t>
            </w:r>
          </w:p>
        </w:tc>
        <w:tc>
          <w:tcPr>
            <w:tcW w:w="848" w:type="dxa"/>
          </w:tcPr>
          <w:p w14:paraId="3B846E1B" w14:textId="77777777" w:rsidR="00AA48BA" w:rsidRPr="00F53AF8" w:rsidRDefault="00AA48BA" w:rsidP="001D3C85">
            <w:pPr>
              <w:pStyle w:val="TAC"/>
            </w:pPr>
            <w:r w:rsidRPr="00F53AF8">
              <w:t>24</w:t>
            </w:r>
          </w:p>
        </w:tc>
        <w:tc>
          <w:tcPr>
            <w:tcW w:w="848" w:type="dxa"/>
          </w:tcPr>
          <w:p w14:paraId="6280D9B3" w14:textId="77777777" w:rsidR="00AA48BA" w:rsidRPr="00F53AF8" w:rsidRDefault="00AA48BA" w:rsidP="001D3C85">
            <w:pPr>
              <w:pStyle w:val="TAC"/>
            </w:pPr>
            <w:r w:rsidRPr="00F53AF8">
              <w:t>24</w:t>
            </w:r>
          </w:p>
        </w:tc>
        <w:tc>
          <w:tcPr>
            <w:tcW w:w="849" w:type="dxa"/>
          </w:tcPr>
          <w:p w14:paraId="042C8458" w14:textId="77777777" w:rsidR="00AA48BA" w:rsidRPr="00F53AF8" w:rsidRDefault="00AA48BA" w:rsidP="001D3C85">
            <w:pPr>
              <w:pStyle w:val="TAC"/>
            </w:pPr>
            <w:r w:rsidRPr="00F53AF8">
              <w:t>24</w:t>
            </w:r>
          </w:p>
        </w:tc>
      </w:tr>
      <w:tr w:rsidR="00AA48BA" w:rsidRPr="00A1115A" w14:paraId="5B7BCA02" w14:textId="77777777" w:rsidTr="001D3C85">
        <w:trPr>
          <w:jc w:val="center"/>
        </w:trPr>
        <w:tc>
          <w:tcPr>
            <w:tcW w:w="3690" w:type="dxa"/>
          </w:tcPr>
          <w:p w14:paraId="6A5D1091" w14:textId="77777777" w:rsidR="00AA48BA" w:rsidRPr="00A1115A" w:rsidRDefault="00AA48BA" w:rsidP="001D3C85">
            <w:pPr>
              <w:pStyle w:val="TAL"/>
              <w:rPr>
                <w:rFonts w:eastAsia="SimSun"/>
              </w:rPr>
            </w:pPr>
            <w:r w:rsidRPr="00A1115A">
              <w:rPr>
                <w:rFonts w:eastAsia="SimSun"/>
              </w:rPr>
              <w:t>LDPC base graph</w:t>
            </w:r>
          </w:p>
        </w:tc>
        <w:tc>
          <w:tcPr>
            <w:tcW w:w="1093" w:type="dxa"/>
          </w:tcPr>
          <w:p w14:paraId="0F518BA1" w14:textId="77777777" w:rsidR="00AA48BA" w:rsidRPr="00A1115A" w:rsidRDefault="00AA48BA" w:rsidP="001D3C85">
            <w:pPr>
              <w:pStyle w:val="TAC"/>
            </w:pPr>
          </w:p>
        </w:tc>
        <w:tc>
          <w:tcPr>
            <w:tcW w:w="848" w:type="dxa"/>
          </w:tcPr>
          <w:p w14:paraId="46666A1E" w14:textId="77777777" w:rsidR="00AA48BA" w:rsidRPr="00F53AF8" w:rsidRDefault="00AA48BA" w:rsidP="001D3C85">
            <w:pPr>
              <w:pStyle w:val="TAC"/>
            </w:pPr>
            <w:r w:rsidRPr="00F53AF8">
              <w:t>1</w:t>
            </w:r>
          </w:p>
        </w:tc>
        <w:tc>
          <w:tcPr>
            <w:tcW w:w="848" w:type="dxa"/>
          </w:tcPr>
          <w:p w14:paraId="6201D770" w14:textId="77777777" w:rsidR="00AA48BA" w:rsidRPr="00F53AF8" w:rsidRDefault="00AA48BA" w:rsidP="001D3C85">
            <w:pPr>
              <w:pStyle w:val="TAC"/>
            </w:pPr>
            <w:r w:rsidRPr="00F53AF8">
              <w:t>1</w:t>
            </w:r>
          </w:p>
        </w:tc>
        <w:tc>
          <w:tcPr>
            <w:tcW w:w="848" w:type="dxa"/>
          </w:tcPr>
          <w:p w14:paraId="7BB2DC05" w14:textId="77777777" w:rsidR="00AA48BA" w:rsidRPr="00F53AF8" w:rsidRDefault="00AA48BA" w:rsidP="001D3C85">
            <w:pPr>
              <w:pStyle w:val="TAC"/>
            </w:pPr>
            <w:r w:rsidRPr="00F53AF8">
              <w:t>1</w:t>
            </w:r>
          </w:p>
        </w:tc>
        <w:tc>
          <w:tcPr>
            <w:tcW w:w="848" w:type="dxa"/>
          </w:tcPr>
          <w:p w14:paraId="17AFA115" w14:textId="77777777" w:rsidR="00AA48BA" w:rsidRPr="00F53AF8" w:rsidRDefault="00AA48BA" w:rsidP="001D3C85">
            <w:pPr>
              <w:pStyle w:val="TAC"/>
            </w:pPr>
            <w:r w:rsidRPr="00F53AF8">
              <w:t>1</w:t>
            </w:r>
          </w:p>
        </w:tc>
        <w:tc>
          <w:tcPr>
            <w:tcW w:w="848" w:type="dxa"/>
          </w:tcPr>
          <w:p w14:paraId="47C36072" w14:textId="77777777" w:rsidR="00AA48BA" w:rsidRPr="00F53AF8" w:rsidRDefault="00AA48BA" w:rsidP="001D3C85">
            <w:pPr>
              <w:pStyle w:val="TAC"/>
            </w:pPr>
            <w:r w:rsidRPr="00F53AF8">
              <w:t>1</w:t>
            </w:r>
          </w:p>
        </w:tc>
        <w:tc>
          <w:tcPr>
            <w:tcW w:w="848" w:type="dxa"/>
          </w:tcPr>
          <w:p w14:paraId="2D57C9A3" w14:textId="77777777" w:rsidR="00AA48BA" w:rsidRPr="00F53AF8" w:rsidRDefault="00AA48BA" w:rsidP="001D3C85">
            <w:pPr>
              <w:pStyle w:val="TAC"/>
            </w:pPr>
            <w:r w:rsidRPr="00F53AF8">
              <w:t>1</w:t>
            </w:r>
          </w:p>
        </w:tc>
        <w:tc>
          <w:tcPr>
            <w:tcW w:w="848" w:type="dxa"/>
          </w:tcPr>
          <w:p w14:paraId="1BDF2BFD" w14:textId="77777777" w:rsidR="00AA48BA" w:rsidRPr="00F53AF8" w:rsidRDefault="00AA48BA" w:rsidP="001D3C85">
            <w:pPr>
              <w:pStyle w:val="TAC"/>
            </w:pPr>
            <w:r w:rsidRPr="00F53AF8">
              <w:t>1</w:t>
            </w:r>
          </w:p>
        </w:tc>
        <w:tc>
          <w:tcPr>
            <w:tcW w:w="848" w:type="dxa"/>
          </w:tcPr>
          <w:p w14:paraId="5BA73E1C" w14:textId="77777777" w:rsidR="00AA48BA" w:rsidRPr="00F53AF8" w:rsidRDefault="00AA48BA" w:rsidP="001D3C85">
            <w:pPr>
              <w:pStyle w:val="TAC"/>
            </w:pPr>
            <w:r w:rsidRPr="00F53AF8">
              <w:t>1</w:t>
            </w:r>
          </w:p>
        </w:tc>
        <w:tc>
          <w:tcPr>
            <w:tcW w:w="848" w:type="dxa"/>
          </w:tcPr>
          <w:p w14:paraId="3A0690AA" w14:textId="77777777" w:rsidR="00AA48BA" w:rsidRPr="00F53AF8" w:rsidRDefault="00AA48BA" w:rsidP="001D3C85">
            <w:pPr>
              <w:pStyle w:val="TAC"/>
            </w:pPr>
            <w:r w:rsidRPr="00F53AF8">
              <w:t>1</w:t>
            </w:r>
          </w:p>
        </w:tc>
        <w:tc>
          <w:tcPr>
            <w:tcW w:w="848" w:type="dxa"/>
          </w:tcPr>
          <w:p w14:paraId="28E89117" w14:textId="77777777" w:rsidR="00AA48BA" w:rsidRPr="00F53AF8" w:rsidRDefault="00AA48BA" w:rsidP="001D3C85">
            <w:pPr>
              <w:pStyle w:val="TAC"/>
            </w:pPr>
            <w:r w:rsidRPr="00F53AF8">
              <w:t>1</w:t>
            </w:r>
          </w:p>
        </w:tc>
        <w:tc>
          <w:tcPr>
            <w:tcW w:w="849" w:type="dxa"/>
          </w:tcPr>
          <w:p w14:paraId="7D12F632" w14:textId="77777777" w:rsidR="00AA48BA" w:rsidRPr="00F53AF8" w:rsidRDefault="00AA48BA" w:rsidP="001D3C85">
            <w:pPr>
              <w:pStyle w:val="TAC"/>
            </w:pPr>
            <w:r w:rsidRPr="00F53AF8">
              <w:t>1</w:t>
            </w:r>
          </w:p>
        </w:tc>
      </w:tr>
      <w:tr w:rsidR="00AA48BA" w:rsidRPr="00A1115A" w14:paraId="27C04326" w14:textId="77777777" w:rsidTr="001D3C85">
        <w:trPr>
          <w:jc w:val="center"/>
        </w:trPr>
        <w:tc>
          <w:tcPr>
            <w:tcW w:w="3690" w:type="dxa"/>
          </w:tcPr>
          <w:p w14:paraId="370193A8" w14:textId="77777777" w:rsidR="00AA48BA" w:rsidRPr="00A1115A" w:rsidRDefault="00AA48BA" w:rsidP="001D3C85">
            <w:pPr>
              <w:pStyle w:val="TAH"/>
              <w:rPr>
                <w:rFonts w:eastAsia="SimSun"/>
              </w:rPr>
            </w:pPr>
            <w:r w:rsidRPr="00A1115A">
              <w:rPr>
                <w:rFonts w:eastAsia="SimSun"/>
              </w:rPr>
              <w:t>Number of Code Blocks per Slot</w:t>
            </w:r>
          </w:p>
        </w:tc>
        <w:tc>
          <w:tcPr>
            <w:tcW w:w="1093" w:type="dxa"/>
          </w:tcPr>
          <w:p w14:paraId="528A6135" w14:textId="77777777" w:rsidR="00AA48BA" w:rsidRPr="00A1115A" w:rsidRDefault="00AA48BA" w:rsidP="001D3C85">
            <w:pPr>
              <w:pStyle w:val="TAC"/>
              <w:rPr>
                <w:rFonts w:cs="Arial"/>
              </w:rPr>
            </w:pPr>
          </w:p>
        </w:tc>
        <w:tc>
          <w:tcPr>
            <w:tcW w:w="848" w:type="dxa"/>
          </w:tcPr>
          <w:p w14:paraId="21C00B8B" w14:textId="77777777" w:rsidR="00AA48BA" w:rsidRPr="00F53AF8" w:rsidRDefault="00AA48BA" w:rsidP="001D3C85">
            <w:pPr>
              <w:pStyle w:val="TAC"/>
              <w:rPr>
                <w:rFonts w:cs="Arial"/>
              </w:rPr>
            </w:pPr>
          </w:p>
        </w:tc>
        <w:tc>
          <w:tcPr>
            <w:tcW w:w="848" w:type="dxa"/>
          </w:tcPr>
          <w:p w14:paraId="5F878C71" w14:textId="77777777" w:rsidR="00AA48BA" w:rsidRPr="00F53AF8" w:rsidRDefault="00AA48BA" w:rsidP="001D3C85">
            <w:pPr>
              <w:pStyle w:val="TAC"/>
              <w:rPr>
                <w:rFonts w:cs="Arial"/>
              </w:rPr>
            </w:pPr>
          </w:p>
        </w:tc>
        <w:tc>
          <w:tcPr>
            <w:tcW w:w="848" w:type="dxa"/>
          </w:tcPr>
          <w:p w14:paraId="6E23A6B0" w14:textId="77777777" w:rsidR="00AA48BA" w:rsidRPr="00F53AF8" w:rsidRDefault="00AA48BA" w:rsidP="001D3C85">
            <w:pPr>
              <w:pStyle w:val="TAC"/>
              <w:rPr>
                <w:rFonts w:cs="Arial"/>
              </w:rPr>
            </w:pPr>
          </w:p>
        </w:tc>
        <w:tc>
          <w:tcPr>
            <w:tcW w:w="848" w:type="dxa"/>
          </w:tcPr>
          <w:p w14:paraId="68BE8D65" w14:textId="77777777" w:rsidR="00AA48BA" w:rsidRPr="00F53AF8" w:rsidRDefault="00AA48BA" w:rsidP="001D3C85">
            <w:pPr>
              <w:pStyle w:val="TAC"/>
              <w:rPr>
                <w:rFonts w:cs="Arial"/>
              </w:rPr>
            </w:pPr>
          </w:p>
        </w:tc>
        <w:tc>
          <w:tcPr>
            <w:tcW w:w="848" w:type="dxa"/>
          </w:tcPr>
          <w:p w14:paraId="7143456A" w14:textId="77777777" w:rsidR="00AA48BA" w:rsidRPr="00F53AF8" w:rsidRDefault="00AA48BA" w:rsidP="001D3C85">
            <w:pPr>
              <w:pStyle w:val="TAC"/>
              <w:rPr>
                <w:rFonts w:cs="Arial"/>
              </w:rPr>
            </w:pPr>
          </w:p>
        </w:tc>
        <w:tc>
          <w:tcPr>
            <w:tcW w:w="848" w:type="dxa"/>
          </w:tcPr>
          <w:p w14:paraId="3CCAD8A9" w14:textId="77777777" w:rsidR="00AA48BA" w:rsidRPr="00F53AF8" w:rsidRDefault="00AA48BA" w:rsidP="001D3C85">
            <w:pPr>
              <w:pStyle w:val="TAC"/>
              <w:rPr>
                <w:rFonts w:cs="Arial"/>
              </w:rPr>
            </w:pPr>
          </w:p>
        </w:tc>
        <w:tc>
          <w:tcPr>
            <w:tcW w:w="848" w:type="dxa"/>
          </w:tcPr>
          <w:p w14:paraId="4CE6ADA0" w14:textId="77777777" w:rsidR="00AA48BA" w:rsidRPr="00F53AF8" w:rsidRDefault="00AA48BA" w:rsidP="001D3C85">
            <w:pPr>
              <w:pStyle w:val="TAC"/>
              <w:rPr>
                <w:rFonts w:cs="Arial"/>
              </w:rPr>
            </w:pPr>
          </w:p>
        </w:tc>
        <w:tc>
          <w:tcPr>
            <w:tcW w:w="848" w:type="dxa"/>
          </w:tcPr>
          <w:p w14:paraId="489FB1FC" w14:textId="77777777" w:rsidR="00AA48BA" w:rsidRPr="00F53AF8" w:rsidRDefault="00AA48BA" w:rsidP="001D3C85">
            <w:pPr>
              <w:pStyle w:val="TAC"/>
              <w:rPr>
                <w:rFonts w:cs="Arial"/>
              </w:rPr>
            </w:pPr>
          </w:p>
        </w:tc>
        <w:tc>
          <w:tcPr>
            <w:tcW w:w="848" w:type="dxa"/>
          </w:tcPr>
          <w:p w14:paraId="317BE8BD" w14:textId="77777777" w:rsidR="00AA48BA" w:rsidRPr="00F53AF8" w:rsidRDefault="00AA48BA" w:rsidP="001D3C85">
            <w:pPr>
              <w:pStyle w:val="TAC"/>
              <w:rPr>
                <w:rFonts w:cs="Arial"/>
              </w:rPr>
            </w:pPr>
          </w:p>
        </w:tc>
        <w:tc>
          <w:tcPr>
            <w:tcW w:w="848" w:type="dxa"/>
          </w:tcPr>
          <w:p w14:paraId="799C6C7B" w14:textId="77777777" w:rsidR="00AA48BA" w:rsidRPr="00F53AF8" w:rsidRDefault="00AA48BA" w:rsidP="001D3C85">
            <w:pPr>
              <w:pStyle w:val="TAC"/>
              <w:rPr>
                <w:rFonts w:cs="Arial"/>
              </w:rPr>
            </w:pPr>
          </w:p>
        </w:tc>
        <w:tc>
          <w:tcPr>
            <w:tcW w:w="849" w:type="dxa"/>
          </w:tcPr>
          <w:p w14:paraId="00FA9204" w14:textId="77777777" w:rsidR="00AA48BA" w:rsidRPr="00F53AF8" w:rsidRDefault="00AA48BA" w:rsidP="001D3C85">
            <w:pPr>
              <w:pStyle w:val="TAC"/>
              <w:rPr>
                <w:rFonts w:cs="Arial"/>
              </w:rPr>
            </w:pPr>
          </w:p>
        </w:tc>
      </w:tr>
      <w:tr w:rsidR="00AA48BA" w:rsidRPr="00A1115A" w14:paraId="0F13A855" w14:textId="77777777" w:rsidTr="001D3C85">
        <w:trPr>
          <w:jc w:val="center"/>
        </w:trPr>
        <w:tc>
          <w:tcPr>
            <w:tcW w:w="3690" w:type="dxa"/>
          </w:tcPr>
          <w:p w14:paraId="15DCDC47"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54FB5C1B" w14:textId="77777777" w:rsidR="00AA48BA" w:rsidRPr="00A1115A" w:rsidRDefault="00AA48BA" w:rsidP="001D3C85">
            <w:pPr>
              <w:pStyle w:val="TAC"/>
            </w:pPr>
            <w:r w:rsidRPr="00A1115A">
              <w:t>CBs</w:t>
            </w:r>
          </w:p>
        </w:tc>
        <w:tc>
          <w:tcPr>
            <w:tcW w:w="848" w:type="dxa"/>
          </w:tcPr>
          <w:p w14:paraId="4A0964DE" w14:textId="77777777" w:rsidR="00AA48BA" w:rsidRPr="00F53AF8" w:rsidRDefault="00AA48BA" w:rsidP="001D3C85">
            <w:pPr>
              <w:pStyle w:val="TAC"/>
            </w:pPr>
            <w:r w:rsidRPr="00F53AF8">
              <w:t>N/A</w:t>
            </w:r>
          </w:p>
        </w:tc>
        <w:tc>
          <w:tcPr>
            <w:tcW w:w="848" w:type="dxa"/>
          </w:tcPr>
          <w:p w14:paraId="656F6DC4" w14:textId="77777777" w:rsidR="00AA48BA" w:rsidRPr="00F53AF8" w:rsidRDefault="00AA48BA" w:rsidP="001D3C85">
            <w:pPr>
              <w:pStyle w:val="TAC"/>
            </w:pPr>
            <w:r w:rsidRPr="00F53AF8">
              <w:t>N/A</w:t>
            </w:r>
          </w:p>
        </w:tc>
        <w:tc>
          <w:tcPr>
            <w:tcW w:w="848" w:type="dxa"/>
          </w:tcPr>
          <w:p w14:paraId="7ED2DF3A" w14:textId="77777777" w:rsidR="00AA48BA" w:rsidRPr="00F53AF8" w:rsidRDefault="00AA48BA" w:rsidP="001D3C85">
            <w:pPr>
              <w:pStyle w:val="TAC"/>
            </w:pPr>
            <w:r w:rsidRPr="00F53AF8">
              <w:t>N/A</w:t>
            </w:r>
          </w:p>
        </w:tc>
        <w:tc>
          <w:tcPr>
            <w:tcW w:w="848" w:type="dxa"/>
          </w:tcPr>
          <w:p w14:paraId="7ACAAAE7" w14:textId="77777777" w:rsidR="00AA48BA" w:rsidRPr="00F53AF8" w:rsidRDefault="00AA48BA" w:rsidP="001D3C85">
            <w:pPr>
              <w:pStyle w:val="TAC"/>
            </w:pPr>
            <w:r w:rsidRPr="00F53AF8">
              <w:t>N/A</w:t>
            </w:r>
          </w:p>
        </w:tc>
        <w:tc>
          <w:tcPr>
            <w:tcW w:w="848" w:type="dxa"/>
          </w:tcPr>
          <w:p w14:paraId="4C0B636B" w14:textId="77777777" w:rsidR="00AA48BA" w:rsidRPr="00F53AF8" w:rsidRDefault="00AA48BA" w:rsidP="001D3C85">
            <w:pPr>
              <w:pStyle w:val="TAC"/>
            </w:pPr>
            <w:r w:rsidRPr="00F53AF8">
              <w:t>N/A</w:t>
            </w:r>
          </w:p>
        </w:tc>
        <w:tc>
          <w:tcPr>
            <w:tcW w:w="848" w:type="dxa"/>
          </w:tcPr>
          <w:p w14:paraId="6BF1D151" w14:textId="77777777" w:rsidR="00AA48BA" w:rsidRPr="00F53AF8" w:rsidRDefault="00AA48BA" w:rsidP="001D3C85">
            <w:pPr>
              <w:pStyle w:val="TAC"/>
            </w:pPr>
            <w:r w:rsidRPr="00F53AF8">
              <w:t>N/A</w:t>
            </w:r>
          </w:p>
        </w:tc>
        <w:tc>
          <w:tcPr>
            <w:tcW w:w="848" w:type="dxa"/>
          </w:tcPr>
          <w:p w14:paraId="36F7FB46" w14:textId="77777777" w:rsidR="00AA48BA" w:rsidRPr="00F53AF8" w:rsidRDefault="00AA48BA" w:rsidP="001D3C85">
            <w:pPr>
              <w:pStyle w:val="TAC"/>
            </w:pPr>
            <w:r w:rsidRPr="00F53AF8">
              <w:t>N/A</w:t>
            </w:r>
          </w:p>
        </w:tc>
        <w:tc>
          <w:tcPr>
            <w:tcW w:w="848" w:type="dxa"/>
          </w:tcPr>
          <w:p w14:paraId="626F872B" w14:textId="77777777" w:rsidR="00AA48BA" w:rsidRPr="00F53AF8" w:rsidRDefault="00AA48BA" w:rsidP="001D3C85">
            <w:pPr>
              <w:pStyle w:val="TAC"/>
            </w:pPr>
            <w:r w:rsidRPr="00F53AF8">
              <w:t>N/A</w:t>
            </w:r>
          </w:p>
        </w:tc>
        <w:tc>
          <w:tcPr>
            <w:tcW w:w="848" w:type="dxa"/>
          </w:tcPr>
          <w:p w14:paraId="6BA1552F" w14:textId="77777777" w:rsidR="00AA48BA" w:rsidRPr="00F53AF8" w:rsidRDefault="00AA48BA" w:rsidP="001D3C85">
            <w:pPr>
              <w:pStyle w:val="TAC"/>
            </w:pPr>
            <w:r w:rsidRPr="00F53AF8">
              <w:t>N/A</w:t>
            </w:r>
          </w:p>
        </w:tc>
        <w:tc>
          <w:tcPr>
            <w:tcW w:w="848" w:type="dxa"/>
          </w:tcPr>
          <w:p w14:paraId="274DE0BD" w14:textId="77777777" w:rsidR="00AA48BA" w:rsidRPr="00F53AF8" w:rsidRDefault="00AA48BA" w:rsidP="001D3C85">
            <w:pPr>
              <w:pStyle w:val="TAC"/>
            </w:pPr>
            <w:r w:rsidRPr="00F53AF8">
              <w:t>N/A</w:t>
            </w:r>
          </w:p>
        </w:tc>
        <w:tc>
          <w:tcPr>
            <w:tcW w:w="849" w:type="dxa"/>
          </w:tcPr>
          <w:p w14:paraId="71B38574" w14:textId="77777777" w:rsidR="00AA48BA" w:rsidRPr="00F53AF8" w:rsidRDefault="00AA48BA" w:rsidP="001D3C85">
            <w:pPr>
              <w:pStyle w:val="TAC"/>
            </w:pPr>
            <w:r w:rsidRPr="00F53AF8">
              <w:t>N/A</w:t>
            </w:r>
          </w:p>
        </w:tc>
      </w:tr>
      <w:tr w:rsidR="00AA48BA" w:rsidRPr="00A1115A" w14:paraId="440BE539" w14:textId="77777777" w:rsidTr="001D3C85">
        <w:trPr>
          <w:jc w:val="center"/>
        </w:trPr>
        <w:tc>
          <w:tcPr>
            <w:tcW w:w="3690" w:type="dxa"/>
          </w:tcPr>
          <w:p w14:paraId="002D7BA8"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6BED870A" w14:textId="77777777" w:rsidR="00AA48BA" w:rsidRPr="00A1115A" w:rsidRDefault="00AA48BA" w:rsidP="001D3C85">
            <w:pPr>
              <w:pStyle w:val="TAC"/>
            </w:pPr>
            <w:r w:rsidRPr="00A1115A">
              <w:t>CBs</w:t>
            </w:r>
          </w:p>
        </w:tc>
        <w:tc>
          <w:tcPr>
            <w:tcW w:w="848" w:type="dxa"/>
          </w:tcPr>
          <w:p w14:paraId="12626E84" w14:textId="77777777" w:rsidR="00AA48BA" w:rsidRPr="00F53AF8" w:rsidRDefault="00AA48BA" w:rsidP="001D3C85">
            <w:pPr>
              <w:pStyle w:val="TAC"/>
            </w:pPr>
            <w:r w:rsidRPr="00F53AF8">
              <w:t>2</w:t>
            </w:r>
          </w:p>
        </w:tc>
        <w:tc>
          <w:tcPr>
            <w:tcW w:w="848" w:type="dxa"/>
          </w:tcPr>
          <w:p w14:paraId="653684C2" w14:textId="77777777" w:rsidR="00AA48BA" w:rsidRPr="00F53AF8" w:rsidRDefault="00AA48BA" w:rsidP="001D3C85">
            <w:pPr>
              <w:pStyle w:val="TAC"/>
            </w:pPr>
            <w:r w:rsidRPr="00F53AF8">
              <w:t>2</w:t>
            </w:r>
          </w:p>
        </w:tc>
        <w:tc>
          <w:tcPr>
            <w:tcW w:w="848" w:type="dxa"/>
          </w:tcPr>
          <w:p w14:paraId="778FF943" w14:textId="77777777" w:rsidR="00AA48BA" w:rsidRPr="00F53AF8" w:rsidRDefault="00AA48BA" w:rsidP="001D3C85">
            <w:pPr>
              <w:pStyle w:val="TAC"/>
            </w:pPr>
            <w:r w:rsidRPr="00F53AF8">
              <w:t>3</w:t>
            </w:r>
          </w:p>
        </w:tc>
        <w:tc>
          <w:tcPr>
            <w:tcW w:w="848" w:type="dxa"/>
          </w:tcPr>
          <w:p w14:paraId="695A8A08" w14:textId="77777777" w:rsidR="00AA48BA" w:rsidRPr="00F53AF8" w:rsidRDefault="00AA48BA" w:rsidP="001D3C85">
            <w:pPr>
              <w:pStyle w:val="TAC"/>
            </w:pPr>
            <w:r w:rsidRPr="00F53AF8">
              <w:t>4</w:t>
            </w:r>
          </w:p>
        </w:tc>
        <w:tc>
          <w:tcPr>
            <w:tcW w:w="848" w:type="dxa"/>
          </w:tcPr>
          <w:p w14:paraId="516E3723" w14:textId="77777777" w:rsidR="00AA48BA" w:rsidRPr="00F53AF8" w:rsidRDefault="00AA48BA" w:rsidP="001D3C85">
            <w:pPr>
              <w:pStyle w:val="TAC"/>
            </w:pPr>
            <w:r w:rsidRPr="00F53AF8">
              <w:t>4</w:t>
            </w:r>
          </w:p>
        </w:tc>
        <w:tc>
          <w:tcPr>
            <w:tcW w:w="848" w:type="dxa"/>
          </w:tcPr>
          <w:p w14:paraId="0C461894" w14:textId="77777777" w:rsidR="00AA48BA" w:rsidRPr="00F53AF8" w:rsidRDefault="00AA48BA" w:rsidP="001D3C85">
            <w:pPr>
              <w:pStyle w:val="TAC"/>
            </w:pPr>
            <w:r w:rsidRPr="00F53AF8">
              <w:t>6</w:t>
            </w:r>
          </w:p>
        </w:tc>
        <w:tc>
          <w:tcPr>
            <w:tcW w:w="848" w:type="dxa"/>
          </w:tcPr>
          <w:p w14:paraId="78299797" w14:textId="77777777" w:rsidR="00AA48BA" w:rsidRPr="00F53AF8" w:rsidRDefault="00AA48BA" w:rsidP="001D3C85">
            <w:pPr>
              <w:pStyle w:val="TAC"/>
            </w:pPr>
            <w:r w:rsidRPr="00F53AF8">
              <w:t>7</w:t>
            </w:r>
          </w:p>
        </w:tc>
        <w:tc>
          <w:tcPr>
            <w:tcW w:w="848" w:type="dxa"/>
          </w:tcPr>
          <w:p w14:paraId="6EA9740A" w14:textId="77777777" w:rsidR="00AA48BA" w:rsidRPr="00F53AF8" w:rsidRDefault="00AA48BA" w:rsidP="001D3C85">
            <w:pPr>
              <w:pStyle w:val="TAC"/>
            </w:pPr>
            <w:r w:rsidRPr="00F53AF8">
              <w:t>9</w:t>
            </w:r>
          </w:p>
        </w:tc>
        <w:tc>
          <w:tcPr>
            <w:tcW w:w="848" w:type="dxa"/>
          </w:tcPr>
          <w:p w14:paraId="75D58AF5" w14:textId="77777777" w:rsidR="00AA48BA" w:rsidRPr="00F53AF8" w:rsidRDefault="00AA48BA" w:rsidP="001D3C85">
            <w:pPr>
              <w:pStyle w:val="TAC"/>
            </w:pPr>
            <w:r w:rsidRPr="00F53AF8">
              <w:t>10</w:t>
            </w:r>
          </w:p>
        </w:tc>
        <w:tc>
          <w:tcPr>
            <w:tcW w:w="848" w:type="dxa"/>
          </w:tcPr>
          <w:p w14:paraId="1C40C56D" w14:textId="77777777" w:rsidR="00AA48BA" w:rsidRPr="00F53AF8" w:rsidRDefault="00AA48BA" w:rsidP="001D3C85">
            <w:pPr>
              <w:pStyle w:val="TAC"/>
            </w:pPr>
            <w:r w:rsidRPr="00F53AF8">
              <w:t>11</w:t>
            </w:r>
          </w:p>
        </w:tc>
        <w:tc>
          <w:tcPr>
            <w:tcW w:w="849" w:type="dxa"/>
          </w:tcPr>
          <w:p w14:paraId="7BE2BA24" w14:textId="77777777" w:rsidR="00AA48BA" w:rsidRPr="00F53AF8" w:rsidRDefault="00AA48BA" w:rsidP="001D3C85">
            <w:pPr>
              <w:pStyle w:val="TAC"/>
            </w:pPr>
            <w:r w:rsidRPr="00F53AF8">
              <w:t>14</w:t>
            </w:r>
          </w:p>
        </w:tc>
      </w:tr>
      <w:tr w:rsidR="00AA48BA" w:rsidRPr="00A1115A" w14:paraId="595D0D6C" w14:textId="77777777" w:rsidTr="001D3C85">
        <w:trPr>
          <w:jc w:val="center"/>
        </w:trPr>
        <w:tc>
          <w:tcPr>
            <w:tcW w:w="3690" w:type="dxa"/>
          </w:tcPr>
          <w:p w14:paraId="17659626" w14:textId="77777777" w:rsidR="00AA48BA" w:rsidRPr="00A1115A" w:rsidRDefault="00AA48BA" w:rsidP="001D3C85">
            <w:pPr>
              <w:pStyle w:val="TAH"/>
              <w:rPr>
                <w:rFonts w:eastAsia="SimSun"/>
              </w:rPr>
            </w:pPr>
            <w:r w:rsidRPr="00A1115A">
              <w:rPr>
                <w:rFonts w:eastAsia="SimSun"/>
              </w:rPr>
              <w:t>Binary Channel Bits per Slot</w:t>
            </w:r>
          </w:p>
        </w:tc>
        <w:tc>
          <w:tcPr>
            <w:tcW w:w="1093" w:type="dxa"/>
          </w:tcPr>
          <w:p w14:paraId="2F3DEC7F" w14:textId="77777777" w:rsidR="00AA48BA" w:rsidRPr="00A1115A" w:rsidRDefault="00AA48BA" w:rsidP="001D3C85">
            <w:pPr>
              <w:pStyle w:val="TAC"/>
              <w:rPr>
                <w:rFonts w:cs="Arial"/>
              </w:rPr>
            </w:pPr>
          </w:p>
        </w:tc>
        <w:tc>
          <w:tcPr>
            <w:tcW w:w="848" w:type="dxa"/>
          </w:tcPr>
          <w:p w14:paraId="75A6A2EB" w14:textId="77777777" w:rsidR="00AA48BA" w:rsidRPr="00F53AF8" w:rsidRDefault="00AA48BA" w:rsidP="001D3C85">
            <w:pPr>
              <w:pStyle w:val="TAC"/>
              <w:rPr>
                <w:rFonts w:cs="Arial"/>
              </w:rPr>
            </w:pPr>
          </w:p>
        </w:tc>
        <w:tc>
          <w:tcPr>
            <w:tcW w:w="848" w:type="dxa"/>
          </w:tcPr>
          <w:p w14:paraId="14C508F6" w14:textId="77777777" w:rsidR="00AA48BA" w:rsidRPr="00F53AF8" w:rsidRDefault="00AA48BA" w:rsidP="001D3C85">
            <w:pPr>
              <w:pStyle w:val="TAC"/>
              <w:rPr>
                <w:rFonts w:cs="Arial"/>
              </w:rPr>
            </w:pPr>
          </w:p>
        </w:tc>
        <w:tc>
          <w:tcPr>
            <w:tcW w:w="848" w:type="dxa"/>
          </w:tcPr>
          <w:p w14:paraId="65F574F2" w14:textId="77777777" w:rsidR="00AA48BA" w:rsidRPr="00F53AF8" w:rsidRDefault="00AA48BA" w:rsidP="001D3C85">
            <w:pPr>
              <w:pStyle w:val="TAC"/>
              <w:rPr>
                <w:rFonts w:cs="Arial"/>
              </w:rPr>
            </w:pPr>
          </w:p>
        </w:tc>
        <w:tc>
          <w:tcPr>
            <w:tcW w:w="848" w:type="dxa"/>
          </w:tcPr>
          <w:p w14:paraId="14944EDE" w14:textId="77777777" w:rsidR="00AA48BA" w:rsidRPr="00F53AF8" w:rsidRDefault="00AA48BA" w:rsidP="001D3C85">
            <w:pPr>
              <w:pStyle w:val="TAC"/>
              <w:rPr>
                <w:rFonts w:cs="Arial"/>
              </w:rPr>
            </w:pPr>
          </w:p>
        </w:tc>
        <w:tc>
          <w:tcPr>
            <w:tcW w:w="848" w:type="dxa"/>
          </w:tcPr>
          <w:p w14:paraId="18A26428" w14:textId="77777777" w:rsidR="00AA48BA" w:rsidRPr="00F53AF8" w:rsidRDefault="00AA48BA" w:rsidP="001D3C85">
            <w:pPr>
              <w:pStyle w:val="TAC"/>
              <w:rPr>
                <w:rFonts w:cs="Arial"/>
              </w:rPr>
            </w:pPr>
          </w:p>
        </w:tc>
        <w:tc>
          <w:tcPr>
            <w:tcW w:w="848" w:type="dxa"/>
          </w:tcPr>
          <w:p w14:paraId="28E90D47" w14:textId="77777777" w:rsidR="00AA48BA" w:rsidRPr="00F53AF8" w:rsidRDefault="00AA48BA" w:rsidP="001D3C85">
            <w:pPr>
              <w:pStyle w:val="TAC"/>
              <w:rPr>
                <w:rFonts w:cs="Arial"/>
              </w:rPr>
            </w:pPr>
          </w:p>
        </w:tc>
        <w:tc>
          <w:tcPr>
            <w:tcW w:w="848" w:type="dxa"/>
          </w:tcPr>
          <w:p w14:paraId="0FAF1FDB" w14:textId="77777777" w:rsidR="00AA48BA" w:rsidRPr="00F53AF8" w:rsidRDefault="00AA48BA" w:rsidP="001D3C85">
            <w:pPr>
              <w:pStyle w:val="TAC"/>
              <w:rPr>
                <w:rFonts w:cs="Arial"/>
              </w:rPr>
            </w:pPr>
          </w:p>
        </w:tc>
        <w:tc>
          <w:tcPr>
            <w:tcW w:w="848" w:type="dxa"/>
          </w:tcPr>
          <w:p w14:paraId="4C65DDD7" w14:textId="77777777" w:rsidR="00AA48BA" w:rsidRPr="00F53AF8" w:rsidRDefault="00AA48BA" w:rsidP="001D3C85">
            <w:pPr>
              <w:pStyle w:val="TAC"/>
              <w:rPr>
                <w:rFonts w:cs="Arial"/>
              </w:rPr>
            </w:pPr>
          </w:p>
        </w:tc>
        <w:tc>
          <w:tcPr>
            <w:tcW w:w="848" w:type="dxa"/>
          </w:tcPr>
          <w:p w14:paraId="7AFC4D4E" w14:textId="77777777" w:rsidR="00AA48BA" w:rsidRPr="00F53AF8" w:rsidRDefault="00AA48BA" w:rsidP="001D3C85">
            <w:pPr>
              <w:pStyle w:val="TAC"/>
              <w:rPr>
                <w:rFonts w:cs="Arial"/>
              </w:rPr>
            </w:pPr>
          </w:p>
        </w:tc>
        <w:tc>
          <w:tcPr>
            <w:tcW w:w="848" w:type="dxa"/>
          </w:tcPr>
          <w:p w14:paraId="3C2E9F20" w14:textId="77777777" w:rsidR="00AA48BA" w:rsidRPr="00F53AF8" w:rsidRDefault="00AA48BA" w:rsidP="001D3C85">
            <w:pPr>
              <w:pStyle w:val="TAC"/>
              <w:rPr>
                <w:rFonts w:cs="Arial"/>
              </w:rPr>
            </w:pPr>
          </w:p>
        </w:tc>
        <w:tc>
          <w:tcPr>
            <w:tcW w:w="849" w:type="dxa"/>
          </w:tcPr>
          <w:p w14:paraId="639B56C7" w14:textId="77777777" w:rsidR="00AA48BA" w:rsidRPr="00F53AF8" w:rsidRDefault="00AA48BA" w:rsidP="001D3C85">
            <w:pPr>
              <w:pStyle w:val="TAC"/>
              <w:rPr>
                <w:rFonts w:cs="Arial"/>
              </w:rPr>
            </w:pPr>
          </w:p>
        </w:tc>
      </w:tr>
      <w:tr w:rsidR="00AA48BA" w:rsidRPr="00A1115A" w14:paraId="3A587C69" w14:textId="77777777" w:rsidTr="001D3C85">
        <w:trPr>
          <w:jc w:val="center"/>
        </w:trPr>
        <w:tc>
          <w:tcPr>
            <w:tcW w:w="3690" w:type="dxa"/>
          </w:tcPr>
          <w:p w14:paraId="61D8CF1C"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558E4E12" w14:textId="77777777" w:rsidR="00AA48BA" w:rsidRPr="00A1115A" w:rsidRDefault="00AA48BA" w:rsidP="001D3C85">
            <w:pPr>
              <w:pStyle w:val="TAC"/>
            </w:pPr>
            <w:r w:rsidRPr="00A1115A">
              <w:t>Bits</w:t>
            </w:r>
          </w:p>
        </w:tc>
        <w:tc>
          <w:tcPr>
            <w:tcW w:w="848" w:type="dxa"/>
          </w:tcPr>
          <w:p w14:paraId="4F55EDC4" w14:textId="77777777" w:rsidR="00AA48BA" w:rsidRPr="00F53AF8" w:rsidRDefault="00AA48BA" w:rsidP="001D3C85">
            <w:pPr>
              <w:pStyle w:val="TAC"/>
            </w:pPr>
            <w:r w:rsidRPr="00F53AF8">
              <w:t>N/A</w:t>
            </w:r>
          </w:p>
        </w:tc>
        <w:tc>
          <w:tcPr>
            <w:tcW w:w="848" w:type="dxa"/>
          </w:tcPr>
          <w:p w14:paraId="2E8F6141" w14:textId="77777777" w:rsidR="00AA48BA" w:rsidRPr="00F53AF8" w:rsidRDefault="00AA48BA" w:rsidP="001D3C85">
            <w:pPr>
              <w:pStyle w:val="TAC"/>
            </w:pPr>
            <w:r w:rsidRPr="00F53AF8">
              <w:t>N/A</w:t>
            </w:r>
          </w:p>
        </w:tc>
        <w:tc>
          <w:tcPr>
            <w:tcW w:w="848" w:type="dxa"/>
          </w:tcPr>
          <w:p w14:paraId="4D92C76A" w14:textId="77777777" w:rsidR="00AA48BA" w:rsidRPr="00F53AF8" w:rsidRDefault="00AA48BA" w:rsidP="001D3C85">
            <w:pPr>
              <w:pStyle w:val="TAC"/>
            </w:pPr>
            <w:r w:rsidRPr="00F53AF8">
              <w:t>N/A</w:t>
            </w:r>
          </w:p>
        </w:tc>
        <w:tc>
          <w:tcPr>
            <w:tcW w:w="848" w:type="dxa"/>
          </w:tcPr>
          <w:p w14:paraId="12F90E51" w14:textId="77777777" w:rsidR="00AA48BA" w:rsidRPr="00F53AF8" w:rsidRDefault="00AA48BA" w:rsidP="001D3C85">
            <w:pPr>
              <w:pStyle w:val="TAC"/>
            </w:pPr>
            <w:r w:rsidRPr="00F53AF8">
              <w:t>N/A</w:t>
            </w:r>
          </w:p>
        </w:tc>
        <w:tc>
          <w:tcPr>
            <w:tcW w:w="848" w:type="dxa"/>
          </w:tcPr>
          <w:p w14:paraId="77A706F9" w14:textId="77777777" w:rsidR="00AA48BA" w:rsidRPr="00F53AF8" w:rsidRDefault="00AA48BA" w:rsidP="001D3C85">
            <w:pPr>
              <w:pStyle w:val="TAC"/>
            </w:pPr>
            <w:r w:rsidRPr="00F53AF8">
              <w:t>N/A</w:t>
            </w:r>
          </w:p>
        </w:tc>
        <w:tc>
          <w:tcPr>
            <w:tcW w:w="848" w:type="dxa"/>
          </w:tcPr>
          <w:p w14:paraId="5DC37E95" w14:textId="77777777" w:rsidR="00AA48BA" w:rsidRPr="00F53AF8" w:rsidRDefault="00AA48BA" w:rsidP="001D3C85">
            <w:pPr>
              <w:pStyle w:val="TAC"/>
            </w:pPr>
            <w:r w:rsidRPr="00F53AF8">
              <w:t>N/A</w:t>
            </w:r>
          </w:p>
        </w:tc>
        <w:tc>
          <w:tcPr>
            <w:tcW w:w="848" w:type="dxa"/>
          </w:tcPr>
          <w:p w14:paraId="2FDC0B59" w14:textId="77777777" w:rsidR="00AA48BA" w:rsidRPr="00F53AF8" w:rsidRDefault="00AA48BA" w:rsidP="001D3C85">
            <w:pPr>
              <w:pStyle w:val="TAC"/>
            </w:pPr>
            <w:r w:rsidRPr="00F53AF8">
              <w:t>N/A</w:t>
            </w:r>
          </w:p>
        </w:tc>
        <w:tc>
          <w:tcPr>
            <w:tcW w:w="848" w:type="dxa"/>
          </w:tcPr>
          <w:p w14:paraId="27AC1A6B" w14:textId="77777777" w:rsidR="00AA48BA" w:rsidRPr="00F53AF8" w:rsidRDefault="00AA48BA" w:rsidP="001D3C85">
            <w:pPr>
              <w:pStyle w:val="TAC"/>
            </w:pPr>
            <w:r w:rsidRPr="00F53AF8">
              <w:t>N/A</w:t>
            </w:r>
          </w:p>
        </w:tc>
        <w:tc>
          <w:tcPr>
            <w:tcW w:w="848" w:type="dxa"/>
          </w:tcPr>
          <w:p w14:paraId="107E407C" w14:textId="77777777" w:rsidR="00AA48BA" w:rsidRPr="00F53AF8" w:rsidRDefault="00AA48BA" w:rsidP="001D3C85">
            <w:pPr>
              <w:pStyle w:val="TAC"/>
            </w:pPr>
            <w:r w:rsidRPr="00F53AF8">
              <w:t>N/A</w:t>
            </w:r>
          </w:p>
        </w:tc>
        <w:tc>
          <w:tcPr>
            <w:tcW w:w="848" w:type="dxa"/>
          </w:tcPr>
          <w:p w14:paraId="567C7EB5" w14:textId="77777777" w:rsidR="00AA48BA" w:rsidRPr="00F53AF8" w:rsidRDefault="00AA48BA" w:rsidP="001D3C85">
            <w:pPr>
              <w:pStyle w:val="TAC"/>
            </w:pPr>
            <w:r w:rsidRPr="00F53AF8">
              <w:t>N/A</w:t>
            </w:r>
          </w:p>
        </w:tc>
        <w:tc>
          <w:tcPr>
            <w:tcW w:w="849" w:type="dxa"/>
          </w:tcPr>
          <w:p w14:paraId="0115BF4C" w14:textId="77777777" w:rsidR="00AA48BA" w:rsidRPr="00F53AF8" w:rsidRDefault="00AA48BA" w:rsidP="001D3C85">
            <w:pPr>
              <w:pStyle w:val="TAC"/>
            </w:pPr>
            <w:r w:rsidRPr="00F53AF8">
              <w:t>N/A</w:t>
            </w:r>
          </w:p>
        </w:tc>
      </w:tr>
      <w:tr w:rsidR="00AA48BA" w:rsidRPr="00A1115A" w14:paraId="1967FDC1" w14:textId="77777777" w:rsidTr="001D3C85">
        <w:trPr>
          <w:jc w:val="center"/>
        </w:trPr>
        <w:tc>
          <w:tcPr>
            <w:tcW w:w="3690" w:type="dxa"/>
          </w:tcPr>
          <w:p w14:paraId="6FA98BA7"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565F8439" w14:textId="77777777" w:rsidR="00AA48BA" w:rsidRPr="00A1115A" w:rsidRDefault="00AA48BA" w:rsidP="001D3C85">
            <w:pPr>
              <w:pStyle w:val="TAC"/>
            </w:pPr>
            <w:r w:rsidRPr="00A1115A">
              <w:t>Bits</w:t>
            </w:r>
          </w:p>
        </w:tc>
        <w:tc>
          <w:tcPr>
            <w:tcW w:w="848" w:type="dxa"/>
          </w:tcPr>
          <w:p w14:paraId="2960509B" w14:textId="77777777" w:rsidR="00AA48BA" w:rsidRPr="00F53AF8" w:rsidRDefault="00AA48BA" w:rsidP="001D3C85">
            <w:pPr>
              <w:pStyle w:val="TAC"/>
            </w:pPr>
            <w:r w:rsidRPr="00F53AF8">
              <w:t>11880</w:t>
            </w:r>
          </w:p>
        </w:tc>
        <w:tc>
          <w:tcPr>
            <w:tcW w:w="848" w:type="dxa"/>
          </w:tcPr>
          <w:p w14:paraId="6F01123D" w14:textId="77777777" w:rsidR="00AA48BA" w:rsidRPr="00F53AF8" w:rsidRDefault="00AA48BA" w:rsidP="001D3C85">
            <w:pPr>
              <w:pStyle w:val="TAC"/>
            </w:pPr>
            <w:r w:rsidRPr="00F53AF8">
              <w:t>19440</w:t>
            </w:r>
          </w:p>
        </w:tc>
        <w:tc>
          <w:tcPr>
            <w:tcW w:w="848" w:type="dxa"/>
          </w:tcPr>
          <w:p w14:paraId="17259663" w14:textId="77777777" w:rsidR="00AA48BA" w:rsidRPr="00F53AF8" w:rsidRDefault="00AA48BA" w:rsidP="001D3C85">
            <w:pPr>
              <w:pStyle w:val="TAC"/>
            </w:pPr>
            <w:r w:rsidRPr="00F53AF8">
              <w:t>25920</w:t>
            </w:r>
          </w:p>
        </w:tc>
        <w:tc>
          <w:tcPr>
            <w:tcW w:w="848" w:type="dxa"/>
          </w:tcPr>
          <w:p w14:paraId="180720EB" w14:textId="77777777" w:rsidR="00AA48BA" w:rsidRPr="00F53AF8" w:rsidRDefault="00AA48BA" w:rsidP="001D3C85">
            <w:pPr>
              <w:pStyle w:val="TAC"/>
            </w:pPr>
            <w:r w:rsidRPr="00F53AF8">
              <w:t>33480</w:t>
            </w:r>
          </w:p>
        </w:tc>
        <w:tc>
          <w:tcPr>
            <w:tcW w:w="848" w:type="dxa"/>
          </w:tcPr>
          <w:p w14:paraId="64869FC0" w14:textId="77777777" w:rsidR="00AA48BA" w:rsidRPr="00F53AF8" w:rsidRDefault="00AA48BA" w:rsidP="001D3C85">
            <w:pPr>
              <w:pStyle w:val="TAC"/>
            </w:pPr>
            <w:r w:rsidRPr="00F53AF8">
              <w:t>41040</w:t>
            </w:r>
          </w:p>
        </w:tc>
        <w:tc>
          <w:tcPr>
            <w:tcW w:w="848" w:type="dxa"/>
          </w:tcPr>
          <w:p w14:paraId="1BAB746D" w14:textId="77777777" w:rsidR="00AA48BA" w:rsidRPr="00F53AF8" w:rsidRDefault="00AA48BA" w:rsidP="001D3C85">
            <w:pPr>
              <w:pStyle w:val="TAC"/>
            </w:pPr>
            <w:r w:rsidRPr="00F53AF8">
              <w:t>55080</w:t>
            </w:r>
          </w:p>
        </w:tc>
        <w:tc>
          <w:tcPr>
            <w:tcW w:w="848" w:type="dxa"/>
          </w:tcPr>
          <w:p w14:paraId="1B9E2DC0" w14:textId="77777777" w:rsidR="00AA48BA" w:rsidRPr="00F53AF8" w:rsidRDefault="00AA48BA" w:rsidP="001D3C85">
            <w:pPr>
              <w:pStyle w:val="TAC"/>
            </w:pPr>
            <w:r w:rsidRPr="00F53AF8">
              <w:t>70200</w:t>
            </w:r>
          </w:p>
        </w:tc>
        <w:tc>
          <w:tcPr>
            <w:tcW w:w="848" w:type="dxa"/>
          </w:tcPr>
          <w:p w14:paraId="1E4DE26A" w14:textId="77777777" w:rsidR="00AA48BA" w:rsidRPr="00F53AF8" w:rsidRDefault="00AA48BA" w:rsidP="001D3C85">
            <w:pPr>
              <w:pStyle w:val="TAC"/>
            </w:pPr>
            <w:r w:rsidRPr="00F53AF8">
              <w:t>85320</w:t>
            </w:r>
          </w:p>
        </w:tc>
        <w:tc>
          <w:tcPr>
            <w:tcW w:w="848" w:type="dxa"/>
          </w:tcPr>
          <w:p w14:paraId="2CF3B0CF" w14:textId="77777777" w:rsidR="00AA48BA" w:rsidRPr="00F53AF8" w:rsidRDefault="00AA48BA" w:rsidP="001D3C85">
            <w:pPr>
              <w:pStyle w:val="TAC"/>
            </w:pPr>
            <w:r>
              <w:t>100440</w:t>
            </w:r>
          </w:p>
        </w:tc>
        <w:tc>
          <w:tcPr>
            <w:tcW w:w="848" w:type="dxa"/>
          </w:tcPr>
          <w:p w14:paraId="1BD2C6CC" w14:textId="77777777" w:rsidR="00AA48BA" w:rsidRPr="00F53AF8" w:rsidRDefault="00AA48BA" w:rsidP="001D3C85">
            <w:pPr>
              <w:pStyle w:val="TAC"/>
            </w:pPr>
            <w:r w:rsidRPr="00F53AF8">
              <w:t>115560</w:t>
            </w:r>
          </w:p>
        </w:tc>
        <w:tc>
          <w:tcPr>
            <w:tcW w:w="849" w:type="dxa"/>
          </w:tcPr>
          <w:p w14:paraId="00215289" w14:textId="77777777" w:rsidR="00AA48BA" w:rsidRPr="00F53AF8" w:rsidRDefault="00AA48BA" w:rsidP="001D3C85">
            <w:pPr>
              <w:pStyle w:val="TAC"/>
            </w:pPr>
            <w:r w:rsidRPr="00F53AF8">
              <w:t>145800</w:t>
            </w:r>
          </w:p>
        </w:tc>
      </w:tr>
      <w:tr w:rsidR="00AA48BA" w:rsidRPr="00A1115A" w14:paraId="5DC46804" w14:textId="77777777" w:rsidTr="001D3C85">
        <w:trPr>
          <w:trHeight w:val="70"/>
          <w:jc w:val="center"/>
        </w:trPr>
        <w:tc>
          <w:tcPr>
            <w:tcW w:w="3690" w:type="dxa"/>
          </w:tcPr>
          <w:p w14:paraId="457EA07E" w14:textId="77777777" w:rsidR="00AA48BA" w:rsidRPr="00A1115A" w:rsidRDefault="00AA48BA" w:rsidP="001D3C85">
            <w:pPr>
              <w:pStyle w:val="TAL"/>
              <w:rPr>
                <w:rFonts w:eastAsia="SimSun"/>
              </w:rPr>
            </w:pPr>
            <w:r w:rsidRPr="00A1115A">
              <w:rPr>
                <w:rFonts w:eastAsia="SimSun"/>
              </w:rPr>
              <w:t>Max. Throughput averaged over 1 frame</w:t>
            </w:r>
          </w:p>
        </w:tc>
        <w:tc>
          <w:tcPr>
            <w:tcW w:w="1093" w:type="dxa"/>
          </w:tcPr>
          <w:p w14:paraId="25DFDFA4" w14:textId="77777777" w:rsidR="00AA48BA" w:rsidRPr="00A1115A" w:rsidRDefault="00AA48BA" w:rsidP="001D3C85">
            <w:pPr>
              <w:pStyle w:val="TAC"/>
            </w:pPr>
            <w:r w:rsidRPr="00A1115A">
              <w:t>Mbps</w:t>
            </w:r>
          </w:p>
        </w:tc>
        <w:tc>
          <w:tcPr>
            <w:tcW w:w="848" w:type="dxa"/>
          </w:tcPr>
          <w:p w14:paraId="189368C7" w14:textId="77777777" w:rsidR="00AA48BA" w:rsidRPr="00F53AF8" w:rsidRDefault="00AA48BA" w:rsidP="001D3C85">
            <w:pPr>
              <w:pStyle w:val="TAC"/>
            </w:pPr>
            <w:r w:rsidRPr="00F53AF8">
              <w:t>22.138</w:t>
            </w:r>
          </w:p>
        </w:tc>
        <w:tc>
          <w:tcPr>
            <w:tcW w:w="848" w:type="dxa"/>
          </w:tcPr>
          <w:p w14:paraId="6A2757BB" w14:textId="77777777" w:rsidR="00AA48BA" w:rsidRPr="00F53AF8" w:rsidRDefault="00AA48BA" w:rsidP="001D3C85">
            <w:pPr>
              <w:pStyle w:val="TAC"/>
            </w:pPr>
            <w:r w:rsidRPr="00F53AF8">
              <w:t>36.883</w:t>
            </w:r>
          </w:p>
        </w:tc>
        <w:tc>
          <w:tcPr>
            <w:tcW w:w="848" w:type="dxa"/>
          </w:tcPr>
          <w:p w14:paraId="025D9F0B" w14:textId="77777777" w:rsidR="00AA48BA" w:rsidRPr="00F53AF8" w:rsidRDefault="00AA48BA" w:rsidP="001D3C85">
            <w:pPr>
              <w:pStyle w:val="TAC"/>
            </w:pPr>
            <w:r w:rsidRPr="00F53AF8">
              <w:t>49.190</w:t>
            </w:r>
          </w:p>
        </w:tc>
        <w:tc>
          <w:tcPr>
            <w:tcW w:w="848" w:type="dxa"/>
          </w:tcPr>
          <w:p w14:paraId="5CAB1102" w14:textId="77777777" w:rsidR="00AA48BA" w:rsidRPr="00F53AF8" w:rsidRDefault="00AA48BA" w:rsidP="001D3C85">
            <w:pPr>
              <w:pStyle w:val="TAC"/>
            </w:pPr>
            <w:r w:rsidRPr="00F53AF8">
              <w:t>62.688</w:t>
            </w:r>
          </w:p>
        </w:tc>
        <w:tc>
          <w:tcPr>
            <w:tcW w:w="848" w:type="dxa"/>
          </w:tcPr>
          <w:p w14:paraId="29B8536B" w14:textId="77777777" w:rsidR="00AA48BA" w:rsidRPr="00F53AF8" w:rsidRDefault="00AA48BA" w:rsidP="001D3C85">
            <w:pPr>
              <w:pStyle w:val="TAC"/>
            </w:pPr>
            <w:r w:rsidRPr="00F53AF8">
              <w:t>77.434</w:t>
            </w:r>
          </w:p>
        </w:tc>
        <w:tc>
          <w:tcPr>
            <w:tcW w:w="848" w:type="dxa"/>
          </w:tcPr>
          <w:p w14:paraId="1F650A9D" w14:textId="77777777" w:rsidR="00AA48BA" w:rsidRPr="00F53AF8" w:rsidRDefault="00AA48BA" w:rsidP="001D3C85">
            <w:pPr>
              <w:pStyle w:val="TAC"/>
            </w:pPr>
            <w:r w:rsidRPr="00F53AF8">
              <w:t>103.277</w:t>
            </w:r>
          </w:p>
        </w:tc>
        <w:tc>
          <w:tcPr>
            <w:tcW w:w="848" w:type="dxa"/>
          </w:tcPr>
          <w:p w14:paraId="0254DB3E" w14:textId="77777777" w:rsidR="00AA48BA" w:rsidRPr="00F53AF8" w:rsidRDefault="00AA48BA" w:rsidP="001D3C85">
            <w:pPr>
              <w:pStyle w:val="TAC"/>
            </w:pPr>
            <w:r w:rsidRPr="00F53AF8">
              <w:t>132.730</w:t>
            </w:r>
          </w:p>
        </w:tc>
        <w:tc>
          <w:tcPr>
            <w:tcW w:w="848" w:type="dxa"/>
          </w:tcPr>
          <w:p w14:paraId="0C6B8177" w14:textId="77777777" w:rsidR="00AA48BA" w:rsidRPr="00F53AF8" w:rsidRDefault="00AA48BA" w:rsidP="001D3C85">
            <w:pPr>
              <w:pStyle w:val="TAC"/>
            </w:pPr>
            <w:r w:rsidRPr="00F53AF8">
              <w:t>162.202</w:t>
            </w:r>
          </w:p>
        </w:tc>
        <w:tc>
          <w:tcPr>
            <w:tcW w:w="848" w:type="dxa"/>
          </w:tcPr>
          <w:p w14:paraId="13525E98" w14:textId="77777777" w:rsidR="00AA48BA" w:rsidRPr="00F53AF8" w:rsidRDefault="00AA48BA" w:rsidP="001D3C85">
            <w:pPr>
              <w:pStyle w:val="TAC"/>
            </w:pPr>
            <w:r w:rsidRPr="00F53AF8">
              <w:t>191.750</w:t>
            </w:r>
          </w:p>
        </w:tc>
        <w:tc>
          <w:tcPr>
            <w:tcW w:w="848" w:type="dxa"/>
          </w:tcPr>
          <w:p w14:paraId="5A03A5B4" w14:textId="77777777" w:rsidR="00AA48BA" w:rsidRPr="00F53AF8" w:rsidRDefault="00AA48BA" w:rsidP="001D3C85">
            <w:pPr>
              <w:pStyle w:val="TAC"/>
            </w:pPr>
            <w:r w:rsidRPr="00F53AF8">
              <w:t>216.422</w:t>
            </w:r>
          </w:p>
        </w:tc>
        <w:tc>
          <w:tcPr>
            <w:tcW w:w="849" w:type="dxa"/>
          </w:tcPr>
          <w:p w14:paraId="58F8D9B2" w14:textId="77777777" w:rsidR="00AA48BA" w:rsidRPr="00F53AF8" w:rsidRDefault="00AA48BA" w:rsidP="001D3C85">
            <w:pPr>
              <w:pStyle w:val="TAC"/>
            </w:pPr>
            <w:r w:rsidRPr="00F53AF8">
              <w:t>275.462</w:t>
            </w:r>
          </w:p>
        </w:tc>
      </w:tr>
      <w:tr w:rsidR="00AA48BA" w:rsidRPr="00A1115A" w14:paraId="0CBB0CCF" w14:textId="77777777" w:rsidTr="001D3C85">
        <w:trPr>
          <w:trHeight w:val="70"/>
          <w:jc w:val="center"/>
        </w:trPr>
        <w:tc>
          <w:tcPr>
            <w:tcW w:w="14112" w:type="dxa"/>
            <w:gridSpan w:val="13"/>
          </w:tcPr>
          <w:p w14:paraId="52D73FF0"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26BCB5E7"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309B1EFC"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4A0068A3" w14:textId="77777777" w:rsidR="00AA48BA" w:rsidRPr="00A1115A" w:rsidRDefault="00AA48BA" w:rsidP="001D3C85">
            <w:pPr>
              <w:keepNext/>
              <w:keepLines/>
              <w:spacing w:after="0"/>
              <w:ind w:left="851" w:hanging="851"/>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6CFDE12E" w14:textId="77777777" w:rsidR="00AA48BA" w:rsidRPr="007F2609" w:rsidRDefault="00AA48BA" w:rsidP="00346178"/>
    <w:p w14:paraId="3FB93873" w14:textId="77777777" w:rsidR="00975C97" w:rsidRPr="007F2609" w:rsidRDefault="00975C97" w:rsidP="00346178">
      <w:pPr>
        <w:sectPr w:rsidR="00975C97" w:rsidRPr="007F2609" w:rsidSect="00975C97">
          <w:pgSz w:w="16838" w:h="11906" w:orient="landscape"/>
          <w:pgMar w:top="1134" w:right="1418" w:bottom="1134" w:left="1134" w:header="851" w:footer="340" w:gutter="0"/>
          <w:cols w:space="708"/>
          <w:docGrid w:linePitch="360"/>
        </w:sectPr>
      </w:pPr>
    </w:p>
    <w:p w14:paraId="06B057ED" w14:textId="48DE7AF7" w:rsidR="00975C97" w:rsidRPr="007F2609" w:rsidRDefault="00975C97" w:rsidP="00975C97">
      <w:pPr>
        <w:pStyle w:val="Heading1"/>
      </w:pPr>
      <w:bookmarkStart w:id="74" w:name="_Toc27478706"/>
      <w:bookmarkStart w:id="75" w:name="_Toc36227420"/>
      <w:r w:rsidRPr="007F2609">
        <w:lastRenderedPageBreak/>
        <w:t>A.4</w:t>
      </w:r>
      <w:r w:rsidRPr="007F2609">
        <w:tab/>
        <w:t>CSI reference measurement channels</w:t>
      </w:r>
      <w:bookmarkEnd w:id="74"/>
      <w:bookmarkEnd w:id="75"/>
    </w:p>
    <w:p w14:paraId="3629D832" w14:textId="77777777" w:rsidR="00975C97" w:rsidRPr="007F2609" w:rsidRDefault="00975C97" w:rsidP="00346178">
      <w:r w:rsidRPr="007F2609">
        <w:t>TBD</w:t>
      </w:r>
    </w:p>
    <w:p w14:paraId="7E57B95F" w14:textId="2F7DB3A8" w:rsidR="00975C97" w:rsidRPr="007F2609" w:rsidRDefault="00975C97" w:rsidP="00975C97">
      <w:pPr>
        <w:pStyle w:val="Heading1"/>
      </w:pPr>
      <w:bookmarkStart w:id="76" w:name="_Toc27478707"/>
      <w:bookmarkStart w:id="77" w:name="_Toc36227421"/>
      <w:r w:rsidRPr="007F2609">
        <w:t>A.5</w:t>
      </w:r>
      <w:r w:rsidRPr="007F2609">
        <w:tab/>
        <w:t>OFDMA Channel Noise Generator (OCNG)</w:t>
      </w:r>
      <w:bookmarkEnd w:id="76"/>
      <w:bookmarkEnd w:id="77"/>
    </w:p>
    <w:p w14:paraId="066F6F18" w14:textId="77777777" w:rsidR="00975C97" w:rsidRPr="007F2609" w:rsidRDefault="00975C97" w:rsidP="00975C97">
      <w:pPr>
        <w:pStyle w:val="Heading2"/>
        <w:rPr>
          <w:lang w:eastAsia="zh-TW"/>
        </w:rPr>
      </w:pPr>
      <w:bookmarkStart w:id="78" w:name="_Toc27478708"/>
      <w:bookmarkStart w:id="79" w:name="_Toc36227422"/>
      <w:r w:rsidRPr="007F2609">
        <w:t>A.5.1</w:t>
      </w:r>
      <w:r w:rsidRPr="007F2609">
        <w:tab/>
        <w:t>OCNG Patterns for FDD</w:t>
      </w:r>
      <w:bookmarkEnd w:id="78"/>
      <w:bookmarkEnd w:id="79"/>
    </w:p>
    <w:p w14:paraId="7C05AFAD" w14:textId="77777777" w:rsidR="00975C97" w:rsidRPr="007F2609" w:rsidRDefault="00975C97" w:rsidP="00975C97">
      <w:pPr>
        <w:pStyle w:val="Heading3"/>
        <w:rPr>
          <w:snapToGrid w:val="0"/>
        </w:rPr>
      </w:pPr>
      <w:bookmarkStart w:id="80" w:name="_Toc27478709"/>
      <w:bookmarkStart w:id="81" w:name="_Toc36227423"/>
      <w:r w:rsidRPr="007F2609">
        <w:rPr>
          <w:snapToGrid w:val="0"/>
        </w:rPr>
        <w:t>A.5.1.1</w:t>
      </w:r>
      <w:r w:rsidRPr="007F2609">
        <w:rPr>
          <w:snapToGrid w:val="0"/>
        </w:rPr>
        <w:tab/>
        <w:t>OCNG FDD pattern 1: Generic OCNG FDD Pattern for all unused REs</w:t>
      </w:r>
      <w:bookmarkEnd w:id="80"/>
      <w:bookmarkEnd w:id="81"/>
    </w:p>
    <w:p w14:paraId="01317663" w14:textId="77777777" w:rsidR="00975C97" w:rsidRPr="007F2609" w:rsidRDefault="00975C97" w:rsidP="00346178">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346178">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346178">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346178">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346178">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346178">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346178">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346178">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346178">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346178">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346178">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346178"/>
    <w:p w14:paraId="6D276242" w14:textId="2C736B04" w:rsidR="00975C97" w:rsidRPr="007F2609" w:rsidRDefault="00975C97" w:rsidP="00975C97">
      <w:pPr>
        <w:pStyle w:val="Heading2"/>
        <w:rPr>
          <w:lang w:eastAsia="zh-TW"/>
        </w:rPr>
      </w:pPr>
      <w:bookmarkStart w:id="82" w:name="_Toc27478710"/>
      <w:bookmarkStart w:id="83" w:name="_Toc36227424"/>
      <w:r w:rsidRPr="007F2609">
        <w:t>A.5.2</w:t>
      </w:r>
      <w:r w:rsidRPr="007F2609">
        <w:tab/>
        <w:t>OCNG Patterns for TDD</w:t>
      </w:r>
      <w:bookmarkEnd w:id="82"/>
      <w:bookmarkEnd w:id="83"/>
    </w:p>
    <w:p w14:paraId="1AF1684D" w14:textId="77777777" w:rsidR="00975C97" w:rsidRPr="007F2609" w:rsidRDefault="00975C97" w:rsidP="00975C97">
      <w:pPr>
        <w:pStyle w:val="Heading3"/>
        <w:rPr>
          <w:snapToGrid w:val="0"/>
        </w:rPr>
      </w:pPr>
      <w:bookmarkStart w:id="84" w:name="_Toc27478711"/>
      <w:bookmarkStart w:id="85" w:name="_Toc36227425"/>
      <w:r w:rsidRPr="007F2609">
        <w:rPr>
          <w:snapToGrid w:val="0"/>
        </w:rPr>
        <w:t>A.5.2.1</w:t>
      </w:r>
      <w:r w:rsidRPr="007F2609">
        <w:rPr>
          <w:snapToGrid w:val="0"/>
        </w:rPr>
        <w:tab/>
        <w:t>OCNG TDD pattern 1: Generic OCNG TDD Pattern for all unused REs</w:t>
      </w:r>
      <w:bookmarkEnd w:id="84"/>
      <w:bookmarkEnd w:id="85"/>
    </w:p>
    <w:p w14:paraId="3A3B2239" w14:textId="77777777" w:rsidR="00975C97" w:rsidRPr="007F2609" w:rsidRDefault="00975C97" w:rsidP="00346178">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346178">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346178">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346178">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346178">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346178">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346178">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346178">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346178">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346178">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346178">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346178"/>
    <w:p w14:paraId="4CAAA4A8" w14:textId="791BDEF8" w:rsidR="00975C97" w:rsidRPr="007F2609" w:rsidRDefault="00975C97" w:rsidP="00975C97">
      <w:pPr>
        <w:pStyle w:val="Heading1"/>
      </w:pPr>
      <w:bookmarkStart w:id="86" w:name="_Toc21344557"/>
      <w:bookmarkStart w:id="87" w:name="_Toc29802045"/>
      <w:bookmarkStart w:id="88" w:name="_Toc29802469"/>
      <w:bookmarkStart w:id="89" w:name="_Toc29803094"/>
      <w:bookmarkStart w:id="90" w:name="_Toc36107836"/>
      <w:bookmarkStart w:id="91" w:name="_Toc37251610"/>
      <w:bookmarkStart w:id="92" w:name="_Toc45888549"/>
      <w:bookmarkStart w:id="93" w:name="_Toc45889148"/>
      <w:r w:rsidRPr="007F2609">
        <w:lastRenderedPageBreak/>
        <w:t>A.6</w:t>
      </w:r>
      <w:r w:rsidRPr="007F2609">
        <w:tab/>
      </w:r>
      <w:bookmarkEnd w:id="86"/>
      <w:bookmarkEnd w:id="87"/>
      <w:bookmarkEnd w:id="88"/>
      <w:bookmarkEnd w:id="89"/>
      <w:bookmarkEnd w:id="90"/>
      <w:bookmarkEnd w:id="91"/>
      <w:bookmarkEnd w:id="92"/>
      <w:bookmarkEnd w:id="93"/>
      <w:r w:rsidR="00A80B30" w:rsidRPr="007F2609">
        <w:tab/>
      </w:r>
    </w:p>
    <w:p w14:paraId="6D30610B" w14:textId="77777777" w:rsidR="00A80B30" w:rsidRPr="007F2609" w:rsidRDefault="00A80B30" w:rsidP="00346178"/>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346178">
      <w:r w:rsidRPr="007F2609">
        <w:t>The algorithm for determining the payload size A is as follows; given a desired coding rate R and radio block allocation NRB</w:t>
      </w:r>
    </w:p>
    <w:p w14:paraId="6D8B28FF" w14:textId="77777777" w:rsidR="00975C97" w:rsidRPr="007F2609" w:rsidRDefault="00975C97" w:rsidP="00346178">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346178">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346178">
      <w:pPr>
        <w:pStyle w:val="B10"/>
      </w:pPr>
      <w:r w:rsidRPr="007F2609">
        <w:t>3.</w:t>
      </w:r>
      <w:r w:rsidRPr="007F2609">
        <w:tab/>
        <w:t>Calculate Binary Channel Bits per Slot for PSSCH as below.</w:t>
      </w:r>
    </w:p>
    <w:p w14:paraId="7B665BB9" w14:textId="77777777" w:rsidR="00975C97" w:rsidRPr="007F2609" w:rsidRDefault="00975C97" w:rsidP="00346178">
      <w:r w:rsidRPr="007F2609">
        <w:t>Binary Channel Bits per Slot = (NRB* Subcarriers per resource block*CP-OFDM symbols per slot – DMRS resource REs – PSCCH resource Res - Q_SCI2^') * Qm</w:t>
      </w:r>
    </w:p>
    <w:p w14:paraId="20D9D2C0" w14:textId="77777777" w:rsidR="00975C97" w:rsidRPr="007F2609" w:rsidRDefault="00975C97" w:rsidP="00346178">
      <w:r w:rsidRPr="007F2609">
        <w:t xml:space="preserve"> Where Qm is the modulation order corresponding to MCS.</w:t>
      </w:r>
    </w:p>
    <w:p w14:paraId="5F76E40B" w14:textId="77777777" w:rsidR="00975C97" w:rsidRPr="007F2609" w:rsidRDefault="00975C97" w:rsidP="00346178">
      <w:r w:rsidRPr="007F2609">
        <w:t>In Table A.7.1-1 Common reference channel parameters are listed the Sidelink reference measurement channels specified in annexes A.7.2 to A.7.4.</w:t>
      </w:r>
    </w:p>
    <w:p w14:paraId="6F176118" w14:textId="77777777" w:rsidR="00975C97" w:rsidRPr="007F2609" w:rsidRDefault="00975C97" w:rsidP="00346178">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346178">
            <w:pPr>
              <w:pStyle w:val="TAH"/>
            </w:pPr>
            <w:r w:rsidRPr="007F2609">
              <w:t>Parameter</w:t>
            </w:r>
          </w:p>
        </w:tc>
        <w:tc>
          <w:tcPr>
            <w:tcW w:w="0" w:type="auto"/>
            <w:shd w:val="clear" w:color="auto" w:fill="auto"/>
          </w:tcPr>
          <w:p w14:paraId="4163949F" w14:textId="77777777" w:rsidR="00975C97" w:rsidRPr="007F2609" w:rsidRDefault="00975C97" w:rsidP="00346178">
            <w:pPr>
              <w:pStyle w:val="TAH"/>
            </w:pPr>
            <w:r w:rsidRPr="007F2609">
              <w:t>Value</w:t>
            </w:r>
          </w:p>
        </w:tc>
        <w:tc>
          <w:tcPr>
            <w:tcW w:w="0" w:type="auto"/>
          </w:tcPr>
          <w:p w14:paraId="2449629E" w14:textId="77777777" w:rsidR="00975C97" w:rsidRPr="007F2609" w:rsidRDefault="00975C97" w:rsidP="00346178">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346178">
            <w:pPr>
              <w:pStyle w:val="TAL"/>
            </w:pPr>
            <w:r w:rsidRPr="007F2609">
              <w:t>Number of HARQ Processes</w:t>
            </w:r>
          </w:p>
        </w:tc>
        <w:tc>
          <w:tcPr>
            <w:tcW w:w="0" w:type="auto"/>
            <w:shd w:val="clear" w:color="auto" w:fill="auto"/>
            <w:vAlign w:val="center"/>
          </w:tcPr>
          <w:p w14:paraId="32AC1B0E" w14:textId="77777777" w:rsidR="00975C97" w:rsidRPr="007F2609" w:rsidRDefault="00975C97" w:rsidP="00346178">
            <w:pPr>
              <w:pStyle w:val="TAL"/>
            </w:pPr>
            <w:r w:rsidRPr="007F2609">
              <w:t>1</w:t>
            </w:r>
          </w:p>
        </w:tc>
        <w:tc>
          <w:tcPr>
            <w:tcW w:w="0" w:type="auto"/>
          </w:tcPr>
          <w:p w14:paraId="0F96C1A1" w14:textId="77777777" w:rsidR="00975C97" w:rsidRPr="007F2609" w:rsidRDefault="00975C97" w:rsidP="00346178">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346178">
            <w:pPr>
              <w:pStyle w:val="TAL"/>
            </w:pPr>
            <w:r w:rsidRPr="007F2609">
              <w:t>Channel state</w:t>
            </w:r>
          </w:p>
        </w:tc>
        <w:tc>
          <w:tcPr>
            <w:tcW w:w="0" w:type="auto"/>
            <w:shd w:val="clear" w:color="auto" w:fill="auto"/>
            <w:vAlign w:val="center"/>
          </w:tcPr>
          <w:p w14:paraId="50C5EC6B" w14:textId="77777777" w:rsidR="00975C97" w:rsidRPr="007F2609" w:rsidRDefault="00975C97" w:rsidP="00346178">
            <w:pPr>
              <w:pStyle w:val="TAL"/>
            </w:pPr>
            <w:r w:rsidRPr="007F2609">
              <w:t>AWGN</w:t>
            </w:r>
          </w:p>
        </w:tc>
        <w:tc>
          <w:tcPr>
            <w:tcW w:w="0" w:type="auto"/>
          </w:tcPr>
          <w:p w14:paraId="540B9EB6" w14:textId="77777777" w:rsidR="00975C97" w:rsidRPr="007F2609" w:rsidRDefault="00975C97" w:rsidP="00346178">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346178">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346178">
            <w:pPr>
              <w:pStyle w:val="TAL"/>
            </w:pPr>
            <w:r w:rsidRPr="007F2609">
              <w:t>12</w:t>
            </w:r>
          </w:p>
        </w:tc>
        <w:tc>
          <w:tcPr>
            <w:tcW w:w="0" w:type="auto"/>
          </w:tcPr>
          <w:p w14:paraId="2C6C1B49" w14:textId="77777777" w:rsidR="00975C97" w:rsidRPr="007F2609" w:rsidRDefault="00975C97" w:rsidP="00346178">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346178">
            <w:pPr>
              <w:pStyle w:val="TAL"/>
            </w:pPr>
            <w:r w:rsidRPr="007F2609">
              <w:t>sl-PSSCH-DMRS-TimePatternList</w:t>
            </w:r>
          </w:p>
        </w:tc>
        <w:tc>
          <w:tcPr>
            <w:tcW w:w="0" w:type="auto"/>
            <w:shd w:val="clear" w:color="auto" w:fill="auto"/>
          </w:tcPr>
          <w:p w14:paraId="55DE5C56" w14:textId="77777777" w:rsidR="00975C97" w:rsidRPr="007F2609" w:rsidRDefault="00975C97" w:rsidP="00346178">
            <w:pPr>
              <w:pStyle w:val="TAL"/>
            </w:pPr>
            <w:r w:rsidRPr="007F2609">
              <w:t>2</w:t>
            </w:r>
          </w:p>
        </w:tc>
        <w:tc>
          <w:tcPr>
            <w:tcW w:w="0" w:type="auto"/>
          </w:tcPr>
          <w:p w14:paraId="4E8924E2" w14:textId="77777777" w:rsidR="00975C97" w:rsidRPr="007F2609" w:rsidRDefault="00975C97" w:rsidP="00346178">
            <w:pPr>
              <w:pStyle w:val="TAL"/>
            </w:pPr>
            <w:r w:rsidRPr="007F2609">
              <w:t>symbol4 and symbol 10 in each slot</w:t>
            </w:r>
          </w:p>
          <w:p w14:paraId="7E58E38A" w14:textId="77777777" w:rsidR="00975C97" w:rsidRPr="007F2609" w:rsidRDefault="00975C97" w:rsidP="00346178">
            <w:pPr>
              <w:pStyle w:val="TAL"/>
            </w:pPr>
            <w:r w:rsidRPr="007F2609">
              <w:t>FDMed with PSSCH within DMRS symbol</w:t>
            </w:r>
          </w:p>
          <w:p w14:paraId="331E257C" w14:textId="77777777" w:rsidR="00975C97" w:rsidRPr="007F2609" w:rsidRDefault="00975C97" w:rsidP="00346178">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346178">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346178">
            <w:pPr>
              <w:pStyle w:val="TAL"/>
            </w:pPr>
            <w:r w:rsidRPr="007F2609">
              <w:t>12 for all slots</w:t>
            </w:r>
          </w:p>
        </w:tc>
        <w:tc>
          <w:tcPr>
            <w:tcW w:w="0" w:type="auto"/>
          </w:tcPr>
          <w:p w14:paraId="734462D9" w14:textId="77777777" w:rsidR="00975C97" w:rsidRPr="007F2609" w:rsidRDefault="00975C97" w:rsidP="00346178">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346178">
            <w:pPr>
              <w:pStyle w:val="TAL"/>
            </w:pPr>
            <w:r w:rsidRPr="007F2609">
              <w:t>PSCCH resource</w:t>
            </w:r>
          </w:p>
        </w:tc>
        <w:tc>
          <w:tcPr>
            <w:tcW w:w="0" w:type="auto"/>
            <w:shd w:val="clear" w:color="auto" w:fill="auto"/>
            <w:vAlign w:val="center"/>
          </w:tcPr>
          <w:p w14:paraId="5B25C155" w14:textId="77777777" w:rsidR="00975C97" w:rsidRPr="007F2609" w:rsidRDefault="00975C97" w:rsidP="00346178">
            <w:pPr>
              <w:pStyle w:val="TAL"/>
            </w:pPr>
            <w:r w:rsidRPr="007F2609">
              <w:t>10 PRBs, 3 symbols in time domain</w:t>
            </w:r>
          </w:p>
        </w:tc>
        <w:tc>
          <w:tcPr>
            <w:tcW w:w="0" w:type="auto"/>
          </w:tcPr>
          <w:p w14:paraId="5276B1EB" w14:textId="77777777" w:rsidR="00975C97" w:rsidRPr="007F2609" w:rsidRDefault="00975C97" w:rsidP="00346178">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346178">
            <w:pPr>
              <w:pStyle w:val="TAL"/>
            </w:pPr>
            <w:r w:rsidRPr="007F2609">
              <w:t>Slot number in 10ms</w:t>
            </w:r>
          </w:p>
        </w:tc>
        <w:tc>
          <w:tcPr>
            <w:tcW w:w="0" w:type="auto"/>
            <w:shd w:val="clear" w:color="auto" w:fill="auto"/>
            <w:vAlign w:val="center"/>
          </w:tcPr>
          <w:p w14:paraId="2066F954" w14:textId="6830D632" w:rsidR="00975C97" w:rsidRPr="007F2609" w:rsidRDefault="00975C97" w:rsidP="00346178">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346178">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346178">
            <w:pPr>
              <w:pStyle w:val="TAL"/>
            </w:pPr>
            <w:r w:rsidRPr="007F2609">
              <w:t>PT-RS</w:t>
            </w:r>
          </w:p>
        </w:tc>
        <w:tc>
          <w:tcPr>
            <w:tcW w:w="0" w:type="auto"/>
            <w:shd w:val="clear" w:color="auto" w:fill="auto"/>
            <w:vAlign w:val="center"/>
          </w:tcPr>
          <w:p w14:paraId="09AA7D6C" w14:textId="77777777" w:rsidR="00975C97" w:rsidRPr="007F2609" w:rsidRDefault="00975C97" w:rsidP="00346178">
            <w:pPr>
              <w:pStyle w:val="TAL"/>
            </w:pPr>
            <w:r w:rsidRPr="007F2609">
              <w:t>disable</w:t>
            </w:r>
          </w:p>
        </w:tc>
        <w:tc>
          <w:tcPr>
            <w:tcW w:w="0" w:type="auto"/>
          </w:tcPr>
          <w:p w14:paraId="6C9A5FDD" w14:textId="77777777" w:rsidR="00975C97" w:rsidRPr="007F2609" w:rsidRDefault="00975C97" w:rsidP="00346178">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346178">
            <w:pPr>
              <w:pStyle w:val="TAL"/>
            </w:pPr>
            <w:r w:rsidRPr="007F2609">
              <w:t>CSI-RS</w:t>
            </w:r>
          </w:p>
        </w:tc>
        <w:tc>
          <w:tcPr>
            <w:tcW w:w="0" w:type="auto"/>
            <w:shd w:val="clear" w:color="auto" w:fill="auto"/>
            <w:vAlign w:val="center"/>
          </w:tcPr>
          <w:p w14:paraId="668C0CA4" w14:textId="77777777" w:rsidR="00975C97" w:rsidRPr="007F2609" w:rsidRDefault="00975C97" w:rsidP="00346178">
            <w:pPr>
              <w:pStyle w:val="TAL"/>
            </w:pPr>
            <w:r w:rsidRPr="007F2609">
              <w:t>disable</w:t>
            </w:r>
          </w:p>
        </w:tc>
        <w:tc>
          <w:tcPr>
            <w:tcW w:w="0" w:type="auto"/>
          </w:tcPr>
          <w:p w14:paraId="25CDF062" w14:textId="77777777" w:rsidR="00975C97" w:rsidRPr="007F2609" w:rsidRDefault="00975C97" w:rsidP="00346178">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346178">
            <w:pPr>
              <w:pStyle w:val="TAL"/>
            </w:pPr>
            <w:r w:rsidRPr="007F2609">
              <w:t>x-overhead</w:t>
            </w:r>
          </w:p>
        </w:tc>
        <w:tc>
          <w:tcPr>
            <w:tcW w:w="0" w:type="auto"/>
            <w:shd w:val="clear" w:color="auto" w:fill="auto"/>
            <w:vAlign w:val="center"/>
          </w:tcPr>
          <w:p w14:paraId="12C1AC22" w14:textId="77777777" w:rsidR="00975C97" w:rsidRPr="007F2609" w:rsidRDefault="00975C97" w:rsidP="00346178">
            <w:pPr>
              <w:pStyle w:val="TAL"/>
            </w:pPr>
            <w:r w:rsidRPr="007F2609">
              <w:t>0</w:t>
            </w:r>
          </w:p>
        </w:tc>
        <w:tc>
          <w:tcPr>
            <w:tcW w:w="0" w:type="auto"/>
          </w:tcPr>
          <w:p w14:paraId="2AF543EF" w14:textId="77777777" w:rsidR="00975C97" w:rsidRPr="007F2609" w:rsidRDefault="00975C97" w:rsidP="00346178">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346178">
            <w:pPr>
              <w:pStyle w:val="TAL"/>
            </w:pPr>
            <w:r w:rsidRPr="007F2609">
              <w:t>PSFCH period</w:t>
            </w:r>
          </w:p>
        </w:tc>
        <w:tc>
          <w:tcPr>
            <w:tcW w:w="0" w:type="auto"/>
            <w:shd w:val="clear" w:color="auto" w:fill="auto"/>
            <w:vAlign w:val="center"/>
          </w:tcPr>
          <w:p w14:paraId="4550F832" w14:textId="77777777" w:rsidR="00975C97" w:rsidRPr="007F2609" w:rsidRDefault="00975C97" w:rsidP="00346178">
            <w:pPr>
              <w:pStyle w:val="TAL"/>
            </w:pPr>
            <w:r w:rsidRPr="007F2609">
              <w:t>0</w:t>
            </w:r>
          </w:p>
        </w:tc>
        <w:tc>
          <w:tcPr>
            <w:tcW w:w="0" w:type="auto"/>
          </w:tcPr>
          <w:p w14:paraId="4E4E7F96" w14:textId="77777777" w:rsidR="00975C97" w:rsidRPr="007F2609" w:rsidRDefault="00975C97" w:rsidP="00346178">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346178">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346178">
            <w:pPr>
              <w:pStyle w:val="TAL"/>
            </w:pPr>
            <w:r w:rsidRPr="007F2609">
              <w:t>59</w:t>
            </w:r>
          </w:p>
        </w:tc>
        <w:tc>
          <w:tcPr>
            <w:tcW w:w="0" w:type="auto"/>
          </w:tcPr>
          <w:p w14:paraId="18BD2345" w14:textId="77777777" w:rsidR="00975C97" w:rsidRPr="007F2609" w:rsidRDefault="00975C97" w:rsidP="00346178">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346178">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346178">
            <w:pPr>
              <w:pStyle w:val="TAL"/>
              <w:rPr>
                <w:rFonts w:cs="Arial"/>
                <w:iCs/>
                <w:szCs w:val="18"/>
              </w:rPr>
            </w:pPr>
            <w:r w:rsidRPr="007F2609">
              <w:t>RV0</w:t>
            </w:r>
          </w:p>
        </w:tc>
        <w:tc>
          <w:tcPr>
            <w:tcW w:w="0" w:type="auto"/>
          </w:tcPr>
          <w:p w14:paraId="36B3C301" w14:textId="77777777" w:rsidR="00975C97" w:rsidRPr="007F2609" w:rsidRDefault="00975C97" w:rsidP="00346178">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346178">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346178">
            <w:pPr>
              <w:pStyle w:val="TAL"/>
            </w:pPr>
            <w:r w:rsidRPr="007F2609">
              <w:rPr>
                <w:rFonts w:eastAsia="PMingLiU"/>
                <w:lang w:eastAsia="zh-CN"/>
              </w:rPr>
              <w:t>1</w:t>
            </w:r>
          </w:p>
        </w:tc>
        <w:tc>
          <w:tcPr>
            <w:tcW w:w="0" w:type="auto"/>
          </w:tcPr>
          <w:p w14:paraId="018D40F7" w14:textId="77777777" w:rsidR="00975C97" w:rsidRPr="007F2609" w:rsidRDefault="00975C97" w:rsidP="00346178">
            <w:pPr>
              <w:pStyle w:val="TAL"/>
            </w:pPr>
          </w:p>
        </w:tc>
      </w:tr>
    </w:tbl>
    <w:p w14:paraId="1F302A03" w14:textId="77777777" w:rsidR="00975C97" w:rsidRPr="007F2609" w:rsidRDefault="00975C97" w:rsidP="00346178"/>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346178">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346178">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346178">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346178">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346178">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346178">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346178">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346178">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346178">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346178">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346178">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346178">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346178">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346178">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346178">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346178">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346178">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346178">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346178">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346178">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346178">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346178">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346178">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346178"/>
    <w:p w14:paraId="790FE9DA" w14:textId="77777777" w:rsidR="00975C97" w:rsidRPr="007F2609" w:rsidRDefault="00975C97" w:rsidP="00346178">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346178">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346178">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346178">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346178">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346178">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346178">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346178">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346178">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346178">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346178">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346178">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346178">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346178">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346178">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346178">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346178">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346178">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346178">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346178">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346178">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346178">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346178">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346178"/>
    <w:p w14:paraId="083BF10F" w14:textId="77777777" w:rsidR="00975C97" w:rsidRPr="007F2609" w:rsidRDefault="00975C97" w:rsidP="00346178">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346178">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346178">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346178">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346178">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346178">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346178">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346178">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346178">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346178">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346178">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346178">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346178">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346178">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346178">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346178">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346178">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346178">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346178">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346178">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346178">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346178">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346178"/>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346178">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346178">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346178">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346178">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346178">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346178">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346178">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346178">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346178">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346178">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346178">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346178">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346178">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346178">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346178">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346178">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346178">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346178">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346178">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346178">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346178">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346178">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346178">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346178">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346178"/>
    <w:p w14:paraId="6BA70962" w14:textId="77777777" w:rsidR="00975C97" w:rsidRPr="007F2609" w:rsidRDefault="00975C97" w:rsidP="00346178">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346178">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346178">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346178">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346178">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346178">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346178">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346178">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346178">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346178">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346178">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346178">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346178">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346178">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346178">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346178">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346178">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346178">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346178">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346178">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346178">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346178">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346178">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346178">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346178"/>
    <w:p w14:paraId="46FA420A" w14:textId="77777777" w:rsidR="00975C97" w:rsidRPr="007F2609" w:rsidRDefault="00975C97" w:rsidP="00346178">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346178">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346178">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346178">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346178">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346178">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346178">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346178">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346178">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346178">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346178">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346178">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346178">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346178">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346178">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346178">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346178">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346178">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346178">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346178">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346178">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346178">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346178">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346178">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346178">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346178"/>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346178">
      <w:r w:rsidRPr="007F2609">
        <w:t>For V2X transmission over PC5, Table A.7.4-1, Table A.7.4-2 and Table A.7.4-3 are applicable for Maximum input level when the 256QAM is supported.</w:t>
      </w:r>
    </w:p>
    <w:p w14:paraId="6E8592E0" w14:textId="77777777" w:rsidR="00975C97" w:rsidRPr="007F2609" w:rsidRDefault="00975C97" w:rsidP="00346178">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346178">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346178">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346178">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346178">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346178">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346178">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346178">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346178">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346178">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346178">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346178">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346178">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346178">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346178">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346178">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346178">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346178">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346178">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346178">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346178">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346178"/>
    <w:p w14:paraId="765E5C07" w14:textId="77777777" w:rsidR="00975C97" w:rsidRPr="007F2609" w:rsidRDefault="00975C97" w:rsidP="00346178">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346178">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346178">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346178">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346178">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346178">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346178">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346178">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346178">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346178">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346178">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346178">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346178">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346178">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346178">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346178">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346178">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346178">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346178">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346178">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346178">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346178">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346178"/>
    <w:p w14:paraId="70637BFF" w14:textId="77777777" w:rsidR="00975C97" w:rsidRPr="007F2609" w:rsidRDefault="00975C97" w:rsidP="00346178">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346178">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346178">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346178">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346178">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346178">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346178">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346178">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346178">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346178">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346178">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346178">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346178">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346178">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346178">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346178">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346178">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346178">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346178">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346178">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346178">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346178">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346178">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346178">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346178"/>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346178">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346178">
      <w:pPr>
        <w:pStyle w:val="TH"/>
      </w:pPr>
      <w:r w:rsidRPr="007F2609">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346178">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346178">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346178">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346178">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346178">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346178">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346178">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346178">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346178">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346178">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346178">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346178">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346178">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346178">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346178">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346178">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346178">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346178">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346178">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346178">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346178">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346178">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346178">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346178">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346178">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346178">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346178">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346178">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346178">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346178">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346178">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346178">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346178">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346178">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346178">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346178">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346178">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346178">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346178">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346178">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346178">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346178">
      <w:pPr>
        <w:rPr>
          <w:lang w:eastAsia="en-US"/>
        </w:rPr>
      </w:pPr>
    </w:p>
    <w:p w14:paraId="65BCD351" w14:textId="77777777" w:rsidR="00975C97" w:rsidRPr="007F2609" w:rsidRDefault="00975C97" w:rsidP="00346178">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346178">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346178">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346178">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346178">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346178">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346178">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346178">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346178">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346178">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346178">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346178">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346178">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346178">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346178">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346178">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346178">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346178">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346178">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346178">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346178">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346178">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346178">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346178">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346178">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346178">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346178">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346178">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346178">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346178">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346178">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346178">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346178">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346178">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346178">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346178">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346178">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346178">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346178">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346178">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346178">
      <w:pPr>
        <w:rPr>
          <w:lang w:eastAsia="en-US"/>
        </w:rPr>
      </w:pPr>
    </w:p>
    <w:p w14:paraId="3108E408" w14:textId="77777777" w:rsidR="00975C97" w:rsidRPr="007F2609" w:rsidRDefault="00975C97" w:rsidP="00346178">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346178">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346178">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346178">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346178">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346178">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346178">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346178">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346178">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346178">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346178">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346178">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346178">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346178">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346178">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346178">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346178">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346178">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346178">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346178">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346178">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346178">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346178">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346178">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346178">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346178">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346178">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346178">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346178">
      <w:pPr>
        <w:rPr>
          <w:lang w:eastAsia="en-US"/>
        </w:rPr>
      </w:pPr>
    </w:p>
    <w:p w14:paraId="464A1A32" w14:textId="77777777" w:rsidR="00975C97" w:rsidRPr="007F2609" w:rsidRDefault="00975C97" w:rsidP="00346178">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346178">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346178">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346178">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346178">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346178">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346178">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346178">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346178">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346178">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346178">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346178">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346178">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346178">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346178">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346178">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346178">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346178">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346178">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346178">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346178">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346178">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346178">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346178">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346178">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346178">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346178">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346178">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346178">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346178">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346178"/>
    <w:p w14:paraId="503E326E" w14:textId="77777777" w:rsidR="00975C97" w:rsidRPr="007F2609" w:rsidRDefault="00975C97" w:rsidP="00975C97">
      <w:pPr>
        <w:pStyle w:val="Heading8"/>
      </w:pPr>
      <w:r w:rsidRPr="007F2609">
        <w:br w:type="page"/>
      </w:r>
      <w:bookmarkStart w:id="94" w:name="_Toc27478712"/>
      <w:bookmarkStart w:id="95" w:name="_Toc36227426"/>
      <w:r w:rsidRPr="007F2609">
        <w:lastRenderedPageBreak/>
        <w:t>Annex B (normative):</w:t>
      </w:r>
      <w:r w:rsidRPr="007F2609">
        <w:br/>
        <w:t>Propagation Conditions</w:t>
      </w:r>
      <w:bookmarkEnd w:id="94"/>
      <w:bookmarkEnd w:id="95"/>
    </w:p>
    <w:p w14:paraId="7D218724" w14:textId="77777777" w:rsidR="00975C97" w:rsidRPr="007F2609" w:rsidRDefault="00975C97" w:rsidP="00346178">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4C1B2FC3" w:rsidR="00975C97" w:rsidRPr="007F2609" w:rsidRDefault="00975C97" w:rsidP="00975C97">
      <w:pPr>
        <w:pStyle w:val="Heading1"/>
      </w:pPr>
      <w:bookmarkStart w:id="96" w:name="_Toc27478713"/>
      <w:bookmarkStart w:id="97" w:name="_Toc36227427"/>
      <w:r w:rsidRPr="007F2609">
        <w:t>B.0</w:t>
      </w:r>
      <w:r w:rsidRPr="007F2609">
        <w:tab/>
        <w:t>No interference</w:t>
      </w:r>
      <w:bookmarkEnd w:id="96"/>
      <w:bookmarkEnd w:id="97"/>
    </w:p>
    <w:p w14:paraId="6263C71D" w14:textId="77777777" w:rsidR="00975C97" w:rsidRPr="007F2609" w:rsidRDefault="00975C97" w:rsidP="00346178">
      <w:r w:rsidRPr="007F2609">
        <w:t xml:space="preserve">The downlink connection between the System Simulator and the UE is without Additive White Gaussian Noise, and has no fading or multipath effects. </w:t>
      </w:r>
    </w:p>
    <w:p w14:paraId="28DA967A" w14:textId="24007C51" w:rsidR="00975C97" w:rsidRPr="007F2609" w:rsidRDefault="00975C97" w:rsidP="00975C97">
      <w:pPr>
        <w:pStyle w:val="Heading8"/>
      </w:pPr>
      <w:bookmarkStart w:id="98" w:name="_Toc27478714"/>
      <w:bookmarkStart w:id="99" w:name="_Toc36227428"/>
      <w:r w:rsidRPr="007F2609">
        <w:t xml:space="preserve">Annex </w:t>
      </w:r>
      <w:r w:rsidRPr="007F2609">
        <w:rPr>
          <w:lang w:eastAsia="zh-TW"/>
        </w:rPr>
        <w:t>C</w:t>
      </w:r>
      <w:r w:rsidRPr="007F2609">
        <w:t xml:space="preserve"> (normative):</w:t>
      </w:r>
      <w:r w:rsidRPr="007F2609">
        <w:br/>
        <w:t>Downlink physical channels</w:t>
      </w:r>
      <w:bookmarkEnd w:id="98"/>
      <w:bookmarkEnd w:id="99"/>
    </w:p>
    <w:p w14:paraId="64CB9239" w14:textId="77777777" w:rsidR="00975C97" w:rsidRPr="007F2609" w:rsidRDefault="00975C97" w:rsidP="00346178">
      <w:r w:rsidRPr="007F2609">
        <w:rPr>
          <w:rFonts w:eastAsia="SimSun"/>
          <w:lang w:eastAsia="en-US"/>
        </w:rPr>
        <w:t>This annex specifies the downlink physical channels that are needed for setting a connection and channels that are needed during a connection.</w:t>
      </w:r>
    </w:p>
    <w:p w14:paraId="70B56E9E" w14:textId="63412C63" w:rsidR="00975C97" w:rsidRPr="007F2609" w:rsidRDefault="00975C97" w:rsidP="00975C97">
      <w:pPr>
        <w:pStyle w:val="Heading1"/>
        <w:rPr>
          <w:lang w:eastAsia="zh-TW"/>
        </w:rPr>
      </w:pPr>
      <w:bookmarkStart w:id="100" w:name="_Toc27478715"/>
      <w:bookmarkStart w:id="101" w:name="_Toc36227429"/>
      <w:r w:rsidRPr="007F2609">
        <w:rPr>
          <w:lang w:eastAsia="zh-TW"/>
        </w:rPr>
        <w:t>C.0</w:t>
      </w:r>
      <w:r w:rsidRPr="007F2609">
        <w:rPr>
          <w:lang w:eastAsia="zh-TW"/>
        </w:rPr>
        <w:tab/>
        <w:t>Downlink signal levels</w:t>
      </w:r>
      <w:bookmarkEnd w:id="100"/>
      <w:bookmarkEnd w:id="101"/>
    </w:p>
    <w:p w14:paraId="7B61A266" w14:textId="77777777" w:rsidR="00975C97" w:rsidRPr="007F2609" w:rsidRDefault="00975C97" w:rsidP="00346178">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346178">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346178">
      <w:pPr>
        <w:rPr>
          <w:rFonts w:eastAsia="Batang"/>
        </w:rPr>
      </w:pPr>
      <w:r w:rsidRPr="007F2609">
        <w:rPr>
          <w:rFonts w:eastAsia="Batang"/>
        </w:rPr>
        <w:t>If the UE has one Rx antenna, the downlink signal is applied to it.</w:t>
      </w:r>
    </w:p>
    <w:p w14:paraId="50580433" w14:textId="77777777" w:rsidR="00975C97" w:rsidRPr="007F2609" w:rsidRDefault="00975C97" w:rsidP="00346178">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346178">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346178">
            <w:pPr>
              <w:pStyle w:val="TAH"/>
              <w:rPr>
                <w:lang w:eastAsia="zh-CN"/>
              </w:rPr>
            </w:pPr>
          </w:p>
        </w:tc>
        <w:tc>
          <w:tcPr>
            <w:tcW w:w="709" w:type="dxa"/>
          </w:tcPr>
          <w:p w14:paraId="5398F42E" w14:textId="77777777" w:rsidR="003552CD" w:rsidRPr="007F2609" w:rsidRDefault="003552CD" w:rsidP="00346178">
            <w:pPr>
              <w:pStyle w:val="TAH"/>
              <w:rPr>
                <w:lang w:eastAsia="zh-CN"/>
              </w:rPr>
            </w:pPr>
            <w:r w:rsidRPr="007F2609">
              <w:rPr>
                <w:lang w:eastAsia="zh-CN"/>
              </w:rPr>
              <w:t>Unit</w:t>
            </w:r>
          </w:p>
        </w:tc>
        <w:tc>
          <w:tcPr>
            <w:tcW w:w="709" w:type="dxa"/>
          </w:tcPr>
          <w:p w14:paraId="12893F97" w14:textId="77777777" w:rsidR="003552CD" w:rsidRPr="007F2609" w:rsidRDefault="003552CD" w:rsidP="00346178">
            <w:pPr>
              <w:pStyle w:val="TAH"/>
              <w:rPr>
                <w:lang w:eastAsia="zh-CN"/>
              </w:rPr>
            </w:pPr>
          </w:p>
        </w:tc>
        <w:tc>
          <w:tcPr>
            <w:tcW w:w="8363" w:type="dxa"/>
            <w:gridSpan w:val="12"/>
          </w:tcPr>
          <w:p w14:paraId="2DDC7AE7" w14:textId="7595E543" w:rsidR="003552CD" w:rsidRPr="007F2609" w:rsidRDefault="003552CD" w:rsidP="00346178">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346178">
            <w:pPr>
              <w:pStyle w:val="TAH"/>
              <w:rPr>
                <w:lang w:eastAsia="zh-CN"/>
              </w:rPr>
            </w:pPr>
          </w:p>
        </w:tc>
        <w:tc>
          <w:tcPr>
            <w:tcW w:w="1134" w:type="dxa"/>
            <w:gridSpan w:val="2"/>
          </w:tcPr>
          <w:p w14:paraId="6E922267" w14:textId="77777777" w:rsidR="003552CD" w:rsidRPr="007F2609" w:rsidRDefault="003552CD" w:rsidP="00346178">
            <w:pPr>
              <w:pStyle w:val="TAH"/>
              <w:rPr>
                <w:lang w:eastAsia="zh-CN"/>
              </w:rPr>
            </w:pPr>
          </w:p>
        </w:tc>
        <w:tc>
          <w:tcPr>
            <w:tcW w:w="709" w:type="dxa"/>
          </w:tcPr>
          <w:p w14:paraId="773EA979" w14:textId="77777777" w:rsidR="003552CD" w:rsidRPr="007F2609" w:rsidRDefault="003552CD" w:rsidP="00346178">
            <w:pPr>
              <w:pStyle w:val="TAH"/>
              <w:rPr>
                <w:lang w:eastAsia="zh-CN"/>
              </w:rPr>
            </w:pPr>
          </w:p>
        </w:tc>
        <w:tc>
          <w:tcPr>
            <w:tcW w:w="709" w:type="dxa"/>
          </w:tcPr>
          <w:p w14:paraId="39F88211" w14:textId="77777777" w:rsidR="003552CD" w:rsidRPr="007F2609" w:rsidRDefault="003552CD" w:rsidP="00346178">
            <w:pPr>
              <w:pStyle w:val="TAH"/>
              <w:rPr>
                <w:lang w:eastAsia="zh-CN"/>
              </w:rPr>
            </w:pPr>
            <w:r w:rsidRPr="007F2609">
              <w:rPr>
                <w:lang w:eastAsia="zh-CN"/>
              </w:rPr>
              <w:t>5 MHz</w:t>
            </w:r>
          </w:p>
        </w:tc>
        <w:tc>
          <w:tcPr>
            <w:tcW w:w="708" w:type="dxa"/>
          </w:tcPr>
          <w:p w14:paraId="0DA28A70" w14:textId="77777777" w:rsidR="003552CD" w:rsidRPr="007F2609" w:rsidRDefault="003552CD" w:rsidP="00346178">
            <w:pPr>
              <w:pStyle w:val="TAH"/>
              <w:rPr>
                <w:lang w:eastAsia="zh-CN"/>
              </w:rPr>
            </w:pPr>
            <w:r w:rsidRPr="007F2609">
              <w:rPr>
                <w:lang w:eastAsia="zh-CN"/>
              </w:rPr>
              <w:t>10 MHz</w:t>
            </w:r>
          </w:p>
        </w:tc>
        <w:tc>
          <w:tcPr>
            <w:tcW w:w="709" w:type="dxa"/>
          </w:tcPr>
          <w:p w14:paraId="2FA5B05F" w14:textId="77777777" w:rsidR="003552CD" w:rsidRPr="007F2609" w:rsidRDefault="003552CD" w:rsidP="00346178">
            <w:pPr>
              <w:pStyle w:val="TAH"/>
              <w:rPr>
                <w:lang w:eastAsia="zh-CN"/>
              </w:rPr>
            </w:pPr>
            <w:r w:rsidRPr="007F2609">
              <w:rPr>
                <w:lang w:eastAsia="zh-CN"/>
              </w:rPr>
              <w:t>15 MHz</w:t>
            </w:r>
          </w:p>
        </w:tc>
        <w:tc>
          <w:tcPr>
            <w:tcW w:w="709" w:type="dxa"/>
          </w:tcPr>
          <w:p w14:paraId="026C0382" w14:textId="77777777" w:rsidR="003552CD" w:rsidRPr="007F2609" w:rsidRDefault="003552CD" w:rsidP="00346178">
            <w:pPr>
              <w:pStyle w:val="TAH"/>
              <w:rPr>
                <w:lang w:eastAsia="zh-CN"/>
              </w:rPr>
            </w:pPr>
            <w:r w:rsidRPr="007F2609">
              <w:rPr>
                <w:lang w:eastAsia="zh-CN"/>
              </w:rPr>
              <w:t>20 MHz</w:t>
            </w:r>
          </w:p>
        </w:tc>
        <w:tc>
          <w:tcPr>
            <w:tcW w:w="709" w:type="dxa"/>
          </w:tcPr>
          <w:p w14:paraId="04CF4149" w14:textId="77777777" w:rsidR="003552CD" w:rsidRPr="007F2609" w:rsidRDefault="003552CD" w:rsidP="00346178">
            <w:pPr>
              <w:pStyle w:val="TAH"/>
              <w:rPr>
                <w:lang w:eastAsia="zh-CN"/>
              </w:rPr>
            </w:pPr>
            <w:r w:rsidRPr="007F2609">
              <w:rPr>
                <w:lang w:eastAsia="zh-CN"/>
              </w:rPr>
              <w:t>25 MHz</w:t>
            </w:r>
          </w:p>
        </w:tc>
        <w:tc>
          <w:tcPr>
            <w:tcW w:w="708" w:type="dxa"/>
          </w:tcPr>
          <w:p w14:paraId="1E0843B3" w14:textId="77777777" w:rsidR="003552CD" w:rsidRPr="007F2609" w:rsidRDefault="003552CD" w:rsidP="00346178">
            <w:pPr>
              <w:pStyle w:val="TAH"/>
              <w:rPr>
                <w:lang w:eastAsia="zh-CN"/>
              </w:rPr>
            </w:pPr>
            <w:r w:rsidRPr="007F2609">
              <w:rPr>
                <w:lang w:eastAsia="zh-CN"/>
              </w:rPr>
              <w:t>30 MHz</w:t>
            </w:r>
          </w:p>
        </w:tc>
        <w:tc>
          <w:tcPr>
            <w:tcW w:w="709" w:type="dxa"/>
          </w:tcPr>
          <w:p w14:paraId="3E19DAA6" w14:textId="77777777" w:rsidR="003552CD" w:rsidRPr="007F2609" w:rsidRDefault="003552CD" w:rsidP="00346178">
            <w:pPr>
              <w:pStyle w:val="TAH"/>
              <w:rPr>
                <w:lang w:eastAsia="zh-CN"/>
              </w:rPr>
            </w:pPr>
            <w:r w:rsidRPr="007F2609">
              <w:rPr>
                <w:lang w:eastAsia="zh-CN"/>
              </w:rPr>
              <w:t>40 MHz</w:t>
            </w:r>
          </w:p>
        </w:tc>
        <w:tc>
          <w:tcPr>
            <w:tcW w:w="709" w:type="dxa"/>
          </w:tcPr>
          <w:p w14:paraId="00E5D87B" w14:textId="77777777" w:rsidR="003552CD" w:rsidRPr="007F2609" w:rsidRDefault="003552CD" w:rsidP="00346178">
            <w:pPr>
              <w:pStyle w:val="TAH"/>
              <w:rPr>
                <w:lang w:eastAsia="zh-CN"/>
              </w:rPr>
            </w:pPr>
            <w:r w:rsidRPr="007F2609">
              <w:rPr>
                <w:lang w:eastAsia="zh-CN"/>
              </w:rPr>
              <w:t>50 MHz</w:t>
            </w:r>
          </w:p>
        </w:tc>
        <w:tc>
          <w:tcPr>
            <w:tcW w:w="652" w:type="dxa"/>
          </w:tcPr>
          <w:p w14:paraId="0CAE8B1A" w14:textId="77777777" w:rsidR="003552CD" w:rsidRPr="007F2609" w:rsidRDefault="003552CD" w:rsidP="00346178">
            <w:pPr>
              <w:pStyle w:val="TAH"/>
              <w:rPr>
                <w:lang w:eastAsia="zh-CN"/>
              </w:rPr>
            </w:pPr>
            <w:r w:rsidRPr="007F2609">
              <w:rPr>
                <w:lang w:eastAsia="zh-CN"/>
              </w:rPr>
              <w:t>60 MHz</w:t>
            </w:r>
          </w:p>
        </w:tc>
        <w:tc>
          <w:tcPr>
            <w:tcW w:w="709" w:type="dxa"/>
          </w:tcPr>
          <w:p w14:paraId="1B1C21FB" w14:textId="31987725" w:rsidR="003552CD" w:rsidRPr="007F2609" w:rsidRDefault="003552CD" w:rsidP="00346178">
            <w:pPr>
              <w:pStyle w:val="TAH"/>
              <w:rPr>
                <w:lang w:eastAsia="zh-CN"/>
              </w:rPr>
            </w:pPr>
            <w:r w:rsidRPr="007F2609">
              <w:rPr>
                <w:lang w:eastAsia="zh-CN"/>
              </w:rPr>
              <w:t>70 MHz</w:t>
            </w:r>
          </w:p>
        </w:tc>
        <w:tc>
          <w:tcPr>
            <w:tcW w:w="709" w:type="dxa"/>
          </w:tcPr>
          <w:p w14:paraId="1F1B2290" w14:textId="36594E43" w:rsidR="003552CD" w:rsidRPr="007F2609" w:rsidRDefault="003552CD" w:rsidP="00346178">
            <w:pPr>
              <w:pStyle w:val="TAH"/>
              <w:rPr>
                <w:lang w:eastAsia="zh-CN"/>
              </w:rPr>
            </w:pPr>
            <w:r w:rsidRPr="007F2609">
              <w:rPr>
                <w:lang w:eastAsia="zh-CN"/>
              </w:rPr>
              <w:t>80 MHz</w:t>
            </w:r>
          </w:p>
        </w:tc>
        <w:tc>
          <w:tcPr>
            <w:tcW w:w="708" w:type="dxa"/>
          </w:tcPr>
          <w:p w14:paraId="6F09C38A" w14:textId="77777777" w:rsidR="003552CD" w:rsidRPr="007F2609" w:rsidRDefault="003552CD" w:rsidP="00346178">
            <w:pPr>
              <w:pStyle w:val="TAH"/>
              <w:rPr>
                <w:lang w:eastAsia="zh-CN"/>
              </w:rPr>
            </w:pPr>
            <w:r w:rsidRPr="007F2609">
              <w:rPr>
                <w:lang w:eastAsia="zh-CN"/>
              </w:rPr>
              <w:t>90 MHz</w:t>
            </w:r>
          </w:p>
        </w:tc>
        <w:tc>
          <w:tcPr>
            <w:tcW w:w="624" w:type="dxa"/>
          </w:tcPr>
          <w:p w14:paraId="649F89CB" w14:textId="77777777" w:rsidR="003552CD" w:rsidRPr="007F2609" w:rsidRDefault="003552CD" w:rsidP="00346178">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346178">
            <w:pPr>
              <w:pStyle w:val="TAC"/>
            </w:pPr>
            <w:r w:rsidRPr="007F2609">
              <w:t>15</w:t>
            </w:r>
          </w:p>
        </w:tc>
        <w:tc>
          <w:tcPr>
            <w:tcW w:w="1134" w:type="dxa"/>
            <w:gridSpan w:val="2"/>
          </w:tcPr>
          <w:p w14:paraId="04FE492F" w14:textId="77777777" w:rsidR="003552CD" w:rsidRPr="007F2609" w:rsidRDefault="003552CD" w:rsidP="00346178">
            <w:pPr>
              <w:pStyle w:val="TAC"/>
            </w:pPr>
            <w:r w:rsidRPr="007F2609">
              <w:t>Number of RBs</w:t>
            </w:r>
          </w:p>
        </w:tc>
        <w:tc>
          <w:tcPr>
            <w:tcW w:w="709" w:type="dxa"/>
            <w:vAlign w:val="center"/>
          </w:tcPr>
          <w:p w14:paraId="2A4A4AAB" w14:textId="77777777" w:rsidR="003552CD" w:rsidRPr="007F2609" w:rsidRDefault="003552CD" w:rsidP="00346178">
            <w:pPr>
              <w:pStyle w:val="TAC"/>
              <w:rPr>
                <w:rFonts w:eastAsia="Osaka"/>
                <w:lang w:eastAsia="zh-CN"/>
              </w:rPr>
            </w:pPr>
          </w:p>
        </w:tc>
        <w:tc>
          <w:tcPr>
            <w:tcW w:w="709" w:type="dxa"/>
            <w:vAlign w:val="center"/>
          </w:tcPr>
          <w:p w14:paraId="7F1F5D9B" w14:textId="77777777" w:rsidR="003552CD" w:rsidRPr="007F2609" w:rsidRDefault="003552CD" w:rsidP="00346178">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346178">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346178">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346178">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346178">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346178">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346178">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346178">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346178">
            <w:pPr>
              <w:pStyle w:val="TAC"/>
              <w:rPr>
                <w:rFonts w:eastAsia="Osaka"/>
                <w:lang w:eastAsia="zh-CN"/>
              </w:rPr>
            </w:pPr>
            <w:r w:rsidRPr="007F2609">
              <w:t>N/A</w:t>
            </w:r>
          </w:p>
        </w:tc>
        <w:tc>
          <w:tcPr>
            <w:tcW w:w="709" w:type="dxa"/>
            <w:vAlign w:val="center"/>
          </w:tcPr>
          <w:p w14:paraId="216C964F" w14:textId="411FA11B" w:rsidR="003552CD" w:rsidRPr="007F2609" w:rsidRDefault="003552CD" w:rsidP="00346178">
            <w:pPr>
              <w:pStyle w:val="TAC"/>
            </w:pPr>
            <w:r w:rsidRPr="007F2609">
              <w:t>N/A</w:t>
            </w:r>
          </w:p>
        </w:tc>
        <w:tc>
          <w:tcPr>
            <w:tcW w:w="709" w:type="dxa"/>
            <w:vAlign w:val="center"/>
          </w:tcPr>
          <w:p w14:paraId="2E572D04" w14:textId="21505228" w:rsidR="003552CD" w:rsidRPr="007F2609" w:rsidRDefault="003552CD" w:rsidP="00346178">
            <w:pPr>
              <w:pStyle w:val="TAC"/>
              <w:rPr>
                <w:rFonts w:eastAsia="Osaka"/>
                <w:lang w:eastAsia="zh-CN"/>
              </w:rPr>
            </w:pPr>
            <w:r w:rsidRPr="007F2609">
              <w:t>N/A</w:t>
            </w:r>
          </w:p>
        </w:tc>
        <w:tc>
          <w:tcPr>
            <w:tcW w:w="708" w:type="dxa"/>
            <w:vAlign w:val="center"/>
          </w:tcPr>
          <w:p w14:paraId="6166C77F" w14:textId="77777777" w:rsidR="003552CD" w:rsidRPr="007F2609" w:rsidRDefault="003552CD" w:rsidP="00346178">
            <w:pPr>
              <w:pStyle w:val="TAC"/>
              <w:rPr>
                <w:rFonts w:eastAsia="Osaka"/>
                <w:lang w:eastAsia="zh-CN"/>
              </w:rPr>
            </w:pPr>
            <w:r w:rsidRPr="007F2609">
              <w:t>N/A</w:t>
            </w:r>
          </w:p>
        </w:tc>
        <w:tc>
          <w:tcPr>
            <w:tcW w:w="624" w:type="dxa"/>
            <w:vAlign w:val="center"/>
          </w:tcPr>
          <w:p w14:paraId="3F003332" w14:textId="77777777" w:rsidR="003552CD" w:rsidRPr="007F2609" w:rsidRDefault="003552CD" w:rsidP="00346178">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346178">
            <w:pPr>
              <w:pStyle w:val="TAC"/>
            </w:pPr>
          </w:p>
        </w:tc>
        <w:tc>
          <w:tcPr>
            <w:tcW w:w="1134" w:type="dxa"/>
            <w:gridSpan w:val="2"/>
          </w:tcPr>
          <w:p w14:paraId="101D6D51" w14:textId="77777777" w:rsidR="003552CD" w:rsidRPr="007F2609" w:rsidRDefault="003552CD" w:rsidP="00346178">
            <w:pPr>
              <w:pStyle w:val="TAC"/>
            </w:pPr>
            <w:r w:rsidRPr="007F2609">
              <w:t>Channel BW  power</w:t>
            </w:r>
          </w:p>
        </w:tc>
        <w:tc>
          <w:tcPr>
            <w:tcW w:w="709" w:type="dxa"/>
            <w:vAlign w:val="center"/>
          </w:tcPr>
          <w:p w14:paraId="53F7706D" w14:textId="77777777" w:rsidR="003552CD" w:rsidRPr="007F2609" w:rsidRDefault="003552CD" w:rsidP="00346178">
            <w:pPr>
              <w:pStyle w:val="TAC"/>
              <w:rPr>
                <w:rFonts w:eastAsia="Osaka"/>
                <w:lang w:eastAsia="zh-CN"/>
              </w:rPr>
            </w:pPr>
            <w:r w:rsidRPr="007F2609">
              <w:t>dBm</w:t>
            </w:r>
          </w:p>
        </w:tc>
        <w:tc>
          <w:tcPr>
            <w:tcW w:w="709" w:type="dxa"/>
            <w:vAlign w:val="center"/>
          </w:tcPr>
          <w:p w14:paraId="56A0E1AF" w14:textId="77777777" w:rsidR="003552CD" w:rsidRPr="007F2609" w:rsidRDefault="003552CD" w:rsidP="00346178">
            <w:pPr>
              <w:pStyle w:val="TAC"/>
              <w:rPr>
                <w:rFonts w:eastAsia="Osaka"/>
                <w:lang w:eastAsia="zh-CN"/>
              </w:rPr>
            </w:pPr>
            <w:r w:rsidRPr="007F2609">
              <w:t>-60</w:t>
            </w:r>
          </w:p>
        </w:tc>
        <w:tc>
          <w:tcPr>
            <w:tcW w:w="708" w:type="dxa"/>
            <w:vAlign w:val="center"/>
          </w:tcPr>
          <w:p w14:paraId="74FED97A" w14:textId="77777777" w:rsidR="003552CD" w:rsidRPr="007F2609" w:rsidRDefault="003552CD" w:rsidP="00346178">
            <w:pPr>
              <w:pStyle w:val="TAC"/>
              <w:rPr>
                <w:rFonts w:eastAsia="Osaka"/>
                <w:lang w:eastAsia="zh-CN"/>
              </w:rPr>
            </w:pPr>
            <w:r w:rsidRPr="007F2609">
              <w:t>-57</w:t>
            </w:r>
          </w:p>
        </w:tc>
        <w:tc>
          <w:tcPr>
            <w:tcW w:w="709" w:type="dxa"/>
            <w:vAlign w:val="center"/>
          </w:tcPr>
          <w:p w14:paraId="6FEA1487" w14:textId="77777777" w:rsidR="003552CD" w:rsidRPr="007F2609" w:rsidRDefault="003552CD" w:rsidP="00346178">
            <w:pPr>
              <w:pStyle w:val="TAC"/>
              <w:rPr>
                <w:rFonts w:eastAsia="Osaka"/>
                <w:lang w:eastAsia="zh-CN"/>
              </w:rPr>
            </w:pPr>
            <w:r w:rsidRPr="007F2609">
              <w:t>-55</w:t>
            </w:r>
          </w:p>
        </w:tc>
        <w:tc>
          <w:tcPr>
            <w:tcW w:w="709" w:type="dxa"/>
            <w:vAlign w:val="center"/>
          </w:tcPr>
          <w:p w14:paraId="02227EF3" w14:textId="77777777" w:rsidR="003552CD" w:rsidRPr="007F2609" w:rsidRDefault="003552CD" w:rsidP="00346178">
            <w:pPr>
              <w:pStyle w:val="TAC"/>
              <w:rPr>
                <w:rFonts w:eastAsia="Osaka"/>
                <w:lang w:eastAsia="zh-CN"/>
              </w:rPr>
            </w:pPr>
            <w:r w:rsidRPr="007F2609">
              <w:t>-54</w:t>
            </w:r>
          </w:p>
        </w:tc>
        <w:tc>
          <w:tcPr>
            <w:tcW w:w="709" w:type="dxa"/>
            <w:vAlign w:val="center"/>
          </w:tcPr>
          <w:p w14:paraId="006CE628" w14:textId="77777777" w:rsidR="003552CD" w:rsidRPr="007F2609" w:rsidRDefault="003552CD" w:rsidP="00346178">
            <w:pPr>
              <w:pStyle w:val="TAC"/>
              <w:rPr>
                <w:rFonts w:eastAsia="Osaka"/>
                <w:lang w:eastAsia="zh-CN"/>
              </w:rPr>
            </w:pPr>
            <w:r w:rsidRPr="007F2609">
              <w:t>-53</w:t>
            </w:r>
          </w:p>
        </w:tc>
        <w:tc>
          <w:tcPr>
            <w:tcW w:w="708" w:type="dxa"/>
            <w:vAlign w:val="center"/>
          </w:tcPr>
          <w:p w14:paraId="6CC630A6" w14:textId="77777777" w:rsidR="003552CD" w:rsidRPr="007F2609" w:rsidRDefault="003552CD" w:rsidP="00346178">
            <w:pPr>
              <w:pStyle w:val="TAC"/>
              <w:rPr>
                <w:rFonts w:eastAsia="Osaka"/>
                <w:lang w:eastAsia="zh-CN"/>
              </w:rPr>
            </w:pPr>
            <w:r w:rsidRPr="007F2609">
              <w:t>-52</w:t>
            </w:r>
          </w:p>
        </w:tc>
        <w:tc>
          <w:tcPr>
            <w:tcW w:w="709" w:type="dxa"/>
            <w:vAlign w:val="center"/>
          </w:tcPr>
          <w:p w14:paraId="0A452FE9" w14:textId="77777777" w:rsidR="003552CD" w:rsidRPr="007F2609" w:rsidRDefault="003552CD" w:rsidP="00346178">
            <w:pPr>
              <w:pStyle w:val="TAC"/>
              <w:rPr>
                <w:rFonts w:eastAsia="Osaka"/>
                <w:lang w:eastAsia="zh-CN"/>
              </w:rPr>
            </w:pPr>
            <w:r w:rsidRPr="007F2609">
              <w:t>-51</w:t>
            </w:r>
          </w:p>
        </w:tc>
        <w:tc>
          <w:tcPr>
            <w:tcW w:w="709" w:type="dxa"/>
            <w:vAlign w:val="center"/>
          </w:tcPr>
          <w:p w14:paraId="1B4BBBC3" w14:textId="77777777" w:rsidR="003552CD" w:rsidRPr="007F2609" w:rsidRDefault="003552CD" w:rsidP="00346178">
            <w:pPr>
              <w:pStyle w:val="TAC"/>
              <w:rPr>
                <w:rFonts w:eastAsia="Osaka"/>
                <w:lang w:eastAsia="zh-CN"/>
              </w:rPr>
            </w:pPr>
            <w:r w:rsidRPr="007F2609">
              <w:t>-50</w:t>
            </w:r>
          </w:p>
        </w:tc>
        <w:tc>
          <w:tcPr>
            <w:tcW w:w="652" w:type="dxa"/>
            <w:vAlign w:val="center"/>
          </w:tcPr>
          <w:p w14:paraId="436EF192" w14:textId="77777777" w:rsidR="003552CD" w:rsidRPr="007F2609" w:rsidRDefault="003552CD" w:rsidP="00346178">
            <w:pPr>
              <w:pStyle w:val="TAC"/>
              <w:rPr>
                <w:rFonts w:eastAsia="Osaka"/>
                <w:lang w:eastAsia="zh-CN"/>
              </w:rPr>
            </w:pPr>
            <w:r w:rsidRPr="007F2609">
              <w:t>N/A</w:t>
            </w:r>
          </w:p>
        </w:tc>
        <w:tc>
          <w:tcPr>
            <w:tcW w:w="709" w:type="dxa"/>
            <w:vAlign w:val="center"/>
          </w:tcPr>
          <w:p w14:paraId="6D989410" w14:textId="75745A67" w:rsidR="003552CD" w:rsidRPr="007F2609" w:rsidRDefault="003552CD" w:rsidP="00346178">
            <w:pPr>
              <w:pStyle w:val="TAC"/>
            </w:pPr>
            <w:r w:rsidRPr="007F2609">
              <w:t>N/A</w:t>
            </w:r>
          </w:p>
        </w:tc>
        <w:tc>
          <w:tcPr>
            <w:tcW w:w="709" w:type="dxa"/>
            <w:vAlign w:val="center"/>
          </w:tcPr>
          <w:p w14:paraId="12363DB1" w14:textId="5DCF1D01" w:rsidR="003552CD" w:rsidRPr="007F2609" w:rsidRDefault="003552CD" w:rsidP="00346178">
            <w:pPr>
              <w:pStyle w:val="TAC"/>
              <w:rPr>
                <w:rFonts w:eastAsia="Osaka"/>
                <w:lang w:eastAsia="zh-CN"/>
              </w:rPr>
            </w:pPr>
            <w:r w:rsidRPr="007F2609">
              <w:t>N/A</w:t>
            </w:r>
          </w:p>
        </w:tc>
        <w:tc>
          <w:tcPr>
            <w:tcW w:w="708" w:type="dxa"/>
            <w:vAlign w:val="center"/>
          </w:tcPr>
          <w:p w14:paraId="45E96600" w14:textId="77777777" w:rsidR="003552CD" w:rsidRPr="007F2609" w:rsidRDefault="003552CD" w:rsidP="00346178">
            <w:pPr>
              <w:pStyle w:val="TAC"/>
              <w:rPr>
                <w:rFonts w:eastAsia="Osaka"/>
                <w:lang w:eastAsia="zh-CN"/>
              </w:rPr>
            </w:pPr>
            <w:r w:rsidRPr="007F2609">
              <w:t>N/A</w:t>
            </w:r>
          </w:p>
        </w:tc>
        <w:tc>
          <w:tcPr>
            <w:tcW w:w="624" w:type="dxa"/>
            <w:vAlign w:val="center"/>
          </w:tcPr>
          <w:p w14:paraId="25FAD868" w14:textId="77777777" w:rsidR="003552CD" w:rsidRPr="007F2609" w:rsidRDefault="003552CD" w:rsidP="00346178">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346178">
            <w:pPr>
              <w:pStyle w:val="TAC"/>
            </w:pPr>
            <w:r w:rsidRPr="007F2609">
              <w:t>30</w:t>
            </w:r>
          </w:p>
        </w:tc>
        <w:tc>
          <w:tcPr>
            <w:tcW w:w="1134" w:type="dxa"/>
            <w:gridSpan w:val="2"/>
          </w:tcPr>
          <w:p w14:paraId="1C003108" w14:textId="77777777" w:rsidR="003552CD" w:rsidRPr="007F2609" w:rsidRDefault="003552CD" w:rsidP="00346178">
            <w:pPr>
              <w:pStyle w:val="TAC"/>
            </w:pPr>
            <w:r w:rsidRPr="007F2609">
              <w:t>Number of RBs</w:t>
            </w:r>
          </w:p>
        </w:tc>
        <w:tc>
          <w:tcPr>
            <w:tcW w:w="709" w:type="dxa"/>
            <w:vAlign w:val="center"/>
          </w:tcPr>
          <w:p w14:paraId="4E65C836" w14:textId="77777777" w:rsidR="003552CD" w:rsidRPr="007F2609" w:rsidRDefault="003552CD" w:rsidP="00346178">
            <w:pPr>
              <w:pStyle w:val="TAC"/>
            </w:pPr>
          </w:p>
        </w:tc>
        <w:tc>
          <w:tcPr>
            <w:tcW w:w="709" w:type="dxa"/>
            <w:vAlign w:val="center"/>
          </w:tcPr>
          <w:p w14:paraId="31BEA452" w14:textId="77777777" w:rsidR="003552CD" w:rsidRPr="007F2609" w:rsidRDefault="003552CD" w:rsidP="00346178">
            <w:pPr>
              <w:pStyle w:val="TAC"/>
            </w:pPr>
            <w:r w:rsidRPr="007F2609">
              <w:t>11</w:t>
            </w:r>
          </w:p>
        </w:tc>
        <w:tc>
          <w:tcPr>
            <w:tcW w:w="708" w:type="dxa"/>
            <w:vAlign w:val="center"/>
          </w:tcPr>
          <w:p w14:paraId="79B2BC6C" w14:textId="77777777" w:rsidR="003552CD" w:rsidRPr="007F2609" w:rsidRDefault="003552CD" w:rsidP="00346178">
            <w:pPr>
              <w:pStyle w:val="TAC"/>
            </w:pPr>
            <w:r w:rsidRPr="007F2609">
              <w:t>24</w:t>
            </w:r>
          </w:p>
        </w:tc>
        <w:tc>
          <w:tcPr>
            <w:tcW w:w="709" w:type="dxa"/>
            <w:vAlign w:val="center"/>
          </w:tcPr>
          <w:p w14:paraId="58F364E2" w14:textId="77777777" w:rsidR="003552CD" w:rsidRPr="007F2609" w:rsidRDefault="003552CD" w:rsidP="00346178">
            <w:pPr>
              <w:pStyle w:val="TAC"/>
            </w:pPr>
            <w:r w:rsidRPr="007F2609">
              <w:t>38</w:t>
            </w:r>
          </w:p>
        </w:tc>
        <w:tc>
          <w:tcPr>
            <w:tcW w:w="709" w:type="dxa"/>
            <w:vAlign w:val="center"/>
          </w:tcPr>
          <w:p w14:paraId="0C721071" w14:textId="77777777" w:rsidR="003552CD" w:rsidRPr="007F2609" w:rsidRDefault="003552CD" w:rsidP="00346178">
            <w:pPr>
              <w:pStyle w:val="TAC"/>
            </w:pPr>
            <w:r w:rsidRPr="007F2609">
              <w:t>51</w:t>
            </w:r>
          </w:p>
        </w:tc>
        <w:tc>
          <w:tcPr>
            <w:tcW w:w="709" w:type="dxa"/>
            <w:vAlign w:val="center"/>
          </w:tcPr>
          <w:p w14:paraId="0EED6677" w14:textId="77777777" w:rsidR="003552CD" w:rsidRPr="007F2609" w:rsidRDefault="003552CD" w:rsidP="00346178">
            <w:pPr>
              <w:pStyle w:val="TAC"/>
            </w:pPr>
            <w:r w:rsidRPr="007F2609">
              <w:t>65</w:t>
            </w:r>
          </w:p>
        </w:tc>
        <w:tc>
          <w:tcPr>
            <w:tcW w:w="708" w:type="dxa"/>
            <w:vAlign w:val="center"/>
          </w:tcPr>
          <w:p w14:paraId="4480AB89" w14:textId="77777777" w:rsidR="003552CD" w:rsidRPr="007F2609" w:rsidRDefault="003552CD" w:rsidP="00346178">
            <w:pPr>
              <w:pStyle w:val="TAC"/>
            </w:pPr>
            <w:r w:rsidRPr="007F2609">
              <w:t>78</w:t>
            </w:r>
          </w:p>
        </w:tc>
        <w:tc>
          <w:tcPr>
            <w:tcW w:w="709" w:type="dxa"/>
            <w:vAlign w:val="center"/>
          </w:tcPr>
          <w:p w14:paraId="17418B7A" w14:textId="77777777" w:rsidR="003552CD" w:rsidRPr="007F2609" w:rsidRDefault="003552CD" w:rsidP="00346178">
            <w:pPr>
              <w:pStyle w:val="TAC"/>
            </w:pPr>
            <w:r w:rsidRPr="007F2609">
              <w:t>106</w:t>
            </w:r>
          </w:p>
        </w:tc>
        <w:tc>
          <w:tcPr>
            <w:tcW w:w="709" w:type="dxa"/>
            <w:vAlign w:val="center"/>
          </w:tcPr>
          <w:p w14:paraId="48907F97" w14:textId="77777777" w:rsidR="003552CD" w:rsidRPr="007F2609" w:rsidRDefault="003552CD" w:rsidP="00346178">
            <w:pPr>
              <w:pStyle w:val="TAC"/>
            </w:pPr>
            <w:r w:rsidRPr="007F2609">
              <w:t>133</w:t>
            </w:r>
          </w:p>
        </w:tc>
        <w:tc>
          <w:tcPr>
            <w:tcW w:w="652" w:type="dxa"/>
            <w:vAlign w:val="center"/>
          </w:tcPr>
          <w:p w14:paraId="6A7BAD81" w14:textId="77777777" w:rsidR="003552CD" w:rsidRPr="007F2609" w:rsidRDefault="003552CD" w:rsidP="00346178">
            <w:pPr>
              <w:pStyle w:val="TAC"/>
            </w:pPr>
            <w:r w:rsidRPr="007F2609">
              <w:rPr>
                <w:rFonts w:eastAsia="Osaka"/>
                <w:lang w:eastAsia="zh-CN"/>
              </w:rPr>
              <w:t>162</w:t>
            </w:r>
          </w:p>
        </w:tc>
        <w:tc>
          <w:tcPr>
            <w:tcW w:w="709" w:type="dxa"/>
            <w:vAlign w:val="center"/>
          </w:tcPr>
          <w:p w14:paraId="5791A4EC" w14:textId="0BBD1A35" w:rsidR="003552CD" w:rsidRPr="007F2609" w:rsidRDefault="003552CD" w:rsidP="00346178">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346178">
            <w:pPr>
              <w:pStyle w:val="TAC"/>
            </w:pPr>
            <w:r w:rsidRPr="007F2609">
              <w:rPr>
                <w:rFonts w:eastAsia="Osaka"/>
                <w:lang w:eastAsia="zh-CN"/>
              </w:rPr>
              <w:t>217</w:t>
            </w:r>
          </w:p>
        </w:tc>
        <w:tc>
          <w:tcPr>
            <w:tcW w:w="708" w:type="dxa"/>
            <w:vAlign w:val="center"/>
          </w:tcPr>
          <w:p w14:paraId="3A270E90" w14:textId="77777777" w:rsidR="003552CD" w:rsidRPr="007F2609" w:rsidRDefault="003552CD" w:rsidP="00346178">
            <w:pPr>
              <w:pStyle w:val="TAC"/>
            </w:pPr>
            <w:r w:rsidRPr="007F2609">
              <w:rPr>
                <w:rFonts w:eastAsia="Osaka"/>
                <w:lang w:eastAsia="zh-CN"/>
              </w:rPr>
              <w:t>245</w:t>
            </w:r>
          </w:p>
        </w:tc>
        <w:tc>
          <w:tcPr>
            <w:tcW w:w="624" w:type="dxa"/>
            <w:vAlign w:val="center"/>
          </w:tcPr>
          <w:p w14:paraId="07667ADD" w14:textId="77777777" w:rsidR="003552CD" w:rsidRPr="007F2609" w:rsidRDefault="003552CD" w:rsidP="00346178">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346178">
            <w:pPr>
              <w:pStyle w:val="TAC"/>
            </w:pPr>
          </w:p>
        </w:tc>
        <w:tc>
          <w:tcPr>
            <w:tcW w:w="1134" w:type="dxa"/>
            <w:gridSpan w:val="2"/>
          </w:tcPr>
          <w:p w14:paraId="399A6F39" w14:textId="77777777" w:rsidR="003552CD" w:rsidRPr="007F2609" w:rsidRDefault="003552CD" w:rsidP="00346178">
            <w:pPr>
              <w:pStyle w:val="TAC"/>
            </w:pPr>
            <w:r w:rsidRPr="007F2609">
              <w:t>Channel BW  power</w:t>
            </w:r>
          </w:p>
        </w:tc>
        <w:tc>
          <w:tcPr>
            <w:tcW w:w="709" w:type="dxa"/>
            <w:vAlign w:val="center"/>
          </w:tcPr>
          <w:p w14:paraId="74A99D3E" w14:textId="77777777" w:rsidR="003552CD" w:rsidRPr="007F2609" w:rsidRDefault="003552CD" w:rsidP="00346178">
            <w:pPr>
              <w:pStyle w:val="TAC"/>
            </w:pPr>
            <w:r w:rsidRPr="007F2609">
              <w:t>dBm</w:t>
            </w:r>
          </w:p>
        </w:tc>
        <w:tc>
          <w:tcPr>
            <w:tcW w:w="709" w:type="dxa"/>
            <w:vAlign w:val="center"/>
          </w:tcPr>
          <w:p w14:paraId="2A0254ED" w14:textId="77777777" w:rsidR="003552CD" w:rsidRPr="007F2609" w:rsidRDefault="003552CD" w:rsidP="00346178">
            <w:pPr>
              <w:pStyle w:val="TAC"/>
            </w:pPr>
            <w:r w:rsidRPr="007F2609">
              <w:t>-61</w:t>
            </w:r>
          </w:p>
        </w:tc>
        <w:tc>
          <w:tcPr>
            <w:tcW w:w="708" w:type="dxa"/>
            <w:vAlign w:val="center"/>
          </w:tcPr>
          <w:p w14:paraId="3680D640" w14:textId="77777777" w:rsidR="003552CD" w:rsidRPr="007F2609" w:rsidRDefault="003552CD" w:rsidP="00346178">
            <w:pPr>
              <w:pStyle w:val="TAC"/>
            </w:pPr>
            <w:r w:rsidRPr="007F2609">
              <w:t>-57</w:t>
            </w:r>
          </w:p>
        </w:tc>
        <w:tc>
          <w:tcPr>
            <w:tcW w:w="709" w:type="dxa"/>
            <w:vAlign w:val="center"/>
          </w:tcPr>
          <w:p w14:paraId="07A81A0A" w14:textId="77777777" w:rsidR="003552CD" w:rsidRPr="007F2609" w:rsidRDefault="003552CD" w:rsidP="00346178">
            <w:pPr>
              <w:pStyle w:val="TAC"/>
            </w:pPr>
            <w:r w:rsidRPr="007F2609">
              <w:t>-55</w:t>
            </w:r>
          </w:p>
        </w:tc>
        <w:tc>
          <w:tcPr>
            <w:tcW w:w="709" w:type="dxa"/>
            <w:vAlign w:val="center"/>
          </w:tcPr>
          <w:p w14:paraId="56FB9B5E" w14:textId="77777777" w:rsidR="003552CD" w:rsidRPr="007F2609" w:rsidRDefault="003552CD" w:rsidP="00346178">
            <w:pPr>
              <w:pStyle w:val="TAC"/>
            </w:pPr>
            <w:r w:rsidRPr="007F2609">
              <w:t>-54</w:t>
            </w:r>
          </w:p>
        </w:tc>
        <w:tc>
          <w:tcPr>
            <w:tcW w:w="709" w:type="dxa"/>
            <w:vAlign w:val="center"/>
          </w:tcPr>
          <w:p w14:paraId="0D8445A9" w14:textId="77777777" w:rsidR="003552CD" w:rsidRPr="007F2609" w:rsidRDefault="003552CD" w:rsidP="00346178">
            <w:pPr>
              <w:pStyle w:val="TAC"/>
            </w:pPr>
            <w:r w:rsidRPr="007F2609">
              <w:t>-53</w:t>
            </w:r>
          </w:p>
        </w:tc>
        <w:tc>
          <w:tcPr>
            <w:tcW w:w="708" w:type="dxa"/>
            <w:vAlign w:val="center"/>
          </w:tcPr>
          <w:p w14:paraId="26711613" w14:textId="77777777" w:rsidR="003552CD" w:rsidRPr="007F2609" w:rsidRDefault="003552CD" w:rsidP="00346178">
            <w:pPr>
              <w:pStyle w:val="TAC"/>
            </w:pPr>
            <w:r w:rsidRPr="007F2609">
              <w:t>-52</w:t>
            </w:r>
          </w:p>
        </w:tc>
        <w:tc>
          <w:tcPr>
            <w:tcW w:w="709" w:type="dxa"/>
            <w:vAlign w:val="center"/>
          </w:tcPr>
          <w:p w14:paraId="5B689AC9" w14:textId="77777777" w:rsidR="003552CD" w:rsidRPr="007F2609" w:rsidRDefault="003552CD" w:rsidP="00346178">
            <w:pPr>
              <w:pStyle w:val="TAC"/>
            </w:pPr>
            <w:r w:rsidRPr="007F2609">
              <w:t>-51</w:t>
            </w:r>
          </w:p>
        </w:tc>
        <w:tc>
          <w:tcPr>
            <w:tcW w:w="709" w:type="dxa"/>
            <w:vAlign w:val="center"/>
          </w:tcPr>
          <w:p w14:paraId="57070096" w14:textId="77777777" w:rsidR="003552CD" w:rsidRPr="007F2609" w:rsidRDefault="003552CD" w:rsidP="00346178">
            <w:pPr>
              <w:pStyle w:val="TAC"/>
            </w:pPr>
            <w:r w:rsidRPr="007F2609">
              <w:t>-50</w:t>
            </w:r>
          </w:p>
        </w:tc>
        <w:tc>
          <w:tcPr>
            <w:tcW w:w="652" w:type="dxa"/>
            <w:vAlign w:val="center"/>
          </w:tcPr>
          <w:p w14:paraId="42AE6617" w14:textId="77777777" w:rsidR="003552CD" w:rsidRPr="007F2609" w:rsidRDefault="003552CD" w:rsidP="00346178">
            <w:pPr>
              <w:pStyle w:val="TAC"/>
            </w:pPr>
            <w:r w:rsidRPr="007F2609">
              <w:t>-49</w:t>
            </w:r>
          </w:p>
        </w:tc>
        <w:tc>
          <w:tcPr>
            <w:tcW w:w="709" w:type="dxa"/>
            <w:vAlign w:val="center"/>
          </w:tcPr>
          <w:p w14:paraId="48F0A48C" w14:textId="70A30F3C" w:rsidR="003552CD" w:rsidRPr="007F2609" w:rsidRDefault="003552CD" w:rsidP="00346178">
            <w:pPr>
              <w:pStyle w:val="TAC"/>
            </w:pPr>
            <w:r w:rsidRPr="007F2609">
              <w:t>-48</w:t>
            </w:r>
          </w:p>
        </w:tc>
        <w:tc>
          <w:tcPr>
            <w:tcW w:w="709" w:type="dxa"/>
            <w:vAlign w:val="center"/>
          </w:tcPr>
          <w:p w14:paraId="378F53E7" w14:textId="0970D6E4" w:rsidR="003552CD" w:rsidRPr="007F2609" w:rsidRDefault="003552CD" w:rsidP="00346178">
            <w:pPr>
              <w:pStyle w:val="TAC"/>
            </w:pPr>
            <w:r w:rsidRPr="007F2609">
              <w:t>-48</w:t>
            </w:r>
          </w:p>
        </w:tc>
        <w:tc>
          <w:tcPr>
            <w:tcW w:w="708" w:type="dxa"/>
            <w:vAlign w:val="center"/>
          </w:tcPr>
          <w:p w14:paraId="10928CB4" w14:textId="77777777" w:rsidR="003552CD" w:rsidRPr="007F2609" w:rsidRDefault="003552CD" w:rsidP="00346178">
            <w:pPr>
              <w:pStyle w:val="TAC"/>
            </w:pPr>
            <w:r w:rsidRPr="007F2609">
              <w:t>-47</w:t>
            </w:r>
          </w:p>
        </w:tc>
        <w:tc>
          <w:tcPr>
            <w:tcW w:w="624" w:type="dxa"/>
            <w:vAlign w:val="center"/>
          </w:tcPr>
          <w:p w14:paraId="612C8950" w14:textId="77777777" w:rsidR="003552CD" w:rsidRPr="007F2609" w:rsidRDefault="003552CD" w:rsidP="00346178">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346178">
            <w:pPr>
              <w:pStyle w:val="TAC"/>
            </w:pPr>
            <w:r w:rsidRPr="007F2609">
              <w:t>60</w:t>
            </w:r>
          </w:p>
        </w:tc>
        <w:tc>
          <w:tcPr>
            <w:tcW w:w="1134" w:type="dxa"/>
            <w:gridSpan w:val="2"/>
          </w:tcPr>
          <w:p w14:paraId="51BD3927" w14:textId="77777777" w:rsidR="003552CD" w:rsidRPr="007F2609" w:rsidRDefault="003552CD" w:rsidP="00346178">
            <w:pPr>
              <w:pStyle w:val="TAC"/>
            </w:pPr>
            <w:r w:rsidRPr="007F2609">
              <w:t>Number of RBs</w:t>
            </w:r>
          </w:p>
        </w:tc>
        <w:tc>
          <w:tcPr>
            <w:tcW w:w="709" w:type="dxa"/>
            <w:vAlign w:val="center"/>
          </w:tcPr>
          <w:p w14:paraId="63466A27" w14:textId="77777777" w:rsidR="003552CD" w:rsidRPr="007F2609" w:rsidRDefault="003552CD" w:rsidP="00346178">
            <w:pPr>
              <w:pStyle w:val="TAC"/>
            </w:pPr>
          </w:p>
        </w:tc>
        <w:tc>
          <w:tcPr>
            <w:tcW w:w="709" w:type="dxa"/>
            <w:vAlign w:val="center"/>
          </w:tcPr>
          <w:p w14:paraId="1F6343F8" w14:textId="77777777" w:rsidR="003552CD" w:rsidRPr="007F2609" w:rsidRDefault="003552CD" w:rsidP="00346178">
            <w:pPr>
              <w:pStyle w:val="TAC"/>
            </w:pPr>
            <w:r w:rsidRPr="007F2609">
              <w:t>N/A</w:t>
            </w:r>
          </w:p>
        </w:tc>
        <w:tc>
          <w:tcPr>
            <w:tcW w:w="708" w:type="dxa"/>
            <w:vAlign w:val="center"/>
          </w:tcPr>
          <w:p w14:paraId="3E3346DA" w14:textId="77777777" w:rsidR="003552CD" w:rsidRPr="007F2609" w:rsidRDefault="003552CD" w:rsidP="00346178">
            <w:pPr>
              <w:pStyle w:val="TAC"/>
            </w:pPr>
            <w:r w:rsidRPr="007F2609">
              <w:t>11</w:t>
            </w:r>
          </w:p>
        </w:tc>
        <w:tc>
          <w:tcPr>
            <w:tcW w:w="709" w:type="dxa"/>
            <w:vAlign w:val="center"/>
          </w:tcPr>
          <w:p w14:paraId="5031F728" w14:textId="77777777" w:rsidR="003552CD" w:rsidRPr="007F2609" w:rsidRDefault="003552CD" w:rsidP="00346178">
            <w:pPr>
              <w:pStyle w:val="TAC"/>
            </w:pPr>
            <w:r w:rsidRPr="007F2609">
              <w:t>18</w:t>
            </w:r>
          </w:p>
        </w:tc>
        <w:tc>
          <w:tcPr>
            <w:tcW w:w="709" w:type="dxa"/>
            <w:vAlign w:val="center"/>
          </w:tcPr>
          <w:p w14:paraId="27E38AD5" w14:textId="77777777" w:rsidR="003552CD" w:rsidRPr="007F2609" w:rsidRDefault="003552CD" w:rsidP="00346178">
            <w:pPr>
              <w:pStyle w:val="TAC"/>
            </w:pPr>
            <w:r w:rsidRPr="007F2609">
              <w:t>24</w:t>
            </w:r>
          </w:p>
        </w:tc>
        <w:tc>
          <w:tcPr>
            <w:tcW w:w="709" w:type="dxa"/>
            <w:vAlign w:val="center"/>
          </w:tcPr>
          <w:p w14:paraId="5F51C3ED" w14:textId="77777777" w:rsidR="003552CD" w:rsidRPr="007F2609" w:rsidRDefault="003552CD" w:rsidP="00346178">
            <w:pPr>
              <w:pStyle w:val="TAC"/>
            </w:pPr>
            <w:r w:rsidRPr="007F2609">
              <w:t>31</w:t>
            </w:r>
          </w:p>
        </w:tc>
        <w:tc>
          <w:tcPr>
            <w:tcW w:w="708" w:type="dxa"/>
            <w:vAlign w:val="center"/>
          </w:tcPr>
          <w:p w14:paraId="5ED63DED" w14:textId="77777777" w:rsidR="003552CD" w:rsidRPr="007F2609" w:rsidRDefault="003552CD" w:rsidP="00346178">
            <w:pPr>
              <w:pStyle w:val="TAC"/>
            </w:pPr>
            <w:r w:rsidRPr="007F2609">
              <w:t>38</w:t>
            </w:r>
          </w:p>
        </w:tc>
        <w:tc>
          <w:tcPr>
            <w:tcW w:w="709" w:type="dxa"/>
            <w:vAlign w:val="center"/>
          </w:tcPr>
          <w:p w14:paraId="5C129D57" w14:textId="77777777" w:rsidR="003552CD" w:rsidRPr="007F2609" w:rsidRDefault="003552CD" w:rsidP="00346178">
            <w:pPr>
              <w:pStyle w:val="TAC"/>
            </w:pPr>
            <w:r w:rsidRPr="007F2609">
              <w:t>51</w:t>
            </w:r>
          </w:p>
        </w:tc>
        <w:tc>
          <w:tcPr>
            <w:tcW w:w="709" w:type="dxa"/>
            <w:vAlign w:val="center"/>
          </w:tcPr>
          <w:p w14:paraId="512AF031" w14:textId="77777777" w:rsidR="003552CD" w:rsidRPr="007F2609" w:rsidRDefault="003552CD" w:rsidP="00346178">
            <w:pPr>
              <w:pStyle w:val="TAC"/>
            </w:pPr>
            <w:r w:rsidRPr="007F2609">
              <w:t>65</w:t>
            </w:r>
          </w:p>
        </w:tc>
        <w:tc>
          <w:tcPr>
            <w:tcW w:w="652" w:type="dxa"/>
            <w:vAlign w:val="center"/>
          </w:tcPr>
          <w:p w14:paraId="774D5C9E" w14:textId="77777777" w:rsidR="003552CD" w:rsidRPr="007F2609" w:rsidRDefault="003552CD" w:rsidP="00346178">
            <w:pPr>
              <w:pStyle w:val="TAC"/>
            </w:pPr>
            <w:r w:rsidRPr="007F2609">
              <w:t>79</w:t>
            </w:r>
          </w:p>
        </w:tc>
        <w:tc>
          <w:tcPr>
            <w:tcW w:w="709" w:type="dxa"/>
            <w:vAlign w:val="center"/>
          </w:tcPr>
          <w:p w14:paraId="44985C17" w14:textId="3A8C628A" w:rsidR="003552CD" w:rsidRPr="007F2609" w:rsidRDefault="003552CD" w:rsidP="00346178">
            <w:pPr>
              <w:pStyle w:val="TAC"/>
            </w:pPr>
            <w:r w:rsidRPr="007F2609">
              <w:t>93</w:t>
            </w:r>
          </w:p>
        </w:tc>
        <w:tc>
          <w:tcPr>
            <w:tcW w:w="709" w:type="dxa"/>
            <w:vAlign w:val="center"/>
          </w:tcPr>
          <w:p w14:paraId="6DE70AEA" w14:textId="52E55FC8" w:rsidR="003552CD" w:rsidRPr="007F2609" w:rsidRDefault="003552CD" w:rsidP="00346178">
            <w:pPr>
              <w:pStyle w:val="TAC"/>
            </w:pPr>
            <w:r w:rsidRPr="007F2609">
              <w:t>107</w:t>
            </w:r>
          </w:p>
        </w:tc>
        <w:tc>
          <w:tcPr>
            <w:tcW w:w="708" w:type="dxa"/>
            <w:vAlign w:val="center"/>
          </w:tcPr>
          <w:p w14:paraId="539A940A" w14:textId="77777777" w:rsidR="003552CD" w:rsidRPr="007F2609" w:rsidRDefault="003552CD" w:rsidP="00346178">
            <w:pPr>
              <w:pStyle w:val="TAC"/>
            </w:pPr>
            <w:r w:rsidRPr="007F2609">
              <w:t>121</w:t>
            </w:r>
          </w:p>
        </w:tc>
        <w:tc>
          <w:tcPr>
            <w:tcW w:w="624" w:type="dxa"/>
            <w:vAlign w:val="center"/>
          </w:tcPr>
          <w:p w14:paraId="6C2E2629" w14:textId="77777777" w:rsidR="003552CD" w:rsidRPr="007F2609" w:rsidRDefault="003552CD" w:rsidP="00346178">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346178">
            <w:pPr>
              <w:pStyle w:val="TAC"/>
            </w:pPr>
          </w:p>
        </w:tc>
        <w:tc>
          <w:tcPr>
            <w:tcW w:w="1134" w:type="dxa"/>
            <w:gridSpan w:val="2"/>
          </w:tcPr>
          <w:p w14:paraId="6F6F6E39" w14:textId="77777777" w:rsidR="003552CD" w:rsidRPr="007F2609" w:rsidRDefault="003552CD" w:rsidP="00346178">
            <w:pPr>
              <w:pStyle w:val="TAC"/>
            </w:pPr>
            <w:r w:rsidRPr="007F2609">
              <w:t>Channel BW  power</w:t>
            </w:r>
          </w:p>
        </w:tc>
        <w:tc>
          <w:tcPr>
            <w:tcW w:w="709" w:type="dxa"/>
            <w:vAlign w:val="center"/>
          </w:tcPr>
          <w:p w14:paraId="20E47812" w14:textId="77777777" w:rsidR="003552CD" w:rsidRPr="007F2609" w:rsidRDefault="003552CD" w:rsidP="00346178">
            <w:pPr>
              <w:pStyle w:val="TAC"/>
            </w:pPr>
            <w:r w:rsidRPr="007F2609">
              <w:t>dBm</w:t>
            </w:r>
          </w:p>
        </w:tc>
        <w:tc>
          <w:tcPr>
            <w:tcW w:w="709" w:type="dxa"/>
            <w:vAlign w:val="center"/>
          </w:tcPr>
          <w:p w14:paraId="77DF0BA6" w14:textId="77777777" w:rsidR="003552CD" w:rsidRPr="007F2609" w:rsidRDefault="003552CD" w:rsidP="00346178">
            <w:pPr>
              <w:pStyle w:val="TAC"/>
            </w:pPr>
            <w:r w:rsidRPr="007F2609">
              <w:t>N/A</w:t>
            </w:r>
          </w:p>
        </w:tc>
        <w:tc>
          <w:tcPr>
            <w:tcW w:w="708" w:type="dxa"/>
            <w:vAlign w:val="center"/>
          </w:tcPr>
          <w:p w14:paraId="42CED996" w14:textId="77777777" w:rsidR="003552CD" w:rsidRPr="007F2609" w:rsidRDefault="003552CD" w:rsidP="00346178">
            <w:pPr>
              <w:pStyle w:val="TAC"/>
            </w:pPr>
            <w:r w:rsidRPr="007F2609">
              <w:t>-58</w:t>
            </w:r>
          </w:p>
        </w:tc>
        <w:tc>
          <w:tcPr>
            <w:tcW w:w="709" w:type="dxa"/>
            <w:vAlign w:val="center"/>
          </w:tcPr>
          <w:p w14:paraId="147E3A1E" w14:textId="77777777" w:rsidR="003552CD" w:rsidRPr="007F2609" w:rsidRDefault="003552CD" w:rsidP="00346178">
            <w:pPr>
              <w:pStyle w:val="TAC"/>
            </w:pPr>
            <w:r w:rsidRPr="007F2609">
              <w:t>-56</w:t>
            </w:r>
          </w:p>
        </w:tc>
        <w:tc>
          <w:tcPr>
            <w:tcW w:w="709" w:type="dxa"/>
            <w:vAlign w:val="center"/>
          </w:tcPr>
          <w:p w14:paraId="49885695" w14:textId="77777777" w:rsidR="003552CD" w:rsidRPr="007F2609" w:rsidRDefault="003552CD" w:rsidP="00346178">
            <w:pPr>
              <w:pStyle w:val="TAC"/>
            </w:pPr>
            <w:r w:rsidRPr="007F2609">
              <w:t>-54</w:t>
            </w:r>
          </w:p>
        </w:tc>
        <w:tc>
          <w:tcPr>
            <w:tcW w:w="709" w:type="dxa"/>
            <w:vAlign w:val="center"/>
          </w:tcPr>
          <w:p w14:paraId="0E6E6920" w14:textId="77777777" w:rsidR="003552CD" w:rsidRPr="007F2609" w:rsidRDefault="003552CD" w:rsidP="00346178">
            <w:pPr>
              <w:pStyle w:val="TAC"/>
            </w:pPr>
            <w:r w:rsidRPr="007F2609">
              <w:t>-53</w:t>
            </w:r>
          </w:p>
        </w:tc>
        <w:tc>
          <w:tcPr>
            <w:tcW w:w="708" w:type="dxa"/>
            <w:vAlign w:val="center"/>
          </w:tcPr>
          <w:p w14:paraId="3CC39FAE" w14:textId="77777777" w:rsidR="003552CD" w:rsidRPr="007F2609" w:rsidRDefault="003552CD" w:rsidP="00346178">
            <w:pPr>
              <w:pStyle w:val="TAC"/>
            </w:pPr>
            <w:r w:rsidRPr="007F2609">
              <w:t>-52</w:t>
            </w:r>
          </w:p>
        </w:tc>
        <w:tc>
          <w:tcPr>
            <w:tcW w:w="709" w:type="dxa"/>
            <w:vAlign w:val="center"/>
          </w:tcPr>
          <w:p w14:paraId="37D1B2C0" w14:textId="77777777" w:rsidR="003552CD" w:rsidRPr="007F2609" w:rsidRDefault="003552CD" w:rsidP="00346178">
            <w:pPr>
              <w:pStyle w:val="TAC"/>
            </w:pPr>
            <w:r w:rsidRPr="007F2609">
              <w:t>-51</w:t>
            </w:r>
          </w:p>
        </w:tc>
        <w:tc>
          <w:tcPr>
            <w:tcW w:w="709" w:type="dxa"/>
            <w:vAlign w:val="center"/>
          </w:tcPr>
          <w:p w14:paraId="02C32FBE" w14:textId="77777777" w:rsidR="003552CD" w:rsidRPr="007F2609" w:rsidRDefault="003552CD" w:rsidP="00346178">
            <w:pPr>
              <w:pStyle w:val="TAC"/>
            </w:pPr>
            <w:r w:rsidRPr="007F2609">
              <w:t>-50</w:t>
            </w:r>
          </w:p>
        </w:tc>
        <w:tc>
          <w:tcPr>
            <w:tcW w:w="652" w:type="dxa"/>
            <w:vAlign w:val="center"/>
          </w:tcPr>
          <w:p w14:paraId="150B4426" w14:textId="77777777" w:rsidR="003552CD" w:rsidRPr="007F2609" w:rsidRDefault="003552CD" w:rsidP="00346178">
            <w:pPr>
              <w:pStyle w:val="TAC"/>
            </w:pPr>
            <w:r w:rsidRPr="007F2609">
              <w:t>-49</w:t>
            </w:r>
          </w:p>
        </w:tc>
        <w:tc>
          <w:tcPr>
            <w:tcW w:w="709" w:type="dxa"/>
            <w:vAlign w:val="center"/>
          </w:tcPr>
          <w:p w14:paraId="5583D6F7" w14:textId="36AD17C8" w:rsidR="003552CD" w:rsidRPr="007F2609" w:rsidRDefault="003552CD" w:rsidP="00346178">
            <w:pPr>
              <w:pStyle w:val="TAC"/>
            </w:pPr>
            <w:r w:rsidRPr="007F2609">
              <w:t>-48</w:t>
            </w:r>
          </w:p>
        </w:tc>
        <w:tc>
          <w:tcPr>
            <w:tcW w:w="709" w:type="dxa"/>
            <w:vAlign w:val="center"/>
          </w:tcPr>
          <w:p w14:paraId="6C421B27" w14:textId="2411AF6E" w:rsidR="003552CD" w:rsidRPr="007F2609" w:rsidRDefault="003552CD" w:rsidP="00346178">
            <w:pPr>
              <w:pStyle w:val="TAC"/>
            </w:pPr>
            <w:r w:rsidRPr="007F2609">
              <w:t>-48</w:t>
            </w:r>
          </w:p>
        </w:tc>
        <w:tc>
          <w:tcPr>
            <w:tcW w:w="708" w:type="dxa"/>
            <w:vAlign w:val="center"/>
          </w:tcPr>
          <w:p w14:paraId="3F18A499" w14:textId="77777777" w:rsidR="003552CD" w:rsidRPr="007F2609" w:rsidRDefault="003552CD" w:rsidP="00346178">
            <w:pPr>
              <w:pStyle w:val="TAC"/>
            </w:pPr>
            <w:r w:rsidRPr="007F2609">
              <w:t>-47</w:t>
            </w:r>
          </w:p>
        </w:tc>
        <w:tc>
          <w:tcPr>
            <w:tcW w:w="624" w:type="dxa"/>
            <w:vAlign w:val="center"/>
          </w:tcPr>
          <w:p w14:paraId="2F6F5E1F" w14:textId="77777777" w:rsidR="003552CD" w:rsidRPr="007F2609" w:rsidRDefault="003552CD" w:rsidP="00346178">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346178">
            <w:pPr>
              <w:pStyle w:val="TAC"/>
            </w:pPr>
          </w:p>
        </w:tc>
        <w:tc>
          <w:tcPr>
            <w:tcW w:w="1134" w:type="dxa"/>
            <w:gridSpan w:val="2"/>
            <w:vAlign w:val="center"/>
          </w:tcPr>
          <w:p w14:paraId="2385AC03" w14:textId="77777777" w:rsidR="003552CD" w:rsidRPr="007F2609" w:rsidRDefault="003552CD" w:rsidP="00346178">
            <w:pPr>
              <w:pStyle w:val="TAC"/>
            </w:pPr>
            <w:r w:rsidRPr="007F2609">
              <w:t>RS EPRE</w:t>
            </w:r>
          </w:p>
        </w:tc>
        <w:tc>
          <w:tcPr>
            <w:tcW w:w="709" w:type="dxa"/>
            <w:vAlign w:val="center"/>
          </w:tcPr>
          <w:p w14:paraId="5A24AF27" w14:textId="77777777" w:rsidR="003552CD" w:rsidRPr="007F2609" w:rsidRDefault="003552CD" w:rsidP="00346178">
            <w:pPr>
              <w:pStyle w:val="TAC"/>
            </w:pPr>
            <w:r w:rsidRPr="007F2609">
              <w:t>dBm/ 15kHz</w:t>
            </w:r>
          </w:p>
        </w:tc>
        <w:tc>
          <w:tcPr>
            <w:tcW w:w="709" w:type="dxa"/>
            <w:vAlign w:val="center"/>
          </w:tcPr>
          <w:p w14:paraId="4C60509F" w14:textId="77777777" w:rsidR="003552CD" w:rsidRPr="007F2609" w:rsidRDefault="003552CD" w:rsidP="00346178">
            <w:pPr>
              <w:pStyle w:val="TAC"/>
            </w:pPr>
            <w:r w:rsidRPr="007F2609">
              <w:t>-85</w:t>
            </w:r>
          </w:p>
        </w:tc>
        <w:tc>
          <w:tcPr>
            <w:tcW w:w="708" w:type="dxa"/>
            <w:vAlign w:val="center"/>
          </w:tcPr>
          <w:p w14:paraId="2601BB5B" w14:textId="77777777" w:rsidR="003552CD" w:rsidRPr="007F2609" w:rsidRDefault="003552CD" w:rsidP="00346178">
            <w:pPr>
              <w:pStyle w:val="TAC"/>
            </w:pPr>
            <w:r w:rsidRPr="007F2609">
              <w:t>-85</w:t>
            </w:r>
          </w:p>
        </w:tc>
        <w:tc>
          <w:tcPr>
            <w:tcW w:w="709" w:type="dxa"/>
            <w:vAlign w:val="center"/>
          </w:tcPr>
          <w:p w14:paraId="2B7D5280" w14:textId="77777777" w:rsidR="003552CD" w:rsidRPr="007F2609" w:rsidRDefault="003552CD" w:rsidP="00346178">
            <w:pPr>
              <w:pStyle w:val="TAC"/>
            </w:pPr>
            <w:r w:rsidRPr="007F2609">
              <w:t>-85</w:t>
            </w:r>
          </w:p>
        </w:tc>
        <w:tc>
          <w:tcPr>
            <w:tcW w:w="709" w:type="dxa"/>
            <w:vAlign w:val="center"/>
          </w:tcPr>
          <w:p w14:paraId="01D2B412" w14:textId="77777777" w:rsidR="003552CD" w:rsidRPr="007F2609" w:rsidRDefault="003552CD" w:rsidP="00346178">
            <w:pPr>
              <w:pStyle w:val="TAC"/>
            </w:pPr>
            <w:r w:rsidRPr="007F2609">
              <w:t>-85</w:t>
            </w:r>
          </w:p>
        </w:tc>
        <w:tc>
          <w:tcPr>
            <w:tcW w:w="709" w:type="dxa"/>
            <w:vAlign w:val="center"/>
          </w:tcPr>
          <w:p w14:paraId="0B52D987" w14:textId="77777777" w:rsidR="003552CD" w:rsidRPr="007F2609" w:rsidRDefault="003552CD" w:rsidP="00346178">
            <w:pPr>
              <w:pStyle w:val="TAC"/>
            </w:pPr>
            <w:r w:rsidRPr="007F2609">
              <w:t>-85</w:t>
            </w:r>
          </w:p>
        </w:tc>
        <w:tc>
          <w:tcPr>
            <w:tcW w:w="708" w:type="dxa"/>
            <w:vAlign w:val="center"/>
          </w:tcPr>
          <w:p w14:paraId="046FD25C" w14:textId="77777777" w:rsidR="003552CD" w:rsidRPr="007F2609" w:rsidRDefault="003552CD" w:rsidP="00346178">
            <w:pPr>
              <w:pStyle w:val="TAC"/>
            </w:pPr>
            <w:r w:rsidRPr="007F2609">
              <w:t>-85</w:t>
            </w:r>
          </w:p>
        </w:tc>
        <w:tc>
          <w:tcPr>
            <w:tcW w:w="709" w:type="dxa"/>
            <w:vAlign w:val="center"/>
          </w:tcPr>
          <w:p w14:paraId="50E5D460" w14:textId="77777777" w:rsidR="003552CD" w:rsidRPr="007F2609" w:rsidRDefault="003552CD" w:rsidP="00346178">
            <w:pPr>
              <w:pStyle w:val="TAC"/>
            </w:pPr>
            <w:r w:rsidRPr="007F2609">
              <w:t>-85</w:t>
            </w:r>
          </w:p>
        </w:tc>
        <w:tc>
          <w:tcPr>
            <w:tcW w:w="709" w:type="dxa"/>
            <w:vAlign w:val="center"/>
          </w:tcPr>
          <w:p w14:paraId="1C1143F7" w14:textId="77777777" w:rsidR="003552CD" w:rsidRPr="007F2609" w:rsidRDefault="003552CD" w:rsidP="00346178">
            <w:pPr>
              <w:pStyle w:val="TAC"/>
            </w:pPr>
            <w:r w:rsidRPr="007F2609">
              <w:t>-85</w:t>
            </w:r>
          </w:p>
        </w:tc>
        <w:tc>
          <w:tcPr>
            <w:tcW w:w="652" w:type="dxa"/>
            <w:vAlign w:val="center"/>
          </w:tcPr>
          <w:p w14:paraId="5D692C8D" w14:textId="77777777" w:rsidR="003552CD" w:rsidRPr="007F2609" w:rsidRDefault="003552CD" w:rsidP="00346178">
            <w:pPr>
              <w:pStyle w:val="TAC"/>
            </w:pPr>
            <w:r w:rsidRPr="007F2609">
              <w:t>-85</w:t>
            </w:r>
          </w:p>
        </w:tc>
        <w:tc>
          <w:tcPr>
            <w:tcW w:w="709" w:type="dxa"/>
            <w:vAlign w:val="center"/>
          </w:tcPr>
          <w:p w14:paraId="09C23CDB" w14:textId="297630B8" w:rsidR="003552CD" w:rsidRPr="007F2609" w:rsidRDefault="003552CD" w:rsidP="00346178">
            <w:pPr>
              <w:pStyle w:val="TAC"/>
            </w:pPr>
            <w:r w:rsidRPr="007F2609">
              <w:t>-85</w:t>
            </w:r>
          </w:p>
        </w:tc>
        <w:tc>
          <w:tcPr>
            <w:tcW w:w="709" w:type="dxa"/>
            <w:vAlign w:val="center"/>
          </w:tcPr>
          <w:p w14:paraId="26DF048D" w14:textId="3DDAB0ED" w:rsidR="003552CD" w:rsidRPr="007F2609" w:rsidRDefault="003552CD" w:rsidP="00346178">
            <w:pPr>
              <w:pStyle w:val="TAC"/>
            </w:pPr>
            <w:r w:rsidRPr="007F2609">
              <w:t>-85</w:t>
            </w:r>
          </w:p>
        </w:tc>
        <w:tc>
          <w:tcPr>
            <w:tcW w:w="708" w:type="dxa"/>
            <w:vAlign w:val="center"/>
          </w:tcPr>
          <w:p w14:paraId="54BE5B34" w14:textId="77777777" w:rsidR="003552CD" w:rsidRPr="007F2609" w:rsidRDefault="003552CD" w:rsidP="00346178">
            <w:pPr>
              <w:pStyle w:val="TAC"/>
            </w:pPr>
            <w:r w:rsidRPr="007F2609">
              <w:t>-85</w:t>
            </w:r>
          </w:p>
        </w:tc>
        <w:tc>
          <w:tcPr>
            <w:tcW w:w="624" w:type="dxa"/>
            <w:vAlign w:val="center"/>
          </w:tcPr>
          <w:p w14:paraId="25BDCCC2" w14:textId="77777777" w:rsidR="003552CD" w:rsidRPr="007F2609" w:rsidRDefault="003552CD" w:rsidP="00346178">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346178">
            <w:pPr>
              <w:pStyle w:val="TAN"/>
            </w:pPr>
          </w:p>
        </w:tc>
        <w:tc>
          <w:tcPr>
            <w:tcW w:w="709" w:type="dxa"/>
          </w:tcPr>
          <w:p w14:paraId="12479F3E" w14:textId="77777777" w:rsidR="003552CD" w:rsidRPr="007F2609" w:rsidRDefault="003552CD" w:rsidP="00346178">
            <w:pPr>
              <w:pStyle w:val="TAN"/>
            </w:pPr>
          </w:p>
        </w:tc>
        <w:tc>
          <w:tcPr>
            <w:tcW w:w="10206" w:type="dxa"/>
            <w:gridSpan w:val="15"/>
            <w:vAlign w:val="center"/>
          </w:tcPr>
          <w:p w14:paraId="7BFD7A0C" w14:textId="7BA55F58" w:rsidR="003552CD" w:rsidRPr="007F2609" w:rsidRDefault="003552CD" w:rsidP="00346178">
            <w:pPr>
              <w:pStyle w:val="TAN"/>
            </w:pPr>
            <w:r w:rsidRPr="007F2609">
              <w:t>Note 1:</w:t>
            </w:r>
            <w:r w:rsidRPr="007F2609">
              <w:tab/>
              <w:t>The channel bandwidth powers are informative, based on -85dBm/15kHz SS/PBCH SSS EPRE, then scaled according to the number of RBs and rounded to the nearest integer dBm value. Full RE allocation with no boost or deboost is assumed.</w:t>
            </w:r>
          </w:p>
          <w:p w14:paraId="4640247B" w14:textId="77777777" w:rsidR="003552CD" w:rsidRPr="007F2609" w:rsidRDefault="003552CD" w:rsidP="00346178">
            <w:pPr>
              <w:pStyle w:val="TAN"/>
            </w:pPr>
            <w:r w:rsidRPr="007F2609">
              <w:t>Note 2:</w:t>
            </w:r>
            <w:r w:rsidRPr="007F2609">
              <w:tab/>
              <w:t>The power level is specified at each UE Rx antenna.</w:t>
            </w:r>
          </w:p>
          <w:p w14:paraId="25C461EB" w14:textId="77777777" w:rsidR="003552CD" w:rsidRPr="007F2609" w:rsidRDefault="003552CD" w:rsidP="00346178">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346178">
      <w:pPr>
        <w:rPr>
          <w:rFonts w:eastAsia="Batang"/>
        </w:rPr>
      </w:pPr>
    </w:p>
    <w:p w14:paraId="733448E3" w14:textId="77777777" w:rsidR="00975C97" w:rsidRPr="007F2609" w:rsidRDefault="00975C97" w:rsidP="00346178">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44C5A22A" w:rsidR="00975C97" w:rsidRPr="007F2609" w:rsidRDefault="00975C97" w:rsidP="00975C97">
      <w:pPr>
        <w:pStyle w:val="Heading1"/>
      </w:pPr>
      <w:bookmarkStart w:id="102" w:name="_Toc27478716"/>
      <w:bookmarkStart w:id="103" w:name="_Toc36227430"/>
      <w:r w:rsidRPr="007F2609">
        <w:rPr>
          <w:lang w:eastAsia="zh-TW"/>
        </w:rPr>
        <w:t>C</w:t>
      </w:r>
      <w:r w:rsidRPr="007F2609">
        <w:t>.1</w:t>
      </w:r>
      <w:r w:rsidRPr="007F2609">
        <w:rPr>
          <w:lang w:eastAsia="zh-TW"/>
        </w:rPr>
        <w:tab/>
      </w:r>
      <w:r w:rsidRPr="007F2609">
        <w:t>General</w:t>
      </w:r>
      <w:bookmarkEnd w:id="102"/>
      <w:bookmarkEnd w:id="103"/>
    </w:p>
    <w:p w14:paraId="3C354037" w14:textId="77777777" w:rsidR="00975C97" w:rsidRPr="007F2609" w:rsidRDefault="00975C97" w:rsidP="00346178">
      <w:r w:rsidRPr="007F2609">
        <w:t>The following clauses, describes the downlink Physical Channels that are transmitted during a connection i.e., when measurements are done.</w:t>
      </w:r>
    </w:p>
    <w:p w14:paraId="61ED4CA7" w14:textId="1E3EBE4B" w:rsidR="00975C97" w:rsidRPr="007F2609" w:rsidRDefault="00975C97" w:rsidP="00975C97">
      <w:pPr>
        <w:pStyle w:val="Heading1"/>
        <w:rPr>
          <w:lang w:eastAsia="zh-TW"/>
        </w:rPr>
      </w:pPr>
      <w:bookmarkStart w:id="104" w:name="_Toc27478717"/>
      <w:bookmarkStart w:id="105" w:name="_Toc36227431"/>
      <w:r w:rsidRPr="007F2609">
        <w:rPr>
          <w:lang w:eastAsia="zh-TW"/>
        </w:rPr>
        <w:t>C</w:t>
      </w:r>
      <w:r w:rsidRPr="007F2609">
        <w:t>.2</w:t>
      </w:r>
      <w:r w:rsidRPr="007F2609">
        <w:rPr>
          <w:lang w:eastAsia="zh-TW"/>
        </w:rPr>
        <w:tab/>
      </w:r>
      <w:r w:rsidRPr="007F2609">
        <w:t>Setup</w:t>
      </w:r>
      <w:bookmarkEnd w:id="104"/>
      <w:bookmarkEnd w:id="105"/>
    </w:p>
    <w:p w14:paraId="67A2983A" w14:textId="77777777" w:rsidR="00975C97" w:rsidRPr="007F2609" w:rsidRDefault="00975C97" w:rsidP="00346178">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346178">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346178">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346178">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346178">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346178">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346178">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346178">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346178">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346178">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346178">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346178">
            <w:pPr>
              <w:pStyle w:val="TAC"/>
              <w:rPr>
                <w:snapToGrid w:val="0"/>
              </w:rPr>
            </w:pPr>
            <w:r w:rsidRPr="007F2609">
              <w:rPr>
                <w:snapToGrid w:val="0"/>
              </w:rPr>
              <w:t xml:space="preserve">CSI-RS </w:t>
            </w:r>
          </w:p>
        </w:tc>
      </w:tr>
    </w:tbl>
    <w:p w14:paraId="5635E29E" w14:textId="77777777" w:rsidR="00975C97" w:rsidRPr="007F2609" w:rsidRDefault="00975C97" w:rsidP="00346178">
      <w:pPr>
        <w:rPr>
          <w:rFonts w:eastAsia="Batang"/>
        </w:rPr>
      </w:pPr>
    </w:p>
    <w:p w14:paraId="6C43995E" w14:textId="77777777" w:rsidR="00975C97" w:rsidRPr="007F2609" w:rsidRDefault="00975C97" w:rsidP="00346178">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346178">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346178">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346178">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346178">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346178">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346178">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346178">
            <w:pPr>
              <w:pStyle w:val="TAL"/>
            </w:pPr>
            <w:r w:rsidRPr="007F2609">
              <w:t>8 (TDD)</w:t>
            </w:r>
          </w:p>
          <w:p w14:paraId="378926D3" w14:textId="77777777" w:rsidR="00975C97" w:rsidRPr="007F2609" w:rsidRDefault="00975C97" w:rsidP="00346178">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346178">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346178">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346178">
            <w:pPr>
              <w:pStyle w:val="TAL"/>
            </w:pPr>
            <w:r w:rsidRPr="007F2609">
              <w:t>4</w:t>
            </w:r>
          </w:p>
        </w:tc>
      </w:tr>
    </w:tbl>
    <w:p w14:paraId="34993461" w14:textId="77777777" w:rsidR="00975C97" w:rsidRPr="007F2609" w:rsidRDefault="00975C97" w:rsidP="00346178"/>
    <w:p w14:paraId="747B358B" w14:textId="77777777" w:rsidR="00975C97" w:rsidRPr="007F2609" w:rsidRDefault="00975C97" w:rsidP="00346178">
      <w:pPr>
        <w:pStyle w:val="TH"/>
      </w:pPr>
      <w:r w:rsidRPr="007F2609">
        <w:t>Table C.2-3: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346178">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346178">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346178">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346178">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346178">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346178">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346178">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346178">
            <w:pPr>
              <w:pStyle w:val="TAL"/>
            </w:pPr>
            <w:r w:rsidRPr="007F2609">
              <w:rPr>
                <w:rFonts w:eastAsia="Calibri"/>
              </w:rPr>
              <w:t>UL-DL configuration (tdd-UL-DL-ConfigurationCommon)</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346178">
            <w:pPr>
              <w:pStyle w:val="TAL"/>
            </w:pPr>
            <w:r w:rsidRPr="007F2609">
              <w:t>referenceSubcarrierSpacing</w:t>
            </w:r>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346178">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346178">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346178">
            <w:pPr>
              <w:pStyle w:val="TAL"/>
            </w:pPr>
            <w:r w:rsidRPr="007F2609">
              <w:t>dl-UL-TransmissionPeriodicity</w:t>
            </w:r>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346178">
            <w:pPr>
              <w:pStyle w:val="TAL"/>
              <w:rPr>
                <w:rFonts w:eastAsia="Calibri"/>
              </w:rPr>
            </w:pPr>
            <w:r w:rsidRPr="007F2609">
              <w:rPr>
                <w:rFonts w:eastAsia="Calibri"/>
              </w:rPr>
              <w:t>ms</w:t>
            </w:r>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346178">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346178">
            <w:pPr>
              <w:pStyle w:val="TAL"/>
            </w:pPr>
            <w:r w:rsidRPr="007F2609">
              <w:t>nrofDownlinkSlots</w:t>
            </w:r>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346178">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346178">
            <w:pPr>
              <w:pStyle w:val="TAL"/>
            </w:pPr>
            <w:r w:rsidRPr="007F2609">
              <w:t>nrofDownlinkSymbols</w:t>
            </w:r>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346178">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346178">
            <w:pPr>
              <w:pStyle w:val="TAL"/>
            </w:pPr>
            <w:r w:rsidRPr="007F2609">
              <w:t>nrofUplinkSlot</w:t>
            </w:r>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346178">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346178">
            <w:pPr>
              <w:pStyle w:val="TAL"/>
            </w:pPr>
            <w:r w:rsidRPr="007F2609">
              <w:t>nrofUplinkSymbols</w:t>
            </w:r>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346178">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346178">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346178">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346178">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346178">
            <w:pPr>
              <w:pStyle w:val="TAN"/>
            </w:pPr>
            <w:r w:rsidRPr="007F2609">
              <w:t>Note 2: D, G, U denote DL, guard and UL symbols, respectively. The field is for information.</w:t>
            </w:r>
          </w:p>
          <w:p w14:paraId="4F2877A7" w14:textId="77777777" w:rsidR="00975C97" w:rsidRPr="007F2609" w:rsidRDefault="00975C97" w:rsidP="00346178">
            <w:pPr>
              <w:pStyle w:val="TAN"/>
            </w:pPr>
            <w:r w:rsidRPr="007F2609">
              <w:t>Note 3: i is the slot index per frame; i = {0,…,9}</w:t>
            </w:r>
          </w:p>
        </w:tc>
      </w:tr>
    </w:tbl>
    <w:p w14:paraId="65C34768" w14:textId="77777777" w:rsidR="00975C97" w:rsidRPr="007F2609" w:rsidRDefault="00975C97" w:rsidP="00346178"/>
    <w:p w14:paraId="0F974FAE" w14:textId="77777777" w:rsidR="00975C97" w:rsidRPr="007F2609" w:rsidRDefault="00975C97" w:rsidP="00346178">
      <w:pPr>
        <w:pStyle w:val="TH"/>
      </w:pPr>
      <w:r w:rsidRPr="007F2609">
        <w:lastRenderedPageBreak/>
        <w:t>Table C.2-4: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346178">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346178">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346178">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346178">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346178">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346178">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346178">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346178">
            <w:pPr>
              <w:pStyle w:val="TAL"/>
            </w:pPr>
            <w:r w:rsidRPr="007F2609">
              <w:t>UL-DL configuration (tdd-UL-DL-ConfigurationCommon)</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346178">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346178">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346178">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346178">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346178">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346178">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346178">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346178">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346178">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346178">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346178">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346178">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346178">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346178">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346178">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346178">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346178">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346178">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346178">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346178">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346178">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346178">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346178">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346178">
            <w:pPr>
              <w:pStyle w:val="TAL"/>
            </w:pPr>
            <w:r w:rsidRPr="007F2609">
              <w:t>Note 2: D, G, U denote DL, guard and UL symbols, respectively. The field is for information.</w:t>
            </w:r>
          </w:p>
          <w:p w14:paraId="0A62CB14" w14:textId="77777777" w:rsidR="00975C97" w:rsidRPr="007F2609" w:rsidRDefault="00975C97" w:rsidP="00346178">
            <w:pPr>
              <w:pStyle w:val="TAL"/>
            </w:pPr>
            <w:r w:rsidRPr="007F2609">
              <w:t>Note 3: i is the slot index per frame; i = {0,…,19}</w:t>
            </w:r>
          </w:p>
        </w:tc>
      </w:tr>
    </w:tbl>
    <w:p w14:paraId="530C5CED" w14:textId="77777777" w:rsidR="00975C97" w:rsidRPr="007F2609" w:rsidRDefault="00975C97" w:rsidP="00346178">
      <w:pPr>
        <w:rPr>
          <w:rFonts w:eastAsia="Batang"/>
        </w:rPr>
      </w:pPr>
    </w:p>
    <w:p w14:paraId="1C55C06C" w14:textId="7FF0AD11" w:rsidR="00975C97" w:rsidRPr="007F2609" w:rsidRDefault="00975C97" w:rsidP="00975C97">
      <w:pPr>
        <w:pStyle w:val="Heading1"/>
      </w:pPr>
      <w:bookmarkStart w:id="106" w:name="_Toc27478718"/>
      <w:bookmarkStart w:id="107" w:name="_Toc36227432"/>
      <w:r w:rsidRPr="007F2609">
        <w:rPr>
          <w:lang w:eastAsia="zh-TW"/>
        </w:rPr>
        <w:t>C</w:t>
      </w:r>
      <w:r w:rsidRPr="007F2609">
        <w:t>.3</w:t>
      </w:r>
      <w:r w:rsidRPr="007F2609">
        <w:rPr>
          <w:lang w:eastAsia="zh-TW"/>
        </w:rPr>
        <w:tab/>
      </w:r>
      <w:r w:rsidRPr="007F2609">
        <w:t>Connection</w:t>
      </w:r>
      <w:bookmarkEnd w:id="106"/>
      <w:bookmarkEnd w:id="107"/>
    </w:p>
    <w:p w14:paraId="20C3BE49" w14:textId="77777777" w:rsidR="00975C97" w:rsidRPr="007F2609" w:rsidRDefault="00975C97" w:rsidP="00975C97">
      <w:pPr>
        <w:pStyle w:val="Heading2"/>
      </w:pPr>
      <w:bookmarkStart w:id="108" w:name="_Toc27478719"/>
      <w:bookmarkStart w:id="109"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346178">
      <w:pPr>
        <w:pStyle w:val="TH"/>
      </w:pPr>
      <w:r w:rsidRPr="007F2609">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346178">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346178">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346178">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346178">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346178">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346178">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346178">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346178">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346178">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346178">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346178">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346178">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346178">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346178">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346178">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346178">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346178">
      <w:pPr>
        <w:rPr>
          <w:lang w:eastAsia="zh-TW"/>
        </w:rPr>
      </w:pPr>
    </w:p>
    <w:p w14:paraId="0EDBE801" w14:textId="2B2B7A91" w:rsidR="00975C97" w:rsidRPr="007F2609" w:rsidRDefault="00975C97" w:rsidP="00975C97">
      <w:pPr>
        <w:pStyle w:val="Heading2"/>
      </w:pPr>
      <w:r w:rsidRPr="007F2609">
        <w:rPr>
          <w:lang w:eastAsia="zh-TW"/>
        </w:rPr>
        <w:lastRenderedPageBreak/>
        <w:t>C</w:t>
      </w:r>
      <w:r w:rsidRPr="007F2609">
        <w:t>.3.1</w:t>
      </w:r>
      <w:r w:rsidRPr="007F2609">
        <w:tab/>
        <w:t>Measurement of Receiver Characteristics</w:t>
      </w:r>
      <w:bookmarkEnd w:id="108"/>
      <w:bookmarkEnd w:id="109"/>
    </w:p>
    <w:p w14:paraId="25602297"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346178">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346178">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346178">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346178">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346178">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346178">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346178">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346178">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346178">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346178">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346178">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346178">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346178">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346178">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346178">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346178">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346178">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346178">
      <w:pPr>
        <w:rPr>
          <w:lang w:eastAsia="zh-CN"/>
        </w:rPr>
      </w:pPr>
    </w:p>
    <w:p w14:paraId="741E10F8" w14:textId="77777777" w:rsidR="00975C97" w:rsidRPr="007F2609" w:rsidRDefault="00975C97" w:rsidP="00346178">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346178">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346178">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346178">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346178">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346178">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346178">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346178">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346178">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346178">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346178">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346178">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346178">
            <w:pPr>
              <w:pStyle w:val="TAL"/>
              <w:rPr>
                <w:lang w:eastAsia="zh-CN"/>
              </w:rPr>
            </w:pPr>
            <w:r w:rsidRPr="007F2609">
              <w:rPr>
                <w:lang w:eastAsia="zh-CN"/>
              </w:rPr>
              <w:t>CBW=5MHz when SCS=15kHz</w:t>
            </w:r>
          </w:p>
          <w:p w14:paraId="609EC390" w14:textId="77777777" w:rsidR="00975C97" w:rsidRPr="007F2609" w:rsidRDefault="00975C97" w:rsidP="00346178">
            <w:pPr>
              <w:pStyle w:val="TAL"/>
              <w:rPr>
                <w:lang w:eastAsia="zh-CN"/>
              </w:rPr>
            </w:pPr>
            <w:r w:rsidRPr="007F2609">
              <w:rPr>
                <w:lang w:eastAsia="zh-CN"/>
              </w:rPr>
              <w:t>CBW=10,15MHz when SCS=30kHz</w:t>
            </w:r>
          </w:p>
          <w:p w14:paraId="45C15689" w14:textId="77777777" w:rsidR="00975C97" w:rsidRPr="007F2609" w:rsidRDefault="00975C97" w:rsidP="00346178">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346178">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346178">
            <w:pPr>
              <w:pStyle w:val="TAL"/>
              <w:rPr>
                <w:lang w:eastAsia="zh-CN"/>
              </w:rPr>
            </w:pPr>
            <w:r w:rsidRPr="007F2609">
              <w:rPr>
                <w:lang w:eastAsia="zh-CN"/>
              </w:rPr>
              <w:t>CBW=10,15MHz when SCS=15kHz</w:t>
            </w:r>
          </w:p>
          <w:p w14:paraId="0FF3A85B" w14:textId="77777777" w:rsidR="00975C97" w:rsidRPr="007F2609" w:rsidRDefault="00975C97" w:rsidP="00346178">
            <w:pPr>
              <w:pStyle w:val="TAL"/>
              <w:rPr>
                <w:lang w:eastAsia="zh-CN"/>
              </w:rPr>
            </w:pPr>
            <w:r w:rsidRPr="007F2609">
              <w:rPr>
                <w:lang w:eastAsia="zh-CN"/>
              </w:rPr>
              <w:t>CBW=20,25,30MHz when SCS=30kHz</w:t>
            </w:r>
          </w:p>
          <w:p w14:paraId="118E64FB" w14:textId="77777777" w:rsidR="00975C97" w:rsidRPr="007F2609" w:rsidRDefault="00975C97" w:rsidP="00346178">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346178">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346178">
            <w:pPr>
              <w:pStyle w:val="TAL"/>
              <w:rPr>
                <w:lang w:eastAsia="zh-CN"/>
              </w:rPr>
            </w:pPr>
            <w:r w:rsidRPr="007F2609">
              <w:rPr>
                <w:lang w:eastAsia="zh-CN"/>
              </w:rPr>
              <w:t>CBW&gt;15 MHz when SCS=15kHz</w:t>
            </w:r>
          </w:p>
          <w:p w14:paraId="0E3BF4B1" w14:textId="77777777" w:rsidR="00975C97" w:rsidRPr="007F2609" w:rsidRDefault="00975C97" w:rsidP="00346178">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346178">
      <w:pPr>
        <w:rPr>
          <w:lang w:eastAsia="zh-CN"/>
        </w:rPr>
      </w:pPr>
    </w:p>
    <w:p w14:paraId="5D0A0C44" w14:textId="0B1A5C57" w:rsidR="00975C97" w:rsidRPr="007F2609" w:rsidRDefault="00975C97" w:rsidP="00975C97">
      <w:pPr>
        <w:pStyle w:val="Heading8"/>
        <w:rPr>
          <w:rFonts w:eastAsia="Yu Mincho"/>
        </w:rPr>
      </w:pPr>
      <w:bookmarkStart w:id="110" w:name="_Toc27478720"/>
      <w:bookmarkStart w:id="111" w:name="_Toc36227434"/>
      <w:r w:rsidRPr="007F2609">
        <w:rPr>
          <w:rFonts w:eastAsia="Yu Mincho"/>
        </w:rPr>
        <w:t>Annex D</w:t>
      </w:r>
      <w:r w:rsidRPr="007F2609">
        <w:t xml:space="preserve"> (normative):</w:t>
      </w:r>
      <w:r w:rsidRPr="007F2609">
        <w:br/>
        <w:t>Characteristics of the Interfering Signal</w:t>
      </w:r>
      <w:bookmarkEnd w:id="110"/>
      <w:bookmarkEnd w:id="111"/>
    </w:p>
    <w:p w14:paraId="658582DD" w14:textId="77777777" w:rsidR="00975C97" w:rsidRPr="007F2609" w:rsidRDefault="00975C97" w:rsidP="00975C97">
      <w:pPr>
        <w:pStyle w:val="Heading1"/>
      </w:pPr>
      <w:bookmarkStart w:id="112" w:name="_Toc27478721"/>
      <w:bookmarkStart w:id="113" w:name="_Toc36227435"/>
      <w:r w:rsidRPr="007F2609">
        <w:t>D.1</w:t>
      </w:r>
      <w:r w:rsidRPr="007F2609">
        <w:tab/>
        <w:t>General</w:t>
      </w:r>
      <w:bookmarkEnd w:id="112"/>
      <w:bookmarkEnd w:id="113"/>
    </w:p>
    <w:p w14:paraId="4DFA4348" w14:textId="77777777" w:rsidR="00975C97" w:rsidRPr="007F2609" w:rsidRDefault="00975C97" w:rsidP="00346178">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346178">
      <w:pPr>
        <w:rPr>
          <w:lang w:eastAsia="zh-CN"/>
        </w:rPr>
      </w:pPr>
      <w:r w:rsidRPr="007F2609">
        <w:t>For NR bands with F</w:t>
      </w:r>
      <w:r w:rsidRPr="007F2609">
        <w:rPr>
          <w:vertAlign w:val="subscript"/>
        </w:rPr>
        <w:t>DL_high</w:t>
      </w:r>
      <w:r w:rsidRPr="007F2609">
        <w:t>&lt; 2700 MHz and F</w:t>
      </w:r>
      <w:r w:rsidRPr="007F2609">
        <w:rPr>
          <w:vertAlign w:val="subscript"/>
        </w:rPr>
        <w:t>UL_high</w:t>
      </w:r>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346178">
      <w:pPr>
        <w:rPr>
          <w:lang w:eastAsia="zh-CN"/>
        </w:rPr>
      </w:pPr>
      <w:r w:rsidRPr="007F2609">
        <w:t>For NR bands with 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65AC960B" w:rsidR="00975C97" w:rsidRPr="007F2609" w:rsidRDefault="00975C97" w:rsidP="00975C97">
      <w:pPr>
        <w:pStyle w:val="Heading1"/>
      </w:pPr>
      <w:bookmarkStart w:id="114" w:name="_Toc27478722"/>
      <w:bookmarkStart w:id="115" w:name="_Toc36227436"/>
      <w:r w:rsidRPr="007F2609">
        <w:lastRenderedPageBreak/>
        <w:t>D.2</w:t>
      </w:r>
      <w:r w:rsidRPr="007F2609">
        <w:tab/>
        <w:t>Interference signals</w:t>
      </w:r>
      <w:bookmarkEnd w:id="114"/>
      <w:bookmarkEnd w:id="115"/>
    </w:p>
    <w:p w14:paraId="35A2C266" w14:textId="06EF58B5" w:rsidR="00975C97" w:rsidRPr="007F2609" w:rsidRDefault="00975C97" w:rsidP="00346178">
      <w:pPr>
        <w:rPr>
          <w:snapToGrid w:val="0"/>
        </w:rPr>
      </w:pPr>
      <w:r w:rsidRPr="007F2609">
        <w:rPr>
          <w:snapToGrid w:val="0"/>
        </w:rPr>
        <w:t>Table D.2-1</w:t>
      </w:r>
      <w:r w:rsidR="00E20A16" w:rsidRPr="00CE19A2">
        <w:rPr>
          <w:snapToGrid w:val="0"/>
        </w:rPr>
        <w:t xml:space="preserve"> and Table D.2-4</w:t>
      </w:r>
      <w:r w:rsidRPr="007F2609">
        <w:rPr>
          <w:snapToGrid w:val="0"/>
        </w:rPr>
        <w:t xml:space="preserve">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346178">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F</w:t>
      </w:r>
      <w:r w:rsidRPr="007F2609">
        <w:rPr>
          <w:vertAlign w:val="subscript"/>
          <w:lang w:eastAsia="zh-CN"/>
        </w:rPr>
        <w:t>DL_high</w:t>
      </w:r>
      <w:r w:rsidRPr="007F2609">
        <w:rPr>
          <w:lang w:eastAsia="zh-CN"/>
        </w:rPr>
        <w:t>&lt; 2700 MHz and F</w:t>
      </w:r>
      <w:r w:rsidRPr="007F2609">
        <w:rPr>
          <w:vertAlign w:val="subscript"/>
          <w:lang w:eastAsia="zh-CN"/>
        </w:rPr>
        <w:t>UL_high</w:t>
      </w:r>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F752BA">
            <w:pPr>
              <w:pStyle w:val="TAH"/>
            </w:pPr>
          </w:p>
        </w:tc>
        <w:tc>
          <w:tcPr>
            <w:tcW w:w="6430" w:type="dxa"/>
            <w:gridSpan w:val="7"/>
            <w:vAlign w:val="center"/>
          </w:tcPr>
          <w:p w14:paraId="3CF68CE8" w14:textId="69321006" w:rsidR="001C4731" w:rsidRPr="007F2609" w:rsidRDefault="001C4731" w:rsidP="00F752BA">
            <w:pPr>
              <w:pStyle w:val="TAH"/>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346178">
            <w:pPr>
              <w:pStyle w:val="TAC"/>
            </w:pPr>
          </w:p>
        </w:tc>
        <w:tc>
          <w:tcPr>
            <w:tcW w:w="961" w:type="dxa"/>
            <w:vAlign w:val="center"/>
          </w:tcPr>
          <w:p w14:paraId="04D99887" w14:textId="77777777" w:rsidR="001C4731" w:rsidRPr="007F2609" w:rsidRDefault="001C4731" w:rsidP="00346178">
            <w:pPr>
              <w:pStyle w:val="TAH"/>
            </w:pPr>
            <w:r w:rsidRPr="007F2609">
              <w:t>5 MHz</w:t>
            </w:r>
          </w:p>
        </w:tc>
        <w:tc>
          <w:tcPr>
            <w:tcW w:w="850" w:type="dxa"/>
            <w:vAlign w:val="center"/>
          </w:tcPr>
          <w:p w14:paraId="2ABD1C8E" w14:textId="77777777" w:rsidR="001C4731" w:rsidRPr="007F2609" w:rsidRDefault="001C4731" w:rsidP="00346178">
            <w:pPr>
              <w:pStyle w:val="TAH"/>
            </w:pPr>
            <w:r w:rsidRPr="007F2609">
              <w:t>10MHz</w:t>
            </w:r>
          </w:p>
        </w:tc>
        <w:tc>
          <w:tcPr>
            <w:tcW w:w="851" w:type="dxa"/>
            <w:vAlign w:val="center"/>
          </w:tcPr>
          <w:p w14:paraId="33FD3F31" w14:textId="77777777" w:rsidR="001C4731" w:rsidRPr="007F2609" w:rsidRDefault="001C4731" w:rsidP="00346178">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346178">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346178">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346178">
            <w:pPr>
              <w:pStyle w:val="TAH"/>
            </w:pPr>
            <w:r w:rsidRPr="007F2609">
              <w:rPr>
                <w:lang w:eastAsia="zh-CN"/>
              </w:rPr>
              <w:t>3</w:t>
            </w:r>
            <w:r w:rsidRPr="007F2609">
              <w:t>0 MHz</w:t>
            </w:r>
          </w:p>
        </w:tc>
        <w:tc>
          <w:tcPr>
            <w:tcW w:w="963" w:type="dxa"/>
          </w:tcPr>
          <w:p w14:paraId="65AD52D1" w14:textId="5E4C0C5A" w:rsidR="001C4731" w:rsidRPr="007F2609" w:rsidRDefault="001C4731" w:rsidP="00346178">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346178">
            <w:pPr>
              <w:pStyle w:val="TAC"/>
              <w:rPr>
                <w:lang w:eastAsia="zh-CN"/>
              </w:rPr>
            </w:pPr>
            <w:r w:rsidRPr="007F2609">
              <w:t>RB</w:t>
            </w:r>
          </w:p>
        </w:tc>
        <w:tc>
          <w:tcPr>
            <w:tcW w:w="6430" w:type="dxa"/>
            <w:gridSpan w:val="7"/>
            <w:vAlign w:val="center"/>
          </w:tcPr>
          <w:p w14:paraId="04C668E2" w14:textId="7E088B94" w:rsidR="001C4731" w:rsidRPr="007F2609" w:rsidRDefault="001C4731" w:rsidP="00346178">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36C478B5" w14:textId="45007C78" w:rsidR="001C4731" w:rsidRPr="007F2609" w:rsidRDefault="001C4731" w:rsidP="00346178">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346178">
            <w:pPr>
              <w:pStyle w:val="TAC"/>
            </w:pPr>
          </w:p>
        </w:tc>
        <w:tc>
          <w:tcPr>
            <w:tcW w:w="6430" w:type="dxa"/>
            <w:gridSpan w:val="7"/>
            <w:vAlign w:val="center"/>
          </w:tcPr>
          <w:p w14:paraId="79CA44CC" w14:textId="1127BEA2" w:rsidR="001C4731" w:rsidRPr="007F2609" w:rsidRDefault="001C4731" w:rsidP="00346178">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346178">
            <w:pPr>
              <w:pStyle w:val="TAC"/>
            </w:pPr>
          </w:p>
        </w:tc>
        <w:tc>
          <w:tcPr>
            <w:tcW w:w="961" w:type="dxa"/>
            <w:vAlign w:val="center"/>
          </w:tcPr>
          <w:p w14:paraId="33A72595" w14:textId="170CEF3F" w:rsidR="001C4731" w:rsidRPr="007F2609" w:rsidRDefault="001C4731" w:rsidP="00346178">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346178">
            <w:pPr>
              <w:pStyle w:val="TAH"/>
            </w:pPr>
            <w:r w:rsidRPr="007F2609">
              <w:t>60 MHz</w:t>
            </w:r>
          </w:p>
        </w:tc>
        <w:tc>
          <w:tcPr>
            <w:tcW w:w="851" w:type="dxa"/>
            <w:vAlign w:val="center"/>
          </w:tcPr>
          <w:p w14:paraId="3DD5B18B" w14:textId="2AEF8518" w:rsidR="001C4731" w:rsidRPr="007F2609" w:rsidRDefault="001C4731" w:rsidP="00346178">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346178">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346178">
            <w:pPr>
              <w:pStyle w:val="TAH"/>
            </w:pPr>
            <w:r w:rsidRPr="007F2609">
              <w:rPr>
                <w:lang w:eastAsia="zh-CN"/>
              </w:rPr>
              <w:t>10</w:t>
            </w:r>
            <w:r w:rsidRPr="007F2609">
              <w:t>0 MHz</w:t>
            </w:r>
          </w:p>
        </w:tc>
        <w:tc>
          <w:tcPr>
            <w:tcW w:w="963" w:type="dxa"/>
          </w:tcPr>
          <w:p w14:paraId="1FAAF343" w14:textId="77777777" w:rsidR="001C4731" w:rsidRPr="007F2609" w:rsidRDefault="001C4731" w:rsidP="00346178">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346178">
            <w:pPr>
              <w:pStyle w:val="TAC"/>
            </w:pPr>
            <w:r w:rsidRPr="007F2609">
              <w:t>RB</w:t>
            </w:r>
          </w:p>
        </w:tc>
        <w:tc>
          <w:tcPr>
            <w:tcW w:w="6430" w:type="dxa"/>
            <w:gridSpan w:val="7"/>
            <w:vAlign w:val="center"/>
          </w:tcPr>
          <w:p w14:paraId="31BDBBDE" w14:textId="2FEF574D" w:rsidR="001C4731" w:rsidRPr="007F2609" w:rsidRDefault="001C4731" w:rsidP="00346178">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76AF24DC" w14:textId="7DB1B7C1" w:rsidR="001C4731" w:rsidRPr="007F2609" w:rsidRDefault="001C4731" w:rsidP="00346178">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346178">
      <w:pPr>
        <w:rPr>
          <w:snapToGrid w:val="0"/>
        </w:rPr>
      </w:pPr>
    </w:p>
    <w:p w14:paraId="11EC0A71" w14:textId="77777777" w:rsidR="00975C97" w:rsidRPr="007F2609" w:rsidRDefault="00975C97" w:rsidP="00346178">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346178">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r w:rsidRPr="007F2609">
        <w:t>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w:t>
      </w:r>
      <w:r w:rsidRPr="007F2609">
        <w:rPr>
          <w:lang w:eastAsia="zh-CN"/>
        </w:rPr>
        <w:t>00 MHz</w:t>
      </w:r>
    </w:p>
    <w:tbl>
      <w:tblPr>
        <w:tblW w:w="11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F752BA">
        <w:tc>
          <w:tcPr>
            <w:tcW w:w="1251" w:type="dxa"/>
            <w:vMerge w:val="restart"/>
            <w:vAlign w:val="center"/>
          </w:tcPr>
          <w:p w14:paraId="2A27985E" w14:textId="77777777" w:rsidR="001C4731" w:rsidRPr="007F2609" w:rsidRDefault="001C4731" w:rsidP="00F752BA">
            <w:pPr>
              <w:pStyle w:val="TAH"/>
            </w:pPr>
          </w:p>
        </w:tc>
        <w:tc>
          <w:tcPr>
            <w:tcW w:w="10284" w:type="dxa"/>
            <w:gridSpan w:val="11"/>
          </w:tcPr>
          <w:p w14:paraId="4C0D13C2" w14:textId="30CCB395" w:rsidR="001C4731" w:rsidRPr="007F2609" w:rsidRDefault="001C4731" w:rsidP="00F752BA">
            <w:pPr>
              <w:pStyle w:val="TAH"/>
            </w:pPr>
            <w:r w:rsidRPr="007F2609">
              <w:t>Channel bandwidth</w:t>
            </w:r>
          </w:p>
        </w:tc>
      </w:tr>
      <w:tr w:rsidR="001C4731" w:rsidRPr="007F2609" w14:paraId="2AB341D3" w14:textId="77777777" w:rsidTr="00F752BA">
        <w:tc>
          <w:tcPr>
            <w:tcW w:w="1251" w:type="dxa"/>
            <w:vMerge/>
            <w:vAlign w:val="center"/>
          </w:tcPr>
          <w:p w14:paraId="3B2E0D0A" w14:textId="77777777" w:rsidR="001C4731" w:rsidRPr="007F2609" w:rsidRDefault="001C4731" w:rsidP="00346178">
            <w:pPr>
              <w:pStyle w:val="TAC"/>
            </w:pPr>
          </w:p>
        </w:tc>
        <w:tc>
          <w:tcPr>
            <w:tcW w:w="934" w:type="dxa"/>
            <w:vAlign w:val="center"/>
          </w:tcPr>
          <w:p w14:paraId="70B714CB" w14:textId="77777777" w:rsidR="001C4731" w:rsidRPr="007F2609" w:rsidRDefault="001C4731" w:rsidP="00346178">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346178">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346178">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346178">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346178">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346178">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346178">
            <w:pPr>
              <w:pStyle w:val="TAH"/>
            </w:pPr>
            <w:r w:rsidRPr="007F2609">
              <w:rPr>
                <w:lang w:eastAsia="zh-CN"/>
              </w:rPr>
              <w:t>6</w:t>
            </w:r>
            <w:r w:rsidRPr="007F2609">
              <w:t>0 MHz</w:t>
            </w:r>
          </w:p>
        </w:tc>
        <w:tc>
          <w:tcPr>
            <w:tcW w:w="963" w:type="dxa"/>
          </w:tcPr>
          <w:p w14:paraId="00FC4614" w14:textId="3CDD080C" w:rsidR="001C4731" w:rsidRPr="007F2609" w:rsidRDefault="001C4731" w:rsidP="00346178">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346178">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346178">
            <w:pPr>
              <w:pStyle w:val="TAH"/>
            </w:pPr>
            <w:r w:rsidRPr="007F2609">
              <w:rPr>
                <w:lang w:eastAsia="zh-CN"/>
              </w:rPr>
              <w:t>10</w:t>
            </w:r>
            <w:r w:rsidRPr="007F2609">
              <w:t>0 MHz</w:t>
            </w:r>
          </w:p>
        </w:tc>
      </w:tr>
      <w:tr w:rsidR="001C4731" w:rsidRPr="007F2609" w14:paraId="16E4CB3E" w14:textId="77777777" w:rsidTr="00F752BA">
        <w:tc>
          <w:tcPr>
            <w:tcW w:w="1251" w:type="dxa"/>
            <w:vAlign w:val="center"/>
          </w:tcPr>
          <w:p w14:paraId="39F11531" w14:textId="77777777" w:rsidR="001C4731" w:rsidRPr="007F2609" w:rsidRDefault="001C4731" w:rsidP="00346178">
            <w:pPr>
              <w:pStyle w:val="TAC"/>
              <w:rPr>
                <w:lang w:eastAsia="zh-CN"/>
              </w:rPr>
            </w:pPr>
            <w:r w:rsidRPr="007F2609">
              <w:t>RB</w:t>
            </w:r>
          </w:p>
        </w:tc>
        <w:tc>
          <w:tcPr>
            <w:tcW w:w="10284" w:type="dxa"/>
            <w:gridSpan w:val="11"/>
          </w:tcPr>
          <w:p w14:paraId="70C6D4F6" w14:textId="69192C21" w:rsidR="001C4731" w:rsidRPr="007F2609" w:rsidRDefault="001C4731" w:rsidP="00346178">
            <w:pPr>
              <w:pStyle w:val="TAC"/>
              <w:rPr>
                <w:lang w:eastAsia="zh-CN"/>
              </w:rPr>
            </w:pPr>
            <w:r w:rsidRPr="007F2609">
              <w:rPr>
                <w:lang w:eastAsia="zh-CN"/>
              </w:rPr>
              <w:t>NOTE1</w:t>
            </w:r>
          </w:p>
        </w:tc>
      </w:tr>
      <w:tr w:rsidR="001C4731" w:rsidRPr="007F2609" w14:paraId="0429DFBA" w14:textId="77777777" w:rsidTr="00F752BA">
        <w:tc>
          <w:tcPr>
            <w:tcW w:w="1251" w:type="dxa"/>
            <w:vAlign w:val="center"/>
          </w:tcPr>
          <w:p w14:paraId="6255D653" w14:textId="77777777" w:rsidR="001C4731" w:rsidRPr="007F2609" w:rsidRDefault="001C4731" w:rsidP="00346178">
            <w:pPr>
              <w:pStyle w:val="TAC"/>
            </w:pPr>
            <w:r w:rsidRPr="007F2609">
              <w:t>BW</w:t>
            </w:r>
            <w:r w:rsidRPr="007F2609">
              <w:rPr>
                <w:vertAlign w:val="subscript"/>
              </w:rPr>
              <w:t>Interferer</w:t>
            </w:r>
          </w:p>
        </w:tc>
        <w:tc>
          <w:tcPr>
            <w:tcW w:w="934" w:type="dxa"/>
            <w:vAlign w:val="center"/>
          </w:tcPr>
          <w:p w14:paraId="120C0EF6" w14:textId="77777777" w:rsidR="001C4731" w:rsidRPr="007F2609" w:rsidRDefault="001C4731" w:rsidP="00346178">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346178">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346178">
            <w:pPr>
              <w:pStyle w:val="TAC"/>
              <w:rPr>
                <w:lang w:eastAsia="zh-CN"/>
              </w:rPr>
            </w:pPr>
            <w:r w:rsidRPr="007F2609">
              <w:rPr>
                <w:lang w:eastAsia="zh-CN"/>
              </w:rPr>
              <w:t>20 MHz</w:t>
            </w:r>
          </w:p>
        </w:tc>
        <w:tc>
          <w:tcPr>
            <w:tcW w:w="992" w:type="dxa"/>
          </w:tcPr>
          <w:p w14:paraId="7F39AB28" w14:textId="335B7890" w:rsidR="001C4731" w:rsidRPr="007F2609" w:rsidRDefault="001C4731" w:rsidP="00346178">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346178">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346178">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346178">
            <w:pPr>
              <w:pStyle w:val="TAC"/>
              <w:rPr>
                <w:lang w:eastAsia="zh-CN"/>
              </w:rPr>
            </w:pPr>
            <w:r w:rsidRPr="007F2609">
              <w:rPr>
                <w:lang w:eastAsia="zh-CN"/>
              </w:rPr>
              <w:t>60 MHz</w:t>
            </w:r>
          </w:p>
        </w:tc>
        <w:tc>
          <w:tcPr>
            <w:tcW w:w="963" w:type="dxa"/>
          </w:tcPr>
          <w:p w14:paraId="60E0BA58" w14:textId="1E1CDBA9" w:rsidR="001C4731" w:rsidRPr="007F2609" w:rsidRDefault="001C4731" w:rsidP="00346178">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346178">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346178">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346178">
            <w:pPr>
              <w:pStyle w:val="TAC"/>
              <w:rPr>
                <w:lang w:eastAsia="zh-CN"/>
              </w:rPr>
            </w:pPr>
            <w:r w:rsidRPr="007F2609">
              <w:rPr>
                <w:lang w:eastAsia="zh-CN"/>
              </w:rPr>
              <w:t>100 MHz</w:t>
            </w:r>
          </w:p>
        </w:tc>
      </w:tr>
      <w:tr w:rsidR="001C4731" w:rsidRPr="007F2609" w14:paraId="0E5D7952" w14:textId="77777777" w:rsidTr="00F752BA">
        <w:tc>
          <w:tcPr>
            <w:tcW w:w="11535" w:type="dxa"/>
            <w:gridSpan w:val="12"/>
          </w:tcPr>
          <w:p w14:paraId="5578979E" w14:textId="2859A52D"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346178">
      <w:pPr>
        <w:rPr>
          <w:snapToGrid w:val="0"/>
          <w:lang w:eastAsia="zh-CN"/>
        </w:rPr>
      </w:pPr>
    </w:p>
    <w:p w14:paraId="37E81E18" w14:textId="77777777" w:rsidR="00975C97" w:rsidRPr="007F2609" w:rsidRDefault="00975C97" w:rsidP="00346178">
      <w:pPr>
        <w:pStyle w:val="TH"/>
        <w:rPr>
          <w:lang w:eastAsia="zh-CN"/>
        </w:rPr>
      </w:pPr>
      <w:r w:rsidRPr="007F2609">
        <w:t>Table D.2-</w:t>
      </w:r>
      <w:r w:rsidRPr="007F2609">
        <w:rPr>
          <w:lang w:eastAsia="zh-CN"/>
        </w:rPr>
        <w:t>3</w:t>
      </w:r>
      <w:r w:rsidRPr="007F2609">
        <w:t>: Description of modulated NR interferer for NR bands with F</w:t>
      </w:r>
      <w:r w:rsidRPr="007F2609">
        <w:rPr>
          <w:vertAlign w:val="subscript"/>
        </w:rPr>
        <w:t>DL_low</w:t>
      </w:r>
      <w:r w:rsidRPr="007F2609">
        <w:t>≥ 3300 MHz and F</w:t>
      </w:r>
      <w:r w:rsidRPr="007F2609">
        <w:rPr>
          <w:vertAlign w:val="subscript"/>
        </w:rPr>
        <w:t>UL_low</w:t>
      </w:r>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F752BA">
        <w:trPr>
          <w:trHeight w:val="249"/>
          <w:jc w:val="center"/>
        </w:trPr>
        <w:tc>
          <w:tcPr>
            <w:tcW w:w="610" w:type="pct"/>
            <w:vMerge w:val="restart"/>
            <w:tcMar>
              <w:left w:w="28" w:type="dxa"/>
              <w:right w:w="28" w:type="dxa"/>
            </w:tcMar>
            <w:vAlign w:val="center"/>
          </w:tcPr>
          <w:p w14:paraId="5ED74D3E" w14:textId="77777777" w:rsidR="00975C97" w:rsidRPr="007F2609" w:rsidRDefault="00975C97" w:rsidP="00346178">
            <w:pPr>
              <w:pStyle w:val="TAC"/>
            </w:pPr>
          </w:p>
        </w:tc>
        <w:tc>
          <w:tcPr>
            <w:tcW w:w="3814" w:type="pct"/>
            <w:gridSpan w:val="8"/>
            <w:tcMar>
              <w:left w:w="28" w:type="dxa"/>
              <w:right w:w="28" w:type="dxa"/>
            </w:tcMar>
            <w:vAlign w:val="center"/>
          </w:tcPr>
          <w:p w14:paraId="04BB2B27" w14:textId="77777777" w:rsidR="00975C97" w:rsidRPr="007F2609" w:rsidRDefault="00975C97" w:rsidP="00F752BA">
            <w:pPr>
              <w:pStyle w:val="TAH"/>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Mar>
              <w:left w:w="28" w:type="dxa"/>
              <w:right w:w="28" w:type="dxa"/>
            </w:tcMar>
          </w:tcPr>
          <w:p w14:paraId="1B7332AA" w14:textId="77777777" w:rsidR="00975C97" w:rsidRPr="007F2609" w:rsidRDefault="00975C97" w:rsidP="00F752BA">
            <w:pPr>
              <w:pStyle w:val="TAH"/>
              <w:rPr>
                <w:lang w:eastAsia="zh-CN"/>
              </w:rPr>
            </w:pPr>
            <w:r w:rsidRPr="007F2609">
              <w:rPr>
                <w:lang w:eastAsia="zh-CN"/>
              </w:rPr>
              <w:t>Bandwidth Class D/E</w:t>
            </w:r>
          </w:p>
        </w:tc>
      </w:tr>
      <w:tr w:rsidR="00975C97" w:rsidRPr="007F2609" w14:paraId="30EB12F1" w14:textId="77777777" w:rsidTr="00F752BA">
        <w:trPr>
          <w:jc w:val="center"/>
        </w:trPr>
        <w:tc>
          <w:tcPr>
            <w:tcW w:w="610" w:type="pct"/>
            <w:vMerge/>
            <w:tcMar>
              <w:left w:w="28" w:type="dxa"/>
              <w:right w:w="28" w:type="dxa"/>
            </w:tcMar>
            <w:vAlign w:val="center"/>
          </w:tcPr>
          <w:p w14:paraId="0B461BBB" w14:textId="77777777" w:rsidR="00975C97" w:rsidRPr="007F2609" w:rsidRDefault="00975C97" w:rsidP="00346178">
            <w:pPr>
              <w:pStyle w:val="TAC"/>
            </w:pPr>
          </w:p>
        </w:tc>
        <w:tc>
          <w:tcPr>
            <w:tcW w:w="451" w:type="pct"/>
            <w:tcMar>
              <w:left w:w="28" w:type="dxa"/>
              <w:right w:w="28" w:type="dxa"/>
            </w:tcMar>
            <w:vAlign w:val="center"/>
          </w:tcPr>
          <w:p w14:paraId="1BA27E85" w14:textId="77777777" w:rsidR="00975C97" w:rsidRPr="007F2609" w:rsidRDefault="00975C97" w:rsidP="00346178">
            <w:pPr>
              <w:pStyle w:val="TAH"/>
            </w:pPr>
            <w:r w:rsidRPr="007F2609">
              <w:rPr>
                <w:lang w:eastAsia="zh-CN"/>
              </w:rPr>
              <w:t>110</w:t>
            </w:r>
            <w:r w:rsidRPr="007F2609">
              <w:t xml:space="preserve"> MHz</w:t>
            </w:r>
          </w:p>
        </w:tc>
        <w:tc>
          <w:tcPr>
            <w:tcW w:w="455" w:type="pct"/>
            <w:tcMar>
              <w:left w:w="28" w:type="dxa"/>
              <w:right w:w="28" w:type="dxa"/>
            </w:tcMar>
            <w:vAlign w:val="center"/>
          </w:tcPr>
          <w:p w14:paraId="43DC86E3" w14:textId="77777777" w:rsidR="00975C97" w:rsidRPr="007F2609" w:rsidRDefault="00975C97" w:rsidP="00346178">
            <w:pPr>
              <w:pStyle w:val="TAH"/>
            </w:pPr>
            <w:r w:rsidRPr="007F2609">
              <w:t>1</w:t>
            </w:r>
            <w:r w:rsidRPr="007F2609">
              <w:rPr>
                <w:lang w:eastAsia="zh-CN"/>
              </w:rPr>
              <w:t xml:space="preserve">20 </w:t>
            </w:r>
            <w:r w:rsidRPr="007F2609">
              <w:t>MHz</w:t>
            </w:r>
          </w:p>
        </w:tc>
        <w:tc>
          <w:tcPr>
            <w:tcW w:w="454" w:type="pct"/>
            <w:tcMar>
              <w:left w:w="28" w:type="dxa"/>
              <w:right w:w="28" w:type="dxa"/>
            </w:tcMar>
            <w:vAlign w:val="center"/>
          </w:tcPr>
          <w:p w14:paraId="7E2F92BF" w14:textId="77777777" w:rsidR="00975C97" w:rsidRPr="007F2609" w:rsidRDefault="00975C97" w:rsidP="00346178">
            <w:pPr>
              <w:pStyle w:val="TAH"/>
            </w:pPr>
            <w:r w:rsidRPr="007F2609">
              <w:rPr>
                <w:lang w:eastAsia="zh-CN"/>
              </w:rPr>
              <w:t>130</w:t>
            </w:r>
            <w:r w:rsidRPr="007F2609">
              <w:t xml:space="preserve"> MHz</w:t>
            </w:r>
          </w:p>
        </w:tc>
        <w:tc>
          <w:tcPr>
            <w:tcW w:w="454" w:type="pct"/>
            <w:tcMar>
              <w:left w:w="28" w:type="dxa"/>
              <w:right w:w="28" w:type="dxa"/>
            </w:tcMar>
            <w:vAlign w:val="center"/>
          </w:tcPr>
          <w:p w14:paraId="021D92E4" w14:textId="77777777" w:rsidR="00975C97" w:rsidRPr="007F2609" w:rsidRDefault="00975C97" w:rsidP="00346178">
            <w:pPr>
              <w:pStyle w:val="TAH"/>
            </w:pPr>
            <w:r w:rsidRPr="007F2609">
              <w:rPr>
                <w:lang w:eastAsia="zh-CN"/>
              </w:rPr>
              <w:t>14</w:t>
            </w:r>
            <w:r w:rsidRPr="007F2609">
              <w:t>0 MHz</w:t>
            </w:r>
          </w:p>
        </w:tc>
        <w:tc>
          <w:tcPr>
            <w:tcW w:w="521" w:type="pct"/>
            <w:tcMar>
              <w:left w:w="28" w:type="dxa"/>
              <w:right w:w="28" w:type="dxa"/>
            </w:tcMar>
            <w:vAlign w:val="center"/>
          </w:tcPr>
          <w:p w14:paraId="4398DEB7" w14:textId="77777777" w:rsidR="00975C97" w:rsidRPr="007F2609" w:rsidRDefault="00975C97" w:rsidP="00346178">
            <w:pPr>
              <w:pStyle w:val="TAH"/>
            </w:pPr>
            <w:r w:rsidRPr="007F2609">
              <w:rPr>
                <w:lang w:eastAsia="zh-CN"/>
              </w:rPr>
              <w:t>150</w:t>
            </w:r>
            <w:r w:rsidRPr="007F2609">
              <w:t xml:space="preserve"> MHz</w:t>
            </w:r>
          </w:p>
        </w:tc>
        <w:tc>
          <w:tcPr>
            <w:tcW w:w="521" w:type="pct"/>
            <w:tcMar>
              <w:left w:w="28" w:type="dxa"/>
              <w:right w:w="28" w:type="dxa"/>
            </w:tcMar>
            <w:vAlign w:val="center"/>
          </w:tcPr>
          <w:p w14:paraId="5AA4DA90" w14:textId="77777777" w:rsidR="00975C97" w:rsidRPr="007F2609" w:rsidRDefault="00975C97" w:rsidP="00346178">
            <w:pPr>
              <w:pStyle w:val="TAH"/>
            </w:pPr>
            <w:r w:rsidRPr="007F2609">
              <w:rPr>
                <w:lang w:eastAsia="zh-CN"/>
              </w:rPr>
              <w:t>16</w:t>
            </w:r>
            <w:r w:rsidRPr="007F2609">
              <w:t>0 MHz</w:t>
            </w:r>
          </w:p>
        </w:tc>
        <w:tc>
          <w:tcPr>
            <w:tcW w:w="454" w:type="pct"/>
            <w:tcMar>
              <w:left w:w="28" w:type="dxa"/>
              <w:right w:w="28" w:type="dxa"/>
            </w:tcMar>
            <w:vAlign w:val="center"/>
          </w:tcPr>
          <w:p w14:paraId="0161AD1E" w14:textId="77777777" w:rsidR="00975C97" w:rsidRPr="007F2609" w:rsidRDefault="00975C97" w:rsidP="00346178">
            <w:pPr>
              <w:pStyle w:val="TAH"/>
            </w:pPr>
            <w:r w:rsidRPr="007F2609">
              <w:rPr>
                <w:lang w:eastAsia="zh-CN"/>
              </w:rPr>
              <w:t>18</w:t>
            </w:r>
            <w:r w:rsidRPr="007F2609">
              <w:t>0 MHz</w:t>
            </w:r>
          </w:p>
        </w:tc>
        <w:tc>
          <w:tcPr>
            <w:tcW w:w="506" w:type="pct"/>
            <w:tcMar>
              <w:left w:w="28" w:type="dxa"/>
              <w:right w:w="28" w:type="dxa"/>
            </w:tcMar>
            <w:vAlign w:val="center"/>
          </w:tcPr>
          <w:p w14:paraId="1B3B1378" w14:textId="77777777" w:rsidR="00975C97" w:rsidRPr="007F2609" w:rsidRDefault="00975C97" w:rsidP="00346178">
            <w:pPr>
              <w:pStyle w:val="TAH"/>
            </w:pPr>
            <w:r w:rsidRPr="007F2609">
              <w:rPr>
                <w:lang w:eastAsia="zh-CN"/>
              </w:rPr>
              <w:t>200</w:t>
            </w:r>
            <w:r w:rsidRPr="007F2609">
              <w:t xml:space="preserve"> MHz</w:t>
            </w:r>
          </w:p>
        </w:tc>
        <w:tc>
          <w:tcPr>
            <w:tcW w:w="576" w:type="pct"/>
            <w:vMerge/>
            <w:tcMar>
              <w:left w:w="28" w:type="dxa"/>
              <w:right w:w="28" w:type="dxa"/>
            </w:tcMar>
          </w:tcPr>
          <w:p w14:paraId="4466A595" w14:textId="77777777" w:rsidR="00975C97" w:rsidRPr="007F2609" w:rsidRDefault="00975C97" w:rsidP="00346178">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346178">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72982D9" w14:textId="77777777" w:rsidR="00975C97" w:rsidRPr="007F2609" w:rsidRDefault="00975C97" w:rsidP="00F752BA">
            <w:pPr>
              <w:pStyle w:val="TAC"/>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346178">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DFEB5BF" w14:textId="77777777" w:rsidR="00975C97" w:rsidRPr="007F2609" w:rsidRDefault="00975C97" w:rsidP="00F752BA">
            <w:pPr>
              <w:pStyle w:val="TAC"/>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346178">
            <w:pPr>
              <w:pStyle w:val="TAC"/>
              <w:rPr>
                <w:lang w:eastAsia="zh-CN"/>
              </w:rPr>
            </w:pPr>
            <w:r w:rsidRPr="007F2609">
              <w:t>BW</w:t>
            </w:r>
            <w:r w:rsidRPr="007F2609">
              <w:rPr>
                <w:vertAlign w:val="subscript"/>
              </w:rPr>
              <w:t>Interferer</w:t>
            </w:r>
          </w:p>
        </w:tc>
        <w:tc>
          <w:tcPr>
            <w:tcW w:w="451" w:type="pct"/>
            <w:vAlign w:val="center"/>
          </w:tcPr>
          <w:p w14:paraId="08414F97" w14:textId="77777777" w:rsidR="00975C97" w:rsidRPr="007F2609" w:rsidRDefault="00975C97" w:rsidP="00E20A16">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E20A16">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E20A16">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E20A16">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E20A16">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E20A16">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E20A16">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F752BA">
            <w:pPr>
              <w:pStyle w:val="TAC"/>
              <w:rPr>
                <w:lang w:eastAsia="zh-CN"/>
              </w:rPr>
            </w:pPr>
            <w:r w:rsidRPr="007F2609">
              <w:rPr>
                <w:lang w:eastAsia="zh-CN"/>
              </w:rPr>
              <w:t>200 MHz</w:t>
            </w:r>
          </w:p>
        </w:tc>
        <w:tc>
          <w:tcPr>
            <w:tcW w:w="576" w:type="pct"/>
            <w:vAlign w:val="center"/>
          </w:tcPr>
          <w:p w14:paraId="1C118574" w14:textId="77777777" w:rsidR="00975C97" w:rsidRPr="007F2609" w:rsidRDefault="00975C97" w:rsidP="00F752BA">
            <w:pPr>
              <w:pStyle w:val="TAC"/>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346178">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Default="00975C97" w:rsidP="00346178"/>
    <w:p w14:paraId="0AB2DD54" w14:textId="77777777" w:rsidR="00E20A16" w:rsidRPr="00A1115A" w:rsidRDefault="00E20A16" w:rsidP="00E20A16">
      <w:pPr>
        <w:pStyle w:val="TH"/>
        <w:rPr>
          <w:rFonts w:eastAsia="Yu Mincho"/>
        </w:rPr>
      </w:pPr>
      <w:r w:rsidRPr="00A1115A">
        <w:rPr>
          <w:rFonts w:eastAsia="Yu Mincho"/>
        </w:rPr>
        <w:t>Table D.2-4: Description of modulated NR interferer for NR bands with F</w:t>
      </w:r>
      <w:r w:rsidRPr="00A1115A">
        <w:rPr>
          <w:rFonts w:eastAsia="Yu Mincho"/>
          <w:vertAlign w:val="subscript"/>
        </w:rPr>
        <w:t>DL_low</w:t>
      </w:r>
      <w:r w:rsidRPr="00A1115A">
        <w:rPr>
          <w:rFonts w:eastAsia="Yu Mincho"/>
        </w:rPr>
        <w:t xml:space="preserve"> &lt; 2700 MHz and F</w:t>
      </w:r>
      <w:r w:rsidRPr="00A1115A">
        <w:rPr>
          <w:rFonts w:eastAsia="Yu Mincho"/>
          <w:vertAlign w:val="subscript"/>
        </w:rPr>
        <w:t>UL_low</w:t>
      </w:r>
      <w:r w:rsidRPr="00A1115A">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8"/>
        <w:gridCol w:w="3760"/>
        <w:gridCol w:w="3760"/>
      </w:tblGrid>
      <w:tr w:rsidR="00E20A16" w:rsidRPr="00A1115A" w14:paraId="32F31794" w14:textId="77777777" w:rsidTr="002740CA">
        <w:trPr>
          <w:trHeight w:val="187"/>
          <w:jc w:val="center"/>
        </w:trPr>
        <w:tc>
          <w:tcPr>
            <w:tcW w:w="0" w:type="auto"/>
            <w:vAlign w:val="center"/>
          </w:tcPr>
          <w:p w14:paraId="0AE1A3A1" w14:textId="77777777" w:rsidR="00E20A16" w:rsidRPr="00A1115A" w:rsidRDefault="00E20A16" w:rsidP="002740CA">
            <w:pPr>
              <w:pStyle w:val="TAL"/>
            </w:pPr>
          </w:p>
        </w:tc>
        <w:tc>
          <w:tcPr>
            <w:tcW w:w="0" w:type="auto"/>
            <w:vAlign w:val="center"/>
          </w:tcPr>
          <w:p w14:paraId="0D4F0F3D" w14:textId="77777777" w:rsidR="00E20A16" w:rsidRPr="00A1115A" w:rsidRDefault="00E20A16" w:rsidP="002740CA">
            <w:pPr>
              <w:pStyle w:val="TAH"/>
              <w:rPr>
                <w:lang w:eastAsia="zh-CN"/>
              </w:rPr>
            </w:pPr>
            <w:r w:rsidRPr="00A1115A">
              <w:rPr>
                <w:lang w:eastAsia="zh-CN"/>
              </w:rPr>
              <w:t>Bandwidth Class B</w:t>
            </w:r>
          </w:p>
        </w:tc>
        <w:tc>
          <w:tcPr>
            <w:tcW w:w="0" w:type="auto"/>
            <w:vAlign w:val="center"/>
          </w:tcPr>
          <w:p w14:paraId="2D085008" w14:textId="77777777" w:rsidR="00E20A16" w:rsidRPr="00A1115A" w:rsidRDefault="00E20A16" w:rsidP="002740CA">
            <w:pPr>
              <w:pStyle w:val="TAH"/>
              <w:rPr>
                <w:lang w:eastAsia="zh-CN"/>
              </w:rPr>
            </w:pPr>
            <w:r w:rsidRPr="00A1115A">
              <w:rPr>
                <w:lang w:eastAsia="zh-CN"/>
              </w:rPr>
              <w:t>Bandwidth Class C</w:t>
            </w:r>
          </w:p>
        </w:tc>
      </w:tr>
      <w:tr w:rsidR="00E20A16" w:rsidRPr="00A1115A" w14:paraId="1F65932C" w14:textId="77777777" w:rsidTr="002740CA">
        <w:trPr>
          <w:trHeight w:val="187"/>
          <w:jc w:val="center"/>
        </w:trPr>
        <w:tc>
          <w:tcPr>
            <w:tcW w:w="0" w:type="auto"/>
            <w:vAlign w:val="center"/>
          </w:tcPr>
          <w:p w14:paraId="32DC45FC" w14:textId="77777777" w:rsidR="00E20A16" w:rsidRPr="00A1115A" w:rsidRDefault="00E20A16" w:rsidP="002740CA">
            <w:pPr>
              <w:pStyle w:val="TAL"/>
              <w:rPr>
                <w:lang w:eastAsia="zh-CN"/>
              </w:rPr>
            </w:pPr>
            <w:r w:rsidRPr="00A1115A">
              <w:rPr>
                <w:rFonts w:hint="eastAsia"/>
                <w:lang w:eastAsia="zh-CN"/>
              </w:rPr>
              <w:t>RB</w:t>
            </w:r>
          </w:p>
        </w:tc>
        <w:tc>
          <w:tcPr>
            <w:tcW w:w="0" w:type="auto"/>
          </w:tcPr>
          <w:p w14:paraId="47759762" w14:textId="77777777" w:rsidR="00E20A16" w:rsidRPr="00A1115A" w:rsidRDefault="00E20A16" w:rsidP="002740CA">
            <w:pPr>
              <w:pStyle w:val="TAC"/>
              <w:rPr>
                <w:lang w:eastAsia="zh-CN"/>
              </w:rPr>
            </w:pPr>
            <w:r w:rsidRPr="00A1115A">
              <w:rPr>
                <w:lang w:eastAsia="zh-CN"/>
              </w:rPr>
              <w:t>NOTE 1</w:t>
            </w:r>
          </w:p>
        </w:tc>
        <w:tc>
          <w:tcPr>
            <w:tcW w:w="0" w:type="auto"/>
            <w:vAlign w:val="center"/>
          </w:tcPr>
          <w:p w14:paraId="053D6558" w14:textId="77777777" w:rsidR="00E20A16" w:rsidRPr="00A1115A" w:rsidRDefault="00E20A16" w:rsidP="002740CA">
            <w:pPr>
              <w:pStyle w:val="TAC"/>
              <w:rPr>
                <w:b/>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E20A16" w:rsidRPr="00A1115A" w14:paraId="278E107F" w14:textId="77777777" w:rsidTr="002740CA">
        <w:trPr>
          <w:trHeight w:val="187"/>
          <w:jc w:val="center"/>
        </w:trPr>
        <w:tc>
          <w:tcPr>
            <w:tcW w:w="0" w:type="auto"/>
            <w:vAlign w:val="center"/>
          </w:tcPr>
          <w:p w14:paraId="16CBCD4A" w14:textId="77777777" w:rsidR="00E20A16" w:rsidRPr="00A1115A" w:rsidRDefault="00E20A16" w:rsidP="002740CA">
            <w:pPr>
              <w:pStyle w:val="TAL"/>
              <w:rPr>
                <w:lang w:eastAsia="zh-CN"/>
              </w:rPr>
            </w:pPr>
            <w:r w:rsidRPr="00A1115A">
              <w:t>BW</w:t>
            </w:r>
            <w:r w:rsidRPr="00A1115A">
              <w:rPr>
                <w:vertAlign w:val="subscript"/>
              </w:rPr>
              <w:t>Interferer</w:t>
            </w:r>
          </w:p>
        </w:tc>
        <w:tc>
          <w:tcPr>
            <w:tcW w:w="0" w:type="auto"/>
          </w:tcPr>
          <w:p w14:paraId="238F3C3E" w14:textId="77777777" w:rsidR="00E20A16" w:rsidRPr="00A1115A" w:rsidRDefault="00E20A16" w:rsidP="002740CA">
            <w:pPr>
              <w:pStyle w:val="TAC"/>
              <w:rPr>
                <w:lang w:eastAsia="zh-CN"/>
              </w:rPr>
            </w:pPr>
            <w:r w:rsidRPr="00A1115A">
              <w:rPr>
                <w:lang w:eastAsia="zh-CN"/>
              </w:rPr>
              <w:t>5</w:t>
            </w:r>
            <w:r w:rsidRPr="00A1115A">
              <w:rPr>
                <w:lang w:val="en-US" w:eastAsia="zh-CN"/>
              </w:rPr>
              <w:t> </w:t>
            </w:r>
            <w:r w:rsidRPr="00A1115A">
              <w:rPr>
                <w:lang w:eastAsia="zh-CN"/>
              </w:rPr>
              <w:t>MHz</w:t>
            </w:r>
          </w:p>
        </w:tc>
        <w:tc>
          <w:tcPr>
            <w:tcW w:w="0" w:type="auto"/>
            <w:vAlign w:val="center"/>
          </w:tcPr>
          <w:p w14:paraId="4906DE61" w14:textId="77777777" w:rsidR="00E20A16" w:rsidRPr="00A1115A" w:rsidRDefault="00E20A16" w:rsidP="002740CA">
            <w:pPr>
              <w:pStyle w:val="TAC"/>
              <w:rPr>
                <w:b/>
                <w:lang w:eastAsia="zh-CN"/>
              </w:rPr>
            </w:pPr>
            <w:r w:rsidRPr="00A1115A">
              <w:rPr>
                <w:lang w:eastAsia="zh-CN"/>
              </w:rPr>
              <w:t>5 MHz</w:t>
            </w:r>
          </w:p>
        </w:tc>
      </w:tr>
      <w:tr w:rsidR="00E20A16" w:rsidRPr="00A1115A" w14:paraId="103464C1" w14:textId="77777777" w:rsidTr="002740CA">
        <w:trPr>
          <w:trHeight w:val="187"/>
          <w:jc w:val="center"/>
        </w:trPr>
        <w:tc>
          <w:tcPr>
            <w:tcW w:w="0" w:type="auto"/>
            <w:gridSpan w:val="3"/>
          </w:tcPr>
          <w:p w14:paraId="101BA923" w14:textId="77777777" w:rsidR="00E20A16" w:rsidRPr="00A1115A" w:rsidRDefault="00E20A16" w:rsidP="002740C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7F515996" w14:textId="77777777" w:rsidR="00E20A16" w:rsidRPr="007F2609" w:rsidRDefault="00E20A16" w:rsidP="00346178"/>
    <w:p w14:paraId="3627D5CB" w14:textId="0C1B1710" w:rsidR="00975C97" w:rsidRPr="007F2609" w:rsidRDefault="00975C97" w:rsidP="00975C97">
      <w:pPr>
        <w:pStyle w:val="Heading8"/>
      </w:pPr>
      <w:bookmarkStart w:id="116" w:name="_Toc27478723"/>
      <w:bookmarkStart w:id="117" w:name="_Toc36227437"/>
      <w:r w:rsidRPr="007F2609">
        <w:lastRenderedPageBreak/>
        <w:t>Annex E (normative):</w:t>
      </w:r>
      <w:r w:rsidRPr="007F2609">
        <w:br/>
        <w:t>Global In-Channel TX-Test</w:t>
      </w:r>
      <w:bookmarkEnd w:id="116"/>
      <w:bookmarkEnd w:id="117"/>
    </w:p>
    <w:p w14:paraId="31418DC9" w14:textId="77777777" w:rsidR="00975C97" w:rsidRPr="007F2609" w:rsidRDefault="00975C97" w:rsidP="00346178">
      <w:pPr>
        <w:pStyle w:val="NO"/>
      </w:pPr>
      <w:r w:rsidRPr="007F2609">
        <w:t>NOTE:</w:t>
      </w:r>
      <w:r w:rsidRPr="007F2609">
        <w:tab/>
        <w:t xml:space="preserve">Clauses E.2.2 to E.5.9.3 are descriptions, which assume no power ramping adjacent to the measurement period. </w:t>
      </w:r>
    </w:p>
    <w:p w14:paraId="3AE924F9" w14:textId="6D6B9098" w:rsidR="00975C97" w:rsidRPr="007F2609" w:rsidRDefault="00975C97" w:rsidP="00975C97">
      <w:pPr>
        <w:pStyle w:val="Heading1"/>
      </w:pPr>
      <w:bookmarkStart w:id="118" w:name="_Toc27478724"/>
      <w:bookmarkStart w:id="119" w:name="_Toc36227438"/>
      <w:r w:rsidRPr="007F2609">
        <w:t>E.1</w:t>
      </w:r>
      <w:r w:rsidRPr="007F2609">
        <w:tab/>
        <w:t>General</w:t>
      </w:r>
      <w:bookmarkEnd w:id="118"/>
      <w:bookmarkEnd w:id="119"/>
    </w:p>
    <w:p w14:paraId="1D3C2CD7" w14:textId="77777777" w:rsidR="00975C97" w:rsidRPr="007F2609" w:rsidRDefault="00975C97" w:rsidP="00346178">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346178">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0AD1BD81" w:rsidR="00975C97" w:rsidRPr="007F2609" w:rsidRDefault="00975C97" w:rsidP="00975C97">
      <w:pPr>
        <w:pStyle w:val="Heading1"/>
      </w:pPr>
      <w:bookmarkStart w:id="120" w:name="_Toc27478725"/>
      <w:bookmarkStart w:id="121" w:name="_Toc36227439"/>
      <w:r w:rsidRPr="007F2609">
        <w:t>E.2</w:t>
      </w:r>
      <w:r w:rsidRPr="007F2609" w:rsidDel="00A7780D">
        <w:tab/>
      </w:r>
      <w:r w:rsidRPr="007F2609">
        <w:t>Signals and results</w:t>
      </w:r>
      <w:bookmarkEnd w:id="120"/>
      <w:bookmarkEnd w:id="121"/>
    </w:p>
    <w:p w14:paraId="6134D3D7" w14:textId="77777777" w:rsidR="00975C97" w:rsidRPr="007F2609" w:rsidRDefault="00975C97" w:rsidP="00975C97">
      <w:pPr>
        <w:pStyle w:val="Heading2"/>
      </w:pPr>
      <w:bookmarkStart w:id="122" w:name="_Toc27478726"/>
      <w:bookmarkStart w:id="123" w:name="_Toc36227440"/>
      <w:r w:rsidRPr="007F2609">
        <w:t>E.2.1</w:t>
      </w:r>
      <w:r w:rsidRPr="007F2609">
        <w:tab/>
        <w:t>Basic principle</w:t>
      </w:r>
      <w:bookmarkEnd w:id="122"/>
      <w:bookmarkEnd w:id="123"/>
    </w:p>
    <w:p w14:paraId="42AFB9C5" w14:textId="77777777" w:rsidR="00975C97" w:rsidRPr="007F2609" w:rsidRDefault="00975C97" w:rsidP="00346178">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346178">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6E57B371" w:rsidR="00975C97" w:rsidRPr="007F2609" w:rsidRDefault="00975C97" w:rsidP="00975C97">
      <w:pPr>
        <w:pStyle w:val="Heading2"/>
      </w:pPr>
      <w:bookmarkStart w:id="124" w:name="_Toc27478727"/>
      <w:bookmarkStart w:id="125" w:name="_Toc36227441"/>
      <w:r w:rsidRPr="007F2609">
        <w:t>E.2.2</w:t>
      </w:r>
      <w:r w:rsidRPr="007F2609">
        <w:tab/>
        <w:t>Output signal of the TX under test</w:t>
      </w:r>
      <w:bookmarkEnd w:id="124"/>
      <w:bookmarkEnd w:id="125"/>
    </w:p>
    <w:p w14:paraId="22C9A819" w14:textId="58BF8726" w:rsidR="00AE20A8" w:rsidRDefault="00975C97" w:rsidP="00346178">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w:t>
      </w:r>
      <w:r w:rsidR="00AE20A8">
        <w:rPr>
          <w:rFonts w:eastAsia="Batang"/>
        </w:rPr>
        <w:t>n uplink slots, where for basic EVM measurement,</w:t>
      </w:r>
    </w:p>
    <w:p w14:paraId="4E36F2DB" w14:textId="77777777" w:rsidR="00AE20A8" w:rsidRDefault="00AE20A8" w:rsidP="00346178">
      <w:pPr>
        <w:pStyle w:val="EQ"/>
        <w:rPr>
          <w:rFonts w:eastAsia="Batang"/>
        </w:rPr>
      </w:pPr>
      <w:r w:rsidRPr="007F2609">
        <w:rPr>
          <w:rFonts w:eastAsia="Batang"/>
        </w:rPr>
        <w:object w:dxaOrig="2439" w:dyaOrig="1120" w14:anchorId="20FABD25">
          <v:shape id="_x0000_i1043" type="#_x0000_t75" style="width:122.7pt;height:54.45pt" o:ole="">
            <v:imagedata r:id="rId32" o:title=""/>
          </v:shape>
          <o:OLEObject Type="Embed" ProgID="Equation.DSMT4" ShapeID="_x0000_i1043" DrawAspect="Content" ObjectID="_1758387844" r:id="rId33"/>
        </w:object>
      </w:r>
      <w:r>
        <w:rPr>
          <w:rFonts w:eastAsia="Batang"/>
        </w:rPr>
        <w:t>;</w:t>
      </w:r>
    </w:p>
    <w:p w14:paraId="2D0FA12A" w14:textId="77777777" w:rsidR="00AE20A8" w:rsidRPr="007F2609" w:rsidRDefault="00AE20A8" w:rsidP="00346178">
      <w:pPr>
        <w:rPr>
          <w:rFonts w:eastAsia="Batang"/>
          <w:lang w:eastAsia="zh-CN"/>
        </w:rPr>
      </w:pPr>
      <w:r>
        <w:rPr>
          <w:rFonts w:eastAsia="Batang"/>
        </w:rPr>
        <w:t xml:space="preserve">For </w:t>
      </w:r>
      <w:r w:rsidRPr="007F2609">
        <w:rPr>
          <w:rFonts w:eastAsia="Batang"/>
          <w:lang w:eastAsia="zh-CN"/>
        </w:rPr>
        <w:t>Error Vector Magnitude including symbols with transient periods</w:t>
      </w:r>
    </w:p>
    <w:p w14:paraId="4BA6876C" w14:textId="14FD9425" w:rsidR="00AE20A8" w:rsidRPr="00AE20A8" w:rsidRDefault="00AE20A8" w:rsidP="00346178">
      <w:pPr>
        <w:pStyle w:val="EQ"/>
        <w:rPr>
          <w:rFonts w:eastAsia="Batang"/>
        </w:rPr>
      </w:pPr>
      <w:r>
        <w:rPr>
          <w:rFonts w:eastAsia="Batang"/>
          <w:noProof w:val="0"/>
        </w:rPr>
        <w:tab/>
      </w: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lang w:eastAsia="zh-CN"/>
                  </w:rPr>
                  <m:t>for 15 kHz SCS</m:t>
                </m:r>
              </m:e>
              <m:e>
                <m:r>
                  <w:rPr>
                    <w:rFonts w:ascii="Cambria Math" w:hAnsi="Cambria Math"/>
                  </w:rPr>
                  <m:t>[216]</m:t>
                </m:r>
                <m:r>
                  <m:rPr>
                    <m:sty m:val="p"/>
                  </m:rPr>
                  <w:rPr>
                    <w:rFonts w:ascii="Cambria Math" w:hAnsi="Cambria Math"/>
                  </w:rPr>
                  <m:t xml:space="preserve"> for 30 kHz SCS</m:t>
                </m:r>
              </m:e>
            </m:eqArr>
          </m:e>
        </m:d>
      </m:oMath>
    </w:p>
    <w:p w14:paraId="57D65A8E" w14:textId="2D42831A" w:rsidR="00975C97" w:rsidRPr="007F2609" w:rsidRDefault="00975C97" w:rsidP="00346178">
      <w:pPr>
        <w:rPr>
          <w:rFonts w:eastAsia="Batang"/>
        </w:rPr>
      </w:pPr>
      <w:r w:rsidRPr="007F2609">
        <w:rPr>
          <w:rFonts w:eastAsia="Batang"/>
        </w:rPr>
        <w:t>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346178">
      <w:pPr>
        <w:pStyle w:val="NO"/>
        <w:rPr>
          <w:rFonts w:eastAsia="Batang"/>
        </w:rPr>
      </w:pPr>
      <w:r w:rsidRPr="007F2609">
        <w:rPr>
          <w:rFonts w:eastAsia="Batang"/>
        </w:rPr>
        <w:t>NOTE 1:</w:t>
      </w:r>
      <w:r w:rsidRPr="007F2609">
        <w:rPr>
          <w:rFonts w:eastAsia="Batang"/>
        </w:rPr>
        <w:tab/>
        <w:t>TDD</w:t>
      </w:r>
    </w:p>
    <w:p w14:paraId="68BCC503" w14:textId="46B0A3AE" w:rsidR="00975C97" w:rsidRPr="007F2609" w:rsidRDefault="00975C97" w:rsidP="00346178">
      <w:pPr>
        <w:rPr>
          <w:rFonts w:eastAsia="Batang"/>
          <w:lang w:eastAsia="zh-CN"/>
        </w:rPr>
      </w:pPr>
      <w:r w:rsidRPr="007F2609">
        <w:rPr>
          <w:rFonts w:eastAsia="Batang"/>
          <w:lang w:eastAsia="zh-CN"/>
        </w:rPr>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w:t>
      </w:r>
      <w:r w:rsidR="00AE20A8">
        <w:rPr>
          <w:rFonts w:eastAsia="Batang"/>
          <w:lang w:eastAsia="zh-CN"/>
        </w:rPr>
        <w:t>.</w:t>
      </w:r>
    </w:p>
    <w:p w14:paraId="0119756A" w14:textId="7BBE0F32" w:rsidR="00975C97" w:rsidRPr="007F2609" w:rsidRDefault="00975C97" w:rsidP="00975C97">
      <w:pPr>
        <w:pStyle w:val="Heading2"/>
      </w:pPr>
      <w:bookmarkStart w:id="126" w:name="_Toc27478728"/>
      <w:bookmarkStart w:id="127" w:name="_Toc36227442"/>
      <w:r w:rsidRPr="007F2609">
        <w:t>E.2.3</w:t>
      </w:r>
      <w:r w:rsidRPr="007F2609">
        <w:tab/>
        <w:t>Reference signal</w:t>
      </w:r>
      <w:bookmarkEnd w:id="126"/>
      <w:bookmarkEnd w:id="127"/>
    </w:p>
    <w:p w14:paraId="48BA2465" w14:textId="77777777" w:rsidR="00975C97" w:rsidRPr="007F2609" w:rsidRDefault="00975C97" w:rsidP="00346178">
      <w:r w:rsidRPr="007F2609">
        <w:t>Two types of reference signal are defined:</w:t>
      </w:r>
    </w:p>
    <w:p w14:paraId="28131C13" w14:textId="77777777" w:rsidR="00975C97" w:rsidRPr="007F2609" w:rsidRDefault="00975C97" w:rsidP="00346178">
      <w:r w:rsidRPr="007F2609">
        <w:lastRenderedPageBreak/>
        <w:t>The reference signal i</w:t>
      </w:r>
      <w:r w:rsidRPr="007F2609">
        <w:rPr>
          <w:vertAlign w:val="subscript"/>
        </w:rPr>
        <w:t>1</w:t>
      </w:r>
      <w:r w:rsidRPr="007F2609">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Msps in the time domain.</w:t>
      </w:r>
    </w:p>
    <w:p w14:paraId="0028BAA1" w14:textId="77777777" w:rsidR="00975C97" w:rsidRPr="007F2609" w:rsidRDefault="00975C97" w:rsidP="00346178">
      <w:r w:rsidRPr="007F2609">
        <w:t>The reference signal i</w:t>
      </w:r>
      <w:r w:rsidRPr="007F2609">
        <w:rPr>
          <w:vertAlign w:val="subscript"/>
        </w:rPr>
        <w:t>2</w:t>
      </w:r>
      <w:r w:rsidRPr="007F2609">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Msps in the time domain.</w:t>
      </w:r>
    </w:p>
    <w:p w14:paraId="358C6F08" w14:textId="77777777" w:rsidR="00975C97" w:rsidRPr="007F2609" w:rsidRDefault="00975C97" w:rsidP="00346178">
      <w:r w:rsidRPr="007F2609">
        <w:t>NOTE:</w:t>
      </w:r>
      <w:r w:rsidRPr="007F2609">
        <w:tab/>
        <w:t>The PUCCH is off during the time under test.</w:t>
      </w:r>
    </w:p>
    <w:p w14:paraId="678C56C1" w14:textId="4222C95A" w:rsidR="00975C97" w:rsidRPr="007F2609" w:rsidRDefault="00975C97" w:rsidP="00975C97">
      <w:pPr>
        <w:pStyle w:val="Heading2"/>
      </w:pPr>
      <w:bookmarkStart w:id="128" w:name="_Toc27478729"/>
      <w:bookmarkStart w:id="129" w:name="_Toc36227443"/>
      <w:r w:rsidRPr="007F2609">
        <w:t>E.2.4</w:t>
      </w:r>
      <w:r w:rsidRPr="007F2609">
        <w:tab/>
        <w:t>Measurement results</w:t>
      </w:r>
      <w:bookmarkEnd w:id="128"/>
      <w:bookmarkEnd w:id="129"/>
    </w:p>
    <w:p w14:paraId="0DE911F8" w14:textId="77777777" w:rsidR="00975C97" w:rsidRPr="007F2609" w:rsidRDefault="00975C97" w:rsidP="00346178">
      <w:r w:rsidRPr="007F2609">
        <w:t>The measurement results, achieved by the global in channel TX test are the following:</w:t>
      </w:r>
    </w:p>
    <w:p w14:paraId="41630121" w14:textId="77777777" w:rsidR="00975C97" w:rsidRPr="007F2609" w:rsidRDefault="00975C97" w:rsidP="00346178">
      <w:r w:rsidRPr="007F2609">
        <w:t>-</w:t>
      </w:r>
      <w:r w:rsidRPr="007F2609">
        <w:tab/>
        <w:t>Carrier Frequency error</w:t>
      </w:r>
    </w:p>
    <w:p w14:paraId="0E2F2502" w14:textId="77777777" w:rsidR="00975C97" w:rsidRPr="007F2609" w:rsidRDefault="00975C97" w:rsidP="00346178">
      <w:r w:rsidRPr="007F2609">
        <w:t>-</w:t>
      </w:r>
      <w:r w:rsidRPr="007F2609">
        <w:tab/>
        <w:t>EVM (Error Vector Magnitude)</w:t>
      </w:r>
    </w:p>
    <w:p w14:paraId="41AB8549" w14:textId="77777777" w:rsidR="00975C97" w:rsidRPr="007F2609" w:rsidRDefault="00975C97" w:rsidP="00346178">
      <w:r w:rsidRPr="007F2609">
        <w:t>-</w:t>
      </w:r>
      <w:r w:rsidRPr="007F2609">
        <w:tab/>
        <w:t>Carrier leakage</w:t>
      </w:r>
    </w:p>
    <w:p w14:paraId="6C2506E7" w14:textId="77777777" w:rsidR="00975C97" w:rsidRPr="007F2609" w:rsidRDefault="00975C97" w:rsidP="00346178">
      <w:r w:rsidRPr="007F2609">
        <w:t>-</w:t>
      </w:r>
      <w:r w:rsidRPr="007F2609">
        <w:tab/>
        <w:t>Unwanted emissions, falling into non allocated resource blocks.</w:t>
      </w:r>
    </w:p>
    <w:p w14:paraId="6386AD66" w14:textId="77777777" w:rsidR="00975C97" w:rsidRPr="007F2609" w:rsidRDefault="00975C97" w:rsidP="00346178">
      <w:r w:rsidRPr="007F2609">
        <w:t>-</w:t>
      </w:r>
      <w:r w:rsidRPr="007F2609">
        <w:tab/>
        <w:t>EVM equalizer spectrum flatness</w:t>
      </w:r>
    </w:p>
    <w:p w14:paraId="40B70808" w14:textId="36091AC1" w:rsidR="00975C97" w:rsidRPr="007F2609" w:rsidRDefault="00975C97" w:rsidP="00975C97">
      <w:pPr>
        <w:pStyle w:val="Heading2"/>
      </w:pPr>
      <w:bookmarkStart w:id="130" w:name="_Toc27478730"/>
      <w:bookmarkStart w:id="131" w:name="_Toc36227444"/>
      <w:r w:rsidRPr="007F2609">
        <w:t>E.2.5</w:t>
      </w:r>
      <w:r w:rsidRPr="007F2609">
        <w:tab/>
        <w:t>Measurement points</w:t>
      </w:r>
      <w:bookmarkEnd w:id="130"/>
      <w:bookmarkEnd w:id="131"/>
    </w:p>
    <w:p w14:paraId="48BBFCEA" w14:textId="77777777" w:rsidR="00975C97" w:rsidRPr="007F2609" w:rsidRDefault="00975C97" w:rsidP="00346178">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346178">
      <w:r w:rsidRPr="007F2609">
        <w:t xml:space="preserve">In case the parameter 3300 or 3301 is reported from UE via </w:t>
      </w:r>
      <w:r w:rsidRPr="007F2609">
        <w:rPr>
          <w:i/>
        </w:rPr>
        <w:t>txDirectCurrentLocation</w:t>
      </w:r>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46178">
      <w:pPr>
        <w:pStyle w:val="TF"/>
      </w:pPr>
      <w:r>
        <w:object w:dxaOrig="10644" w:dyaOrig="5228" w14:anchorId="12E6EF4C">
          <v:shape id="_x0000_i1044" type="#_x0000_t75" style="width:532.8pt;height:260.45pt" o:ole="">
            <v:imagedata r:id="rId34" o:title=""/>
          </v:shape>
          <o:OLEObject Type="Embed" ProgID="Word.Document.12" ShapeID="_x0000_i1044" DrawAspect="Content" ObjectID="_1758387845" r:id="rId35">
            <o:FieldCodes>\s</o:FieldCodes>
          </o:OLEObject>
        </w:object>
      </w:r>
      <w:r w:rsidR="00975C97" w:rsidRPr="007F2609">
        <w:t>Figure E.2.5-1: EVM measurement points</w:t>
      </w:r>
    </w:p>
    <w:p w14:paraId="53216AAB" w14:textId="77777777" w:rsidR="00975C97" w:rsidRPr="007F2609" w:rsidRDefault="00975C97" w:rsidP="00346178"/>
    <w:p w14:paraId="4405FE48" w14:textId="2110A02F" w:rsidR="00975C97" w:rsidRPr="007F2609" w:rsidRDefault="00975C97" w:rsidP="00975C97">
      <w:pPr>
        <w:pStyle w:val="Heading1"/>
      </w:pPr>
      <w:bookmarkStart w:id="132" w:name="_Toc27478731"/>
      <w:bookmarkStart w:id="133" w:name="_Toc36227445"/>
      <w:r w:rsidRPr="007F2609">
        <w:t>E.3</w:t>
      </w:r>
      <w:r w:rsidRPr="007F2609">
        <w:tab/>
        <w:t>Signal processing</w:t>
      </w:r>
      <w:bookmarkEnd w:id="132"/>
      <w:bookmarkEnd w:id="133"/>
    </w:p>
    <w:p w14:paraId="34F8FA08" w14:textId="77777777" w:rsidR="00975C97" w:rsidRPr="007F2609" w:rsidRDefault="00975C97" w:rsidP="00975C97">
      <w:pPr>
        <w:pStyle w:val="Heading2"/>
      </w:pPr>
      <w:bookmarkStart w:id="134" w:name="_Toc27478732"/>
      <w:bookmarkStart w:id="135" w:name="_Toc36227446"/>
      <w:r w:rsidRPr="007F2609">
        <w:t>E.3.1</w:t>
      </w:r>
      <w:r w:rsidRPr="007F2609">
        <w:tab/>
        <w:t>Pre FFT minimization process</w:t>
      </w:r>
      <w:bookmarkEnd w:id="134"/>
      <w:bookmarkEnd w:id="135"/>
    </w:p>
    <w:p w14:paraId="4E9CD1A2" w14:textId="77777777" w:rsidR="00975C97" w:rsidRPr="007F2609" w:rsidRDefault="00975C97" w:rsidP="00346178">
      <w:r w:rsidRPr="007F2609">
        <w:t xml:space="preserve">Before applying the pre-FFT minimization process, z(ν) and i(ν)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346178">
      <w:r w:rsidRPr="007F2609">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7F2609" w:rsidRDefault="00975C97" w:rsidP="00346178">
      <w:r w:rsidRPr="007F2609">
        <w:t>The carrier frequency variation and the IQ variation are the measurement results: Carrier Frequency Error and Carrier leakage.</w:t>
      </w:r>
    </w:p>
    <w:p w14:paraId="3784F9FF" w14:textId="77777777" w:rsidR="00975C97" w:rsidRPr="007F2609" w:rsidRDefault="00975C97" w:rsidP="00346178">
      <w:r w:rsidRPr="007F2609">
        <w:t>From the acquired samples 10 carrier frequencies can be derived by averaging frequency errors for every 1, 2 or 4 slots for 15, 30 and 60 kHz SCS.</w:t>
      </w:r>
    </w:p>
    <w:p w14:paraId="037787CD" w14:textId="77777777" w:rsidR="00975C97" w:rsidRPr="007F2609" w:rsidRDefault="00975C97" w:rsidP="00346178">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346178">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346178">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346178">
      <w:r w:rsidRPr="007F2609">
        <w:t>After this process the samples z(ν) are called z</w:t>
      </w:r>
      <w:r w:rsidRPr="007F2609">
        <w:rPr>
          <w:vertAlign w:val="superscript"/>
        </w:rPr>
        <w:t>0</w:t>
      </w:r>
      <w:r w:rsidRPr="007F2609">
        <w:t>(ν).</w:t>
      </w:r>
    </w:p>
    <w:p w14:paraId="355671BD" w14:textId="1B80A837" w:rsidR="00975C97" w:rsidRPr="007F2609" w:rsidRDefault="00975C97" w:rsidP="00975C97">
      <w:pPr>
        <w:pStyle w:val="Heading2"/>
      </w:pPr>
      <w:bookmarkStart w:id="136" w:name="_Toc27478733"/>
      <w:bookmarkStart w:id="137" w:name="_Toc36227447"/>
      <w:r w:rsidRPr="007F2609">
        <w:t>E.3.2</w:t>
      </w:r>
      <w:r w:rsidRPr="007F2609">
        <w:tab/>
        <w:t>Timing of the FFT window</w:t>
      </w:r>
      <w:bookmarkEnd w:id="136"/>
      <w:bookmarkEnd w:id="137"/>
    </w:p>
    <w:p w14:paraId="5056390D" w14:textId="77777777" w:rsidR="00975C97" w:rsidRPr="007F2609" w:rsidRDefault="00975C97" w:rsidP="00346178">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346178">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346178">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346178">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346178">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346178">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346178">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346178">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346178">
      <w:pPr>
        <w:rPr>
          <w:rFonts w:eastAsia="Batang"/>
        </w:rPr>
      </w:pPr>
      <w:r w:rsidRPr="007F2609">
        <w:rPr>
          <w:rFonts w:eastAsia="Batang"/>
        </w:rPr>
        <w:lastRenderedPageBreak/>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346178">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346178">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346178">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346178">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421E82F7" w:rsidR="00975C97" w:rsidRPr="007F2609" w:rsidRDefault="00975C97" w:rsidP="00975C97">
      <w:pPr>
        <w:pStyle w:val="Heading2"/>
      </w:pPr>
      <w:bookmarkStart w:id="138" w:name="_Toc27478734"/>
      <w:bookmarkStart w:id="139" w:name="_Toc36227448"/>
      <w:r w:rsidRPr="007F2609">
        <w:t>E.3.3</w:t>
      </w:r>
      <w:r w:rsidRPr="007F2609">
        <w:tab/>
        <w:t>Post FFT equalisation</w:t>
      </w:r>
      <w:bookmarkEnd w:id="138"/>
      <w:bookmarkEnd w:id="139"/>
    </w:p>
    <w:p w14:paraId="0A9FBA97" w14:textId="562D0665" w:rsidR="00975C97" w:rsidRPr="007F2609" w:rsidRDefault="00975C97" w:rsidP="00346178">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inband emissions in the non-allocated RBs within the transmission BW.</w:t>
      </w:r>
    </w:p>
    <w:p w14:paraId="2CC5DE04" w14:textId="77777777" w:rsidR="00975C97" w:rsidRPr="007F2609" w:rsidRDefault="00975C97" w:rsidP="00346178">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346178">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346178">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346178">
      <w:pPr>
        <w:rPr>
          <w:rFonts w:eastAsia="Batang"/>
        </w:rPr>
      </w:pPr>
      <w:r w:rsidRPr="007F2609">
        <w:rPr>
          <w:rFonts w:eastAsia="Batang"/>
        </w:rPr>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346178">
      <w:r w:rsidRPr="007F2609">
        <w:t>1.</w:t>
      </w:r>
      <w:r w:rsidRPr="007F2609">
        <w:tab/>
        <w:t>Equalize the measured data symbols using the reference symbols for equalisation. Result: Equalized data symbols</w:t>
      </w:r>
    </w:p>
    <w:p w14:paraId="64279B14" w14:textId="77777777" w:rsidR="00975C97" w:rsidRPr="007F2609" w:rsidRDefault="00975C97" w:rsidP="00346178">
      <w:r w:rsidRPr="007F2609">
        <w:t>2.</w:t>
      </w:r>
      <w:r w:rsidRPr="007F2609">
        <w:tab/>
        <w:t>Only for DFT-s-OFDM, iDFT transform the equalized data symbols: Result: Equalized data symbols</w:t>
      </w:r>
    </w:p>
    <w:p w14:paraId="5E754566" w14:textId="77777777" w:rsidR="00975C97" w:rsidRPr="007F2609" w:rsidRDefault="00975C97" w:rsidP="00346178">
      <w:r w:rsidRPr="007F2609">
        <w:t>3.</w:t>
      </w:r>
      <w:r w:rsidRPr="007F2609">
        <w:tab/>
        <w:t>Decide for the nearest constellation point: Result: Nominal data symbols</w:t>
      </w:r>
    </w:p>
    <w:p w14:paraId="53F452EA" w14:textId="77777777" w:rsidR="00975C97" w:rsidRPr="007F2609" w:rsidRDefault="00975C97" w:rsidP="00346178">
      <w:r w:rsidRPr="007F2609">
        <w:t>4.</w:t>
      </w:r>
      <w:r w:rsidRPr="007F2609">
        <w:tab/>
        <w:t>Only for DFT-s-OFDM, DFT transform the nominal data symbols: Result: Nominal data symbols</w:t>
      </w:r>
    </w:p>
    <w:p w14:paraId="5F1DB452" w14:textId="77777777" w:rsidR="00975C97" w:rsidRPr="007F2609" w:rsidRDefault="00975C97" w:rsidP="00346178">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(MS(f,t))</w:t>
      </w:r>
    </w:p>
    <w:p w14:paraId="119B9B6A" w14:textId="77777777" w:rsidR="00975C97" w:rsidRPr="007F2609" w:rsidRDefault="00975C97" w:rsidP="00346178">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(NS(f,t))</w:t>
      </w:r>
    </w:p>
    <w:p w14:paraId="19A5DB05" w14:textId="77777777" w:rsidR="00975C97" w:rsidRPr="007F2609" w:rsidRDefault="00975C97" w:rsidP="00346178">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346178">
      <w:pPr>
        <w:rPr>
          <w:rFonts w:eastAsia="Batang"/>
        </w:rPr>
      </w:pPr>
      <w:r w:rsidRPr="007F2609">
        <w:rPr>
          <w:rFonts w:eastAsia="Batang"/>
        </w:rPr>
        <w:t>MS(f,t) and NS(f,t) are processed with a least square (LS) estimator, to derive one equalizer coefficient per time slot and per allocated subcarrier. EC(f) is defined as</w:t>
      </w:r>
    </w:p>
    <w:p w14:paraId="6C925F46" w14:textId="56CA0FB7" w:rsidR="00975C97" w:rsidRPr="007F2609" w:rsidRDefault="00975C97" w:rsidP="00346178">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346178">
      <w:pPr>
        <w:rPr>
          <w:rFonts w:eastAsia="Batang"/>
        </w:rPr>
      </w:pPr>
    </w:p>
    <w:p w14:paraId="1BD5C06F" w14:textId="77777777" w:rsidR="00975C97" w:rsidRPr="007F2609" w:rsidRDefault="00975C97" w:rsidP="00346178">
      <w:pPr>
        <w:rPr>
          <w:rFonts w:eastAsia="Batang"/>
        </w:rPr>
      </w:pPr>
      <w:r w:rsidRPr="007F2609">
        <w:rPr>
          <w:rFonts w:eastAsia="Batang"/>
        </w:rPr>
        <w:t>With * denoting complex conjugation.</w:t>
      </w:r>
    </w:p>
    <w:p w14:paraId="72441F9D" w14:textId="77777777" w:rsidR="00975C97" w:rsidRPr="007F2609" w:rsidRDefault="00975C97" w:rsidP="00346178">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346178">
      <w:pPr>
        <w:rPr>
          <w:rFonts w:eastAsia="Batang"/>
        </w:rPr>
      </w:pPr>
      <w:r w:rsidRPr="007F2609">
        <w:rPr>
          <w:rFonts w:eastAsia="Batang"/>
        </w:rPr>
        <w:lastRenderedPageBreak/>
        <w:t xml:space="preserve">Z’(f,t) = MS(f,t)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346178">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346178">
      <w:pPr>
        <w:rPr>
          <w:rFonts w:eastAsia="Batang"/>
        </w:rPr>
      </w:pPr>
      <w:r w:rsidRPr="007F2609">
        <w:rPr>
          <w:rFonts w:eastAsia="Batang"/>
        </w:rPr>
        <w:t>Z’(f,t), restricted to the data symbol (excluding t=2,7,11) is used to calculate EVM, as described in E.4.1.</w:t>
      </w:r>
    </w:p>
    <w:p w14:paraId="79643549" w14:textId="77777777" w:rsidR="00975C97" w:rsidRPr="007F2609" w:rsidRDefault="00975C97" w:rsidP="00346178">
      <w:pPr>
        <w:rPr>
          <w:rFonts w:eastAsia="Batang"/>
        </w:rPr>
      </w:pPr>
      <w:r w:rsidRPr="007F2609">
        <w:rPr>
          <w:rFonts w:eastAsia="Batang"/>
        </w:rPr>
        <w:t>EC(f) is used in E.4.4.1 to calculate EVM equalizer spectral flatness.</w:t>
      </w:r>
    </w:p>
    <w:p w14:paraId="145D3CBD" w14:textId="77777777" w:rsidR="00975C97" w:rsidRPr="007F2609" w:rsidRDefault="00975C97" w:rsidP="00346178">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346178">
      <w:pPr>
        <w:rPr>
          <w:rFonts w:eastAsia="Batang"/>
        </w:rPr>
      </w:pPr>
      <w:r w:rsidRPr="007F2609">
        <w:rPr>
          <w:rFonts w:eastAsia="Batang"/>
        </w:rPr>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931B9CC" w14:textId="19E6E9D7" w:rsidR="00975C97" w:rsidRPr="007F2609" w:rsidRDefault="00975C97" w:rsidP="00975C97">
      <w:pPr>
        <w:pStyle w:val="Heading1"/>
      </w:pPr>
      <w:bookmarkStart w:id="140" w:name="_Toc27478735"/>
      <w:bookmarkStart w:id="141" w:name="_Toc36227449"/>
      <w:r w:rsidRPr="007F2609">
        <w:t>E.4</w:t>
      </w:r>
      <w:r w:rsidRPr="007F2609">
        <w:tab/>
        <w:t>Derivation of the results</w:t>
      </w:r>
      <w:bookmarkEnd w:id="140"/>
      <w:bookmarkEnd w:id="141"/>
    </w:p>
    <w:p w14:paraId="73B19DCC" w14:textId="77777777" w:rsidR="00975C97" w:rsidRPr="007F2609" w:rsidRDefault="00975C97" w:rsidP="00975C97">
      <w:pPr>
        <w:pStyle w:val="Heading2"/>
      </w:pPr>
      <w:bookmarkStart w:id="142" w:name="_Toc27478736"/>
      <w:bookmarkStart w:id="143" w:name="_Toc36227450"/>
      <w:r w:rsidRPr="007F2609">
        <w:t>E.4.1</w:t>
      </w:r>
      <w:r w:rsidRPr="007F2609">
        <w:tab/>
        <w:t>EVM</w:t>
      </w:r>
      <w:bookmarkEnd w:id="142"/>
      <w:bookmarkEnd w:id="143"/>
    </w:p>
    <w:p w14:paraId="7FFFA161" w14:textId="5654CB1F" w:rsidR="00975C97" w:rsidRPr="007F2609" w:rsidRDefault="00975C97" w:rsidP="00346178">
      <w:pPr>
        <w:rPr>
          <w:rFonts w:eastAsia="Batang"/>
        </w:rPr>
      </w:pPr>
      <w:r w:rsidRPr="007F2609">
        <w:rPr>
          <w:rFonts w:eastAsia="Osaka"/>
        </w:rPr>
        <w:t xml:space="preserve">For EVM create two sets of </w:t>
      </w:r>
      <w:r w:rsidRPr="007F2609">
        <w:rPr>
          <w:rFonts w:eastAsia="Batang"/>
        </w:rPr>
        <w:t>Z’(f,t).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346178">
      <w:pPr>
        <w:rPr>
          <w:rFonts w:eastAsia="Batang"/>
        </w:rPr>
      </w:pPr>
      <w:r w:rsidRPr="007F2609">
        <w:rPr>
          <w:rFonts w:eastAsia="Osaka"/>
        </w:rPr>
        <w:t>Perform the iDFTs on</w:t>
      </w:r>
      <w:r w:rsidRPr="007F2609">
        <w:rPr>
          <w:rFonts w:eastAsia="Batang"/>
        </w:rPr>
        <w:t xml:space="preserve"> Z’(f,t)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F2609">
        <w:rPr>
          <w:rFonts w:eastAsia="Batang"/>
        </w:rPr>
        <w:t>The equivalent ideal samples are called iI</w:t>
      </w:r>
      <w:r w:rsidRPr="007F2609">
        <w:rPr>
          <w:rFonts w:eastAsia="Osaka"/>
        </w:rPr>
        <w:t>(g,t)</w:t>
      </w:r>
      <w:r w:rsidRPr="007F2609">
        <w:rPr>
          <w:rFonts w:eastAsia="Batang"/>
        </w:rPr>
        <w:t>. Those samples of Z’(f,t), carrying the reference symbols (=symbol 2,7,11) are not iDFT processed.</w:t>
      </w:r>
    </w:p>
    <w:p w14:paraId="60270FE7" w14:textId="77777777" w:rsidR="00975C97" w:rsidRPr="007F2609" w:rsidRDefault="00975C97" w:rsidP="00346178">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346178">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346178">
      <w:pPr>
        <w:rPr>
          <w:rFonts w:eastAsia="Batang"/>
        </w:rPr>
      </w:pPr>
      <w:r w:rsidRPr="007F2609">
        <w:rPr>
          <w:rFonts w:eastAsia="Batang"/>
        </w:rPr>
        <w:t>where</w:t>
      </w:r>
    </w:p>
    <w:p w14:paraId="5F14F9B1" w14:textId="77777777" w:rsidR="00975C97" w:rsidRPr="007F2609" w:rsidRDefault="00975C97" w:rsidP="00346178">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346178">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346178">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346178">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346178">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5F775299" w:rsidR="00975C97" w:rsidRPr="007F2609" w:rsidRDefault="00975C97" w:rsidP="00975C97">
      <w:pPr>
        <w:pStyle w:val="Heading2"/>
      </w:pPr>
      <w:bookmarkStart w:id="144" w:name="_Toc27478737"/>
      <w:bookmarkStart w:id="145" w:name="_Toc36227451"/>
      <w:r w:rsidRPr="007F2609">
        <w:t>E.4.2</w:t>
      </w:r>
      <w:r w:rsidRPr="007F2609">
        <w:tab/>
        <w:t>Averaged EVM</w:t>
      </w:r>
      <w:bookmarkEnd w:id="144"/>
      <w:bookmarkEnd w:id="145"/>
    </w:p>
    <w:p w14:paraId="42FE1C78" w14:textId="77777777" w:rsidR="00975C97" w:rsidRPr="007F2609" w:rsidRDefault="00975C97" w:rsidP="00346178">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346178">
      <w:pPr>
        <w:rPr>
          <w:rFonts w:eastAsia="Batang"/>
          <w:lang w:eastAsia="zh-CN"/>
        </w:rPr>
      </w:pPr>
      <w:r w:rsidRPr="007F2609">
        <w:rPr>
          <w:rFonts w:eastAsia="Batang"/>
          <w:lang w:eastAsia="zh-CN"/>
        </w:rPr>
        <w:lastRenderedPageBreak/>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240149" w:rsidP="00346178">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346178">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346178">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346178">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03070CCC" w:rsidR="00975C97" w:rsidRPr="007F2609" w:rsidRDefault="00975C97" w:rsidP="00975C97">
      <w:pPr>
        <w:pStyle w:val="Heading2"/>
      </w:pPr>
      <w:bookmarkStart w:id="146" w:name="_Toc27478738"/>
      <w:bookmarkStart w:id="147" w:name="_Toc36227452"/>
      <w:r w:rsidRPr="007F2609">
        <w:t>E.4.3</w:t>
      </w:r>
      <w:r w:rsidRPr="007F2609">
        <w:tab/>
        <w:t>In-band emissions measurement</w:t>
      </w:r>
      <w:bookmarkEnd w:id="146"/>
      <w:bookmarkEnd w:id="147"/>
    </w:p>
    <w:p w14:paraId="24000FE3" w14:textId="77777777" w:rsidR="00975C97" w:rsidRPr="007F2609" w:rsidRDefault="00975C97" w:rsidP="00346178">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346178">
      <w:pPr>
        <w:rPr>
          <w:rFonts w:eastAsia="Batang"/>
        </w:rPr>
      </w:pPr>
      <w:r w:rsidRPr="007F2609">
        <w:rPr>
          <w:rFonts w:eastAsia="Batang"/>
        </w:rPr>
        <w:t>Explanatory Note:</w:t>
      </w:r>
    </w:p>
    <w:p w14:paraId="6B246934" w14:textId="77777777" w:rsidR="00975C97" w:rsidRPr="007F2609" w:rsidRDefault="00975C97" w:rsidP="00346178">
      <w:pPr>
        <w:rPr>
          <w:rFonts w:eastAsia="Batang"/>
        </w:rPr>
      </w:pPr>
      <w:r w:rsidRPr="007F2609">
        <w:rPr>
          <w:rFonts w:eastAsia="Batang"/>
        </w:rPr>
        <w:t>The inband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7F2609" w:rsidRDefault="00975C97" w:rsidP="00346178">
      <w:pPr>
        <w:rPr>
          <w:rFonts w:eastAsia="Batang"/>
        </w:rPr>
      </w:pPr>
      <w:r w:rsidRPr="007F2609">
        <w:rPr>
          <w:rFonts w:eastAsia="Batang"/>
        </w:rPr>
        <w:t>There are 3 types of inband emissions:</w:t>
      </w:r>
    </w:p>
    <w:p w14:paraId="5BFEC6F4" w14:textId="77777777" w:rsidR="00975C97" w:rsidRPr="007F2609" w:rsidRDefault="00975C97" w:rsidP="00346178">
      <w:r w:rsidRPr="007F2609">
        <w:t>1.</w:t>
      </w:r>
      <w:r w:rsidRPr="007F2609">
        <w:tab/>
        <w:t>General</w:t>
      </w:r>
    </w:p>
    <w:p w14:paraId="58235D46" w14:textId="77777777" w:rsidR="00975C97" w:rsidRPr="007F2609" w:rsidRDefault="00975C97" w:rsidP="00346178">
      <w:r w:rsidRPr="007F2609">
        <w:t>2.</w:t>
      </w:r>
      <w:r w:rsidRPr="007F2609">
        <w:tab/>
        <w:t>IQ image</w:t>
      </w:r>
    </w:p>
    <w:p w14:paraId="5FBE3014" w14:textId="77777777" w:rsidR="00975C97" w:rsidRPr="007F2609" w:rsidRDefault="00975C97" w:rsidP="00346178">
      <w:r w:rsidRPr="007F2609">
        <w:t>3.</w:t>
      </w:r>
      <w:r w:rsidRPr="007F2609">
        <w:tab/>
        <w:t>Carrier leakage</w:t>
      </w:r>
    </w:p>
    <w:p w14:paraId="1E474D74" w14:textId="77777777" w:rsidR="00975C97" w:rsidRPr="007F2609" w:rsidRDefault="00975C97" w:rsidP="00346178">
      <w:pPr>
        <w:rPr>
          <w:rFonts w:eastAsia="Batang"/>
        </w:rPr>
      </w:pPr>
      <w:r w:rsidRPr="007F2609">
        <w:rPr>
          <w:rFonts w:eastAsia="Batang"/>
          <w:i/>
        </w:rPr>
        <w:t>Carrier leakage</w:t>
      </w:r>
      <w:r w:rsidRPr="007F2609">
        <w:rPr>
          <w:rFonts w:eastAsia="Batang"/>
        </w:rPr>
        <w:t xml:space="preserve"> are inband emissions next to the carrier.</w:t>
      </w:r>
    </w:p>
    <w:p w14:paraId="30731AFB" w14:textId="77777777" w:rsidR="00975C97" w:rsidRPr="007F2609" w:rsidRDefault="00975C97" w:rsidP="00346178">
      <w:pPr>
        <w:rPr>
          <w:rFonts w:eastAsia="Batang"/>
        </w:rPr>
      </w:pPr>
      <w:r w:rsidRPr="007F2609">
        <w:rPr>
          <w:rFonts w:eastAsia="Batang"/>
          <w:i/>
        </w:rPr>
        <w:t>IQ image</w:t>
      </w:r>
      <w:r w:rsidRPr="007F2609">
        <w:rPr>
          <w:rFonts w:eastAsia="Batang"/>
        </w:rPr>
        <w:t xml:space="preserve"> are inband emissions symmetrically (with respect to the carrier) on the other side of the allocated RBs.</w:t>
      </w:r>
    </w:p>
    <w:p w14:paraId="4ADEDFBB" w14:textId="77777777" w:rsidR="00975C97" w:rsidRPr="007F2609" w:rsidRDefault="00975C97" w:rsidP="00346178">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346178">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346178">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346178">
      <w:r w:rsidRPr="007F2609">
        <w:t>-</w:t>
      </w:r>
      <w:r w:rsidRPr="007F2609">
        <w:tab/>
        <w:t>Power (General)</w:t>
      </w:r>
    </w:p>
    <w:p w14:paraId="6DE9A4D7" w14:textId="77777777" w:rsidR="00975C97" w:rsidRPr="007F2609" w:rsidRDefault="00975C97" w:rsidP="00346178">
      <w:r w:rsidRPr="007F2609">
        <w:t>-</w:t>
      </w:r>
      <w:r w:rsidRPr="007F2609">
        <w:tab/>
        <w:t>Power (General + Carrier leakage)</w:t>
      </w:r>
    </w:p>
    <w:p w14:paraId="3765AF29" w14:textId="77777777" w:rsidR="00975C97" w:rsidRPr="007F2609" w:rsidRDefault="00975C97" w:rsidP="00346178">
      <w:r w:rsidRPr="007F2609">
        <w:t>-</w:t>
      </w:r>
      <w:r w:rsidRPr="007F2609">
        <w:tab/>
        <w:t>Power (General + IQ Image)</w:t>
      </w:r>
    </w:p>
    <w:p w14:paraId="52FD96D4" w14:textId="77777777" w:rsidR="00975C97" w:rsidRPr="007F2609" w:rsidRDefault="00975C97" w:rsidP="00346178">
      <w:r w:rsidRPr="007F2609">
        <w:tab/>
        <w:t>1 and 2 is expressed in terms of power in one non allocated RB under test, normalized to the average power of an allocated RB (unit dB).</w:t>
      </w:r>
    </w:p>
    <w:p w14:paraId="6590222C" w14:textId="77777777" w:rsidR="00975C97" w:rsidRPr="007F2609" w:rsidRDefault="00975C97" w:rsidP="00346178">
      <w:r w:rsidRPr="007F2609">
        <w:tab/>
        <w:t>3 is expressed in terms of power in one non allocated RB, normalized to the power of all allocated RBs. (unit dBc).</w:t>
      </w:r>
    </w:p>
    <w:p w14:paraId="657BE60C" w14:textId="77777777" w:rsidR="00975C97" w:rsidRPr="007F2609" w:rsidRDefault="00975C97" w:rsidP="00346178">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346178">
      <w:pPr>
        <w:rPr>
          <w:rFonts w:eastAsia="Batang"/>
        </w:rPr>
      </w:pPr>
      <w:r w:rsidRPr="007F2609">
        <w:rPr>
          <w:rFonts w:eastAsia="Batang"/>
        </w:rPr>
        <w:t>Create one set of Y(t,f)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346178">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346178">
      <w:pPr>
        <w:rPr>
          <w:rFonts w:eastAsia="Batang"/>
        </w:rPr>
      </w:pPr>
      <w:r w:rsidRPr="007F2609">
        <w:rPr>
          <w:rFonts w:eastAsia="Batang"/>
          <w:noProof/>
        </w:rPr>
        <w:lastRenderedPageBreak/>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346178">
      <w:pPr>
        <w:rPr>
          <w:rFonts w:eastAsia="Batang"/>
        </w:rPr>
      </w:pPr>
      <w:r w:rsidRPr="007F2609">
        <w:rPr>
          <w:rFonts w:eastAsia="Batang"/>
        </w:rPr>
        <w:t>where</w:t>
      </w:r>
    </w:p>
    <w:p w14:paraId="52E014AC" w14:textId="77777777" w:rsidR="00975C97" w:rsidRPr="007F2609" w:rsidRDefault="00975C97" w:rsidP="00346178">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346178">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346178">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346178">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346178">
      <w:pPr>
        <w:rPr>
          <w:rFonts w:eastAsia="Batang"/>
          <w:lang w:eastAsia="zh-CN"/>
        </w:rPr>
      </w:pPr>
      <w:r w:rsidRPr="007F2609">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346178">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346178">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346178">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346178">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346178">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346178">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346178">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346178">
      <w:pPr>
        <w:rPr>
          <w:rFonts w:eastAsia="Batang"/>
        </w:rPr>
      </w:pPr>
      <w:r w:rsidRPr="007F2609">
        <w:rPr>
          <w:rFonts w:eastAsia="Batang"/>
        </w:rPr>
        <w:t>where</w:t>
      </w:r>
    </w:p>
    <w:p w14:paraId="5B8DA401" w14:textId="251B8556" w:rsidR="00975C97" w:rsidRPr="007F2609" w:rsidRDefault="00975C97" w:rsidP="00346178">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346178">
      <w:pPr>
        <w:rPr>
          <w:rFonts w:eastAsia="Batang"/>
          <w:lang w:eastAsia="zh-CN"/>
        </w:rPr>
      </w:pPr>
      <w:r w:rsidRPr="007F2609">
        <w:rPr>
          <w:rFonts w:eastAsia="Batang"/>
          <w:lang w:eastAsia="zh-CN"/>
        </w:rPr>
        <w:t>and</w:t>
      </w:r>
    </w:p>
    <w:p w14:paraId="30675A6A" w14:textId="3F1F22BB" w:rsidR="00975C97" w:rsidRPr="007F2609" w:rsidRDefault="00975C97" w:rsidP="00346178">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346178">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346178">
      <w:pPr>
        <w:rPr>
          <w:rFonts w:eastAsia="Batang"/>
        </w:rPr>
      </w:pPr>
      <w:r w:rsidRPr="007F2609">
        <w:rPr>
          <w:noProof/>
        </w:rPr>
        <w:lastRenderedPageBreak/>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346178">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346178">
      <w:pPr>
        <w:rPr>
          <w:rFonts w:eastAsia="MS Mincho"/>
        </w:rPr>
      </w:pPr>
      <w:r w:rsidRPr="007F2609">
        <w:rPr>
          <w:rFonts w:eastAsia="Batang"/>
        </w:rPr>
        <w:t>Although an exclusion period may be applicable in the time domain, when evaluating EVM, the inband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inband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inband emissions can be derived. They are compared against different limits after the final averaging:</w:t>
      </w:r>
    </w:p>
    <w:p w14:paraId="1C95A5FD"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346178">
      <w:pPr>
        <w:pStyle w:val="EQ"/>
      </w:pPr>
      <w:r w:rsidRPr="007F2609">
        <w:tab/>
      </w:r>
      <w:r w:rsidRPr="007F2609">
        <w:object w:dxaOrig="4940" w:dyaOrig="680" w14:anchorId="7A7B6798">
          <v:shape id="_x0000_i1045" type="#_x0000_t75" style="width:245.45pt;height:36.3pt" o:ole="">
            <v:imagedata r:id="rId63" o:title=""/>
          </v:shape>
          <o:OLEObject Type="Embed" ProgID="Equation.DSMT4" ShapeID="_x0000_i1045" DrawAspect="Content" ObjectID="_1758387846" r:id="rId64"/>
        </w:object>
      </w:r>
    </w:p>
    <w:p w14:paraId="0AE21230" w14:textId="77777777" w:rsidR="00975C97" w:rsidRPr="007F2609" w:rsidRDefault="00975C97" w:rsidP="00346178">
      <w:pPr>
        <w:pStyle w:val="EQ"/>
      </w:pPr>
      <w:r w:rsidRPr="007F2609">
        <w:tab/>
      </w:r>
      <w:r w:rsidRPr="007F2609">
        <w:object w:dxaOrig="6259" w:dyaOrig="720" w14:anchorId="6B42272E">
          <v:shape id="_x0000_i1046" type="#_x0000_t75" style="width:309.9pt;height:36.3pt" o:ole="">
            <v:imagedata r:id="rId65" o:title=""/>
          </v:shape>
          <o:OLEObject Type="Embed" ProgID="Equation.DSMT4" ShapeID="_x0000_i1046" DrawAspect="Content" ObjectID="_1758387847" r:id="rId66"/>
        </w:object>
      </w:r>
    </w:p>
    <w:p w14:paraId="1DE06ADF" w14:textId="77777777" w:rsidR="00975C97" w:rsidRPr="007F2609" w:rsidRDefault="00975C97" w:rsidP="00346178">
      <w:pPr>
        <w:pStyle w:val="EQ"/>
        <w:rPr>
          <w:rFonts w:eastAsia="MS Mincho"/>
        </w:rPr>
      </w:pPr>
      <w:r w:rsidRPr="007F2609">
        <w:tab/>
      </w:r>
      <w:r w:rsidRPr="007F2609">
        <w:object w:dxaOrig="5500" w:dyaOrig="720" w14:anchorId="63E5FE61">
          <v:shape id="_x0000_i1047" type="#_x0000_t75" style="width:273.6pt;height:36.3pt" o:ole="">
            <v:imagedata r:id="rId67" o:title=""/>
          </v:shape>
          <o:OLEObject Type="Embed" ProgID="Equation.DSMT4" ShapeID="_x0000_i1047" DrawAspect="Content" ObjectID="_1758387848" r:id="rId68"/>
        </w:object>
      </w:r>
    </w:p>
    <w:p w14:paraId="45709FAA" w14:textId="77777777" w:rsidR="00975C97" w:rsidRPr="007F2609" w:rsidRDefault="00975C97" w:rsidP="00346178">
      <w:pPr>
        <w:rPr>
          <w:rFonts w:eastAsia="MS Mincho"/>
        </w:rPr>
      </w:pPr>
    </w:p>
    <w:p w14:paraId="0CAA0E82" w14:textId="6C0FF316" w:rsidR="00975C97" w:rsidRPr="007F2609" w:rsidRDefault="00975C97" w:rsidP="00975C97">
      <w:pPr>
        <w:pStyle w:val="Heading2"/>
      </w:pPr>
      <w:bookmarkStart w:id="148" w:name="_Toc27478739"/>
      <w:bookmarkStart w:id="149" w:name="_Toc36227453"/>
      <w:r w:rsidRPr="007F2609">
        <w:t>E.4.4</w:t>
      </w:r>
      <w:r w:rsidRPr="007F2609">
        <w:tab/>
        <w:t>EVM equalizer</w:t>
      </w:r>
      <w:bookmarkEnd w:id="148"/>
      <w:bookmarkEnd w:id="149"/>
    </w:p>
    <w:p w14:paraId="72FB4B38" w14:textId="77777777" w:rsidR="00975C97" w:rsidRPr="007F2609" w:rsidRDefault="00975C97" w:rsidP="00975C97">
      <w:pPr>
        <w:pStyle w:val="Heading2"/>
      </w:pPr>
      <w:bookmarkStart w:id="150" w:name="_Toc27478740"/>
      <w:bookmarkStart w:id="151" w:name="_Toc36227454"/>
      <w:bookmarkStart w:id="152" w:name="_Hlk523465091"/>
      <w:r w:rsidRPr="007F2609">
        <w:t>E.4.4.1</w:t>
      </w:r>
      <w:r w:rsidRPr="007F2609">
        <w:tab/>
        <w:t>EVM equalizer spectrum flatness</w:t>
      </w:r>
      <w:bookmarkEnd w:id="150"/>
      <w:bookmarkEnd w:id="151"/>
    </w:p>
    <w:bookmarkEnd w:id="152"/>
    <w:p w14:paraId="2D8193D0" w14:textId="77777777" w:rsidR="00975C97" w:rsidRPr="007F2609" w:rsidRDefault="00975C97" w:rsidP="00346178">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1.9pt;height:14.4pt" o:ole="">
            <v:imagedata r:id="rId69" o:title=""/>
          </v:shape>
          <o:OLEObject Type="Embed" ProgID="Equation.3" ShapeID="_x0000_i1048" DrawAspect="Content" ObjectID="_1758387849" r:id="rId70"/>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1.9pt;height:14.4pt" o:ole="">
            <v:imagedata r:id="rId71" o:title=""/>
          </v:shape>
          <o:OLEObject Type="Embed" ProgID="Equation.3" ShapeID="_x0000_i1049" DrawAspect="Content" ObjectID="_1758387850" r:id="rId72"/>
        </w:object>
      </w:r>
      <w:r w:rsidRPr="007F2609">
        <w:rPr>
          <w:lang w:eastAsia="zh-CN"/>
        </w:rPr>
        <w:t>)</w:t>
      </w:r>
    </w:p>
    <w:p w14:paraId="5F105EC3" w14:textId="77777777" w:rsidR="00975C97" w:rsidRPr="007F2609" w:rsidRDefault="00975C97" w:rsidP="00346178">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346178">
      <w:pPr>
        <w:rPr>
          <w:lang w:eastAsia="zh-CN"/>
        </w:rPr>
      </w:pPr>
      <w:r w:rsidRPr="007F2609">
        <w:rPr>
          <w:lang w:eastAsia="zh-CN"/>
        </w:rPr>
        <w:t>EC(f) is broken down to 2 functions:</w:t>
      </w:r>
    </w:p>
    <w:p w14:paraId="178B6CA6" w14:textId="77777777" w:rsidR="00975C97" w:rsidRPr="007F2609" w:rsidRDefault="00975C97" w:rsidP="00346178">
      <w:pPr>
        <w:pStyle w:val="EQ"/>
        <w:rPr>
          <w:lang w:eastAsia="zh-CN"/>
        </w:rPr>
      </w:pPr>
      <w:r w:rsidRPr="007F2609">
        <w:rPr>
          <w:lang w:eastAsia="zh-CN"/>
        </w:rPr>
        <w:tab/>
      </w:r>
      <w:r w:rsidRPr="007F2609">
        <w:rPr>
          <w:lang w:eastAsia="zh-CN"/>
        </w:rPr>
        <w:object w:dxaOrig="2100" w:dyaOrig="680" w14:anchorId="067D759E">
          <v:shape id="_x0000_i1050" type="#_x0000_t75" style="width:137.75pt;height:50.1pt" o:ole="">
            <v:imagedata r:id="rId73" o:title=""/>
          </v:shape>
          <o:OLEObject Type="Embed" ProgID="Equation.3" ShapeID="_x0000_i1050" DrawAspect="Content" ObjectID="_1758387851" r:id="rId74"/>
        </w:object>
      </w:r>
    </w:p>
    <w:p w14:paraId="5AD3CCB5" w14:textId="77777777" w:rsidR="00975C97" w:rsidRPr="007F2609" w:rsidRDefault="00975C97" w:rsidP="00346178">
      <w:pPr>
        <w:pStyle w:val="EQ"/>
        <w:rPr>
          <w:lang w:eastAsia="zh-CN"/>
        </w:rPr>
      </w:pPr>
      <w:r w:rsidRPr="007F2609">
        <w:rPr>
          <w:lang w:eastAsia="zh-CN"/>
        </w:rPr>
        <w:tab/>
      </w:r>
      <w:r w:rsidRPr="007F2609">
        <w:rPr>
          <w:lang w:eastAsia="zh-CN"/>
        </w:rPr>
        <w:object w:dxaOrig="2180" w:dyaOrig="680" w14:anchorId="1615E699">
          <v:shape id="_x0000_i1051" type="#_x0000_t75" style="width:2in;height:50.1pt" o:ole="">
            <v:imagedata r:id="rId75" o:title=""/>
          </v:shape>
          <o:OLEObject Type="Embed" ProgID="Equation.3" ShapeID="_x0000_i1051" DrawAspect="Content" ObjectID="_1758387852" r:id="rId76"/>
        </w:object>
      </w:r>
    </w:p>
    <w:p w14:paraId="0A6122A2" w14:textId="77777777" w:rsidR="00975C97" w:rsidRPr="007F2609" w:rsidRDefault="00975C97" w:rsidP="00346178">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346178">
      <w:pPr>
        <w:rPr>
          <w:lang w:eastAsia="zh-CN"/>
        </w:rPr>
      </w:pPr>
      <w:r w:rsidRPr="007F2609">
        <w:rPr>
          <w:lang w:eastAsia="zh-CN"/>
        </w:rPr>
        <w:t>The following peak to peak ripple is calculated:</w:t>
      </w:r>
    </w:p>
    <w:p w14:paraId="3143B232" w14:textId="77777777" w:rsidR="00975C97" w:rsidRPr="007F2609" w:rsidRDefault="00975C97" w:rsidP="00346178">
      <w:pPr>
        <w:pStyle w:val="EQ"/>
        <w:rPr>
          <w:lang w:eastAsia="zh-CN"/>
        </w:rPr>
      </w:pPr>
      <w:r w:rsidRPr="007F2609">
        <w:rPr>
          <w:position w:val="-10"/>
        </w:rPr>
        <w:object w:dxaOrig="4680" w:dyaOrig="340" w14:anchorId="613C37E6">
          <v:shape id="_x0000_i1052" type="#_x0000_t75" style="width:237.3pt;height:14.4pt" o:ole="">
            <v:imagedata r:id="rId77" o:title=""/>
          </v:shape>
          <o:OLEObject Type="Embed" ProgID="Equation.3" ShapeID="_x0000_i1052" DrawAspect="Content" ObjectID="_1758387853" r:id="rId78"/>
        </w:object>
      </w:r>
      <w:r w:rsidRPr="007F2609">
        <w:rPr>
          <w:lang w:eastAsia="zh-CN"/>
        </w:rPr>
        <w:t xml:space="preserve"> ,which denote the maximum ripple in Range 1</w:t>
      </w:r>
    </w:p>
    <w:p w14:paraId="0D17EADB" w14:textId="77777777" w:rsidR="00975C97" w:rsidRPr="007F2609" w:rsidRDefault="00975C97" w:rsidP="00346178">
      <w:pPr>
        <w:pStyle w:val="EQ"/>
        <w:rPr>
          <w:lang w:eastAsia="zh-CN"/>
        </w:rPr>
      </w:pPr>
      <w:r w:rsidRPr="007F2609">
        <w:rPr>
          <w:position w:val="-10"/>
        </w:rPr>
        <w:object w:dxaOrig="4760" w:dyaOrig="340" w14:anchorId="5E3954DC">
          <v:shape id="_x0000_i1053" type="#_x0000_t75" style="width:237.3pt;height:14.4pt" o:ole="">
            <v:imagedata r:id="rId79" o:title=""/>
          </v:shape>
          <o:OLEObject Type="Embed" ProgID="Equation.3" ShapeID="_x0000_i1053" DrawAspect="Content" ObjectID="_1758387854" r:id="rId80"/>
        </w:object>
      </w:r>
      <w:r w:rsidRPr="007F2609">
        <w:rPr>
          <w:lang w:eastAsia="zh-CN"/>
        </w:rPr>
        <w:t>,which denote the maximum ripple in Range 2</w:t>
      </w:r>
    </w:p>
    <w:p w14:paraId="699979FF" w14:textId="77777777" w:rsidR="00975C97" w:rsidRPr="007F2609" w:rsidRDefault="00975C97" w:rsidP="00346178">
      <w:pPr>
        <w:pStyle w:val="EQ"/>
        <w:rPr>
          <w:lang w:eastAsia="zh-CN"/>
        </w:rPr>
      </w:pPr>
      <w:r w:rsidRPr="007F2609">
        <w:rPr>
          <w:position w:val="-10"/>
        </w:rPr>
        <w:object w:dxaOrig="4780" w:dyaOrig="340" w14:anchorId="587961C0">
          <v:shape id="_x0000_i1054" type="#_x0000_t75" style="width:237.3pt;height:14.4pt" o:ole="">
            <v:imagedata r:id="rId81" o:title=""/>
          </v:shape>
          <o:OLEObject Type="Embed" ProgID="Equation.3" ShapeID="_x0000_i1054" DrawAspect="Content" ObjectID="_1758387855" r:id="rId82"/>
        </w:object>
      </w:r>
      <w:r w:rsidRPr="007F2609">
        <w:rPr>
          <w:lang w:eastAsia="zh-CN"/>
        </w:rPr>
        <w:t>,which denote the maximum ripple between the upper side of Range 1 and lower side of Range 2</w:t>
      </w:r>
    </w:p>
    <w:p w14:paraId="3FEA0C72" w14:textId="77777777" w:rsidR="00975C97" w:rsidRPr="007F2609" w:rsidRDefault="00975C97" w:rsidP="00346178">
      <w:pPr>
        <w:pStyle w:val="EQ"/>
        <w:rPr>
          <w:lang w:eastAsia="zh-CN"/>
        </w:rPr>
      </w:pPr>
      <w:r w:rsidRPr="007F2609">
        <w:rPr>
          <w:position w:val="-10"/>
        </w:rPr>
        <w:object w:dxaOrig="4780" w:dyaOrig="340" w14:anchorId="43A7D6D2">
          <v:shape id="_x0000_i1055" type="#_x0000_t75" style="width:237.3pt;height:14.4pt" o:ole="">
            <v:imagedata r:id="rId83" o:title=""/>
          </v:shape>
          <o:OLEObject Type="Embed" ProgID="Equation.3" ShapeID="_x0000_i1055" DrawAspect="Content" ObjectID="_1758387856" r:id="rId84"/>
        </w:object>
      </w:r>
      <w:r w:rsidRPr="007F2609">
        <w:rPr>
          <w:lang w:eastAsia="zh-CN"/>
        </w:rPr>
        <w:t xml:space="preserve"> ,which denote the maximum ripple between the upper side of Range 2 and lower side of Range 1</w:t>
      </w:r>
    </w:p>
    <w:p w14:paraId="10EC3EF8" w14:textId="5CEE7195" w:rsidR="00975C97" w:rsidRPr="007F2609" w:rsidRDefault="00975C97" w:rsidP="00975C97">
      <w:pPr>
        <w:pStyle w:val="Heading3"/>
      </w:pPr>
      <w:bookmarkStart w:id="153" w:name="_Toc27478741"/>
      <w:bookmarkStart w:id="154" w:name="_Toc36227455"/>
      <w:r w:rsidRPr="007F2609">
        <w:t>E.4.4.2</w:t>
      </w:r>
      <w:r w:rsidRPr="007F2609">
        <w:tab/>
        <w:t>EVM equalizer spectral shaping filter</w:t>
      </w:r>
      <w:bookmarkEnd w:id="153"/>
      <w:bookmarkEnd w:id="154"/>
    </w:p>
    <w:p w14:paraId="5238637E" w14:textId="77777777" w:rsidR="00975C97" w:rsidRPr="007F2609" w:rsidRDefault="00975C97" w:rsidP="00346178">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1.9pt;height:14.4pt" o:ole="">
            <v:imagedata r:id="rId69" o:title=""/>
          </v:shape>
          <o:OLEObject Type="Embed" ProgID="Equation.3" ShapeID="_x0000_i1056" DrawAspect="Content" ObjectID="_1758387857" r:id="rId85"/>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1.9pt;height:14.4pt" o:ole="">
            <v:imagedata r:id="rId71" o:title=""/>
          </v:shape>
          <o:OLEObject Type="Embed" ProgID="Equation.3" ShapeID="_x0000_i1057" DrawAspect="Content" ObjectID="_1758387858" r:id="rId86"/>
        </w:object>
      </w:r>
      <w:r w:rsidRPr="007F2609">
        <w:rPr>
          <w:lang w:eastAsia="zh-CN"/>
        </w:rPr>
        <w:t>).</w:t>
      </w:r>
    </w:p>
    <w:p w14:paraId="584DC9D7" w14:textId="77777777" w:rsidR="00975C97" w:rsidRPr="007F2609" w:rsidRDefault="00975C97" w:rsidP="00346178">
      <w:pPr>
        <w:rPr>
          <w:lang w:eastAsia="zh-CN"/>
        </w:rPr>
      </w:pPr>
      <w:r w:rsidRPr="007F2609">
        <w:t>EC’(f) is the corrected version of EC(f) by shifting by T</w:t>
      </w:r>
      <w:r w:rsidRPr="007F2609">
        <w:rPr>
          <w:vertAlign w:val="subscript"/>
        </w:rPr>
        <w:t>f</w:t>
      </w:r>
      <w:r w:rsidRPr="007F2609">
        <w:t>. T</w:t>
      </w:r>
      <w:r w:rsidRPr="007F2609">
        <w:rPr>
          <w:vertAlign w:val="subscript"/>
        </w:rPr>
        <w:t>f</w:t>
      </w:r>
      <w:r w:rsidRPr="007F2609">
        <w:t xml:space="preserve"> is as defined in Clause E.3.2.</w:t>
      </w:r>
    </w:p>
    <w:p w14:paraId="3B451A9E" w14:textId="77777777" w:rsidR="00975C97" w:rsidRPr="007F2609" w:rsidRDefault="00975C97" w:rsidP="00346178">
      <w:pPr>
        <w:rPr>
          <w:rFonts w:eastAsia="Malgun Gothic"/>
        </w:rPr>
      </w:pPr>
      <w:r w:rsidRPr="007F2609">
        <w:t>The impulse responses are the IDFT transformed equalizer coefficients:</w:t>
      </w:r>
      <w:r w:rsidRPr="007F2609">
        <w:br/>
      </w:r>
      <w:r w:rsidRPr="007F2609">
        <w:rPr>
          <w:position w:val="-32"/>
        </w:rPr>
        <w:object w:dxaOrig="2320" w:dyaOrig="760" w14:anchorId="334B62F0">
          <v:shape id="_x0000_i1058" type="#_x0000_t75" style="width:116.45pt;height:35.7pt" o:ole="">
            <v:imagedata r:id="rId87" o:title=""/>
          </v:shape>
          <o:OLEObject Type="Embed" ProgID="Equation.DSMT4" ShapeID="_x0000_i1058" DrawAspect="Content" ObjectID="_1758387859" r:id="rId88"/>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346178">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346178">
      <w:pPr>
        <w:pStyle w:val="EQ"/>
        <w:rPr>
          <w:rFonts w:eastAsia="Malgun Gothic"/>
          <w:i/>
        </w:rPr>
      </w:pPr>
      <w:r w:rsidRPr="007F2609">
        <w:object w:dxaOrig="1260" w:dyaOrig="740" w14:anchorId="6E1F5F8F">
          <v:shape id="_x0000_i1059" type="#_x0000_t75" style="width:65.1pt;height:36.3pt" o:ole="">
            <v:imagedata r:id="rId89" o:title=""/>
          </v:shape>
          <o:OLEObject Type="Embed" ProgID="Equation.DSMT4" ShapeID="_x0000_i1059" DrawAspect="Content" ObjectID="_1758387860" r:id="rId90"/>
        </w:object>
      </w:r>
    </w:p>
    <w:p w14:paraId="5B851843" w14:textId="77777777" w:rsidR="00975C97" w:rsidRPr="007F2609" w:rsidRDefault="00975C97" w:rsidP="00346178">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346178">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1.9pt;height:21.9pt" o:ole="">
            <v:imagedata r:id="rId91" o:title=""/>
          </v:shape>
          <o:OLEObject Type="Embed" ProgID="Equation.DSMT4" ShapeID="_x0000_i1060" DrawAspect="Content" ObjectID="_1758387861" r:id="rId92"/>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346178">
      <w:pPr>
        <w:pStyle w:val="EQ"/>
        <w:rPr>
          <w:lang w:eastAsia="zh-CN"/>
        </w:rPr>
      </w:pPr>
      <w:r w:rsidRPr="007F2609">
        <w:rPr>
          <w:lang w:eastAsia="zh-CN"/>
        </w:rPr>
        <w:t>Note, that this method provides reasonable results only in the case of full allocations.</w:t>
      </w:r>
    </w:p>
    <w:p w14:paraId="6AE9AD72" w14:textId="406C8D66" w:rsidR="00975C97" w:rsidRPr="007F2609" w:rsidRDefault="00975C97" w:rsidP="00975C97">
      <w:pPr>
        <w:pStyle w:val="Heading2"/>
      </w:pPr>
      <w:bookmarkStart w:id="155" w:name="_Toc27478742"/>
      <w:bookmarkStart w:id="156" w:name="_Toc36227456"/>
      <w:r w:rsidRPr="007F2609">
        <w:t>E.4.5</w:t>
      </w:r>
      <w:r w:rsidRPr="007F2609">
        <w:tab/>
        <w:t>Frequency error and Carrier leakage</w:t>
      </w:r>
      <w:bookmarkEnd w:id="155"/>
      <w:bookmarkEnd w:id="156"/>
    </w:p>
    <w:p w14:paraId="21AFD67E" w14:textId="77777777" w:rsidR="00975C97" w:rsidRPr="007F2609" w:rsidRDefault="00975C97" w:rsidP="00346178">
      <w:r w:rsidRPr="007F2609">
        <w:t>See E.3.1.</w:t>
      </w:r>
    </w:p>
    <w:p w14:paraId="71C45EC9" w14:textId="31261CBB" w:rsidR="00975C97" w:rsidRPr="007F2609" w:rsidRDefault="00975C97" w:rsidP="00975C97">
      <w:pPr>
        <w:pStyle w:val="Heading2"/>
      </w:pPr>
      <w:bookmarkStart w:id="157" w:name="_Toc27478743"/>
      <w:bookmarkStart w:id="158" w:name="_Toc36227457"/>
      <w:r w:rsidRPr="007F2609">
        <w:t>E.4.6</w:t>
      </w:r>
      <w:r w:rsidRPr="007F2609">
        <w:tab/>
        <w:t>EVM of Demodulation reference symbols (EVM</w:t>
      </w:r>
      <w:r w:rsidRPr="007F2609">
        <w:rPr>
          <w:vertAlign w:val="subscript"/>
        </w:rPr>
        <w:t>DMRS</w:t>
      </w:r>
      <w:r w:rsidRPr="007F2609">
        <w:t>)</w:t>
      </w:r>
      <w:bookmarkEnd w:id="157"/>
      <w:bookmarkEnd w:id="158"/>
    </w:p>
    <w:p w14:paraId="15753C02" w14:textId="60F3B636" w:rsidR="00975C97" w:rsidRPr="007F2609" w:rsidRDefault="00975C97" w:rsidP="00346178">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346178">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21.9pt;height:14.4pt" o:ole="" fillcolor="window">
            <v:imagedata r:id="rId94" o:title=""/>
          </v:shape>
          <o:OLEObject Type="Embed" ProgID="Equation.3" ShapeID="_x0000_i1061" DrawAspect="Content" ObjectID="_1758387862" r:id="rId95"/>
        </w:object>
      </w:r>
      <w:r w:rsidRPr="007F2609">
        <w:t xml:space="preserve"> –W/2 or </w:t>
      </w:r>
      <w:r w:rsidRPr="007F2609">
        <w:rPr>
          <w:position w:val="-6"/>
        </w:rPr>
        <w:object w:dxaOrig="360" w:dyaOrig="279" w14:anchorId="309032D9">
          <v:shape id="_x0000_i1062" type="#_x0000_t75" style="width:21.9pt;height:14.4pt" o:ole="" fillcolor="window">
            <v:imagedata r:id="rId94" o:title=""/>
          </v:shape>
          <o:OLEObject Type="Embed" ProgID="Equation.3" ShapeID="_x0000_i1062" DrawAspect="Content" ObjectID="_1758387863" r:id="rId96"/>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346178">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bookmarkStart w:id="159" w:name="_MON_1728561164"/>
    <w:bookmarkEnd w:id="159"/>
    <w:p w14:paraId="03DC94C7" w14:textId="50A0028D" w:rsidR="00975C97" w:rsidRPr="007F2609" w:rsidRDefault="00AE20A8" w:rsidP="00346178">
      <w:pPr>
        <w:pStyle w:val="TH"/>
      </w:pPr>
      <w:r w:rsidRPr="007F2609">
        <w:object w:dxaOrig="9465" w:dyaOrig="2676" w14:anchorId="1B711661">
          <v:shape id="_x0000_i1063" type="#_x0000_t75" style="width:473.95pt;height:134.6pt" o:ole="">
            <v:imagedata r:id="rId97" o:title=""/>
          </v:shape>
          <o:OLEObject Type="Embed" ProgID="Word.Document.8" ShapeID="_x0000_i1063" DrawAspect="Content" ObjectID="_1758387864" r:id="rId98">
            <o:FieldCodes>\s</o:FieldCodes>
          </o:OLEObject>
        </w:object>
      </w:r>
    </w:p>
    <w:p w14:paraId="404446D9" w14:textId="77777777" w:rsidR="00975C97" w:rsidRPr="007F2609" w:rsidRDefault="00975C97" w:rsidP="00346178">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346178"/>
    <w:p w14:paraId="4C29C7D0" w14:textId="77777777" w:rsidR="00975C97" w:rsidRPr="007F2609" w:rsidRDefault="00975C97" w:rsidP="00346178">
      <w:r w:rsidRPr="007F2609">
        <w:t>Re-use the following formula from E.3.3:</w:t>
      </w:r>
    </w:p>
    <w:p w14:paraId="79E35C89" w14:textId="77777777" w:rsidR="00975C97" w:rsidRPr="007F2609" w:rsidRDefault="00975C97" w:rsidP="00346178">
      <w:pPr>
        <w:pStyle w:val="EQ"/>
      </w:pPr>
      <w:r w:rsidRPr="007F2609">
        <w:t xml:space="preserve">Z’(f,t) = MS(f,t) </w:t>
      </w:r>
      <w:r w:rsidRPr="007F2609">
        <w:rPr>
          <w:b/>
          <w:vertAlign w:val="superscript"/>
        </w:rPr>
        <w:t>.</w:t>
      </w:r>
      <w:r w:rsidRPr="007F2609">
        <w:t xml:space="preserve"> EC(f)</w:t>
      </w:r>
    </w:p>
    <w:p w14:paraId="2261FC24" w14:textId="258EB643" w:rsidR="00975C97" w:rsidRPr="007F2609" w:rsidRDefault="00975C97" w:rsidP="00346178">
      <w:r w:rsidRPr="007F2609">
        <w:t>To calculate EVM</w:t>
      </w:r>
      <w:r w:rsidRPr="007F2609">
        <w:rPr>
          <w:vertAlign w:val="subscript"/>
        </w:rPr>
        <w:t>DMRS</w:t>
      </w:r>
      <w:r w:rsidRPr="007F2609">
        <w:t xml:space="preserve"> , the data symbol (t=0,1,3,4,5,6,8,9,10,12,13) in Z’(f,t) are excluded and only the reference symbols (t=2,7,11) </w:t>
      </w:r>
      <w:r w:rsidR="00AE20A8">
        <w:t>are</w:t>
      </w:r>
      <w:r w:rsidRPr="007F2609">
        <w:t xml:space="preserve"> used.</w:t>
      </w:r>
    </w:p>
    <w:p w14:paraId="2412BB09" w14:textId="77777777" w:rsidR="00975C97" w:rsidRPr="007F2609" w:rsidRDefault="00975C97" w:rsidP="00346178">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346178">
      <w:r w:rsidRPr="007F2609">
        <w:object w:dxaOrig="4080" w:dyaOrig="1140" w14:anchorId="19B72BAB">
          <v:shape id="_x0000_i1064" type="#_x0000_t75" style="width:3in;height:57.6pt" o:ole="">
            <v:imagedata r:id="rId99" o:title=""/>
          </v:shape>
          <o:OLEObject Type="Embed" ProgID="Equation.3" ShapeID="_x0000_i1064" DrawAspect="Content" ObjectID="_1758387865" r:id="rId100"/>
        </w:object>
      </w:r>
      <w:r w:rsidRPr="007F2609">
        <w:t>,</w:t>
      </w:r>
    </w:p>
    <w:p w14:paraId="326AAD91" w14:textId="77777777" w:rsidR="00975C97" w:rsidRPr="007F2609" w:rsidRDefault="00975C97" w:rsidP="00346178">
      <w:r w:rsidRPr="007F2609">
        <w:t>where</w:t>
      </w:r>
    </w:p>
    <w:p w14:paraId="41915F47" w14:textId="77777777" w:rsidR="00975C97" w:rsidRPr="007F2609" w:rsidRDefault="00975C97" w:rsidP="00346178">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346178">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29.45pt;height:21.9pt" o:ole="">
            <v:imagedata r:id="rId71" o:title=""/>
          </v:shape>
          <o:OLEObject Type="Embed" ProgID="Equation.3" ShapeID="_x0000_i1065" DrawAspect="Content" ObjectID="_1758387866" r:id="rId101"/>
        </w:object>
      </w:r>
      <w:r w:rsidRPr="007F2609">
        <w:t xml:space="preserve"> (with</w:t>
      </w:r>
      <w:r w:rsidRPr="007F2609">
        <w:rPr>
          <w:position w:val="-10"/>
        </w:rPr>
        <w:object w:dxaOrig="480" w:dyaOrig="300" w14:anchorId="2C1964EA">
          <v:shape id="_x0000_i1066" type="#_x0000_t75" style="width:29.45pt;height:21.9pt" o:ole="">
            <v:imagedata r:id="rId71" o:title=""/>
          </v:shape>
          <o:OLEObject Type="Embed" ProgID="Equation.3" ShapeID="_x0000_i1066" DrawAspect="Content" ObjectID="_1758387867" r:id="rId102"/>
        </w:object>
      </w:r>
      <w:r w:rsidRPr="007F2609">
        <w:t xml:space="preserve">: number of allocated resource blocks)). </w:t>
      </w:r>
    </w:p>
    <w:p w14:paraId="2017664A" w14:textId="77777777" w:rsidR="00975C97" w:rsidRPr="007F2609" w:rsidRDefault="00975C97" w:rsidP="00346178">
      <w:r w:rsidRPr="007F2609">
        <w:rPr>
          <w:position w:val="-14"/>
        </w:rPr>
        <w:object w:dxaOrig="840" w:dyaOrig="380" w14:anchorId="65413747">
          <v:shape id="_x0000_i1067" type="#_x0000_t75" style="width:44.45pt;height:21.9pt" o:ole="">
            <v:imagedata r:id="rId103" o:title=""/>
          </v:shape>
          <o:OLEObject Type="Embed" ProgID="Equation.3" ShapeID="_x0000_i1067" DrawAspect="Content" ObjectID="_1758387868" r:id="rId104"/>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346178">
      <w:r w:rsidRPr="007F2609">
        <w:rPr>
          <w:position w:val="-10"/>
        </w:rPr>
        <w:object w:dxaOrig="660" w:dyaOrig="340" w14:anchorId="11F28992">
          <v:shape id="_x0000_i1068" type="#_x0000_t75" style="width:36.3pt;height:21.9pt" o:ole="">
            <v:imagedata r:id="rId105" o:title=""/>
          </v:shape>
          <o:OLEObject Type="Embed" ProgID="Equation.3" ShapeID="_x0000_i1068" DrawAspect="Content" ObjectID="_1758387869" r:id="rId106"/>
        </w:object>
      </w:r>
      <w:r w:rsidRPr="007F2609">
        <w:t>is the ideal signal reconstructed by the measurement equipment, and</w:t>
      </w:r>
    </w:p>
    <w:p w14:paraId="123F06DC" w14:textId="77777777" w:rsidR="00975C97" w:rsidRPr="007F2609" w:rsidRDefault="00975C97" w:rsidP="00346178">
      <w:r w:rsidRPr="007F2609">
        <w:rPr>
          <w:rFonts w:ascii="Arial" w:hAnsi="Arial" w:cs="Arial"/>
          <w:position w:val="-12"/>
        </w:rPr>
        <w:object w:dxaOrig="260" w:dyaOrig="360" w14:anchorId="2094534C">
          <v:shape id="_x0000_i1069" type="#_x0000_t75" style="width:14.4pt;height:21.9pt" o:ole="">
            <v:imagedata r:id="rId107" o:title=""/>
          </v:shape>
          <o:OLEObject Type="Embed" ProgID="Equation.3" ShapeID="_x0000_i1069" DrawAspect="Content" ObjectID="_1758387870" r:id="rId108"/>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4.4pt;height:21.9pt" o:ole="">
            <v:imagedata r:id="rId107" o:title=""/>
          </v:shape>
          <o:OLEObject Type="Embed" ProgID="Equation.3" ShapeID="_x0000_i1070" DrawAspect="Content" ObjectID="_1758387871" r:id="rId109"/>
        </w:object>
      </w:r>
      <w:r w:rsidRPr="007F2609">
        <w:t xml:space="preserve"> is equal to 1.</w:t>
      </w:r>
    </w:p>
    <w:p w14:paraId="16F6DC2C" w14:textId="77777777" w:rsidR="00975C97" w:rsidRPr="007F2609" w:rsidRDefault="00975C97" w:rsidP="00346178">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3090BFE9" w:rsidR="00975C97" w:rsidRPr="007F2609" w:rsidRDefault="00975C97" w:rsidP="00975C97">
      <w:pPr>
        <w:pStyle w:val="Heading3"/>
      </w:pPr>
      <w:bookmarkStart w:id="160" w:name="_Toc27478744"/>
      <w:bookmarkStart w:id="161"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60"/>
      <w:bookmarkEnd w:id="161"/>
    </w:p>
    <w:p w14:paraId="3D6CD9EA" w14:textId="77777777" w:rsidR="00975C97" w:rsidRPr="007F2609" w:rsidRDefault="00975C97" w:rsidP="00346178">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346178">
      <w:pPr>
        <w:pStyle w:val="EQ"/>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t>,</w:t>
      </w:r>
    </w:p>
    <w:p w14:paraId="07A5CBFA" w14:textId="77777777" w:rsidR="00975C97" w:rsidRPr="007F2609" w:rsidRDefault="00975C97" w:rsidP="00346178">
      <w:pPr>
        <w:rPr>
          <w:lang w:eastAsia="zh-CN"/>
        </w:rPr>
      </w:pPr>
      <w:r w:rsidRPr="007F2609">
        <w:lastRenderedPageBreak/>
        <w:t xml:space="preserve">where </w:t>
      </w:r>
      <w:r w:rsidRPr="007F2609">
        <w:rPr>
          <w:i/>
        </w:rPr>
        <w:t>n</w:t>
      </w:r>
      <w:r w:rsidRPr="007F2609">
        <w:t xml:space="preserve"> is as defined in Annex E.2.2.</w:t>
      </w:r>
    </w:p>
    <w:p w14:paraId="7E8EE8EB" w14:textId="77777777" w:rsidR="00975C97" w:rsidRPr="007F2609" w:rsidRDefault="00975C97" w:rsidP="00346178">
      <w:r w:rsidRPr="007F2609">
        <w:t>The timing is taken from the EVM for the data. 6 of those results are achieved from the samples. In general the timing is not the same for each result.</w:t>
      </w:r>
    </w:p>
    <w:p w14:paraId="4B8A7AED" w14:textId="7228F908" w:rsidR="00975C97" w:rsidRPr="007F2609" w:rsidRDefault="00975C97" w:rsidP="00975C97">
      <w:pPr>
        <w:pStyle w:val="Heading3"/>
        <w:rPr>
          <w:vertAlign w:val="subscript"/>
        </w:rPr>
      </w:pPr>
      <w:bookmarkStart w:id="162" w:name="_Toc27478745"/>
      <w:bookmarkStart w:id="163" w:name="_Toc36227459"/>
      <w:r w:rsidRPr="007F2609">
        <w:t>E.4.6.2</w:t>
      </w:r>
      <w:r w:rsidRPr="007F2609">
        <w:tab/>
        <w:t xml:space="preserve">Final average for EVM </w:t>
      </w:r>
      <w:r w:rsidRPr="007F2609">
        <w:rPr>
          <w:vertAlign w:val="subscript"/>
        </w:rPr>
        <w:t>DMRS</w:t>
      </w:r>
      <w:bookmarkEnd w:id="162"/>
      <w:bookmarkEnd w:id="163"/>
    </w:p>
    <w:p w14:paraId="1A9AC42C" w14:textId="7882D4E7" w:rsidR="00975C97" w:rsidRPr="007F2609" w:rsidRDefault="00975C97" w:rsidP="00346178">
      <w:pPr>
        <w:pStyle w:val="Equation"/>
      </w:pPr>
      <w:r w:rsidRPr="007F2609">
        <w:rPr>
          <w:noProof/>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346178">
      <w:bookmarkStart w:id="164" w:name="_Toc21344578"/>
      <w:bookmarkStart w:id="165" w:name="_Toc29802066"/>
      <w:bookmarkStart w:id="166" w:name="_Toc29802490"/>
      <w:bookmarkStart w:id="167" w:name="_Toc29803115"/>
      <w:bookmarkStart w:id="168" w:name="_Toc36107857"/>
      <w:bookmarkStart w:id="169" w:name="_Toc37251631"/>
      <w:bookmarkStart w:id="170" w:name="_Toc45888570"/>
      <w:bookmarkStart w:id="171" w:name="_Toc45889169"/>
      <w:bookmarkStart w:id="172" w:name="_Toc59650547"/>
      <w:bookmarkStart w:id="173" w:name="_Toc61357819"/>
      <w:bookmarkStart w:id="174" w:name="_Toc61359593"/>
      <w:bookmarkStart w:id="175" w:name="_Toc67916533"/>
      <w:bookmarkStart w:id="176" w:name="_Toc75534079"/>
      <w:bookmarkStart w:id="177" w:name="_Toc75819965"/>
      <w:bookmarkStart w:id="178" w:name="_Toc76508809"/>
      <w:bookmarkStart w:id="179" w:name="_Toc76717759"/>
      <w:bookmarkStart w:id="180" w:name="_Toc83294400"/>
      <w:bookmarkStart w:id="181" w:name="_Toc84335439"/>
      <w:bookmarkStart w:id="182" w:name="_Toc27478746"/>
      <w:bookmarkStart w:id="183" w:name="_Toc36227460"/>
    </w:p>
    <w:p w14:paraId="2F808ECB" w14:textId="77777777" w:rsidR="00975C97" w:rsidRPr="007F2609" w:rsidRDefault="00975C97" w:rsidP="00975C97">
      <w:pPr>
        <w:pStyle w:val="Heading2"/>
      </w:pPr>
      <w:r w:rsidRPr="007F2609">
        <w:t>E.4.7</w:t>
      </w:r>
      <w:r w:rsidRPr="007F2609">
        <w:tab/>
        <w:t>Modified signal under test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1F2C208" w14:textId="77777777" w:rsidR="00975C97" w:rsidRPr="007F2609" w:rsidRDefault="00975C97" w:rsidP="00346178">
      <w:r w:rsidRPr="007F2609">
        <w:t>Implicit in the definition of EVM is an assumption that the receiver is able to compensate a number of transmitter impairments.</w:t>
      </w:r>
    </w:p>
    <w:p w14:paraId="090AA745" w14:textId="77777777" w:rsidR="00975C97" w:rsidRPr="007F2609" w:rsidRDefault="00975C97" w:rsidP="00346178">
      <w:r w:rsidRPr="007F2609">
        <w:t>The DFT-s-OFDM modulated signals or PRACH signal under test is modified and, in the case of DFT-s-OFDM modulated signals, decoded according to:</w:t>
      </w:r>
    </w:p>
    <w:p w14:paraId="78BFA701" w14:textId="77777777" w:rsidR="00975C97" w:rsidRPr="007F2609" w:rsidRDefault="00975C97" w:rsidP="00346178">
      <w:pPr>
        <w:pStyle w:val="EQ"/>
      </w:pPr>
      <w:r w:rsidRPr="007F2609">
        <w:rPr>
          <w:lang w:eastAsia="en-US"/>
        </w:rPr>
        <w:object w:dxaOrig="4608" w:dyaOrig="876" w14:anchorId="15D56B95">
          <v:shape id="_x0000_i1071" type="#_x0000_t75" style="width:230.4pt;height:42.55pt" o:ole="">
            <v:imagedata r:id="rId112" o:title=""/>
          </v:shape>
          <o:OLEObject Type="Embed" ProgID="Equation.3" ShapeID="_x0000_i1071" DrawAspect="Content" ObjectID="_1758387872" r:id="rId113"/>
        </w:object>
      </w:r>
    </w:p>
    <w:p w14:paraId="6B76C041" w14:textId="77777777" w:rsidR="00975C97" w:rsidRPr="007F2609" w:rsidRDefault="00975C97" w:rsidP="00346178">
      <w:r w:rsidRPr="007F2609">
        <w:t>where</w:t>
      </w:r>
    </w:p>
    <w:p w14:paraId="45BA7739" w14:textId="77777777" w:rsidR="00975C97" w:rsidRPr="007F2609" w:rsidRDefault="00975C97" w:rsidP="00346178">
      <w:r w:rsidRPr="007F2609">
        <w:rPr>
          <w:position w:val="-10"/>
          <w:lang w:eastAsia="en-US"/>
        </w:rPr>
        <w:object w:dxaOrig="432" w:dyaOrig="432" w14:anchorId="378CE6C1">
          <v:shape id="_x0000_i1072" type="#_x0000_t75" style="width:21.9pt;height:21.9pt" o:ole="">
            <v:imagedata r:id="rId114" o:title=""/>
          </v:shape>
          <o:OLEObject Type="Embed" ProgID="Equation.3" ShapeID="_x0000_i1072" DrawAspect="Content" ObjectID="_1758387873" r:id="rId115"/>
        </w:object>
      </w:r>
      <w:r w:rsidRPr="007F2609">
        <w:t xml:space="preserve"> is the time domain samples of the signal under test.</w:t>
      </w:r>
    </w:p>
    <w:p w14:paraId="1D7C980E" w14:textId="77777777" w:rsidR="00975C97" w:rsidRPr="007F2609" w:rsidRDefault="00975C97" w:rsidP="00346178">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346178">
      <w:pPr>
        <w:pStyle w:val="EQ"/>
      </w:pPr>
      <w:r w:rsidRPr="007F2609">
        <w:rPr>
          <w:lang w:eastAsia="en-US"/>
        </w:rPr>
        <w:object w:dxaOrig="4032" w:dyaOrig="720" w14:anchorId="337D59B9">
          <v:shape id="_x0000_i1073" type="#_x0000_t75" style="width:201.6pt;height:36.3pt" o:ole="">
            <v:imagedata r:id="rId116" o:title=""/>
          </v:shape>
          <o:OLEObject Type="Embed" ProgID="Equation.3" ShapeID="_x0000_i1073" DrawAspect="Content" ObjectID="_1758387874" r:id="rId117"/>
        </w:object>
      </w:r>
    </w:p>
    <w:p w14:paraId="306AD0BB" w14:textId="77777777" w:rsidR="00975C97" w:rsidRPr="007F2609" w:rsidRDefault="00975C97" w:rsidP="00346178">
      <w:r w:rsidRPr="007F2609">
        <w:t>where</w:t>
      </w:r>
    </w:p>
    <w:p w14:paraId="0CD66510" w14:textId="77777777" w:rsidR="00975C97" w:rsidRPr="007F2609" w:rsidRDefault="00975C97" w:rsidP="00346178">
      <w:r w:rsidRPr="007F2609">
        <w:rPr>
          <w:position w:val="-10"/>
          <w:lang w:eastAsia="en-US"/>
        </w:rPr>
        <w:object w:dxaOrig="432" w:dyaOrig="432" w14:anchorId="6AE7DF5A">
          <v:shape id="_x0000_i1074" type="#_x0000_t75" style="width:21.9pt;height:21.9pt" o:ole="">
            <v:imagedata r:id="rId114" o:title=""/>
          </v:shape>
          <o:OLEObject Type="Embed" ProgID="Equation.3" ShapeID="_x0000_i1074" DrawAspect="Content" ObjectID="_1758387875" r:id="rId118"/>
        </w:object>
      </w:r>
      <w:r w:rsidRPr="007F2609">
        <w:t xml:space="preserve"> is the time domain samples of the signal under test.</w:t>
      </w:r>
    </w:p>
    <w:p w14:paraId="17EFC319" w14:textId="77777777" w:rsidR="00975C97" w:rsidRPr="007F2609" w:rsidRDefault="00975C97" w:rsidP="00346178">
      <w:r w:rsidRPr="007F2609">
        <w:t>To minimize the error, the signal under test should be modified with respect to a set of parameters following the procedure explained below.</w:t>
      </w:r>
    </w:p>
    <w:p w14:paraId="641C56F8" w14:textId="77777777" w:rsidR="00975C97" w:rsidRPr="007F2609" w:rsidRDefault="00975C97" w:rsidP="00346178">
      <w:r w:rsidRPr="007F2609">
        <w:t>Notation:</w:t>
      </w:r>
    </w:p>
    <w:p w14:paraId="2E414D79" w14:textId="77777777" w:rsidR="00975C97" w:rsidRPr="007F2609" w:rsidRDefault="00975C97" w:rsidP="00346178">
      <w:r w:rsidRPr="007F2609">
        <w:rPr>
          <w:position w:val="-6"/>
          <w:lang w:eastAsia="en-US"/>
        </w:rPr>
        <w:object w:dxaOrig="432" w:dyaOrig="432" w14:anchorId="5C707508">
          <v:shape id="_x0000_i1075" type="#_x0000_t75" style="width:21.9pt;height:21.9pt" o:ole="" fillcolor="window">
            <v:imagedata r:id="rId119" o:title=""/>
          </v:shape>
          <o:OLEObject Type="Embed" ProgID="Equation.3" ShapeID="_x0000_i1075" DrawAspect="Content" ObjectID="_1758387876" r:id="rId120"/>
        </w:object>
      </w:r>
      <w:r w:rsidRPr="007F2609">
        <w:t xml:space="preserve"> is the sample timing difference between the FFT processing window in relation to nominal timing of the ideal signal.</w:t>
      </w:r>
    </w:p>
    <w:p w14:paraId="1A45EB95" w14:textId="77777777" w:rsidR="00975C97" w:rsidRPr="007F2609" w:rsidRDefault="00975C97" w:rsidP="00346178">
      <w:r w:rsidRPr="007F2609">
        <w:rPr>
          <w:position w:val="-10"/>
          <w:lang w:eastAsia="en-US"/>
        </w:rPr>
        <w:object w:dxaOrig="432" w:dyaOrig="288" w14:anchorId="61469F20">
          <v:shape id="_x0000_i1076" type="#_x0000_t75" style="width:21.9pt;height:14.4pt" o:ole="" fillcolor="window">
            <v:imagedata r:id="rId121" o:title=""/>
          </v:shape>
          <o:OLEObject Type="Embed" ProgID="Equation.3" ShapeID="_x0000_i1076" DrawAspect="Content" ObjectID="_1758387877" r:id="rId122"/>
        </w:object>
      </w:r>
      <w:r w:rsidRPr="007F2609">
        <w:t xml:space="preserve"> is the RF frequency offset.</w:t>
      </w:r>
    </w:p>
    <w:p w14:paraId="076B77B1" w14:textId="77777777" w:rsidR="00975C97" w:rsidRPr="007F2609" w:rsidRDefault="00975C97" w:rsidP="00346178">
      <w:r w:rsidRPr="007F2609">
        <w:rPr>
          <w:position w:val="-10"/>
          <w:lang w:eastAsia="en-US"/>
        </w:rPr>
        <w:object w:dxaOrig="720" w:dyaOrig="432" w14:anchorId="6D538C0D">
          <v:shape id="_x0000_i1077" type="#_x0000_t75" style="width:36.3pt;height:21.9pt" o:ole="" fillcolor="window">
            <v:imagedata r:id="rId123" o:title=""/>
          </v:shape>
          <o:OLEObject Type="Embed" ProgID="Equation.3" ShapeID="_x0000_i1077" DrawAspect="Content" ObjectID="_1758387878" r:id="rId124"/>
        </w:object>
      </w:r>
      <w:r w:rsidRPr="007F2609">
        <w:t xml:space="preserve"> is the phase response of the TX chain.</w:t>
      </w:r>
    </w:p>
    <w:p w14:paraId="40DB7C7F" w14:textId="77777777" w:rsidR="00975C97" w:rsidRPr="007F2609" w:rsidRDefault="00975C97" w:rsidP="00346178">
      <w:r w:rsidRPr="007F2609">
        <w:rPr>
          <w:position w:val="-10"/>
          <w:lang w:eastAsia="en-US"/>
        </w:rPr>
        <w:object w:dxaOrig="720" w:dyaOrig="432" w14:anchorId="3930D179">
          <v:shape id="_x0000_i1078" type="#_x0000_t75" style="width:36.3pt;height:21.9pt" o:ole="" fillcolor="window">
            <v:imagedata r:id="rId125" o:title=""/>
          </v:shape>
          <o:OLEObject Type="Embed" ProgID="Equation.3" ShapeID="_x0000_i1078" DrawAspect="Content" ObjectID="_1758387879" r:id="rId126"/>
        </w:object>
      </w:r>
      <w:r w:rsidRPr="007F2609">
        <w:t xml:space="preserve"> is the amplitude response of the TX chain.</w:t>
      </w:r>
    </w:p>
    <w:p w14:paraId="3F43DAA5" w14:textId="77777777" w:rsidR="00975C97" w:rsidRPr="007F2609" w:rsidRDefault="00975C97" w:rsidP="00346178">
      <w:r w:rsidRPr="007F2609">
        <w:t xml:space="preserve">In the following </w:t>
      </w:r>
      <w:r w:rsidRPr="007F2609">
        <w:rPr>
          <w:position w:val="-6"/>
          <w:lang w:eastAsia="en-US"/>
        </w:rPr>
        <w:object w:dxaOrig="432" w:dyaOrig="288" w14:anchorId="20E0E773">
          <v:shape id="_x0000_i1079" type="#_x0000_t75" style="width:21.9pt;height:14.4pt" o:ole="" fillcolor="window">
            <v:imagedata r:id="rId94" o:title=""/>
          </v:shape>
          <o:OLEObject Type="Embed" ProgID="Equation.3" ShapeID="_x0000_i1079" DrawAspect="Content" ObjectID="_1758387880" r:id="rId127"/>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4pt;height:14.4pt" o:ole="">
            <v:imagedata r:id="rId128" o:title=""/>
          </v:shape>
          <o:OLEObject Type="Embed" ProgID="Equation.3" ShapeID="_x0000_i1080" DrawAspect="Content" ObjectID="_1758387881" r:id="rId129"/>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4pt;height:14.4pt" o:ole="">
            <v:imagedata r:id="rId128" o:title=""/>
          </v:shape>
          <o:OLEObject Type="Embed" ProgID="Equation.3" ShapeID="_x0000_i1081" DrawAspect="Content" ObjectID="_1758387882" r:id="rId130"/>
        </w:object>
      </w:r>
      <w:r w:rsidRPr="007F2609">
        <w:t>is even.</w:t>
      </w:r>
    </w:p>
    <w:p w14:paraId="2927C2DC" w14:textId="77777777" w:rsidR="00975C97" w:rsidRPr="007F2609" w:rsidRDefault="00975C97" w:rsidP="00346178">
      <w:r w:rsidRPr="007F2609">
        <w:lastRenderedPageBreak/>
        <w:t>The EVM analyser shall</w:t>
      </w:r>
    </w:p>
    <w:p w14:paraId="756B405E" w14:textId="77777777" w:rsidR="00975C97" w:rsidRPr="007F2609" w:rsidRDefault="00975C97" w:rsidP="00346178">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4pt;height:14.4pt" o:ole="" fillcolor="window">
            <v:imagedata r:id="rId131" o:title=""/>
          </v:shape>
          <o:OLEObject Type="Embed" ProgID="Equation.3" ShapeID="_x0000_i1082" DrawAspect="Content" ObjectID="_1758387883" r:id="rId132"/>
        </w:object>
      </w:r>
      <w:r w:rsidRPr="007F2609">
        <w:t xml:space="preserve"> and </w:t>
      </w:r>
      <w:r w:rsidRPr="007F2609">
        <w:rPr>
          <w:position w:val="-10"/>
          <w:lang w:eastAsia="en-US"/>
        </w:rPr>
        <w:object w:dxaOrig="288" w:dyaOrig="432" w14:anchorId="1DD02C7A">
          <v:shape id="_x0000_i1083" type="#_x0000_t75" style="width:14.4pt;height:21.9pt" o:ole="" fillcolor="window">
            <v:imagedata r:id="rId133" o:title=""/>
          </v:shape>
          <o:OLEObject Type="Embed" ProgID="Equation.3" ShapeID="_x0000_i1083" DrawAspect="Content" ObjectID="_1758387884" r:id="rId134"/>
        </w:object>
      </w:r>
      <w:r w:rsidRPr="007F2609">
        <w:t>,</w:t>
      </w:r>
    </w:p>
    <w:p w14:paraId="2E915D2C" w14:textId="77777777" w:rsidR="00975C97" w:rsidRPr="007F2609" w:rsidRDefault="00975C97" w:rsidP="00346178">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4pt;height:14.4pt" o:ole="" fillcolor="window">
            <v:imagedata r:id="rId94" o:title=""/>
          </v:shape>
          <o:OLEObject Type="Embed" ProgID="Equation.3" ShapeID="_x0000_i1084" DrawAspect="Content" ObjectID="_1758387885" r:id="rId135"/>
        </w:object>
      </w:r>
      <w:r w:rsidRPr="007F2609">
        <w:t xml:space="preserve"> so that the EVM window of length </w:t>
      </w:r>
      <w:r w:rsidRPr="007F2609">
        <w:rPr>
          <w:position w:val="-6"/>
          <w:lang w:eastAsia="en-US"/>
        </w:rPr>
        <w:object w:dxaOrig="288" w:dyaOrig="288" w14:anchorId="7CC25196">
          <v:shape id="_x0000_i1085" type="#_x0000_t75" style="width:14.4pt;height:14.4pt" o:ole="">
            <v:imagedata r:id="rId128" o:title=""/>
          </v:shape>
          <o:OLEObject Type="Embed" ProgID="Equation.3" ShapeID="_x0000_i1085" DrawAspect="Content" ObjectID="_1758387886" r:id="rId136"/>
        </w:object>
      </w:r>
      <w:r w:rsidRPr="007F2609">
        <w:t xml:space="preserve"> is centred</w:t>
      </w:r>
    </w:p>
    <w:p w14:paraId="19B020C0" w14:textId="77777777" w:rsidR="00975C97" w:rsidRPr="007F2609" w:rsidRDefault="00975C97" w:rsidP="00346178">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346178">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346178">
      <w:pPr>
        <w:pStyle w:val="B20"/>
      </w:pPr>
      <w:r w:rsidRPr="007F2609">
        <w:t>-</w:t>
      </w:r>
      <w:r w:rsidRPr="007F2609">
        <w:tab/>
        <w:t>on the measured preamble cyclic prefix for the PRACH</w:t>
      </w:r>
    </w:p>
    <w:p w14:paraId="68BF3328" w14:textId="77777777" w:rsidR="00975C97" w:rsidRPr="007F2609" w:rsidRDefault="00975C97" w:rsidP="00346178">
      <w:r w:rsidRPr="007F2609">
        <w:t xml:space="preserve">To determine the other parameters a sample timing offset equal to </w:t>
      </w:r>
      <w:r w:rsidRPr="007F2609">
        <w:rPr>
          <w:position w:val="-6"/>
          <w:lang w:eastAsia="en-US"/>
        </w:rPr>
        <w:object w:dxaOrig="288" w:dyaOrig="288" w14:anchorId="45C0E8E5">
          <v:shape id="_x0000_i1086" type="#_x0000_t75" style="width:14.4pt;height:14.4pt" o:ole="" fillcolor="window">
            <v:imagedata r:id="rId94" o:title=""/>
          </v:shape>
          <o:OLEObject Type="Embed" ProgID="Equation.3" ShapeID="_x0000_i1086" DrawAspect="Content" ObjectID="_1758387887" r:id="rId137"/>
        </w:object>
      </w:r>
      <w:r w:rsidRPr="007F2609">
        <w:t xml:space="preserve"> is corrected from the signal under test. The EVM analyser shall then</w:t>
      </w:r>
    </w:p>
    <w:p w14:paraId="0A1A758D" w14:textId="77777777" w:rsidR="00975C97" w:rsidRPr="007F2609" w:rsidRDefault="00975C97" w:rsidP="00346178">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4pt;height:21.9pt" o:ole="" fillcolor="window">
            <v:imagedata r:id="rId121" o:title=""/>
          </v:shape>
          <o:OLEObject Type="Embed" ProgID="Equation.3" ShapeID="_x0000_i1087" DrawAspect="Content" ObjectID="_1758387888" r:id="rId138"/>
        </w:object>
      </w:r>
      <w:r w:rsidRPr="007F2609">
        <w:t>for each time slot, and</w:t>
      </w:r>
    </w:p>
    <w:p w14:paraId="341C6AE7" w14:textId="77777777" w:rsidR="00975C97" w:rsidRPr="007F2609" w:rsidRDefault="00975C97" w:rsidP="00346178">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346178">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346178">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9.45pt;height:14.4pt" o:ole="">
            <v:imagedata r:id="rId139" o:title=""/>
          </v:shape>
          <o:OLEObject Type="Embed" ProgID="Equation.3" ShapeID="_x0000_i1088" DrawAspect="Content" ObjectID="_1758387889" r:id="rId140"/>
        </w:object>
      </w:r>
      <w:r w:rsidRPr="007F2609">
        <w:t>, is used to evaluate the in-band emissions.</w:t>
      </w:r>
    </w:p>
    <w:p w14:paraId="2994697B" w14:textId="77777777" w:rsidR="00975C97" w:rsidRPr="007F2609" w:rsidRDefault="00975C97" w:rsidP="00346178">
      <w:r w:rsidRPr="007F2609">
        <w:t>Moreover, the following procedure applies only to the signal on the allocated RB(s).</w:t>
      </w:r>
    </w:p>
    <w:p w14:paraId="3D9F6043" w14:textId="77777777" w:rsidR="00975C97" w:rsidRPr="007F2609" w:rsidRDefault="00975C97" w:rsidP="00346178">
      <w:pPr>
        <w:pStyle w:val="B10"/>
      </w:pPr>
      <w:r w:rsidRPr="007F2609">
        <w:t>-</w:t>
      </w:r>
      <w:r w:rsidRPr="007F2609">
        <w:tab/>
        <w:t xml:space="preserve">In the case of PUCCH and PUSCH, the UL EVM analyzer shall estimate the TX chain equalizer coefficients </w:t>
      </w:r>
      <w:r w:rsidRPr="007F2609">
        <w:rPr>
          <w:position w:val="-10"/>
          <w:lang w:eastAsia="en-US"/>
        </w:rPr>
        <w:object w:dxaOrig="720" w:dyaOrig="288" w14:anchorId="5AB63F36">
          <v:shape id="_x0000_i1089" type="#_x0000_t75" style="width:36.3pt;height:14.4pt" o:ole="" fillcolor="window">
            <v:imagedata r:id="rId125" o:title=""/>
          </v:shape>
          <o:OLEObject Type="Embed" ProgID="Equation.3" ShapeID="_x0000_i1089" DrawAspect="Content" ObjectID="_1758387890" r:id="rId141"/>
        </w:object>
      </w:r>
      <w:r w:rsidRPr="007F2609">
        <w:t xml:space="preserve">and </w:t>
      </w:r>
      <w:r w:rsidRPr="007F2609">
        <w:rPr>
          <w:position w:val="-10"/>
          <w:lang w:eastAsia="en-US"/>
        </w:rPr>
        <w:object w:dxaOrig="720" w:dyaOrig="288" w14:anchorId="1CA3DB21">
          <v:shape id="_x0000_i1090" type="#_x0000_t75" style="width:36.3pt;height:14.4pt" o:ole="" fillcolor="window">
            <v:imagedata r:id="rId123" o:title=""/>
          </v:shape>
          <o:OLEObject Type="Embed" ProgID="Equation.3" ShapeID="_x0000_i1090" DrawAspect="Content" ObjectID="_1758387891" r:id="rId142"/>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346178">
      <w:pPr>
        <w:pStyle w:val="B10"/>
      </w:pPr>
      <w:r w:rsidRPr="007F2609">
        <w:t>-</w:t>
      </w:r>
      <w:r w:rsidRPr="007F2609">
        <w:tab/>
        <w:t xml:space="preserve">In the case of PRACH, the UL EVM analyzer shall estimate the TX chain coefficients </w:t>
      </w:r>
      <w:r w:rsidRPr="007F2609">
        <w:rPr>
          <w:position w:val="-10"/>
          <w:lang w:eastAsia="en-US"/>
        </w:rPr>
        <w:object w:dxaOrig="432" w:dyaOrig="288" w14:anchorId="551A32AA">
          <v:shape id="_x0000_i1091" type="#_x0000_t75" style="width:21.9pt;height:14.4pt" o:ole="" fillcolor="window">
            <v:imagedata r:id="rId143" o:title=""/>
          </v:shape>
          <o:OLEObject Type="Embed" ProgID="Equation.3" ShapeID="_x0000_i1091" DrawAspect="Content" ObjectID="_1758387892" r:id="rId144"/>
        </w:object>
      </w:r>
      <w:r w:rsidRPr="007F2609">
        <w:t xml:space="preserve">and </w:t>
      </w:r>
      <w:r w:rsidRPr="007F2609">
        <w:rPr>
          <w:position w:val="-10"/>
          <w:lang w:eastAsia="en-US"/>
        </w:rPr>
        <w:object w:dxaOrig="432" w:dyaOrig="288" w14:anchorId="69168E01">
          <v:shape id="_x0000_i1092" type="#_x0000_t75" style="width:21.9pt;height:14.4pt" o:ole="" fillcolor="window">
            <v:imagedata r:id="rId145" o:title=""/>
          </v:shape>
          <o:OLEObject Type="Embed" ProgID="Equation.3" ShapeID="_x0000_i1092" DrawAspect="Content" ObjectID="_1758387893" r:id="rId146"/>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5.1pt;height:14.4pt" o:ole="" fillcolor="window">
            <v:imagedata r:id="rId147" o:title=""/>
          </v:shape>
          <o:OLEObject Type="Embed" ProgID="Equation.3" ShapeID="_x0000_i1093" DrawAspect="Content" ObjectID="_1758387894" r:id="rId148"/>
        </w:object>
      </w:r>
      <w:r w:rsidRPr="007F2609">
        <w:t xml:space="preserve"> and </w:t>
      </w:r>
      <w:r w:rsidRPr="007F2609">
        <w:rPr>
          <w:position w:val="-10"/>
          <w:lang w:eastAsia="en-US"/>
        </w:rPr>
        <w:object w:dxaOrig="1440" w:dyaOrig="288" w14:anchorId="7B9AB50E">
          <v:shape id="_x0000_i1094" type="#_x0000_t75" style="width:1in;height:14.4pt" o:ole="" fillcolor="window">
            <v:imagedata r:id="rId149" o:title=""/>
          </v:shape>
          <o:OLEObject Type="Embed" ProgID="Equation.3" ShapeID="_x0000_i1094" DrawAspect="Content" ObjectID="_1758387895" r:id="rId150"/>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4pt;height:14.4pt" o:ole="" fillcolor="window">
            <v:imagedata r:id="rId131" o:title=""/>
          </v:shape>
          <o:OLEObject Type="Embed" ProgID="Equation.3" ShapeID="_x0000_i1095" DrawAspect="Content" ObjectID="_1758387896" r:id="rId151"/>
        </w:object>
      </w:r>
      <w:r w:rsidRPr="007F2609">
        <w:t>.</w:t>
      </w:r>
    </w:p>
    <w:p w14:paraId="059ABABD" w14:textId="77777777" w:rsidR="00975C97" w:rsidRPr="007F2609" w:rsidRDefault="00975C97" w:rsidP="00346178">
      <w:r w:rsidRPr="007F2609">
        <w:t xml:space="preserve">At this stage estimates of </w:t>
      </w:r>
      <w:r w:rsidRPr="007F2609">
        <w:rPr>
          <w:position w:val="-10"/>
          <w:lang w:eastAsia="en-US"/>
        </w:rPr>
        <w:object w:dxaOrig="288" w:dyaOrig="432" w14:anchorId="7B71A57D">
          <v:shape id="_x0000_i1096" type="#_x0000_t75" style="width:14.4pt;height:21.9pt" o:ole="" fillcolor="window">
            <v:imagedata r:id="rId121" o:title=""/>
          </v:shape>
          <o:OLEObject Type="Embed" ProgID="Equation.3" ShapeID="_x0000_i1096" DrawAspect="Content" ObjectID="_1758387897" r:id="rId152"/>
        </w:object>
      </w:r>
      <w:r w:rsidRPr="007F2609">
        <w:t xml:space="preserve">, </w:t>
      </w:r>
      <w:r w:rsidRPr="007F2609">
        <w:rPr>
          <w:position w:val="-10"/>
          <w:lang w:eastAsia="en-US"/>
        </w:rPr>
        <w:object w:dxaOrig="720" w:dyaOrig="288" w14:anchorId="51E6B41B">
          <v:shape id="_x0000_i1097" type="#_x0000_t75" style="width:36.3pt;height:14.4pt" o:ole="" fillcolor="window">
            <v:imagedata r:id="rId125" o:title=""/>
          </v:shape>
          <o:OLEObject Type="Embed" ProgID="Equation.3" ShapeID="_x0000_i1097" DrawAspect="Content" ObjectID="_1758387898" r:id="rId153"/>
        </w:object>
      </w:r>
      <w:r w:rsidRPr="007F2609">
        <w:t xml:space="preserve">, </w:t>
      </w:r>
      <w:r w:rsidRPr="007F2609">
        <w:rPr>
          <w:position w:val="-10"/>
          <w:lang w:eastAsia="en-US"/>
        </w:rPr>
        <w:object w:dxaOrig="720" w:dyaOrig="288" w14:anchorId="1A9847DA">
          <v:shape id="_x0000_i1098" type="#_x0000_t75" style="width:36.3pt;height:14.4pt" o:ole="" fillcolor="window">
            <v:imagedata r:id="rId123" o:title=""/>
          </v:shape>
          <o:OLEObject Type="Embed" ProgID="Equation.3" ShapeID="_x0000_i1098" DrawAspect="Content" ObjectID="_1758387899" r:id="rId154"/>
        </w:object>
      </w:r>
      <w:r w:rsidRPr="007F2609">
        <w:t xml:space="preserve"> and </w:t>
      </w:r>
      <w:r w:rsidRPr="007F2609">
        <w:rPr>
          <w:position w:val="-6"/>
          <w:lang w:eastAsia="en-US"/>
        </w:rPr>
        <w:object w:dxaOrig="288" w:dyaOrig="288" w14:anchorId="5F093A14">
          <v:shape id="_x0000_i1099" type="#_x0000_t75" style="width:14.4pt;height:14.4pt" o:ole="" fillcolor="window">
            <v:imagedata r:id="rId94" o:title=""/>
          </v:shape>
          <o:OLEObject Type="Embed" ProgID="Equation.3" ShapeID="_x0000_i1099" DrawAspect="Content" ObjectID="_1758387900" r:id="rId155"/>
        </w:object>
      </w:r>
      <w:r w:rsidRPr="007F2609">
        <w:t xml:space="preserve"> are available. </w:t>
      </w:r>
      <w:r w:rsidRPr="007F2609">
        <w:rPr>
          <w:position w:val="-6"/>
          <w:lang w:eastAsia="en-US"/>
        </w:rPr>
        <w:object w:dxaOrig="288" w:dyaOrig="288" w14:anchorId="000600D7">
          <v:shape id="_x0000_i1100" type="#_x0000_t75" style="width:14.4pt;height:14.4pt" o:ole="" fillcolor="window">
            <v:imagedata r:id="rId131" o:title=""/>
          </v:shape>
          <o:OLEObject Type="Embed" ProgID="Equation.3" ShapeID="_x0000_i1100" DrawAspect="Content" ObjectID="_1758387901" r:id="rId156"/>
        </w:object>
      </w:r>
      <w:r w:rsidRPr="007F2609">
        <w:t xml:space="preserve"> is one of the extremities of the window </w:t>
      </w:r>
      <w:r w:rsidRPr="007F2609">
        <w:rPr>
          <w:position w:val="-6"/>
          <w:lang w:eastAsia="en-US"/>
        </w:rPr>
        <w:object w:dxaOrig="288" w:dyaOrig="288" w14:anchorId="015AD6FB">
          <v:shape id="_x0000_i1101" type="#_x0000_t75" style="width:14.4pt;height:14.4pt" o:ole="">
            <v:imagedata r:id="rId128" o:title=""/>
          </v:shape>
          <o:OLEObject Type="Embed" ProgID="Equation.3" ShapeID="_x0000_i1101" DrawAspect="Content" ObjectID="_1758387902" r:id="rId157"/>
        </w:object>
      </w:r>
      <w:r w:rsidRPr="007F2609">
        <w:t xml:space="preserve">, i.e. </w:t>
      </w:r>
      <w:r w:rsidRPr="007F2609">
        <w:rPr>
          <w:position w:val="-6"/>
          <w:lang w:eastAsia="en-US"/>
        </w:rPr>
        <w:object w:dxaOrig="288" w:dyaOrig="288" w14:anchorId="14F6085F">
          <v:shape id="_x0000_i1102" type="#_x0000_t75" style="width:14.4pt;height:14.4pt" o:ole="" fillcolor="window">
            <v:imagedata r:id="rId131" o:title=""/>
          </v:shape>
          <o:OLEObject Type="Embed" ProgID="Equation.3" ShapeID="_x0000_i1102" DrawAspect="Content" ObjectID="_1758387903" r:id="rId158"/>
        </w:object>
      </w:r>
      <w:r w:rsidRPr="007F2609">
        <w:t xml:space="preserve">can be </w:t>
      </w:r>
      <w:r w:rsidRPr="007F2609">
        <w:rPr>
          <w:position w:val="-28"/>
          <w:lang w:eastAsia="en-US"/>
        </w:rPr>
        <w:object w:dxaOrig="1440" w:dyaOrig="720" w14:anchorId="3DABD396">
          <v:shape id="_x0000_i1103" type="#_x0000_t75" style="width:1in;height:36.3pt" o:ole="" fillcolor="window">
            <v:imagedata r:id="rId159" o:title=""/>
          </v:shape>
          <o:OLEObject Type="Embed" ProgID="Equation.3" ShapeID="_x0000_i1103" DrawAspect="Content" ObjectID="_1758387904" r:id="rId160"/>
        </w:object>
      </w:r>
      <w:r w:rsidRPr="007F2609">
        <w:t xml:space="preserve"> or </w:t>
      </w:r>
      <w:r w:rsidRPr="007F2609">
        <w:rPr>
          <w:position w:val="-28"/>
          <w:lang w:eastAsia="en-US"/>
        </w:rPr>
        <w:object w:dxaOrig="1008" w:dyaOrig="720" w14:anchorId="03E0EAAF">
          <v:shape id="_x0000_i1104" type="#_x0000_t75" style="width:50.7pt;height:36.3pt" o:ole="" fillcolor="window">
            <v:imagedata r:id="rId161" o:title=""/>
          </v:shape>
          <o:OLEObject Type="Embed" ProgID="Equation.3" ShapeID="_x0000_i1104" DrawAspect="Content" ObjectID="_1758387905" r:id="rId162"/>
        </w:object>
      </w:r>
      <w:r w:rsidRPr="007F2609">
        <w:t xml:space="preserve">, where </w:t>
      </w:r>
      <w:r w:rsidRPr="007F2609">
        <w:rPr>
          <w:position w:val="-6"/>
          <w:lang w:eastAsia="en-US"/>
        </w:rPr>
        <w:object w:dxaOrig="576" w:dyaOrig="288" w14:anchorId="6697E24F">
          <v:shape id="_x0000_i1105" type="#_x0000_t75" style="width:29.45pt;height:14.4pt" o:ole="" fillcolor="window">
            <v:imagedata r:id="rId163" o:title=""/>
          </v:shape>
          <o:OLEObject Type="Embed" ProgID="Equation.3" ShapeID="_x0000_i1105" DrawAspect="Content" ObjectID="_1758387906" r:id="rId164"/>
        </w:object>
      </w:r>
      <w:r w:rsidRPr="007F2609">
        <w:t xml:space="preserve"> if </w:t>
      </w:r>
      <w:r w:rsidRPr="007F2609">
        <w:rPr>
          <w:position w:val="-6"/>
          <w:lang w:eastAsia="en-US"/>
        </w:rPr>
        <w:object w:dxaOrig="288" w:dyaOrig="288" w14:anchorId="6BD1ED61">
          <v:shape id="_x0000_i1106" type="#_x0000_t75" style="width:14.4pt;height:14.4pt" o:ole="">
            <v:imagedata r:id="rId165" o:title=""/>
          </v:shape>
          <o:OLEObject Type="Embed" ProgID="Equation.3" ShapeID="_x0000_i1106" DrawAspect="Content" ObjectID="_1758387907" r:id="rId166"/>
        </w:object>
      </w:r>
      <w:r w:rsidRPr="007F2609">
        <w:t xml:space="preserve"> is odd and </w:t>
      </w:r>
      <w:r w:rsidRPr="007F2609">
        <w:rPr>
          <w:position w:val="-6"/>
          <w:lang w:eastAsia="en-US"/>
        </w:rPr>
        <w:object w:dxaOrig="576" w:dyaOrig="288" w14:anchorId="6F8C85AA">
          <v:shape id="_x0000_i1107" type="#_x0000_t75" style="width:29.45pt;height:14.4pt" o:ole="" fillcolor="window">
            <v:imagedata r:id="rId167" o:title=""/>
          </v:shape>
          <o:OLEObject Type="Embed" ProgID="Equation.3" ShapeID="_x0000_i1107" DrawAspect="Content" ObjectID="_1758387908" r:id="rId168"/>
        </w:object>
      </w:r>
      <w:r w:rsidRPr="007F2609">
        <w:t xml:space="preserve"> if </w:t>
      </w:r>
      <w:r w:rsidRPr="007F2609">
        <w:rPr>
          <w:position w:val="-6"/>
          <w:lang w:eastAsia="en-US"/>
        </w:rPr>
        <w:object w:dxaOrig="288" w:dyaOrig="288" w14:anchorId="7CF0CC75">
          <v:shape id="_x0000_i1108" type="#_x0000_t75" style="width:14.4pt;height:14.4pt" o:ole="">
            <v:imagedata r:id="rId169" o:title=""/>
          </v:shape>
          <o:OLEObject Type="Embed" ProgID="Equation.3" ShapeID="_x0000_i1108" DrawAspect="Content" ObjectID="_1758387909" r:id="rId170"/>
        </w:object>
      </w:r>
      <w:r w:rsidRPr="007F2609">
        <w:t>is even. The EVM analyser shall then</w:t>
      </w:r>
    </w:p>
    <w:p w14:paraId="1BFA97C4"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l</w:t>
      </w:r>
      <w:r w:rsidRPr="007F2609">
        <w:t xml:space="preserve"> with </w:t>
      </w:r>
      <w:r w:rsidRPr="007F2609">
        <w:rPr>
          <w:position w:val="-6"/>
          <w:lang w:eastAsia="en-US"/>
        </w:rPr>
        <w:object w:dxaOrig="288" w:dyaOrig="288" w14:anchorId="3CE08E87">
          <v:shape id="_x0000_i1109" type="#_x0000_t75" style="width:14.4pt;height:14.4pt" o:ole="" fillcolor="window">
            <v:imagedata r:id="rId131" o:title=""/>
          </v:shape>
          <o:OLEObject Type="Embed" ProgID="Equation.3" ShapeID="_x0000_i1109" DrawAspect="Content" ObjectID="_1758387910" r:id="rId171"/>
        </w:object>
      </w:r>
      <w:r w:rsidRPr="007F2609">
        <w:t xml:space="preserve"> set to </w:t>
      </w:r>
      <w:r w:rsidRPr="007F2609">
        <w:rPr>
          <w:position w:val="-28"/>
          <w:lang w:eastAsia="en-US"/>
        </w:rPr>
        <w:object w:dxaOrig="1440" w:dyaOrig="720" w14:anchorId="0DC8ABC9">
          <v:shape id="_x0000_i1110" type="#_x0000_t75" style="width:1in;height:36.3pt" o:ole="" fillcolor="window">
            <v:imagedata r:id="rId159" o:title=""/>
          </v:shape>
          <o:OLEObject Type="Embed" ProgID="Equation.3" ShapeID="_x0000_i1110" DrawAspect="Content" ObjectID="_1758387911" r:id="rId172"/>
        </w:object>
      </w:r>
      <w:r w:rsidRPr="007F2609">
        <w:t>,</w:t>
      </w:r>
    </w:p>
    <w:p w14:paraId="779CE908"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h</w:t>
      </w:r>
      <w:r w:rsidRPr="007F2609">
        <w:t xml:space="preserve"> with </w:t>
      </w:r>
      <w:r w:rsidRPr="007F2609">
        <w:rPr>
          <w:position w:val="-6"/>
          <w:lang w:eastAsia="en-US"/>
        </w:rPr>
        <w:object w:dxaOrig="288" w:dyaOrig="288" w14:anchorId="6672F038">
          <v:shape id="_x0000_i1111" type="#_x0000_t75" style="width:14.4pt;height:14.4pt" o:ole="" fillcolor="window">
            <v:imagedata r:id="rId131" o:title=""/>
          </v:shape>
          <o:OLEObject Type="Embed" ProgID="Equation.3" ShapeID="_x0000_i1111" DrawAspect="Content" ObjectID="_1758387912" r:id="rId173"/>
        </w:object>
      </w:r>
      <w:r w:rsidRPr="007F2609">
        <w:t xml:space="preserve"> set to </w:t>
      </w:r>
      <w:r w:rsidRPr="007F2609">
        <w:rPr>
          <w:position w:val="-28"/>
          <w:lang w:eastAsia="en-US"/>
        </w:rPr>
        <w:object w:dxaOrig="1008" w:dyaOrig="720" w14:anchorId="62768901">
          <v:shape id="_x0000_i1112" type="#_x0000_t75" style="width:50.7pt;height:36.3pt" o:ole="" fillcolor="window">
            <v:imagedata r:id="rId161" o:title=""/>
          </v:shape>
          <o:OLEObject Type="Embed" ProgID="Equation.3" ShapeID="_x0000_i1112" DrawAspect="Content" ObjectID="_1758387913" r:id="rId174"/>
        </w:object>
      </w:r>
      <w:r w:rsidRPr="007F2609">
        <w:t>.</w:t>
      </w:r>
    </w:p>
    <w:p w14:paraId="59A4C5E6" w14:textId="3B594C1C" w:rsidR="00975C97" w:rsidRPr="007F2609" w:rsidRDefault="00975C97" w:rsidP="00346178">
      <w:r w:rsidRPr="007F2609">
        <w:lastRenderedPageBreak/>
        <w:t xml:space="preserve">For the EVM calculation on the symbols with a transient period when the UE signals a transient period capability (tp)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346178">
      <w:pPr>
        <w:pStyle w:val="B10"/>
        <w:rPr>
          <w:lang w:eastAsia="en-US"/>
        </w:rPr>
      </w:pPr>
      <w:r w:rsidRPr="007F2609">
        <w:t>-</w:t>
      </w:r>
      <w:r w:rsidRPr="007F2609">
        <w:tab/>
        <w:t>calculate EVM</w:t>
      </w:r>
      <w:r w:rsidRPr="007F2609">
        <w:rPr>
          <w:vertAlign w:val="subscript"/>
        </w:rPr>
        <w:t>l_tp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346178">
      <w:pPr>
        <w:pStyle w:val="B10"/>
      </w:pPr>
      <w:r w:rsidRPr="007F2609">
        <w:t>-</w:t>
      </w:r>
      <w:r w:rsidRPr="007F2609">
        <w:tab/>
        <w:t>calculate EVM</w:t>
      </w:r>
      <w:r w:rsidRPr="007F2609">
        <w:rPr>
          <w:vertAlign w:val="subscript"/>
        </w:rPr>
        <w:t>h_tp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346178">
      <w:r w:rsidRPr="007F2609">
        <w:t>A pictorial representation of the EVM measurement windows is given in Figure F.4-1.</w:t>
      </w:r>
    </w:p>
    <w:p w14:paraId="166B18DE" w14:textId="77777777" w:rsidR="00E32EB6" w:rsidRDefault="00975C97" w:rsidP="00346178">
      <w:pPr>
        <w:pStyle w:val="List2"/>
      </w:pPr>
      <w:r w:rsidRPr="007F2609">
        <w:rPr>
          <w:lang w:eastAsia="en-US"/>
        </w:rPr>
        <w:object w:dxaOrig="9648" w:dyaOrig="2448" w14:anchorId="6AC76A85">
          <v:shape id="_x0000_i1113" type="#_x0000_t75" style="width:482.7pt;height:122.7pt" o:ole="">
            <v:imagedata r:id="rId175" o:title=""/>
          </v:shape>
          <o:OLEObject Type="Embed" ProgID="Visio.Drawing.15" ShapeID="_x0000_i1113" DrawAspect="Content" ObjectID="_1758387914" r:id="rId176"/>
        </w:object>
      </w:r>
      <w:r w:rsidRPr="007F2609">
        <w:t>Figure E.4.7-1: EVM measurement window</w:t>
      </w:r>
    </w:p>
    <w:p w14:paraId="25A5B43F" w14:textId="77777777" w:rsidR="00E32EB6" w:rsidRPr="007F2609" w:rsidRDefault="00E32EB6" w:rsidP="00E32EB6">
      <w:pPr>
        <w:pStyle w:val="Heading2"/>
      </w:pPr>
      <w:r w:rsidRPr="007F2609">
        <w:t>E.4.</w:t>
      </w:r>
      <w:r>
        <w:t>8</w:t>
      </w:r>
      <w:r w:rsidRPr="007F2609">
        <w:tab/>
      </w:r>
      <w:r w:rsidRPr="006B6CD6">
        <w:t>EVM measurement for dual Tx</w:t>
      </w:r>
    </w:p>
    <w:p w14:paraId="6100A62F"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bookmarkStart w:id="184" w:name="OLE_LINK10"/>
      <w:r>
        <w:t xml:space="preserve">linear </w:t>
      </w:r>
      <w:r w:rsidRPr="00013746">
        <w:t xml:space="preserve">power </w:t>
      </w:r>
      <w:bookmarkEnd w:id="184"/>
      <w:r w:rsidRPr="00013746">
        <w:t>at each antenna connector.</w:t>
      </w:r>
    </w:p>
    <w:p w14:paraId="70F435FC"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9AF92E5" w14:textId="63C7E760" w:rsidR="00975C97" w:rsidRPr="007F2609" w:rsidRDefault="00E32EB6" w:rsidP="00346178">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2FA314AA" w14:textId="7FA3DAFB" w:rsidR="00975C97" w:rsidRPr="007F2609" w:rsidRDefault="00975C97" w:rsidP="00975C97">
      <w:pPr>
        <w:pStyle w:val="Heading1"/>
      </w:pPr>
      <w:r w:rsidRPr="007F2609">
        <w:t>E.5</w:t>
      </w:r>
      <w:r w:rsidRPr="007F2609">
        <w:tab/>
        <w:t>EVM and inband emissions for PUCCH</w:t>
      </w:r>
      <w:bookmarkEnd w:id="182"/>
      <w:bookmarkEnd w:id="183"/>
    </w:p>
    <w:p w14:paraId="1E5C7D73" w14:textId="77777777" w:rsidR="00975C97" w:rsidRPr="007F2609" w:rsidRDefault="00975C97" w:rsidP="00346178">
      <w:r w:rsidRPr="007F2609">
        <w:t>For the purpose of worst case testing, the PUCCH shall be located on the edges of the Transmission Bandwidth Configuration.</w:t>
      </w:r>
    </w:p>
    <w:p w14:paraId="5D456763" w14:textId="77777777" w:rsidR="00975C97" w:rsidRPr="007F2609" w:rsidRDefault="00975C97" w:rsidP="00346178">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346178">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346178">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6262D7FC" w:rsidR="00975C97" w:rsidRPr="007F2609" w:rsidRDefault="00975C97" w:rsidP="00975C97">
      <w:pPr>
        <w:pStyle w:val="Heading2"/>
      </w:pPr>
      <w:bookmarkStart w:id="185" w:name="_Toc27478747"/>
      <w:bookmarkStart w:id="186" w:name="_Toc36227461"/>
      <w:r w:rsidRPr="007F2609">
        <w:t>E.5.1</w:t>
      </w:r>
      <w:r w:rsidRPr="007F2609">
        <w:tab/>
        <w:t>Basic principle</w:t>
      </w:r>
      <w:bookmarkEnd w:id="185"/>
      <w:bookmarkEnd w:id="186"/>
    </w:p>
    <w:p w14:paraId="27FD734E" w14:textId="77777777" w:rsidR="00975C97" w:rsidRPr="007F2609" w:rsidRDefault="00975C97" w:rsidP="00346178">
      <w:pPr>
        <w:rPr>
          <w:rFonts w:eastAsia="Batang"/>
        </w:rPr>
      </w:pPr>
      <w:r w:rsidRPr="007F2609">
        <w:rPr>
          <w:rFonts w:eastAsia="Batang"/>
        </w:rPr>
        <w:t>The basic principle is the same as described in E.2.1</w:t>
      </w:r>
    </w:p>
    <w:p w14:paraId="413D3048" w14:textId="4CE8191D" w:rsidR="00975C97" w:rsidRPr="007F2609" w:rsidRDefault="00975C97" w:rsidP="00975C97">
      <w:pPr>
        <w:pStyle w:val="Heading2"/>
      </w:pPr>
      <w:bookmarkStart w:id="187" w:name="_Toc27478748"/>
      <w:bookmarkStart w:id="188" w:name="_Toc36227462"/>
      <w:r w:rsidRPr="007F2609">
        <w:t>E.5.2</w:t>
      </w:r>
      <w:r w:rsidRPr="007F2609">
        <w:tab/>
        <w:t>Output signal of the TX under test</w:t>
      </w:r>
      <w:bookmarkEnd w:id="187"/>
      <w:bookmarkEnd w:id="188"/>
    </w:p>
    <w:p w14:paraId="637215CB" w14:textId="77777777" w:rsidR="00975C97" w:rsidRPr="007F2609" w:rsidRDefault="00975C97" w:rsidP="00346178">
      <w:r w:rsidRPr="007F2609">
        <w:t>The output signal of the TX under test is processed same as described in E.2.2</w:t>
      </w:r>
    </w:p>
    <w:p w14:paraId="2ABAEC35" w14:textId="79C52392" w:rsidR="00975C97" w:rsidRPr="007F2609" w:rsidRDefault="00975C97" w:rsidP="00975C97">
      <w:pPr>
        <w:pStyle w:val="Heading2"/>
      </w:pPr>
      <w:bookmarkStart w:id="189" w:name="_Toc27478749"/>
      <w:bookmarkStart w:id="190" w:name="_Toc36227463"/>
      <w:r w:rsidRPr="007F2609">
        <w:lastRenderedPageBreak/>
        <w:t>E.5.3</w:t>
      </w:r>
      <w:r w:rsidRPr="007F2609">
        <w:tab/>
        <w:t>Reference signal</w:t>
      </w:r>
      <w:bookmarkEnd w:id="189"/>
      <w:bookmarkEnd w:id="190"/>
    </w:p>
    <w:p w14:paraId="60047077" w14:textId="77777777" w:rsidR="00975C97" w:rsidRPr="007F2609" w:rsidRDefault="00975C97" w:rsidP="00346178">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346178">
      <w:r w:rsidRPr="007F2609">
        <w:t>Note PUSCH is off during the PUCCH measurement period.</w:t>
      </w:r>
    </w:p>
    <w:p w14:paraId="3CF66BBD" w14:textId="27C5017C" w:rsidR="00975C97" w:rsidRPr="007F2609" w:rsidRDefault="00975C97" w:rsidP="00975C97">
      <w:pPr>
        <w:pStyle w:val="Heading2"/>
      </w:pPr>
      <w:bookmarkStart w:id="191" w:name="_Toc27478750"/>
      <w:bookmarkStart w:id="192" w:name="_Toc36227464"/>
      <w:r w:rsidRPr="007F2609">
        <w:t>E.5.4</w:t>
      </w:r>
      <w:r w:rsidRPr="007F2609">
        <w:tab/>
        <w:t>Measurement results</w:t>
      </w:r>
      <w:bookmarkEnd w:id="191"/>
      <w:bookmarkEnd w:id="192"/>
    </w:p>
    <w:p w14:paraId="549001D5" w14:textId="77777777" w:rsidR="00975C97" w:rsidRPr="007F2609" w:rsidRDefault="00975C97" w:rsidP="00346178">
      <w:r w:rsidRPr="007F2609">
        <w:t>The measurement results are:</w:t>
      </w:r>
    </w:p>
    <w:p w14:paraId="33A32FDB" w14:textId="77777777" w:rsidR="00975C97" w:rsidRPr="007F2609" w:rsidRDefault="00975C97" w:rsidP="00346178">
      <w:pPr>
        <w:pStyle w:val="B10"/>
      </w:pPr>
      <w:r w:rsidRPr="007F2609">
        <w:t>-</w:t>
      </w:r>
      <w:r w:rsidRPr="007F2609">
        <w:tab/>
        <w:t>EVM</w:t>
      </w:r>
      <w:r w:rsidRPr="007F2609">
        <w:rPr>
          <w:vertAlign w:val="subscript"/>
        </w:rPr>
        <w:t>PUCCH</w:t>
      </w:r>
    </w:p>
    <w:p w14:paraId="166FB87B" w14:textId="77777777" w:rsidR="00975C97" w:rsidRPr="007F2609" w:rsidRDefault="00975C97" w:rsidP="00346178">
      <w:pPr>
        <w:pStyle w:val="B10"/>
      </w:pPr>
      <w:r w:rsidRPr="007F2609">
        <w:t>-</w:t>
      </w:r>
      <w:r w:rsidRPr="007F2609">
        <w:tab/>
        <w:t>Inband emissions with the sub-results: General in-band emission, IQ image (according to: 38.101. Annex F.4, Clause starting with: “At this stage the ….”)</w:t>
      </w:r>
    </w:p>
    <w:p w14:paraId="57050AF1" w14:textId="4C8E564B" w:rsidR="00975C97" w:rsidRPr="007F2609" w:rsidRDefault="00975C97" w:rsidP="00975C97">
      <w:pPr>
        <w:pStyle w:val="Heading2"/>
      </w:pPr>
      <w:bookmarkStart w:id="193" w:name="_Toc27478751"/>
      <w:bookmarkStart w:id="194" w:name="_Toc36227465"/>
      <w:r w:rsidRPr="007F2609">
        <w:t>E.5.5</w:t>
      </w:r>
      <w:r w:rsidRPr="007F2609">
        <w:tab/>
        <w:t>Measurement points</w:t>
      </w:r>
      <w:bookmarkEnd w:id="193"/>
      <w:bookmarkEnd w:id="194"/>
    </w:p>
    <w:p w14:paraId="7781AB98" w14:textId="77777777" w:rsidR="00975C97" w:rsidRPr="007F2609" w:rsidRDefault="00975C97" w:rsidP="00346178">
      <w:r w:rsidRPr="007F2609">
        <w:t>The measurement points are illustrated in Figure E.2.5-1.</w:t>
      </w:r>
    </w:p>
    <w:p w14:paraId="44A0E393" w14:textId="77777777" w:rsidR="00975C97" w:rsidRPr="007F2609" w:rsidRDefault="00975C97" w:rsidP="00346178"/>
    <w:p w14:paraId="6B4753E5" w14:textId="05C4F023" w:rsidR="00975C97" w:rsidRPr="007F2609" w:rsidRDefault="00975C97" w:rsidP="00975C97">
      <w:pPr>
        <w:pStyle w:val="Heading2"/>
      </w:pPr>
      <w:bookmarkStart w:id="195" w:name="_Toc27478752"/>
      <w:bookmarkStart w:id="196" w:name="_Toc36227466"/>
      <w:r w:rsidRPr="007F2609">
        <w:t>E.5.6</w:t>
      </w:r>
      <w:r w:rsidRPr="007F2609">
        <w:tab/>
        <w:t>Pre FFT minimization process</w:t>
      </w:r>
      <w:bookmarkEnd w:id="195"/>
      <w:bookmarkEnd w:id="196"/>
    </w:p>
    <w:p w14:paraId="2A6A5BB3" w14:textId="77777777" w:rsidR="00975C97" w:rsidRPr="007F2609" w:rsidRDefault="00975C97" w:rsidP="00346178">
      <w:r w:rsidRPr="007F2609">
        <w:t>The pre FFT minimisation process is the same as describes in clause E.3.1.</w:t>
      </w:r>
    </w:p>
    <w:p w14:paraId="4D4C9DE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60637FE9" w14:textId="4372005E" w:rsidR="00975C97" w:rsidRPr="007F2609" w:rsidRDefault="00975C97" w:rsidP="00975C97">
      <w:pPr>
        <w:pStyle w:val="Heading2"/>
      </w:pPr>
      <w:bookmarkStart w:id="197" w:name="_Toc27478753"/>
      <w:bookmarkStart w:id="198" w:name="_Toc36227467"/>
      <w:r w:rsidRPr="007F2609">
        <w:t>E.5.7</w:t>
      </w:r>
      <w:r w:rsidRPr="007F2609">
        <w:tab/>
        <w:t>Timing of the FFT window</w:t>
      </w:r>
      <w:bookmarkEnd w:id="197"/>
      <w:bookmarkEnd w:id="198"/>
    </w:p>
    <w:p w14:paraId="642F05D4" w14:textId="77777777" w:rsidR="00975C97" w:rsidRPr="007F2609" w:rsidRDefault="00975C97" w:rsidP="00346178">
      <w:r w:rsidRPr="007F2609">
        <w:t>Timing of the FFT window is estimated with the same method as described in E.3.2.</w:t>
      </w:r>
    </w:p>
    <w:p w14:paraId="7AFF7D57" w14:textId="752F45F1" w:rsidR="00975C97" w:rsidRPr="007F2609" w:rsidRDefault="00975C97" w:rsidP="00975C97">
      <w:pPr>
        <w:pStyle w:val="Heading2"/>
      </w:pPr>
      <w:bookmarkStart w:id="199" w:name="_Toc27478754"/>
      <w:bookmarkStart w:id="200" w:name="_Toc36227468"/>
      <w:r w:rsidRPr="007F2609">
        <w:t>E.5.8</w:t>
      </w:r>
      <w:r w:rsidRPr="007F2609">
        <w:tab/>
        <w:t>Post FFT equalisation</w:t>
      </w:r>
      <w:bookmarkEnd w:id="199"/>
      <w:bookmarkEnd w:id="200"/>
    </w:p>
    <w:p w14:paraId="36785EF4" w14:textId="77777777" w:rsidR="00975C97" w:rsidRPr="007F2609" w:rsidRDefault="00975C97" w:rsidP="00346178">
      <w:r w:rsidRPr="007F2609">
        <w:t>The post FFT equalisation is described separately without reference to E.3.3:</w:t>
      </w:r>
    </w:p>
    <w:p w14:paraId="42DF834B" w14:textId="77777777" w:rsidR="00975C97" w:rsidRPr="007F2609" w:rsidRDefault="00975C97" w:rsidP="00346178">
      <w:r w:rsidRPr="007F2609">
        <w:t xml:space="preserve">Perform 14 FFTs on z’(ν), one for each OFDM symbol in a slot using the timing </w:t>
      </w:r>
      <w:r w:rsidRPr="007F2609">
        <w:rPr>
          <w:position w:val="-6"/>
        </w:rPr>
        <w:object w:dxaOrig="360" w:dyaOrig="279" w14:anchorId="7F4E71A4">
          <v:shape id="_x0000_i1114" type="#_x0000_t75" style="width:21.9pt;height:14.4pt" o:ole="" fillcolor="window">
            <v:imagedata r:id="rId94" o:title=""/>
          </v:shape>
          <o:OLEObject Type="Embed" ProgID="Equation.3" ShapeID="_x0000_i1114" DrawAspect="Content" ObjectID="_1758387915" r:id="rId177"/>
        </w:object>
      </w:r>
      <w:r w:rsidRPr="007F2609">
        <w:t xml:space="preserve">, including the demodulation reference symbol. The result is an array of samples, 14 in the time axis t times 4096 in the frequency axis f. The samples represent the OFDM symbols (data and reference symbols) in the allocated RBs and inband emissions in the non-allocated RBs within the transmission BW. </w:t>
      </w:r>
    </w:p>
    <w:p w14:paraId="13BCA71F" w14:textId="77777777" w:rsidR="00975C97" w:rsidRPr="007F2609" w:rsidRDefault="00975C97" w:rsidP="00346178">
      <w:r w:rsidRPr="007F2609">
        <w:t>Only the allocated resource blocks in the frequency domain are used for equalisation.</w:t>
      </w:r>
    </w:p>
    <w:p w14:paraId="4763FFB1" w14:textId="77777777" w:rsidR="00975C97" w:rsidRPr="007F2609" w:rsidRDefault="00975C97" w:rsidP="00346178">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346178">
      <w:pPr>
        <w:pStyle w:val="NO"/>
      </w:pPr>
      <w:r w:rsidRPr="007F2609">
        <w:t>Note: (The nomenclature inside this note is local and not valid outside)</w:t>
      </w:r>
    </w:p>
    <w:p w14:paraId="7246AF2B" w14:textId="77777777" w:rsidR="00975C97" w:rsidRPr="007F2609" w:rsidRDefault="00975C97" w:rsidP="00346178">
      <w:r w:rsidRPr="007F2609">
        <w:t>The nominal OFDM data symbols are created by a demodulation process. A demodulation process as follows is recommended:</w:t>
      </w:r>
    </w:p>
    <w:p w14:paraId="1CBB0B58" w14:textId="77777777" w:rsidR="00975C97" w:rsidRPr="007F2609" w:rsidRDefault="00975C97" w:rsidP="00346178">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346178">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346178">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(MS(f,t))</w:t>
      </w:r>
    </w:p>
    <w:p w14:paraId="5AFE4124" w14:textId="77777777" w:rsidR="00975C97" w:rsidRPr="007F2609" w:rsidRDefault="00975C97" w:rsidP="00346178">
      <w:r w:rsidRPr="007F2609">
        <w:lastRenderedPageBreak/>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(NS(f,t))</w:t>
      </w:r>
    </w:p>
    <w:p w14:paraId="6715F577" w14:textId="77777777" w:rsidR="00975C97" w:rsidRPr="007F2609" w:rsidRDefault="00975C97" w:rsidP="00346178">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346178">
      <w:r w:rsidRPr="007F2609">
        <w:t>MS(f,t) and NS(f,t) are processed with a least square (LS) estimator, to derive one equalizer coefficient per time slot and per allocated subcarrier. EC(f)</w:t>
      </w:r>
    </w:p>
    <w:p w14:paraId="787AC419" w14:textId="77777777" w:rsidR="00975C97" w:rsidRPr="007F2609" w:rsidRDefault="00975C97" w:rsidP="00346178">
      <w:pPr>
        <w:pStyle w:val="EQ"/>
      </w:pPr>
      <w:r w:rsidRPr="007F2609">
        <w:tab/>
      </w:r>
      <w:r w:rsidRPr="007F2609">
        <w:object w:dxaOrig="3100" w:dyaOrig="1320" w14:anchorId="7F6A8E32">
          <v:shape id="_x0000_i1115" type="#_x0000_t75" style="width:158.4pt;height:63.85pt" o:ole="">
            <v:imagedata r:id="rId178" o:title=""/>
          </v:shape>
          <o:OLEObject Type="Embed" ProgID="Equation.3" ShapeID="_x0000_i1115" DrawAspect="Content" ObjectID="_1758387916" r:id="rId179"/>
        </w:object>
      </w:r>
    </w:p>
    <w:p w14:paraId="18C1F456" w14:textId="77777777" w:rsidR="00975C97" w:rsidRPr="007F2609" w:rsidRDefault="00975C97" w:rsidP="00346178">
      <w:r w:rsidRPr="007F2609">
        <w:t>With * denoting complex conjugation.</w:t>
      </w:r>
    </w:p>
    <w:p w14:paraId="63C74774" w14:textId="77777777" w:rsidR="00975C97" w:rsidRPr="007F2609" w:rsidRDefault="00975C97" w:rsidP="00346178">
      <w:r w:rsidRPr="007F2609">
        <w:t>EC(f) are used to equalize the OFDM data together with the demodulation reference symbols by:</w:t>
      </w:r>
    </w:p>
    <w:p w14:paraId="6F0D2087" w14:textId="77777777" w:rsidR="00975C97" w:rsidRPr="007F2609" w:rsidRDefault="00975C97" w:rsidP="00346178">
      <w:pPr>
        <w:pStyle w:val="EQ"/>
      </w:pPr>
      <w:r w:rsidRPr="007F2609">
        <w:tab/>
        <w:t xml:space="preserve">Z’(f,t) = MS(f,t) </w:t>
      </w:r>
      <w:r w:rsidRPr="007F2609">
        <w:rPr>
          <w:b/>
          <w:vertAlign w:val="superscript"/>
        </w:rPr>
        <w:t>.</w:t>
      </w:r>
      <w:r w:rsidRPr="007F2609">
        <w:t xml:space="preserve"> EC(f)</w:t>
      </w:r>
    </w:p>
    <w:p w14:paraId="65A5D0C1" w14:textId="77777777" w:rsidR="00975C97" w:rsidRPr="007F2609" w:rsidRDefault="00975C97" w:rsidP="00346178">
      <w:r w:rsidRPr="007F2609">
        <w:t xml:space="preserve">With </w:t>
      </w:r>
      <w:r w:rsidRPr="007F2609">
        <w:rPr>
          <w:b/>
          <w:vertAlign w:val="superscript"/>
        </w:rPr>
        <w:t>.</w:t>
      </w:r>
      <w:r w:rsidRPr="007F2609">
        <w:t xml:space="preserve"> denoting multiplication.</w:t>
      </w:r>
    </w:p>
    <w:p w14:paraId="254663BE" w14:textId="77777777" w:rsidR="00975C97" w:rsidRPr="007F2609" w:rsidRDefault="00975C97" w:rsidP="00346178">
      <w:r w:rsidRPr="007F2609">
        <w:t>Z’(f,t) is used to calculate EVM</w:t>
      </w:r>
      <w:r w:rsidRPr="007F2609">
        <w:rPr>
          <w:vertAlign w:val="subscript"/>
        </w:rPr>
        <w:t>PUCCH</w:t>
      </w:r>
      <w:r w:rsidRPr="007F2609">
        <w:t>, as described in E.5.9 1</w:t>
      </w:r>
    </w:p>
    <w:p w14:paraId="186D2B8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346178">
      <w:r w:rsidRPr="007F2609">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AA92EAD" w14:textId="29809E69" w:rsidR="00975C97" w:rsidRPr="007F2609" w:rsidRDefault="00975C97" w:rsidP="00975C97">
      <w:pPr>
        <w:pStyle w:val="Heading2"/>
      </w:pPr>
      <w:bookmarkStart w:id="201" w:name="_Toc27478755"/>
      <w:bookmarkStart w:id="202" w:name="_Toc36227469"/>
      <w:r w:rsidRPr="007F2609">
        <w:t>E.5.9</w:t>
      </w:r>
      <w:r w:rsidRPr="007F2609">
        <w:tab/>
        <w:t>Derivation of the results</w:t>
      </w:r>
      <w:bookmarkEnd w:id="201"/>
      <w:bookmarkEnd w:id="202"/>
    </w:p>
    <w:p w14:paraId="377072CC" w14:textId="77777777" w:rsidR="00975C97" w:rsidRPr="007F2609" w:rsidRDefault="00975C97" w:rsidP="00975C97">
      <w:pPr>
        <w:pStyle w:val="Heading3"/>
      </w:pPr>
      <w:bookmarkStart w:id="203" w:name="_Toc27478756"/>
      <w:bookmarkStart w:id="204" w:name="_Toc36227470"/>
      <w:r w:rsidRPr="007F2609">
        <w:t>E.5.9.1</w:t>
      </w:r>
      <w:r w:rsidRPr="007F2609">
        <w:tab/>
        <w:t>EVM</w:t>
      </w:r>
      <w:r w:rsidRPr="007F2609">
        <w:rPr>
          <w:vertAlign w:val="subscript"/>
        </w:rPr>
        <w:t>PUCCH</w:t>
      </w:r>
      <w:bookmarkEnd w:id="203"/>
      <w:bookmarkEnd w:id="204"/>
    </w:p>
    <w:p w14:paraId="6FF0CEAE" w14:textId="77777777" w:rsidR="00975C97" w:rsidRPr="007F2609" w:rsidRDefault="00975C97" w:rsidP="00346178">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Z’(f,t).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21.9pt;height:14.4pt" o:ole="" fillcolor="window">
            <v:imagedata r:id="rId94" o:title=""/>
          </v:shape>
          <o:OLEObject Type="Embed" ProgID="Equation.3" ShapeID="_x0000_i1116" DrawAspect="Content" ObjectID="_1758387917" r:id="rId180"/>
        </w:object>
      </w:r>
      <w:r w:rsidRPr="007F2609">
        <w:t xml:space="preserve"> –W/2 and </w:t>
      </w:r>
      <w:r w:rsidRPr="007F2609">
        <w:rPr>
          <w:position w:val="-6"/>
        </w:rPr>
        <w:object w:dxaOrig="360" w:dyaOrig="279" w14:anchorId="2244BCF8">
          <v:shape id="_x0000_i1117" type="#_x0000_t75" style="width:21.9pt;height:14.4pt" o:ole="" fillcolor="window">
            <v:imagedata r:id="rId94" o:title=""/>
          </v:shape>
          <o:OLEObject Type="Embed" ProgID="Equation.3" ShapeID="_x0000_i1117" DrawAspect="Content" ObjectID="_1758387918" r:id="rId181"/>
        </w:object>
      </w:r>
      <w:r w:rsidRPr="007F2609">
        <w:t xml:space="preserve"> +W/2” using the equalizer coefficients from E.5.8</w:t>
      </w:r>
    </w:p>
    <w:p w14:paraId="0435C97F"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346178">
      <w:pPr>
        <w:pStyle w:val="EQ"/>
      </w:pPr>
      <w:r w:rsidRPr="007F2609">
        <w:tab/>
      </w:r>
      <w:r w:rsidRPr="007F2609">
        <w:object w:dxaOrig="4200" w:dyaOrig="1140" w14:anchorId="421236FB">
          <v:shape id="_x0000_i1118" type="#_x0000_t75" style="width:222.9pt;height:57.6pt" o:ole="">
            <v:imagedata r:id="rId182" o:title=""/>
          </v:shape>
          <o:OLEObject Type="Embed" ProgID="Equation.3" ShapeID="_x0000_i1118" DrawAspect="Content" ObjectID="_1758387919" r:id="rId183"/>
        </w:object>
      </w:r>
      <w:r w:rsidRPr="007F2609">
        <w:t>,</w:t>
      </w:r>
    </w:p>
    <w:p w14:paraId="2868BD8D" w14:textId="77777777" w:rsidR="00975C97" w:rsidRPr="007F2609" w:rsidRDefault="00975C97" w:rsidP="00346178">
      <w:r w:rsidRPr="007F2609">
        <w:t>where</w:t>
      </w:r>
    </w:p>
    <w:p w14:paraId="553C8E2F" w14:textId="77777777" w:rsidR="00975C97" w:rsidRPr="007F2609" w:rsidRDefault="00975C97" w:rsidP="00346178">
      <w:r w:rsidRPr="007F2609">
        <w:t>the OFDM symbols next to transition boarders (instant of PUCCH frequency hopping) are excluded:</w:t>
      </w:r>
    </w:p>
    <w:p w14:paraId="0F277140" w14:textId="77777777" w:rsidR="00975C97" w:rsidRPr="007F2609" w:rsidRDefault="00975C97" w:rsidP="00346178">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346178">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346178">
      <w:pPr>
        <w:pStyle w:val="EQ"/>
      </w:pPr>
      <w:r w:rsidRPr="007F2609">
        <w:rPr>
          <w:position w:val="-14"/>
        </w:rPr>
        <w:object w:dxaOrig="840" w:dyaOrig="380" w14:anchorId="4FD42090">
          <v:shape id="_x0000_i1119" type="#_x0000_t75" style="width:44.45pt;height:21.9pt" o:ole="">
            <v:imagedata r:id="rId184" o:title=""/>
          </v:shape>
          <o:OLEObject Type="Embed" ProgID="Equation.3" ShapeID="_x0000_i1119" DrawAspect="Content" ObjectID="_1758387920" r:id="rId185"/>
        </w:object>
      </w:r>
      <w:r w:rsidRPr="007F2609">
        <w:t xml:space="preserve"> are the samples of the signal evaluated for the </w:t>
      </w:r>
      <w:r w:rsidRPr="007F2609">
        <w:rPr>
          <w:rFonts w:eastAsia="Osaka"/>
        </w:rPr>
        <w:t>EVM</w:t>
      </w:r>
      <w:r w:rsidRPr="007F2609">
        <w:rPr>
          <w:rFonts w:eastAsia="Osaka"/>
          <w:vertAlign w:val="subscript"/>
        </w:rPr>
        <w:t>PUCCH</w:t>
      </w:r>
    </w:p>
    <w:p w14:paraId="17630804" w14:textId="77777777" w:rsidR="00975C97" w:rsidRPr="007F2609" w:rsidRDefault="00975C97" w:rsidP="00346178">
      <w:pPr>
        <w:pStyle w:val="EQ"/>
      </w:pPr>
      <w:r w:rsidRPr="007F2609">
        <w:rPr>
          <w:position w:val="-10"/>
        </w:rPr>
        <w:object w:dxaOrig="660" w:dyaOrig="340" w14:anchorId="17F204F0">
          <v:shape id="_x0000_i1120" type="#_x0000_t75" style="width:36.3pt;height:21.9pt" o:ole="">
            <v:imagedata r:id="rId186" o:title=""/>
          </v:shape>
          <o:OLEObject Type="Embed" ProgID="Equation.3" ShapeID="_x0000_i1120" DrawAspect="Content" ObjectID="_1758387921" r:id="rId187"/>
        </w:object>
      </w:r>
      <w:r w:rsidRPr="007F2609">
        <w:t>is the ideal signal reconstructed by the measurement equipment, and</w:t>
      </w:r>
    </w:p>
    <w:p w14:paraId="4D374723" w14:textId="77777777" w:rsidR="00975C97" w:rsidRPr="007F2609" w:rsidRDefault="00975C97" w:rsidP="00346178">
      <w:r w:rsidRPr="007F2609">
        <w:rPr>
          <w:rFonts w:ascii="Arial" w:hAnsi="Arial" w:cs="Arial"/>
          <w:position w:val="-12"/>
        </w:rPr>
        <w:object w:dxaOrig="260" w:dyaOrig="360" w14:anchorId="3AB42FBF">
          <v:shape id="_x0000_i1121" type="#_x0000_t75" style="width:14.4pt;height:21.9pt" o:ole="">
            <v:imagedata r:id="rId107" o:title=""/>
          </v:shape>
          <o:OLEObject Type="Embed" ProgID="Equation.3" ShapeID="_x0000_i1121" DrawAspect="Content" ObjectID="_1758387922" r:id="rId188"/>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4.4pt;height:21.9pt" o:ole="">
            <v:imagedata r:id="rId107" o:title=""/>
          </v:shape>
          <o:OLEObject Type="Embed" ProgID="Equation.3" ShapeID="_x0000_i1122" DrawAspect="Content" ObjectID="_1758387923" r:id="rId189"/>
        </w:object>
      </w:r>
      <w:r w:rsidRPr="007F2609">
        <w:t xml:space="preserve"> is equal to 1.</w:t>
      </w:r>
    </w:p>
    <w:p w14:paraId="5CB0E0B5" w14:textId="77777777" w:rsidR="00975C97" w:rsidRPr="007F2609" w:rsidRDefault="00975C97" w:rsidP="00346178">
      <w:pPr>
        <w:rPr>
          <w:rFonts w:eastAsia="MS Mincho"/>
        </w:rPr>
      </w:pPr>
      <w:r w:rsidRPr="007F2609">
        <w:rPr>
          <w:rFonts w:eastAsia="MS Mincho"/>
        </w:rPr>
        <w:lastRenderedPageBreak/>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21.9pt;height:14.4pt" o:ole="" fillcolor="window">
            <v:imagedata r:id="rId94" o:title=""/>
          </v:shape>
          <o:OLEObject Type="Embed" ProgID="Equation.3" ShapeID="_x0000_i1123" DrawAspect="Content" ObjectID="_1758387924" r:id="rId190"/>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21.9pt;height:14.4pt" o:ole="" fillcolor="window">
            <v:imagedata r:id="rId94" o:title=""/>
          </v:shape>
          <o:OLEObject Type="Embed" ProgID="Equation.3" ShapeID="_x0000_i1124" DrawAspect="Content" ObjectID="_1758387925" r:id="rId191"/>
        </w:object>
      </w:r>
      <w:r w:rsidRPr="007F2609">
        <w:t xml:space="preserve"> +W/2, where </w:t>
      </w:r>
      <w:r w:rsidRPr="007F2609">
        <w:rPr>
          <w:i/>
        </w:rPr>
        <w:t>n</w:t>
      </w:r>
      <w:r w:rsidRPr="007F2609">
        <w:t xml:space="preserve"> is as defined in Annex E.2.2.</w:t>
      </w:r>
    </w:p>
    <w:p w14:paraId="08A9552D" w14:textId="40B0AC8F" w:rsidR="00975C97" w:rsidRPr="007F2609" w:rsidRDefault="00975C97" w:rsidP="00975C97">
      <w:pPr>
        <w:pStyle w:val="Heading3"/>
      </w:pPr>
      <w:bookmarkStart w:id="205" w:name="_Toc27478757"/>
      <w:bookmarkStart w:id="206" w:name="_Toc36227471"/>
      <w:r w:rsidRPr="007F2609">
        <w:t>E.5.9.2</w:t>
      </w:r>
      <w:r w:rsidRPr="007F2609">
        <w:tab/>
        <w:t>Averaged EVM</w:t>
      </w:r>
      <w:r w:rsidRPr="007F2609">
        <w:rPr>
          <w:vertAlign w:val="subscript"/>
        </w:rPr>
        <w:t>PUCCH</w:t>
      </w:r>
      <w:bookmarkEnd w:id="205"/>
      <w:bookmarkEnd w:id="206"/>
    </w:p>
    <w:p w14:paraId="63355585" w14:textId="77777777" w:rsidR="00975C97" w:rsidRPr="007F2609" w:rsidRDefault="00975C97" w:rsidP="00346178">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346178">
      <w:pPr>
        <w:pStyle w:val="EQ"/>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t xml:space="preserve">, </w:t>
      </w:r>
    </w:p>
    <w:p w14:paraId="0D90F906" w14:textId="77777777" w:rsidR="00975C97" w:rsidRPr="007F2609" w:rsidRDefault="00975C97" w:rsidP="00346178">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346178">
      <w:pPr>
        <w:pStyle w:val="EQ"/>
        <w:rPr>
          <w:lang w:eastAsia="zh-CN"/>
        </w:rPr>
      </w:pPr>
      <w:r w:rsidRPr="007F2609">
        <w:rPr>
          <w:lang w:eastAsia="zh-CN"/>
        </w:rPr>
        <w:t>The averaging is done separately for timing¦</w:t>
      </w:r>
      <w:r w:rsidRPr="007F2609">
        <w:t xml:space="preserve"> </w:t>
      </w:r>
      <w:r w:rsidRPr="007F2609">
        <w:rPr>
          <w:position w:val="-6"/>
        </w:rPr>
        <w:object w:dxaOrig="360" w:dyaOrig="279" w14:anchorId="7940C70E">
          <v:shape id="_x0000_i1125" type="#_x0000_t75" style="width:21.9pt;height:14.4pt" o:ole="" fillcolor="window">
            <v:imagedata r:id="rId94" o:title=""/>
          </v:shape>
          <o:OLEObject Type="Embed" ProgID="Equation.3" ShapeID="_x0000_i1125" DrawAspect="Content" ObjectID="_1758387926" r:id="rId193"/>
        </w:object>
      </w:r>
      <w:r w:rsidRPr="007F2609">
        <w:t xml:space="preserve"> –W/2 and </w:t>
      </w:r>
      <w:r w:rsidRPr="007F2609">
        <w:rPr>
          <w:position w:val="-6"/>
        </w:rPr>
        <w:object w:dxaOrig="360" w:dyaOrig="279" w14:anchorId="45214A10">
          <v:shape id="_x0000_i1126" type="#_x0000_t75" style="width:21.9pt;height:14.4pt" o:ole="" fillcolor="window">
            <v:imagedata r:id="rId94" o:title=""/>
          </v:shape>
          <o:OLEObject Type="Embed" ProgID="Equation.3" ShapeID="_x0000_i1126" DrawAspect="Content" ObjectID="_1758387927" r:id="rId194"/>
        </w:object>
      </w:r>
      <w:r w:rsidRPr="007F2609">
        <w:t xml:space="preserve"> +W/2</w:t>
      </w:r>
      <w:r w:rsidRPr="007F2609">
        <w:rPr>
          <w:lang w:eastAsia="zh-CN"/>
        </w:rPr>
        <w:t xml:space="preserve"> leading to</w:t>
      </w:r>
      <w:r w:rsidRPr="007F2609">
        <w:rPr>
          <w:position w:val="-8"/>
        </w:rPr>
        <w:object w:dxaOrig="1380" w:dyaOrig="360" w14:anchorId="292329E5">
          <v:shape id="_x0000_i1127" type="#_x0000_t75" style="width:1in;height:14.4pt" o:ole="">
            <v:imagedata r:id="rId195" o:title=""/>
          </v:shape>
          <o:OLEObject Type="Embed" ProgID="Equation.3" ShapeID="_x0000_i1127" DrawAspect="Content" ObjectID="_1758387928" r:id="rId196"/>
        </w:object>
      </w:r>
      <w:r w:rsidRPr="007F2609">
        <w:rPr>
          <w:lang w:eastAsia="zh-CN"/>
        </w:rPr>
        <w:t xml:space="preserve"> and </w:t>
      </w:r>
      <w:r w:rsidRPr="007F2609">
        <w:rPr>
          <w:position w:val="-10"/>
        </w:rPr>
        <w:object w:dxaOrig="1420" w:dyaOrig="380" w14:anchorId="450B071D">
          <v:shape id="_x0000_i1128" type="#_x0000_t75" style="width:80.15pt;height:21.9pt" o:ole="">
            <v:imagedata r:id="rId197" o:title=""/>
          </v:shape>
          <o:OLEObject Type="Embed" ProgID="Equation.3" ShapeID="_x0000_i1128" DrawAspect="Content" ObjectID="_1758387929" r:id="rId198"/>
        </w:object>
      </w:r>
    </w:p>
    <w:p w14:paraId="6B57FEF9" w14:textId="77777777" w:rsidR="00975C97" w:rsidRPr="007F2609" w:rsidRDefault="00975C97" w:rsidP="00346178">
      <w:pPr>
        <w:pStyle w:val="EQ"/>
        <w:rPr>
          <w:rFonts w:eastAsia="MS Mincho"/>
        </w:rPr>
      </w:pPr>
      <w:r w:rsidRPr="007F2609">
        <w:rPr>
          <w:position w:val="-14"/>
        </w:rPr>
        <w:object w:dxaOrig="4959" w:dyaOrig="420" w14:anchorId="531CC3F8">
          <v:shape id="_x0000_i1129" type="#_x0000_t75" style="width:266.1pt;height:21.9pt" o:ole="">
            <v:imagedata r:id="rId199" o:title=""/>
          </v:shape>
          <o:OLEObject Type="Embed" ProgID="Equation.3" ShapeID="_x0000_i1129" DrawAspect="Content" ObjectID="_1758387930" r:id="rId200"/>
        </w:object>
      </w:r>
      <w:r w:rsidRPr="007F2609">
        <w:rPr>
          <w:lang w:eastAsia="zh-CN"/>
        </w:rPr>
        <w:t>is compared against the test requirements.</w:t>
      </w:r>
    </w:p>
    <w:p w14:paraId="29DD946A" w14:textId="04649508" w:rsidR="00975C97" w:rsidRPr="007F2609" w:rsidRDefault="00975C97" w:rsidP="00975C97">
      <w:pPr>
        <w:pStyle w:val="Heading3"/>
      </w:pPr>
      <w:bookmarkStart w:id="207" w:name="_Toc27478758"/>
      <w:bookmarkStart w:id="208" w:name="_Toc36227472"/>
      <w:r w:rsidRPr="007F2609">
        <w:t>E.5.9.3</w:t>
      </w:r>
      <w:r w:rsidRPr="007F2609">
        <w:tab/>
        <w:t>In-band emissions measurement</w:t>
      </w:r>
      <w:bookmarkEnd w:id="207"/>
      <w:bookmarkEnd w:id="208"/>
    </w:p>
    <w:p w14:paraId="34936706" w14:textId="77777777" w:rsidR="00975C97" w:rsidRPr="007F2609" w:rsidRDefault="00975C97" w:rsidP="00346178">
      <w:r w:rsidRPr="007F2609">
        <w:t>The in-band emissions are a measure of the interference falling into the non-allocated resources blocks</w:t>
      </w:r>
    </w:p>
    <w:p w14:paraId="15E413B8" w14:textId="77777777" w:rsidR="00975C97" w:rsidRPr="007F2609" w:rsidRDefault="00975C97" w:rsidP="00346178">
      <w:r w:rsidRPr="007F2609">
        <w:t>Create one set of Y(t,f) per slot according to the timing “</w:t>
      </w:r>
      <w:r w:rsidRPr="007F2609">
        <w:rPr>
          <w:position w:val="-6"/>
        </w:rPr>
        <w:object w:dxaOrig="360" w:dyaOrig="279" w14:anchorId="1196D22B">
          <v:shape id="_x0000_i1130" type="#_x0000_t75" style="width:21.9pt;height:14.4pt" o:ole="" fillcolor="window">
            <v:imagedata r:id="rId94" o:title=""/>
          </v:shape>
          <o:OLEObject Type="Embed" ProgID="Equation.3" ShapeID="_x0000_i1130" DrawAspect="Content" ObjectID="_1758387931" r:id="rId201"/>
        </w:object>
      </w:r>
      <w:r w:rsidRPr="007F2609">
        <w:t>”</w:t>
      </w:r>
    </w:p>
    <w:p w14:paraId="69D538B5" w14:textId="77777777" w:rsidR="00975C97" w:rsidRPr="007F2609" w:rsidRDefault="00975C97" w:rsidP="00346178">
      <w:r w:rsidRPr="007F2609">
        <w:t>For the non-allocated RBs the in-band emissions are calculated as follows</w:t>
      </w:r>
    </w:p>
    <w:p w14:paraId="33ED60CE" w14:textId="77777777" w:rsidR="00975C97" w:rsidRPr="007F2609" w:rsidRDefault="00975C97" w:rsidP="00346178">
      <w:pPr>
        <w:pStyle w:val="EQ"/>
      </w:pPr>
      <w:r w:rsidRPr="007F2609">
        <w:tab/>
      </w:r>
      <w:r w:rsidRPr="007F2609">
        <w:object w:dxaOrig="6460" w:dyaOrig="1440" w14:anchorId="620983A0">
          <v:shape id="_x0000_i1131" type="#_x0000_t75" style="width:323.7pt;height:1in" o:ole="">
            <v:imagedata r:id="rId202" o:title=""/>
          </v:shape>
          <o:OLEObject Type="Embed" ProgID="Equation.3" ShapeID="_x0000_i1131" DrawAspect="Content" ObjectID="_1758387932" r:id="rId203"/>
        </w:object>
      </w:r>
      <w:r w:rsidRPr="007F2609">
        <w:t>,</w:t>
      </w:r>
    </w:p>
    <w:p w14:paraId="34A78BA3" w14:textId="77777777" w:rsidR="00975C97" w:rsidRPr="007F2609" w:rsidRDefault="00975C97" w:rsidP="00346178">
      <w:r w:rsidRPr="007F2609">
        <w:t>where</w:t>
      </w:r>
    </w:p>
    <w:p w14:paraId="1AA4CD06" w14:textId="77777777" w:rsidR="00975C97" w:rsidRPr="007F2609" w:rsidRDefault="00975C97" w:rsidP="00346178">
      <w:r w:rsidRPr="007F2609">
        <w:t>the upper formula represents the inband emissions below the allocated frequency block and the lower one the inband emissions above the allocated frequency block.</w:t>
      </w:r>
    </w:p>
    <w:p w14:paraId="3F5A2CBB" w14:textId="77777777" w:rsidR="00975C97" w:rsidRPr="007F2609" w:rsidRDefault="00975C97" w:rsidP="00346178">
      <w:r w:rsidRPr="007F2609">
        <w:rPr>
          <w:position w:val="-12"/>
        </w:rPr>
        <w:object w:dxaOrig="260" w:dyaOrig="360" w14:anchorId="220B8052">
          <v:shape id="_x0000_i1132" type="#_x0000_t75" style="width:14.4pt;height:21.9pt" o:ole="">
            <v:imagedata r:id="rId204" o:title=""/>
          </v:shape>
          <o:OLEObject Type="Embed" ProgID="Equation.3" ShapeID="_x0000_i1132" DrawAspect="Content" ObjectID="_1758387933" r:id="rId205"/>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4.4pt;height:21.9pt" o:ole="">
            <v:imagedata r:id="rId206" o:title=""/>
          </v:shape>
          <o:OLEObject Type="Embed" ProgID="Equation.3" ShapeID="_x0000_i1133" DrawAspect="Content" ObjectID="_1758387934" r:id="rId207"/>
        </w:object>
      </w:r>
      <w:r w:rsidRPr="007F2609">
        <w:t>OFDM symbols in the measurement period,</w:t>
      </w:r>
    </w:p>
    <w:p w14:paraId="0172DBB4" w14:textId="77777777" w:rsidR="00975C97" w:rsidRPr="007F2609" w:rsidRDefault="00975C97" w:rsidP="00346178">
      <w:r w:rsidRPr="007F2609">
        <w:rPr>
          <w:position w:val="-10"/>
        </w:rPr>
        <w:object w:dxaOrig="400" w:dyaOrig="300" w14:anchorId="6470C6A5">
          <v:shape id="_x0000_i1134" type="#_x0000_t75" style="width:21.9pt;height:14.4pt" o:ole="">
            <v:imagedata r:id="rId208" o:title=""/>
          </v:shape>
          <o:OLEObject Type="Embed" ProgID="Equation.3" ShapeID="_x0000_i1134" DrawAspect="Content" ObjectID="_1758387935" r:id="rId209"/>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5.7pt;height:14.4pt" o:ole="">
            <v:imagedata r:id="rId210" o:title=""/>
          </v:shape>
          <o:OLEObject Type="Embed" ProgID="Equation.3" ShapeID="_x0000_i1135" DrawAspect="Content" ObjectID="_1758387936" r:id="rId211"/>
        </w:object>
      </w:r>
      <w:r w:rsidRPr="007F2609">
        <w:t xml:space="preserve"> for the first upper or </w:t>
      </w:r>
      <w:r w:rsidRPr="007F2609">
        <w:rPr>
          <w:position w:val="-10"/>
        </w:rPr>
        <w:object w:dxaOrig="920" w:dyaOrig="340" w14:anchorId="671FC783">
          <v:shape id="_x0000_i1136" type="#_x0000_t75" style="width:44.45pt;height:14.4pt" o:ole="">
            <v:imagedata r:id="rId212" o:title=""/>
          </v:shape>
          <o:OLEObject Type="Embed" ProgID="Equation.3" ShapeID="_x0000_i1136" DrawAspect="Content" ObjectID="_1758387937" r:id="rId213"/>
        </w:object>
      </w:r>
      <w:r w:rsidRPr="007F2609">
        <w:t xml:space="preserve"> for the first lower adjacent RB),</w:t>
      </w:r>
    </w:p>
    <w:p w14:paraId="2E632CBB" w14:textId="77777777" w:rsidR="00975C97" w:rsidRPr="007F2609" w:rsidRDefault="00975C97" w:rsidP="00346178">
      <w:pPr>
        <w:rPr>
          <w:lang w:eastAsia="zh-CN"/>
        </w:rPr>
      </w:pPr>
      <w:r w:rsidRPr="007F2609">
        <w:rPr>
          <w:position w:val="-10"/>
        </w:rPr>
        <w:object w:dxaOrig="400" w:dyaOrig="300" w14:anchorId="4935DC02">
          <v:shape id="_x0000_i1137" type="#_x0000_t75" style="width:21.9pt;height:14.4pt" o:ole="">
            <v:imagedata r:id="rId214" o:title=""/>
          </v:shape>
          <o:OLEObject Type="Embed" ProgID="Equation.3" ShapeID="_x0000_i1137" DrawAspect="Content" ObjectID="_1758387938" r:id="rId215"/>
        </w:object>
      </w:r>
      <w:r w:rsidRPr="007F2609">
        <w:rPr>
          <w:lang w:eastAsia="zh-CN"/>
        </w:rPr>
        <w:t xml:space="preserve">and </w:t>
      </w:r>
      <w:r w:rsidRPr="007F2609">
        <w:rPr>
          <w:position w:val="-12"/>
        </w:rPr>
        <w:object w:dxaOrig="440" w:dyaOrig="360" w14:anchorId="32461663">
          <v:shape id="_x0000_i1138" type="#_x0000_t75" style="width:21.9pt;height:21.9pt" o:ole="">
            <v:imagedata r:id="rId216" o:title=""/>
          </v:shape>
          <o:OLEObject Type="Embed" ProgID="Equation.3" ShapeID="_x0000_i1138" DrawAspect="Content" ObjectID="_1758387939" r:id="rId217"/>
        </w:object>
      </w:r>
      <w:r w:rsidRPr="007F2609">
        <w:rPr>
          <w:lang w:eastAsia="zh-CN"/>
        </w:rPr>
        <w:t>are the lower and upper edge of the UL UE channel bandwidth</w:t>
      </w:r>
    </w:p>
    <w:p w14:paraId="2DB7DF72" w14:textId="77777777" w:rsidR="00975C97" w:rsidRPr="007F2609" w:rsidRDefault="00975C97" w:rsidP="00346178">
      <w:pPr>
        <w:rPr>
          <w:lang w:eastAsia="zh-CN"/>
        </w:rPr>
      </w:pPr>
      <w:r w:rsidRPr="007F2609">
        <w:rPr>
          <w:position w:val="-12"/>
        </w:rPr>
        <w:object w:dxaOrig="220" w:dyaOrig="360" w14:anchorId="45D5AFC1">
          <v:shape id="_x0000_i1139" type="#_x0000_t75" style="width:14.4pt;height:21.9pt" o:ole="">
            <v:imagedata r:id="rId218" o:title=""/>
          </v:shape>
          <o:OLEObject Type="Embed" ProgID="Equation.3" ShapeID="_x0000_i1139" DrawAspect="Content" ObjectID="_1758387940" r:id="rId219"/>
        </w:object>
      </w:r>
      <w:r w:rsidRPr="007F2609">
        <w:rPr>
          <w:lang w:eastAsia="zh-CN"/>
        </w:rPr>
        <w:t xml:space="preserve"> and </w:t>
      </w:r>
      <w:r w:rsidRPr="007F2609">
        <w:rPr>
          <w:position w:val="-12"/>
        </w:rPr>
        <w:object w:dxaOrig="300" w:dyaOrig="360" w14:anchorId="31C44626">
          <v:shape id="_x0000_i1140" type="#_x0000_t75" style="width:14.4pt;height:21.9pt" o:ole="">
            <v:imagedata r:id="rId220" o:title=""/>
          </v:shape>
          <o:OLEObject Type="Embed" ProgID="Equation.3" ShapeID="_x0000_i1140" DrawAspect="Content" ObjectID="_1758387941" r:id="rId221"/>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346178">
      <w:r w:rsidRPr="007F2609">
        <w:rPr>
          <w:position w:val="-14"/>
        </w:rPr>
        <w:object w:dxaOrig="360" w:dyaOrig="380" w14:anchorId="51C3DAC6">
          <v:shape id="_x0000_i1141" type="#_x0000_t75" style="width:21.9pt;height:21.9pt" o:ole="">
            <v:imagedata r:id="rId222" o:title=""/>
          </v:shape>
          <o:OLEObject Type="Embed" ProgID="Equation.3" ShapeID="_x0000_i1141" DrawAspect="Content" ObjectID="_1758387942" r:id="rId223"/>
        </w:object>
      </w:r>
      <w:r w:rsidRPr="007F2609">
        <w:rPr>
          <w:lang w:eastAsia="zh-CN"/>
        </w:rPr>
        <w:t>is the SCS, and</w:t>
      </w:r>
    </w:p>
    <w:p w14:paraId="6C5ECA20" w14:textId="77777777" w:rsidR="00975C97" w:rsidRPr="007F2609" w:rsidRDefault="00975C97" w:rsidP="00346178">
      <w:r w:rsidRPr="007F2609">
        <w:rPr>
          <w:position w:val="-10"/>
        </w:rPr>
        <w:object w:dxaOrig="700" w:dyaOrig="340" w14:anchorId="61ACB5E5">
          <v:shape id="_x0000_i1142" type="#_x0000_t75" style="width:36.3pt;height:14.4pt" o:ole="">
            <v:imagedata r:id="rId224" o:title=""/>
          </v:shape>
          <o:OLEObject Type="Embed" ProgID="Equation.3" ShapeID="_x0000_i1142" DrawAspect="Content" ObjectID="_1758387943" r:id="rId225"/>
        </w:object>
      </w:r>
      <w:r w:rsidRPr="007F2609">
        <w:t xml:space="preserve"> is the frequency domain signal evaluated for in-band emissions as defined in the clause E.5.8.</w:t>
      </w:r>
    </w:p>
    <w:p w14:paraId="0B7D0EA0" w14:textId="77777777" w:rsidR="00975C97" w:rsidRPr="007F2609" w:rsidRDefault="00975C97" w:rsidP="00346178">
      <w:r w:rsidRPr="007F2609">
        <w:t>The relative in-band emissions are</w:t>
      </w:r>
      <w:r w:rsidRPr="007F2609" w:rsidDel="00B53689">
        <w:t>,</w:t>
      </w:r>
      <w:r w:rsidRPr="007F2609">
        <w:t xml:space="preserve"> given by</w:t>
      </w:r>
    </w:p>
    <w:p w14:paraId="57A6CC97" w14:textId="77777777" w:rsidR="00975C97" w:rsidRPr="007F2609" w:rsidRDefault="00975C97" w:rsidP="00346178">
      <w:pPr>
        <w:pStyle w:val="EQ"/>
      </w:pPr>
      <w:r w:rsidRPr="007F2609">
        <w:object w:dxaOrig="7300" w:dyaOrig="1060" w14:anchorId="39CAF579">
          <v:shape id="_x0000_i1143" type="#_x0000_t75" style="width:5in;height:57.6pt" o:ole="">
            <v:imagedata r:id="rId226" o:title=""/>
          </v:shape>
          <o:OLEObject Type="Embed" ProgID="Equation.3" ShapeID="_x0000_i1143" DrawAspect="Content" ObjectID="_1758387944" r:id="rId227"/>
        </w:object>
      </w:r>
    </w:p>
    <w:p w14:paraId="3503AD19" w14:textId="77777777" w:rsidR="00975C97" w:rsidRPr="007F2609" w:rsidDel="00B53689" w:rsidRDefault="00975C97" w:rsidP="00346178">
      <w:r w:rsidRPr="007F2609">
        <w:t>where</w:t>
      </w:r>
    </w:p>
    <w:p w14:paraId="691475AA" w14:textId="77777777" w:rsidR="00975C97" w:rsidRPr="007F2609" w:rsidRDefault="00975C97" w:rsidP="00346178">
      <w:r w:rsidRPr="007F2609">
        <w:rPr>
          <w:position w:val="-10"/>
        </w:rPr>
        <w:object w:dxaOrig="480" w:dyaOrig="300" w14:anchorId="3A37F049">
          <v:shape id="_x0000_i1144" type="#_x0000_t75" style="width:29.45pt;height:21.9pt" o:ole="">
            <v:imagedata r:id="rId71" o:title=""/>
          </v:shape>
          <o:OLEObject Type="Embed" ProgID="Equation.3" ShapeID="_x0000_i1144" DrawAspect="Content" ObjectID="_1758387945" r:id="rId228"/>
        </w:object>
      </w:r>
      <w:r w:rsidRPr="007F2609">
        <w:t>is the number of allocated RBs,</w:t>
      </w:r>
    </w:p>
    <w:p w14:paraId="50F2F5F0" w14:textId="77777777" w:rsidR="00975C97" w:rsidRPr="007F2609" w:rsidRDefault="00975C97" w:rsidP="00346178">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4.45pt;height:14.4pt" o:ole="">
            <v:imagedata r:id="rId229" o:title=""/>
          </v:shape>
          <o:OLEObject Type="Embed" ProgID="Equation.3" ShapeID="_x0000_i1145" DrawAspect="Content" ObjectID="_1758387946" r:id="rId230"/>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346178">
      <w:r w:rsidRPr="007F2609">
        <w:t>Although an exclusion period for EVM is applicable in E.5.9.1, the inband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inband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346178">
      <w:pPr>
        <w:pStyle w:val="EQ"/>
      </w:pPr>
      <w:r w:rsidRPr="007F2609">
        <w:object w:dxaOrig="4940" w:dyaOrig="680" w14:anchorId="09B1914F">
          <v:shape id="_x0000_i1146" type="#_x0000_t75" style="width:245.45pt;height:36.3pt" o:ole="">
            <v:imagedata r:id="rId63" o:title=""/>
          </v:shape>
          <o:OLEObject Type="Embed" ProgID="Equation.DSMT4" ShapeID="_x0000_i1146" DrawAspect="Content" ObjectID="_1758387947" r:id="rId231"/>
        </w:object>
      </w:r>
    </w:p>
    <w:p w14:paraId="550E4FE3" w14:textId="77777777" w:rsidR="00975C97" w:rsidRPr="007F2609" w:rsidRDefault="00975C97" w:rsidP="00346178">
      <w:pPr>
        <w:pStyle w:val="EQ"/>
        <w:rPr>
          <w:rFonts w:eastAsia="MS Mincho"/>
        </w:rPr>
      </w:pPr>
      <w:r w:rsidRPr="007F2609">
        <w:object w:dxaOrig="6259" w:dyaOrig="720" w14:anchorId="7C2039B8">
          <v:shape id="_x0000_i1147" type="#_x0000_t75" style="width:309.9pt;height:36.3pt" o:ole="">
            <v:imagedata r:id="rId232" o:title=""/>
          </v:shape>
          <o:OLEObject Type="Embed" ProgID="Equation.DSMT4" ShapeID="_x0000_i1147" DrawAspect="Content" ObjectID="_1758387948" r:id="rId233"/>
        </w:object>
      </w:r>
    </w:p>
    <w:p w14:paraId="2859D91A" w14:textId="77777777" w:rsidR="00E32EB6" w:rsidRDefault="00975C97" w:rsidP="00346178">
      <w:pPr>
        <w:rPr>
          <w:rFonts w:eastAsia="MS Mincho"/>
        </w:rPr>
      </w:pPr>
      <w:r w:rsidRPr="007F2609">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19EA95B6" w14:textId="77777777" w:rsidR="00E32EB6" w:rsidRPr="007F2609" w:rsidRDefault="00E32EB6" w:rsidP="00E32EB6">
      <w:pPr>
        <w:pStyle w:val="Heading3"/>
      </w:pPr>
      <w:r w:rsidRPr="007F2609">
        <w:t>E.</w:t>
      </w:r>
      <w:r>
        <w:t>5.9.4</w:t>
      </w:r>
      <w:r w:rsidRPr="007F2609">
        <w:tab/>
      </w:r>
      <w:r w:rsidRPr="006B6CD6">
        <w:t>EVM measurement for dual Tx</w:t>
      </w:r>
    </w:p>
    <w:p w14:paraId="577E23BC"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1D2DBB1E"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211B89D0" w14:textId="7E701CE0" w:rsidR="00975C97" w:rsidRPr="007F2609"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3882BBF1" w14:textId="5E6773C4" w:rsidR="00975C97" w:rsidRPr="007F2609" w:rsidRDefault="00975C97" w:rsidP="00975C97">
      <w:pPr>
        <w:pStyle w:val="Heading1"/>
      </w:pPr>
      <w:bookmarkStart w:id="209" w:name="_Toc27478759"/>
      <w:bookmarkStart w:id="210" w:name="_Toc36227473"/>
      <w:r w:rsidRPr="007F2609">
        <w:t>E.6</w:t>
      </w:r>
      <w:r w:rsidRPr="007F2609">
        <w:tab/>
        <w:t>EVM for PRACH</w:t>
      </w:r>
      <w:bookmarkEnd w:id="209"/>
      <w:bookmarkEnd w:id="210"/>
    </w:p>
    <w:p w14:paraId="0A70DC0E" w14:textId="77777777" w:rsidR="00975C97" w:rsidRPr="007F2609" w:rsidRDefault="00975C97" w:rsidP="00346178">
      <w:r w:rsidRPr="007F2609">
        <w:t>The description below is generic in the sense that all PRACH formats are covered. The numbers, used in the text below are taken from PRACH format#0 without excluding the other formats. The sampling rate for PRACH is assumed as , 30.72 Msps in the time domain.</w:t>
      </w:r>
    </w:p>
    <w:p w14:paraId="26B6ADD9" w14:textId="4D4C78CD" w:rsidR="00975C97" w:rsidRPr="007F2609" w:rsidRDefault="00975C97" w:rsidP="00975C97">
      <w:pPr>
        <w:pStyle w:val="Heading2"/>
      </w:pPr>
      <w:bookmarkStart w:id="211" w:name="_Toc27478760"/>
      <w:bookmarkStart w:id="212" w:name="_Toc36227474"/>
      <w:r w:rsidRPr="007F2609">
        <w:t>E.6.1</w:t>
      </w:r>
      <w:r w:rsidRPr="007F2609">
        <w:tab/>
        <w:t>Basic principle</w:t>
      </w:r>
      <w:bookmarkEnd w:id="211"/>
      <w:bookmarkEnd w:id="212"/>
    </w:p>
    <w:p w14:paraId="4938307A" w14:textId="77777777" w:rsidR="00975C97" w:rsidRPr="007F2609" w:rsidRDefault="00975C97" w:rsidP="00346178">
      <w:r w:rsidRPr="007F2609">
        <w:t>The basic principle is the same as described in E.2.1</w:t>
      </w:r>
    </w:p>
    <w:p w14:paraId="0BA89F93" w14:textId="46E73B82" w:rsidR="00975C97" w:rsidRPr="007F2609" w:rsidRDefault="00975C97" w:rsidP="00975C97">
      <w:pPr>
        <w:pStyle w:val="Heading2"/>
      </w:pPr>
      <w:bookmarkStart w:id="213" w:name="_Toc27478761"/>
      <w:bookmarkStart w:id="214" w:name="_Toc36227475"/>
      <w:r w:rsidRPr="007F2609">
        <w:t>E.6.2</w:t>
      </w:r>
      <w:r w:rsidRPr="007F2609">
        <w:tab/>
        <w:t>Output signal of the TX under test</w:t>
      </w:r>
      <w:bookmarkEnd w:id="213"/>
      <w:bookmarkEnd w:id="214"/>
    </w:p>
    <w:p w14:paraId="5EFE896A" w14:textId="77777777" w:rsidR="00975C97" w:rsidRPr="007F2609" w:rsidRDefault="00975C97" w:rsidP="00346178">
      <w:r w:rsidRPr="007F2609">
        <w:t>The output signal of the TX under test is processed same as described in E.2.2</w:t>
      </w:r>
    </w:p>
    <w:p w14:paraId="65EA9E7E" w14:textId="77777777" w:rsidR="00975C97" w:rsidRPr="007F2609" w:rsidRDefault="00975C97" w:rsidP="00346178">
      <w:r w:rsidRPr="007F2609">
        <w:t>The measurement period is different since 2 PRACH preambles are recorded for long preamble formats as defined in Table 6.3.3.1-1 in [8] and 10 preambles are recorded for short preamble formats as defined in Table 6.3.3.1-2 in [8].</w:t>
      </w:r>
    </w:p>
    <w:p w14:paraId="74CF32B1" w14:textId="45A5EFB2" w:rsidR="00975C97" w:rsidRPr="007F2609" w:rsidRDefault="00975C97" w:rsidP="00975C97">
      <w:pPr>
        <w:pStyle w:val="Heading2"/>
      </w:pPr>
      <w:bookmarkStart w:id="215" w:name="_Toc27478762"/>
      <w:bookmarkStart w:id="216" w:name="_Toc36227476"/>
      <w:r w:rsidRPr="007F2609">
        <w:lastRenderedPageBreak/>
        <w:t>E.6.3</w:t>
      </w:r>
      <w:r w:rsidRPr="007F2609">
        <w:tab/>
        <w:t>Reference signal</w:t>
      </w:r>
      <w:bookmarkEnd w:id="215"/>
      <w:bookmarkEnd w:id="216"/>
    </w:p>
    <w:p w14:paraId="4BD8B838" w14:textId="77777777" w:rsidR="00975C97" w:rsidRPr="007F2609" w:rsidRDefault="00975C97" w:rsidP="00346178">
      <w:r w:rsidRPr="007F2609">
        <w:t>The test description in 6.4.2.1.4.1 is based on non-contention based access:</w:t>
      </w:r>
    </w:p>
    <w:p w14:paraId="5420295D" w14:textId="77777777" w:rsidR="00975C97" w:rsidRPr="007F2609" w:rsidRDefault="00975C97" w:rsidP="00346178">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346178">
      <w:pPr>
        <w:pStyle w:val="B10"/>
      </w:pPr>
      <w:r w:rsidRPr="007F2609">
        <w:t>-</w:t>
      </w:r>
      <w:r w:rsidRPr="007F2609">
        <w:tab/>
        <w:t>Preamble ID</w:t>
      </w:r>
    </w:p>
    <w:p w14:paraId="51E18EC9" w14:textId="77777777" w:rsidR="00975C97" w:rsidRPr="007F2609" w:rsidRDefault="00975C97" w:rsidP="00346178">
      <w:pPr>
        <w:pStyle w:val="B10"/>
      </w:pPr>
      <w:r w:rsidRPr="007F2609">
        <w:t>-</w:t>
      </w:r>
      <w:r w:rsidRPr="007F2609">
        <w:tab/>
        <w:t>Preamble power</w:t>
      </w:r>
    </w:p>
    <w:p w14:paraId="552F9680" w14:textId="77777777" w:rsidR="00975C97" w:rsidRPr="007F2609" w:rsidRDefault="00975C97" w:rsidP="00346178">
      <w:r w:rsidRPr="007F2609">
        <w:t>signalled to the UE, defines the reference signal unambiguously, such that no demodulation process is necessary to gain the reference signal.</w:t>
      </w:r>
    </w:p>
    <w:p w14:paraId="1DAD9268" w14:textId="77777777" w:rsidR="00975C97" w:rsidRPr="007F2609" w:rsidRDefault="00975C97" w:rsidP="00346178">
      <w:r w:rsidRPr="007F2609">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Msps in the time domain.</w:t>
      </w:r>
    </w:p>
    <w:p w14:paraId="26D65475" w14:textId="2B005CCC" w:rsidR="00975C97" w:rsidRPr="007F2609" w:rsidRDefault="00975C97" w:rsidP="00975C97">
      <w:pPr>
        <w:pStyle w:val="Heading2"/>
      </w:pPr>
      <w:bookmarkStart w:id="217" w:name="_Toc27478763"/>
      <w:bookmarkStart w:id="218" w:name="_Toc36227477"/>
      <w:r w:rsidRPr="007F2609">
        <w:t>E.6.4</w:t>
      </w:r>
      <w:r w:rsidRPr="007F2609">
        <w:tab/>
        <w:t>Measurement results</w:t>
      </w:r>
      <w:bookmarkEnd w:id="217"/>
      <w:bookmarkEnd w:id="218"/>
    </w:p>
    <w:p w14:paraId="0772DA95" w14:textId="77777777" w:rsidR="00975C97" w:rsidRPr="007F2609" w:rsidRDefault="00975C97" w:rsidP="00346178">
      <w:r w:rsidRPr="007F2609">
        <w:t>The measurement result is:</w:t>
      </w:r>
    </w:p>
    <w:p w14:paraId="5C3843F1" w14:textId="77777777" w:rsidR="00975C97" w:rsidRPr="007F2609" w:rsidRDefault="00975C97" w:rsidP="00346178">
      <w:pPr>
        <w:pStyle w:val="B10"/>
      </w:pPr>
      <w:r w:rsidRPr="007F2609">
        <w:t>-</w:t>
      </w:r>
      <w:r w:rsidRPr="007F2609">
        <w:tab/>
        <w:t>EVMPRACH</w:t>
      </w:r>
    </w:p>
    <w:p w14:paraId="75936F21" w14:textId="4487D044" w:rsidR="00975C97" w:rsidRPr="007F2609" w:rsidRDefault="00975C97" w:rsidP="00975C97">
      <w:pPr>
        <w:pStyle w:val="Heading2"/>
      </w:pPr>
      <w:bookmarkStart w:id="219" w:name="_Toc27478764"/>
      <w:bookmarkStart w:id="220" w:name="_Toc36227478"/>
      <w:r w:rsidRPr="007F2609">
        <w:t>E.6.5</w:t>
      </w:r>
      <w:r w:rsidRPr="007F2609">
        <w:tab/>
        <w:t>Measurement points</w:t>
      </w:r>
      <w:bookmarkEnd w:id="219"/>
      <w:bookmarkEnd w:id="220"/>
    </w:p>
    <w:p w14:paraId="341B4B7C" w14:textId="77777777" w:rsidR="00975C97" w:rsidRPr="007F2609" w:rsidRDefault="00975C97" w:rsidP="00346178">
      <w:r w:rsidRPr="007F2609">
        <w:t>The measurement points are illustrated in the figure below:</w:t>
      </w:r>
    </w:p>
    <w:p w14:paraId="162BAFB0" w14:textId="6CB7B8B1" w:rsidR="00975C97" w:rsidRPr="007F2609" w:rsidRDefault="00975C97" w:rsidP="00346178">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346178">
      <w:pPr>
        <w:pStyle w:val="TF"/>
      </w:pPr>
      <w:r w:rsidRPr="007F2609">
        <w:t>Figure E.6.5-1:Measurement points</w:t>
      </w:r>
    </w:p>
    <w:p w14:paraId="7F77987A" w14:textId="77777777" w:rsidR="00975C97" w:rsidRPr="007F2609" w:rsidRDefault="00975C97" w:rsidP="00346178"/>
    <w:p w14:paraId="2A217DE7" w14:textId="3CF020A7" w:rsidR="00975C97" w:rsidRPr="007F2609" w:rsidRDefault="00975C97" w:rsidP="00975C97">
      <w:pPr>
        <w:pStyle w:val="Heading2"/>
      </w:pPr>
      <w:bookmarkStart w:id="221" w:name="_Toc27478765"/>
      <w:bookmarkStart w:id="222" w:name="_Toc36227479"/>
      <w:r w:rsidRPr="007F2609">
        <w:t>E.6.6</w:t>
      </w:r>
      <w:r w:rsidRPr="007F2609">
        <w:tab/>
        <w:t>Pre FFT minimization process</w:t>
      </w:r>
      <w:bookmarkEnd w:id="221"/>
      <w:bookmarkEnd w:id="222"/>
    </w:p>
    <w:p w14:paraId="61E7CAE0" w14:textId="77777777" w:rsidR="00975C97" w:rsidRPr="007F2609" w:rsidRDefault="00975C97" w:rsidP="00346178">
      <w:r w:rsidRPr="007F2609">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F2609">
        <w:rPr>
          <w:b/>
        </w:rPr>
        <w:t xml:space="preserve"> </w:t>
      </w:r>
      <w:r w:rsidRPr="007F2609">
        <w:t>z(ν) are jointly varied in order to minimise the difference between z(ν) and i(ν). Best fit (minimum difference) is achieved when the RMS difference value between z(ν) and i(ν) is an absolute minimum.</w:t>
      </w:r>
    </w:p>
    <w:p w14:paraId="145EE9EA" w14:textId="77777777" w:rsidR="00975C97" w:rsidRPr="007F2609" w:rsidRDefault="00975C97" w:rsidP="00346178">
      <w:r w:rsidRPr="007F2609">
        <w:t>After this process the samples z(ν) are called z</w:t>
      </w:r>
      <w:r w:rsidRPr="007F2609">
        <w:rPr>
          <w:vertAlign w:val="superscript"/>
        </w:rPr>
        <w:t>0</w:t>
      </w:r>
      <w:r w:rsidRPr="007F2609">
        <w:t>(ν).</w:t>
      </w:r>
    </w:p>
    <w:p w14:paraId="18407720"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7C26B42E" w14:textId="518155F1" w:rsidR="00975C97" w:rsidRPr="007F2609" w:rsidRDefault="00975C97" w:rsidP="00975C97">
      <w:pPr>
        <w:pStyle w:val="Heading2"/>
      </w:pPr>
      <w:bookmarkStart w:id="223" w:name="_Toc27478766"/>
      <w:bookmarkStart w:id="224" w:name="_Toc36227480"/>
      <w:r w:rsidRPr="007F2609">
        <w:lastRenderedPageBreak/>
        <w:t>E.6.7</w:t>
      </w:r>
      <w:r w:rsidRPr="007F2609">
        <w:tab/>
        <w:t>Timing of the FFT window</w:t>
      </w:r>
      <w:bookmarkEnd w:id="223"/>
      <w:bookmarkEnd w:id="224"/>
    </w:p>
    <w:p w14:paraId="73DB3355" w14:textId="77777777" w:rsidR="00975C97" w:rsidRPr="007F2609" w:rsidRDefault="00975C97" w:rsidP="00346178">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346178">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21.9pt;height:14.4pt" o:ole="" filled="t">
            <v:fill color2="black"/>
            <v:imagedata r:id="rId235" o:title=""/>
          </v:shape>
          <o:OLEObject Type="Embed" ProgID="Equation.3" ShapeID="_x0000_i1148" DrawAspect="Content" ObjectID="_1758387949" r:id="rId236"/>
        </w:object>
      </w:r>
      <w:r w:rsidRPr="007F2609">
        <w:t xml:space="preserve">, </w:t>
      </w:r>
    </w:p>
    <w:p w14:paraId="33B98789" w14:textId="77777777" w:rsidR="00975C97" w:rsidRPr="007F2609" w:rsidRDefault="00975C97" w:rsidP="00346178">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21.9pt;height:14.4pt" o:ole="" filled="t">
            <v:fill color2="black"/>
            <v:imagedata r:id="rId235" o:title=""/>
          </v:shape>
          <o:OLEObject Type="Embed" ProgID="Equation.3" ShapeID="_x0000_i1149" DrawAspect="Content" ObjectID="_1758387950" r:id="rId237"/>
        </w:object>
      </w:r>
      <w:r w:rsidRPr="007F2609">
        <w:t xml:space="preserve"> –W/2 and </w:t>
      </w:r>
      <w:r w:rsidRPr="007F2609">
        <w:rPr>
          <w:position w:val="-3"/>
        </w:rPr>
        <w:object w:dxaOrig="360" w:dyaOrig="279" w14:anchorId="0253EFDB">
          <v:shape id="_x0000_i1150" type="#_x0000_t75" style="width:21.9pt;height:14.4pt" o:ole="" filled="t">
            <v:fill color2="black"/>
            <v:imagedata r:id="rId235" o:title=""/>
          </v:shape>
          <o:OLEObject Type="Embed" ProgID="Equation.3" ShapeID="_x0000_i1150" DrawAspect="Content" ObjectID="_1758387951" r:id="rId238"/>
        </w:object>
      </w:r>
      <w:r w:rsidRPr="007F2609">
        <w:t xml:space="preserve"> +W/2. </w:t>
      </w:r>
    </w:p>
    <w:p w14:paraId="6F916B8F" w14:textId="77777777" w:rsidR="00975C97" w:rsidRPr="007F2609" w:rsidRDefault="00975C97" w:rsidP="00346178">
      <w:r w:rsidRPr="007F2609">
        <w:t>The timing of the measured signal z</w:t>
      </w:r>
      <w:r w:rsidRPr="007F2609">
        <w:rPr>
          <w:vertAlign w:val="superscript"/>
        </w:rPr>
        <w:t>0</w:t>
      </w:r>
      <w:r w:rsidRPr="007F2609">
        <w:t>(ν) with respect to the ideal signal i(ν) is determined in the pre FFT domain as follows:</w:t>
      </w:r>
    </w:p>
    <w:p w14:paraId="38D83028" w14:textId="77777777" w:rsidR="00975C97" w:rsidRPr="007F2609" w:rsidRDefault="00975C97" w:rsidP="00346178">
      <w:r w:rsidRPr="007F2609">
        <w:t>Correlation between z</w:t>
      </w:r>
      <w:r w:rsidRPr="007F2609">
        <w:rPr>
          <w:vertAlign w:val="superscript"/>
        </w:rPr>
        <w:t>0</w:t>
      </w:r>
      <w:r w:rsidRPr="007F2609">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346178">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50.7pt;height:14.4pt" o:ole="">
            <v:imagedata r:id="rId239" o:title=""/>
          </v:shape>
          <o:OLEObject Type="Embed" ProgID="Equation.3" ShapeID="_x0000_i1151" DrawAspect="Content" ObjectID="_1758387952" r:id="rId240"/>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6.4pt;height:14.4pt" o:ole="">
            <v:imagedata r:id="rId241" o:title=""/>
          </v:shape>
          <o:OLEObject Type="Embed" ProgID="Equation.3" ShapeID="_x0000_i1152" DrawAspect="Content" ObjectID="_1758387953" r:id="rId242"/>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4.45pt;height:14.4pt" o:ole="">
            <v:imagedata r:id="rId243" o:title=""/>
          </v:shape>
          <o:OLEObject Type="Embed" ProgID="Equation.3" ShapeID="_x0000_i1153" DrawAspect="Content" ObjectID="_1758387954" r:id="rId244"/>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78.25pt;height:14.4pt" o:ole="">
            <v:imagedata r:id="rId245" o:title=""/>
          </v:shape>
          <o:OLEObject Type="Embed" ProgID="Equation.3" ShapeID="_x0000_i1154" DrawAspect="Content" ObjectID="_1758387955" r:id="rId246"/>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1pt;height:14.4pt" o:ole="">
            <v:imagedata r:id="rId247" o:title=""/>
          </v:shape>
          <o:OLEObject Type="Embed" ProgID="Equation.3" ShapeID="_x0000_i1155" DrawAspect="Content" ObjectID="_1758387956" r:id="rId248"/>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346178">
      <w:pPr>
        <w:pStyle w:val="TH"/>
      </w:pPr>
      <w:r w:rsidRPr="007F2609">
        <w:t xml:space="preserve">Table E.6.7-1: EVM window length for PRACH formats for </w:t>
      </w:r>
      <w:r w:rsidRPr="007F2609">
        <w:rPr>
          <w:rFonts w:eastAsia="Batang"/>
          <w:position w:val="-10"/>
          <w:sz w:val="22"/>
          <w:szCs w:val="22"/>
        </w:rPr>
        <w:object w:dxaOrig="915" w:dyaOrig="300" w14:anchorId="4D23D67D">
          <v:shape id="_x0000_i1156" type="#_x0000_t75" style="width:50.7pt;height:14.4pt" o:ole="">
            <v:imagedata r:id="rId239" o:title=""/>
          </v:shape>
          <o:OLEObject Type="Embed" ProgID="Equation.3" ShapeID="_x0000_i1156" DrawAspect="Content" ObjectID="_1758387957" r:id="rId249"/>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72E84D07">
                <v:shape id="_x0000_i1157" type="#_x0000_t75" style="width:21.9pt;height:14.4pt" o:ole="">
                  <v:imagedata r:id="rId250" o:title=""/>
                </v:shape>
                <o:OLEObject Type="Embed" ProgID="Equation.3" ShapeID="_x0000_i1157" DrawAspect="Content" ObjectID="_1758387958" r:id="rId251"/>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346178">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346178">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346178">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346178">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346178">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346178">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346178">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346178">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346178">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346178">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346178">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346178">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346178">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346178">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346178">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346178">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346178">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346178">
            <w:pPr>
              <w:pStyle w:val="TAN"/>
            </w:pPr>
            <w:r w:rsidRPr="007F2609">
              <w:t>Note 2:</w:t>
            </w:r>
            <w:r w:rsidRPr="007F2609">
              <w:tab/>
              <w:t>These percentages are informative</w:t>
            </w:r>
          </w:p>
        </w:tc>
      </w:tr>
    </w:tbl>
    <w:p w14:paraId="50B3BBCB" w14:textId="77777777" w:rsidR="00975C97" w:rsidRPr="007F2609" w:rsidRDefault="00975C97" w:rsidP="00346178"/>
    <w:p w14:paraId="1A383C88" w14:textId="77777777" w:rsidR="00975C97" w:rsidRPr="007F2609" w:rsidRDefault="00975C97" w:rsidP="00346178">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4.45pt;height:14.4pt" o:ole="">
            <v:imagedata r:id="rId243" o:title=""/>
          </v:shape>
          <o:OLEObject Type="Embed" ProgID="Equation.3" ShapeID="_x0000_i1158" DrawAspect="Content" ObjectID="_1758387959" r:id="rId25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2F9FD546">
                <v:shape id="_x0000_i1159" type="#_x0000_t75" style="width:21.9pt;height:14.4pt" o:ole="">
                  <v:imagedata r:id="rId250" o:title=""/>
                </v:shape>
                <o:OLEObject Type="Embed" ProgID="Equation.3" ShapeID="_x0000_i1159" DrawAspect="Content" ObjectID="_1758387960" r:id="rId253"/>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346178">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346178">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346178">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346178">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346178">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346178">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346178">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346178">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346178">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346178">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346178">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346178">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346178">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346178">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346178">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346178">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346178">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346178">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346178">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346178">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346178">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346178">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346178">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346178">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346178">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346178">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346178">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346178">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346178">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346178">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346178">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346178">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346178">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346178">
            <w:pPr>
              <w:pStyle w:val="TAN"/>
            </w:pPr>
            <w:r w:rsidRPr="007F2609">
              <w:t>Note 2:</w:t>
            </w:r>
            <w:r w:rsidRPr="007F2609">
              <w:tab/>
              <w:t>These percentages are informative</w:t>
            </w:r>
          </w:p>
        </w:tc>
      </w:tr>
    </w:tbl>
    <w:p w14:paraId="787D49FB" w14:textId="77777777" w:rsidR="00975C97" w:rsidRPr="007F2609" w:rsidRDefault="00975C97" w:rsidP="00346178"/>
    <w:p w14:paraId="798C2528" w14:textId="77777777" w:rsidR="00975C97" w:rsidRPr="007F2609" w:rsidRDefault="00975C97" w:rsidP="00346178">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346178">
      <w:r w:rsidRPr="007F2609">
        <w:rPr>
          <w:rFonts w:eastAsia="Osaka"/>
        </w:rPr>
        <w:t>EVM is based on Nominal FFT size samples per PRACH preamble and demodulated symbol</w:t>
      </w:r>
      <w:r w:rsidRPr="007F2609">
        <w:t>.</w:t>
      </w:r>
    </w:p>
    <w:p w14:paraId="4148F1A2" w14:textId="05893D66" w:rsidR="00975C97" w:rsidRPr="007F2609" w:rsidRDefault="00975C97" w:rsidP="00975C97">
      <w:pPr>
        <w:pStyle w:val="Heading2"/>
      </w:pPr>
      <w:bookmarkStart w:id="225" w:name="_Toc27478767"/>
      <w:bookmarkStart w:id="226" w:name="_Toc36227481"/>
      <w:r w:rsidRPr="007F2609">
        <w:lastRenderedPageBreak/>
        <w:t>E.6.8</w:t>
      </w:r>
      <w:r w:rsidRPr="007F2609">
        <w:tab/>
        <w:t>Post FFT equalisation</w:t>
      </w:r>
      <w:bookmarkEnd w:id="225"/>
      <w:bookmarkEnd w:id="226"/>
    </w:p>
    <w:p w14:paraId="266AB6E9" w14:textId="77777777" w:rsidR="00975C97" w:rsidRPr="007F2609" w:rsidRDefault="00975C97" w:rsidP="00346178">
      <w:r w:rsidRPr="007F2609">
        <w:t>Equalisation is not applicable for the PRACH.</w:t>
      </w:r>
    </w:p>
    <w:p w14:paraId="66F7C110" w14:textId="356B0FAA" w:rsidR="00975C97" w:rsidRPr="007F2609" w:rsidRDefault="00975C97" w:rsidP="00975C97">
      <w:pPr>
        <w:pStyle w:val="Heading2"/>
      </w:pPr>
      <w:bookmarkStart w:id="227" w:name="_Toc27478768"/>
      <w:bookmarkStart w:id="228" w:name="_Toc36227482"/>
      <w:r w:rsidRPr="007F2609">
        <w:t>E.6.9</w:t>
      </w:r>
      <w:r w:rsidRPr="007F2609">
        <w:tab/>
        <w:t>Derivation of the results</w:t>
      </w:r>
      <w:bookmarkEnd w:id="227"/>
      <w:bookmarkEnd w:id="228"/>
    </w:p>
    <w:p w14:paraId="49B67A66" w14:textId="77777777" w:rsidR="00975C97" w:rsidRPr="007F2609" w:rsidRDefault="00975C97" w:rsidP="00975C97">
      <w:pPr>
        <w:pStyle w:val="Heading3"/>
        <w:rPr>
          <w:vertAlign w:val="subscript"/>
        </w:rPr>
      </w:pPr>
      <w:bookmarkStart w:id="229" w:name="_Toc27478769"/>
      <w:bookmarkStart w:id="230" w:name="_Toc36227483"/>
      <w:r w:rsidRPr="007F2609">
        <w:t>E.6.9.1</w:t>
      </w:r>
      <w:r w:rsidRPr="007F2609">
        <w:tab/>
        <w:t>EVM</w:t>
      </w:r>
      <w:r w:rsidRPr="007F2609">
        <w:rPr>
          <w:vertAlign w:val="subscript"/>
        </w:rPr>
        <w:t>PRACH</w:t>
      </w:r>
      <w:bookmarkEnd w:id="229"/>
      <w:bookmarkEnd w:id="230"/>
    </w:p>
    <w:p w14:paraId="788270FF" w14:textId="77777777" w:rsidR="00975C97" w:rsidRPr="007F2609" w:rsidRDefault="00975C97" w:rsidP="00346178">
      <w:r w:rsidRPr="007F2609">
        <w:t xml:space="preserve">Perform FFT on z’(ν) and i(ν) using the FFT timing </w:t>
      </w:r>
      <w:r w:rsidRPr="007F2609">
        <w:rPr>
          <w:position w:val="-3"/>
        </w:rPr>
        <w:object w:dxaOrig="360" w:dyaOrig="279" w14:anchorId="21C5BAE5">
          <v:shape id="_x0000_i1160" type="#_x0000_t75" style="width:21.9pt;height:14.4pt" o:ole="" filled="t">
            <v:fill color2="black"/>
            <v:imagedata r:id="rId235" o:title=""/>
          </v:shape>
          <o:OLEObject Type="Embed" ProgID="Equation.3" ShapeID="_x0000_i1160" DrawAspect="Content" ObjectID="_1758387961" r:id="rId254"/>
        </w:object>
      </w:r>
      <w:r w:rsidRPr="007F2609">
        <w:t xml:space="preserve"> –W/2 and </w:t>
      </w:r>
      <w:r w:rsidRPr="007F2609">
        <w:rPr>
          <w:position w:val="-3"/>
        </w:rPr>
        <w:object w:dxaOrig="360" w:dyaOrig="279" w14:anchorId="399F9C36">
          <v:shape id="_x0000_i1161" type="#_x0000_t75" style="width:21.9pt;height:14.4pt" o:ole="" filled="t">
            <v:fill color2="black"/>
            <v:imagedata r:id="rId235" o:title=""/>
          </v:shape>
          <o:OLEObject Type="Embed" ProgID="Equation.3" ShapeID="_x0000_i1161" DrawAspect="Content" ObjectID="_1758387962" r:id="rId255"/>
        </w:object>
      </w:r>
      <w:r w:rsidRPr="007F2609">
        <w:t xml:space="preserve"> +W/2.</w:t>
      </w:r>
    </w:p>
    <w:p w14:paraId="3F35CD97" w14:textId="77777777" w:rsidR="00975C97" w:rsidRPr="007F2609" w:rsidRDefault="00975C97" w:rsidP="00346178">
      <w:r w:rsidRPr="007F2609">
        <w:t>For format 2 and 3 the first and the repeated preamble sequence are FFT-converted separately. using the standard FFT length of 2048.</w:t>
      </w:r>
    </w:p>
    <w:p w14:paraId="0E1CE383"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346178">
      <w:pPr>
        <w:pStyle w:val="EQ"/>
      </w:pPr>
      <w:r w:rsidRPr="007F2609">
        <w:object w:dxaOrig="4380" w:dyaOrig="1080" w14:anchorId="3B38A639">
          <v:shape id="_x0000_i1162" type="#_x0000_t75" style="width:230.4pt;height:50.1pt" o:ole="">
            <v:imagedata r:id="rId256" o:title=""/>
          </v:shape>
          <o:OLEObject Type="Embed" ProgID="Equation.DSMT4" ShapeID="_x0000_i1162" DrawAspect="Content" ObjectID="_1758387963" r:id="rId257"/>
        </w:object>
      </w:r>
    </w:p>
    <w:p w14:paraId="0ADEF541" w14:textId="77777777" w:rsidR="00975C97" w:rsidRPr="007F2609" w:rsidRDefault="00975C97" w:rsidP="00346178">
      <w:pPr>
        <w:pStyle w:val="EQ"/>
      </w:pPr>
      <w:r w:rsidRPr="007F2609">
        <w:t>,</w:t>
      </w:r>
    </w:p>
    <w:p w14:paraId="26736248" w14:textId="77777777" w:rsidR="00975C97" w:rsidRPr="007F2609" w:rsidRDefault="00975C97" w:rsidP="00346178">
      <w:r w:rsidRPr="007F2609">
        <w:t>where</w:t>
      </w:r>
    </w:p>
    <w:p w14:paraId="338E2951" w14:textId="77777777" w:rsidR="00975C97" w:rsidRPr="007F2609" w:rsidRDefault="00975C97" w:rsidP="00346178">
      <w:pPr>
        <w:pStyle w:val="B10"/>
      </w:pPr>
      <w:r w:rsidRPr="007F2609">
        <w:tab/>
        <w:t>t covers the count of demodulated symbols in the slot.</w:t>
      </w:r>
    </w:p>
    <w:p w14:paraId="6FD3D500" w14:textId="77777777" w:rsidR="00975C97" w:rsidRPr="007F2609" w:rsidRDefault="00975C97" w:rsidP="00346178">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346178">
      <w:pPr>
        <w:pStyle w:val="B10"/>
      </w:pPr>
      <w:r w:rsidRPr="007F2609">
        <w:tab/>
      </w:r>
      <w:r w:rsidRPr="007F2609">
        <w:rPr>
          <w:position w:val="-14"/>
        </w:rPr>
        <w:object w:dxaOrig="840" w:dyaOrig="380" w14:anchorId="074DB40C">
          <v:shape id="_x0000_i1163" type="#_x0000_t75" style="width:44.45pt;height:21.9pt" o:ole="">
            <v:imagedata r:id="rId184" o:title=""/>
          </v:shape>
          <o:OLEObject Type="Embed" ProgID="Equation.3" ShapeID="_x0000_i1163" DrawAspect="Content" ObjectID="_1758387964" r:id="rId258"/>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346178">
      <w:pPr>
        <w:pStyle w:val="B10"/>
      </w:pPr>
      <w:r w:rsidRPr="007F2609">
        <w:tab/>
      </w:r>
      <w:r w:rsidRPr="007F2609">
        <w:rPr>
          <w:position w:val="-10"/>
        </w:rPr>
        <w:object w:dxaOrig="660" w:dyaOrig="340" w14:anchorId="4B00F3F2">
          <v:shape id="_x0000_i1164" type="#_x0000_t75" style="width:36.3pt;height:21.9pt" o:ole="">
            <v:imagedata r:id="rId186" o:title=""/>
          </v:shape>
          <o:OLEObject Type="Embed" ProgID="Equation.3" ShapeID="_x0000_i1164" DrawAspect="Content" ObjectID="_1758387965" r:id="rId259"/>
        </w:object>
      </w:r>
      <w:r w:rsidRPr="007F2609">
        <w:t>is the ideal signal reconstructed by the measurement equipment, and</w:t>
      </w:r>
    </w:p>
    <w:p w14:paraId="746132E8" w14:textId="77777777" w:rsidR="00975C97" w:rsidRPr="007F2609" w:rsidRDefault="00975C97" w:rsidP="00346178">
      <w:pPr>
        <w:pStyle w:val="B10"/>
        <w:rPr>
          <w:lang w:eastAsia="zh-CN"/>
        </w:rPr>
      </w:pPr>
      <w:r w:rsidRPr="007F2609">
        <w:tab/>
      </w:r>
      <w:r w:rsidRPr="007F2609">
        <w:rPr>
          <w:position w:val="-8"/>
        </w:rPr>
        <w:object w:dxaOrig="260" w:dyaOrig="360" w14:anchorId="7E9B5E9B">
          <v:shape id="_x0000_i1165" type="#_x0000_t75" style="width:14.4pt;height:21.9pt" o:ole="" filled="t">
            <v:fill color2="black"/>
            <v:imagedata r:id="rId260" o:title=""/>
          </v:shape>
          <o:OLEObject Type="Embed" ProgID="Equation.3" ShapeID="_x0000_i1165" DrawAspect="Content" ObjectID="_1758387966" r:id="rId261"/>
        </w:object>
      </w:r>
      <w:r w:rsidRPr="007F2609">
        <w:t xml:space="preserve"> is the average power of the ideal signal. For normalized modulation symbols </w:t>
      </w:r>
      <w:r w:rsidRPr="007F2609">
        <w:rPr>
          <w:position w:val="-8"/>
        </w:rPr>
        <w:object w:dxaOrig="260" w:dyaOrig="360" w14:anchorId="29895C64">
          <v:shape id="_x0000_i1166" type="#_x0000_t75" style="width:14.4pt;height:21.9pt" o:ole="" filled="t">
            <v:fill color2="black"/>
            <v:imagedata r:id="rId260" o:title=""/>
          </v:shape>
          <o:OLEObject Type="Embed" ProgID="Equation.3" ShapeID="_x0000_i1166" DrawAspect="Content" ObjectID="_1758387967" r:id="rId262"/>
        </w:object>
      </w:r>
      <w:r w:rsidRPr="007F2609">
        <w:t xml:space="preserve"> is equal to 1.</w:t>
      </w:r>
    </w:p>
    <w:p w14:paraId="4FEAE5CB" w14:textId="77777777" w:rsidR="00975C97" w:rsidRPr="007F2609" w:rsidRDefault="00975C97" w:rsidP="00346178">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21.9pt;height:14.4pt" o:ole="" filled="t">
            <v:fill color2="black"/>
            <v:imagedata r:id="rId235" o:title=""/>
          </v:shape>
          <o:OLEObject Type="Embed" ProgID="Equation.3" ShapeID="_x0000_i1167" DrawAspect="Content" ObjectID="_1758387968" r:id="rId263"/>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21.9pt;height:14.4pt" o:ole="" filled="t">
            <v:fill color2="black"/>
            <v:imagedata r:id="rId235" o:title=""/>
          </v:shape>
          <o:OLEObject Type="Embed" ProgID="Equation.3" ShapeID="_x0000_i1168" DrawAspect="Content" ObjectID="_1758387969" r:id="rId264"/>
        </w:object>
      </w:r>
      <w:r w:rsidRPr="007F2609">
        <w:t xml:space="preserve"> +W/2, where </w:t>
      </w:r>
      <w:r w:rsidRPr="007F2609">
        <w:rPr>
          <w:i/>
        </w:rPr>
        <w:t>m</w:t>
      </w:r>
      <w:r w:rsidRPr="007F2609">
        <w:t xml:space="preserve"> is the number of recorded preambles as defined in Annex E.6.2.</w:t>
      </w:r>
    </w:p>
    <w:p w14:paraId="017E6BCD" w14:textId="3605FFFB" w:rsidR="00975C97" w:rsidRPr="007F2609" w:rsidRDefault="00975C97" w:rsidP="00975C97">
      <w:pPr>
        <w:pStyle w:val="Heading3"/>
        <w:rPr>
          <w:vertAlign w:val="subscript"/>
        </w:rPr>
      </w:pPr>
      <w:bookmarkStart w:id="231" w:name="_Toc27478770"/>
      <w:bookmarkStart w:id="232" w:name="_Toc36227484"/>
      <w:r w:rsidRPr="007F2609">
        <w:t>E.6.9.2</w:t>
      </w:r>
      <w:r w:rsidRPr="007F2609">
        <w:tab/>
        <w:t>Averaged EVM</w:t>
      </w:r>
      <w:r w:rsidRPr="007F2609">
        <w:rPr>
          <w:vertAlign w:val="subscript"/>
        </w:rPr>
        <w:t>PRACH</w:t>
      </w:r>
      <w:bookmarkEnd w:id="231"/>
      <w:bookmarkEnd w:id="232"/>
    </w:p>
    <w:p w14:paraId="69FA3CC9" w14:textId="77777777" w:rsidR="00975C97" w:rsidRPr="007F2609" w:rsidRDefault="00975C97" w:rsidP="00346178">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7.6pt;height:21.9pt" o:ole="">
            <v:imagedata r:id="rId265" o:title=""/>
          </v:shape>
          <o:OLEObject Type="Embed" ProgID="Equation.3" ShapeID="_x0000_i1169" DrawAspect="Content" ObjectID="_1758387970" r:id="rId266"/>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346178">
      <w:pPr>
        <w:pStyle w:val="EQ"/>
        <w:rPr>
          <w:rFonts w:eastAsia="×–¾’©‘Ì"/>
        </w:rPr>
      </w:pPr>
      <w:r w:rsidRPr="007F2609">
        <w:object w:dxaOrig="3460" w:dyaOrig="760" w14:anchorId="7CA28959">
          <v:shape id="_x0000_i1170" type="#_x0000_t75" style="width:188.45pt;height:35.7pt" o:ole="">
            <v:imagedata r:id="rId267" o:title=""/>
          </v:shape>
          <o:OLEObject Type="Embed" ProgID="Equation.DSMT4" ShapeID="_x0000_i1170" DrawAspect="Content" ObjectID="_1758387971" r:id="rId268"/>
        </w:object>
      </w:r>
      <w:r w:rsidRPr="007F2609">
        <w:t>,</w:t>
      </w:r>
    </w:p>
    <w:p w14:paraId="14FFAACC" w14:textId="77777777" w:rsidR="00975C97" w:rsidRPr="007F2609" w:rsidRDefault="00975C97" w:rsidP="00346178">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21.9pt;height:14.4pt" o:ole="" filled="t">
            <v:fill color2="black"/>
            <v:imagedata r:id="rId235" o:title=""/>
          </v:shape>
          <o:OLEObject Type="Embed" ProgID="Equation.3" ShapeID="_x0000_i1171" DrawAspect="Content" ObjectID="_1758387972" r:id="rId269"/>
        </w:object>
      </w:r>
      <w:r w:rsidRPr="007F2609">
        <w:t xml:space="preserve"> –W/2 and </w:t>
      </w:r>
      <w:r w:rsidRPr="007F2609">
        <w:rPr>
          <w:position w:val="-3"/>
        </w:rPr>
        <w:object w:dxaOrig="360" w:dyaOrig="279" w14:anchorId="6F419C9E">
          <v:shape id="_x0000_i1172" type="#_x0000_t75" style="width:21.9pt;height:14.4pt" o:ole="" filled="t">
            <v:fill color2="black"/>
            <v:imagedata r:id="rId235" o:title=""/>
          </v:shape>
          <o:OLEObject Type="Embed" ProgID="Equation.3" ShapeID="_x0000_i1172" DrawAspect="Content" ObjectID="_1758387973" r:id="rId270"/>
        </w:object>
      </w:r>
      <w:r w:rsidRPr="007F2609">
        <w:t xml:space="preserve"> +W/2 leading to</w:t>
      </w:r>
      <w:r w:rsidRPr="007F2609">
        <w:rPr>
          <w:position w:val="-7"/>
        </w:rPr>
        <w:object w:dxaOrig="1340" w:dyaOrig="360" w14:anchorId="43223E41">
          <v:shape id="_x0000_i1173" type="#_x0000_t75" style="width:1in;height:14.4pt" o:ole="" filled="t">
            <v:fill color2="black"/>
            <v:imagedata r:id="rId271" o:title=""/>
          </v:shape>
          <o:OLEObject Type="Embed" ProgID="Equation.3" ShapeID="_x0000_i1173" DrawAspect="Content" ObjectID="_1758387974" r:id="rId272"/>
        </w:object>
      </w:r>
      <w:r w:rsidRPr="007F2609">
        <w:t xml:space="preserve"> and </w:t>
      </w:r>
      <w:r w:rsidRPr="007F2609">
        <w:rPr>
          <w:position w:val="-8"/>
        </w:rPr>
        <w:object w:dxaOrig="1400" w:dyaOrig="380" w14:anchorId="13BB20E7">
          <v:shape id="_x0000_i1174" type="#_x0000_t75" style="width:1in;height:21.9pt" o:ole="" filled="t">
            <v:fill color2="black"/>
            <v:imagedata r:id="rId273" o:title=""/>
          </v:shape>
          <o:OLEObject Type="Embed" ProgID="Equation.3" ShapeID="_x0000_i1174" DrawAspect="Content" ObjectID="_1758387975" r:id="rId274"/>
        </w:object>
      </w:r>
    </w:p>
    <w:p w14:paraId="2F48203D" w14:textId="15A89B53" w:rsidR="00975C97" w:rsidRDefault="00975C97" w:rsidP="00346178">
      <w:r w:rsidRPr="007F2609">
        <w:rPr>
          <w:position w:val="-10"/>
        </w:rPr>
        <w:object w:dxaOrig="5020" w:dyaOrig="420" w14:anchorId="0CE9F6DE">
          <v:shape id="_x0000_i1175" type="#_x0000_t75" style="width:266.1pt;height:21.9pt" o:ole="" filled="t">
            <v:fill color2="black"/>
            <v:imagedata r:id="rId275" o:title=""/>
          </v:shape>
          <o:OLEObject Type="Embed" ProgID="Equation.3" ShapeID="_x0000_i1175" DrawAspect="Content" ObjectID="_1758387976" r:id="rId276"/>
        </w:object>
      </w:r>
      <w:r w:rsidRPr="007F2609">
        <w:t>is compared against the test requirements.</w:t>
      </w:r>
    </w:p>
    <w:p w14:paraId="3F4EDB1D" w14:textId="77777777" w:rsidR="00E32EB6" w:rsidRPr="007F2609" w:rsidRDefault="00E32EB6" w:rsidP="00E32EB6">
      <w:pPr>
        <w:pStyle w:val="Heading3"/>
      </w:pPr>
      <w:r w:rsidRPr="007F2609">
        <w:t>E.</w:t>
      </w:r>
      <w:r>
        <w:t>6.9.3</w:t>
      </w:r>
      <w:r w:rsidRPr="007F2609">
        <w:tab/>
      </w:r>
      <w:r w:rsidRPr="006B6CD6">
        <w:t>EVM measurement for dual Tx</w:t>
      </w:r>
    </w:p>
    <w:p w14:paraId="4F38C4BF" w14:textId="72EC20AC"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4FE0ABBA" w14:textId="77777777" w:rsidR="00E32EB6" w:rsidRPr="00B966D8" w:rsidRDefault="00E32EB6" w:rsidP="00346178">
      <w:pPr>
        <w:pStyle w:val="EQ"/>
      </w:pPr>
      <m:oMathPara>
        <m:oMathParaPr>
          <m:jc m:val="center"/>
        </m:oMathParaPr>
        <m:oMath>
          <m:r>
            <w:rPr>
              <w:rFonts w:ascii="Cambria Math" w:hAnsi="Cambria Math"/>
            </w:rPr>
            <w:lastRenderedPageBreak/>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05B72A2" w14:textId="73C97DC7" w:rsidR="00E32EB6" w:rsidRPr="00145051"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7D098C9D" w14:textId="6F940104" w:rsidR="00975C97" w:rsidRPr="007F2609" w:rsidRDefault="00975C97" w:rsidP="00975C97">
      <w:pPr>
        <w:pStyle w:val="Heading8"/>
      </w:pPr>
      <w:bookmarkStart w:id="233" w:name="_Toc27478771"/>
      <w:bookmarkStart w:id="234" w:name="_Toc36227485"/>
      <w:r w:rsidRPr="007F2609">
        <w:t>Annex F (normative):</w:t>
      </w:r>
      <w:r w:rsidRPr="007F2609">
        <w:br/>
        <w:t>Measurement uncertainties and Test Tolerances</w:t>
      </w:r>
      <w:bookmarkEnd w:id="233"/>
      <w:bookmarkEnd w:id="234"/>
    </w:p>
    <w:p w14:paraId="726455AC" w14:textId="77777777" w:rsidR="00975C97" w:rsidRPr="007F2609" w:rsidRDefault="00975C97" w:rsidP="00975C97">
      <w:pPr>
        <w:pStyle w:val="Heading1"/>
      </w:pPr>
      <w:bookmarkStart w:id="235" w:name="_Toc27478772"/>
      <w:bookmarkStart w:id="236" w:name="_Toc36227486"/>
      <w:r w:rsidRPr="007F2609">
        <w:t>F.1</w:t>
      </w:r>
      <w:r w:rsidRPr="007F2609">
        <w:tab/>
        <w:t>Acceptable uncertainty of Test System (normative)</w:t>
      </w:r>
      <w:bookmarkEnd w:id="235"/>
      <w:bookmarkEnd w:id="236"/>
    </w:p>
    <w:p w14:paraId="1B787F1A" w14:textId="77777777" w:rsidR="00E701AE" w:rsidRPr="007F2609" w:rsidRDefault="00E701AE" w:rsidP="00E701AE">
      <w:pPr>
        <w:pStyle w:val="Heading2"/>
      </w:pPr>
      <w:r w:rsidRPr="007F2609">
        <w:t>F.1.</w:t>
      </w:r>
      <w:r>
        <w:t>0</w:t>
      </w:r>
      <w:r w:rsidRPr="007F2609">
        <w:tab/>
      </w:r>
      <w:r>
        <w:rPr>
          <w:lang w:eastAsia="sv-SE"/>
        </w:rPr>
        <w:t>General</w:t>
      </w:r>
    </w:p>
    <w:p w14:paraId="0E37A465" w14:textId="77777777" w:rsidR="00975C97" w:rsidRPr="007F2609" w:rsidRDefault="00975C97" w:rsidP="00346178">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346178">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346178">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346178">
      <w:r w:rsidRPr="007F2609">
        <w:rPr>
          <w:rFonts w:eastAsia="MS Mincho"/>
        </w:rPr>
        <w:t>T</w:t>
      </w:r>
      <w:r w:rsidRPr="007F2609">
        <w:t>he downlink signal uncertainties apply at each receiver antenna connector.</w:t>
      </w:r>
    </w:p>
    <w:p w14:paraId="4DE3515A" w14:textId="65442CB4" w:rsidR="00975C97" w:rsidRPr="007F2609" w:rsidRDefault="00975C97" w:rsidP="00975C97">
      <w:pPr>
        <w:pStyle w:val="Heading2"/>
      </w:pPr>
      <w:bookmarkStart w:id="237" w:name="_Toc27478773"/>
      <w:bookmarkStart w:id="238" w:name="_Toc36227487"/>
      <w:r w:rsidRPr="007F2609">
        <w:t>F.1.1</w:t>
      </w:r>
      <w:r w:rsidRPr="007F2609">
        <w:tab/>
      </w:r>
      <w:r w:rsidRPr="007F2609">
        <w:rPr>
          <w:lang w:eastAsia="sv-SE"/>
        </w:rPr>
        <w:t>Measurement of test environments</w:t>
      </w:r>
      <w:bookmarkEnd w:id="237"/>
      <w:bookmarkEnd w:id="238"/>
    </w:p>
    <w:p w14:paraId="24B4CA6E" w14:textId="77777777" w:rsidR="00975C97" w:rsidRPr="007F2609" w:rsidRDefault="00975C97" w:rsidP="00346178">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346178">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346178">
      <w:r w:rsidRPr="007F2609">
        <w:t>The above values shall apply unless the test environment is otherwise controlled and the specification for the control of the test environment specifies the uncertainty for the parameter.</w:t>
      </w:r>
    </w:p>
    <w:p w14:paraId="601BA24E" w14:textId="5D3BE898" w:rsidR="00975C97" w:rsidRDefault="00975C97" w:rsidP="00975C97">
      <w:pPr>
        <w:pStyle w:val="Heading2"/>
      </w:pPr>
      <w:bookmarkStart w:id="239" w:name="_Toc27478774"/>
      <w:bookmarkStart w:id="240" w:name="_Toc36227488"/>
      <w:r w:rsidRPr="007F2609">
        <w:t>F.1.2</w:t>
      </w:r>
      <w:r w:rsidRPr="007F2609">
        <w:tab/>
      </w:r>
      <w:r w:rsidRPr="007F2609">
        <w:rPr>
          <w:lang w:eastAsia="sv-SE"/>
        </w:rPr>
        <w:t xml:space="preserve">Measurement of </w:t>
      </w:r>
      <w:r w:rsidRPr="007F2609">
        <w:t>transmitter</w:t>
      </w:r>
      <w:bookmarkEnd w:id="239"/>
      <w:bookmarkEnd w:id="240"/>
    </w:p>
    <w:p w14:paraId="3212032E" w14:textId="15397693" w:rsidR="00FB1274" w:rsidRPr="00FB1274" w:rsidRDefault="00FB1274" w:rsidP="00FB1274">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1F2E8598" w14:textId="77777777" w:rsidR="00975C97" w:rsidRPr="007F2609" w:rsidRDefault="00975C97" w:rsidP="00346178">
      <w:pPr>
        <w:pStyle w:val="TH"/>
      </w:pPr>
      <w:r w:rsidRPr="007F2609">
        <w:lastRenderedPageBreak/>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54"/>
        <w:gridCol w:w="4570"/>
        <w:gridCol w:w="2741"/>
      </w:tblGrid>
      <w:tr w:rsidR="00975C97" w:rsidRPr="007F2609" w14:paraId="1FD96903" w14:textId="77777777" w:rsidTr="002834AA">
        <w:trPr>
          <w:cantSplit/>
          <w:jc w:val="center"/>
        </w:trPr>
        <w:tc>
          <w:tcPr>
            <w:tcW w:w="2454" w:type="dxa"/>
          </w:tcPr>
          <w:p w14:paraId="56C7EA57" w14:textId="77777777" w:rsidR="00975C97" w:rsidRPr="007F2609" w:rsidRDefault="00975C97" w:rsidP="00346178">
            <w:pPr>
              <w:pStyle w:val="TAH"/>
            </w:pPr>
            <w:r w:rsidRPr="007F2609">
              <w:lastRenderedPageBreak/>
              <w:t>Subclause</w:t>
            </w:r>
          </w:p>
        </w:tc>
        <w:tc>
          <w:tcPr>
            <w:tcW w:w="4570" w:type="dxa"/>
          </w:tcPr>
          <w:p w14:paraId="4E75E871" w14:textId="77777777" w:rsidR="00975C97" w:rsidRPr="007F2609" w:rsidRDefault="00975C97" w:rsidP="00346178">
            <w:pPr>
              <w:pStyle w:val="TAH"/>
            </w:pPr>
            <w:r w:rsidRPr="007F2609">
              <w:t>Maximum Test System Uncertainty</w:t>
            </w:r>
          </w:p>
        </w:tc>
        <w:tc>
          <w:tcPr>
            <w:tcW w:w="2741" w:type="dxa"/>
          </w:tcPr>
          <w:p w14:paraId="1C6312EA" w14:textId="77777777" w:rsidR="00975C97" w:rsidRPr="007F2609" w:rsidRDefault="00975C97" w:rsidP="00346178">
            <w:pPr>
              <w:pStyle w:val="TAH"/>
            </w:pPr>
            <w:r w:rsidRPr="007F2609">
              <w:t>Derivation of Test System Uncertainty</w:t>
            </w:r>
          </w:p>
        </w:tc>
      </w:tr>
      <w:tr w:rsidR="00975C97" w:rsidRPr="007F2609" w14:paraId="723A136A" w14:textId="77777777" w:rsidTr="002834AA">
        <w:trPr>
          <w:cantSplit/>
          <w:jc w:val="center"/>
        </w:trPr>
        <w:tc>
          <w:tcPr>
            <w:tcW w:w="2454" w:type="dxa"/>
          </w:tcPr>
          <w:p w14:paraId="729E4EEF" w14:textId="77777777" w:rsidR="00975C97" w:rsidRPr="007F2609" w:rsidRDefault="00975C97" w:rsidP="00346178">
            <w:pPr>
              <w:pStyle w:val="TAL"/>
            </w:pPr>
            <w:r w:rsidRPr="007F2609">
              <w:t>6.2.1 UE maximum output power</w:t>
            </w:r>
          </w:p>
        </w:tc>
        <w:tc>
          <w:tcPr>
            <w:tcW w:w="4570" w:type="dxa"/>
          </w:tcPr>
          <w:p w14:paraId="3E472587" w14:textId="77777777" w:rsidR="00975C97" w:rsidRPr="007F2609" w:rsidRDefault="00975C97" w:rsidP="00346178">
            <w:pPr>
              <w:pStyle w:val="TAL"/>
            </w:pPr>
            <w:r w:rsidRPr="007F2609">
              <w:t>f ≤ 3.0GHz</w:t>
            </w:r>
          </w:p>
          <w:p w14:paraId="4A778BE0" w14:textId="77777777" w:rsidR="00975C97" w:rsidRPr="007F2609" w:rsidRDefault="00975C97" w:rsidP="00346178">
            <w:pPr>
              <w:pStyle w:val="TAL"/>
            </w:pPr>
            <w:r w:rsidRPr="007F2609">
              <w:t>±0.7 dB, BW ≤ 40MHz</w:t>
            </w:r>
          </w:p>
          <w:p w14:paraId="673DF66D" w14:textId="77777777" w:rsidR="00975C97" w:rsidRPr="007F2609" w:rsidRDefault="00975C97" w:rsidP="00346178">
            <w:pPr>
              <w:pStyle w:val="TAL"/>
              <w:rPr>
                <w:rFonts w:cs="v4.2.0"/>
              </w:rPr>
            </w:pPr>
            <w:r w:rsidRPr="007F2609">
              <w:t>±1.4 dB, 40MHz &lt; BW ≤ 100MHz</w:t>
            </w:r>
          </w:p>
          <w:p w14:paraId="4F239C92" w14:textId="77777777" w:rsidR="00975C97" w:rsidRPr="007F2609" w:rsidRDefault="00975C97" w:rsidP="00346178">
            <w:pPr>
              <w:pStyle w:val="TAL"/>
            </w:pPr>
          </w:p>
          <w:p w14:paraId="243A793D" w14:textId="77777777" w:rsidR="00975C97" w:rsidRPr="007F2609" w:rsidRDefault="00975C97" w:rsidP="00346178">
            <w:pPr>
              <w:pStyle w:val="TAL"/>
            </w:pPr>
            <w:r w:rsidRPr="007F2609">
              <w:t>3.0GHz &lt; f ≤ 4.2GHz</w:t>
            </w:r>
          </w:p>
          <w:p w14:paraId="7249D7B9" w14:textId="77777777" w:rsidR="00975C97" w:rsidRPr="007F2609" w:rsidRDefault="00975C97" w:rsidP="00346178">
            <w:pPr>
              <w:pStyle w:val="TAL"/>
            </w:pPr>
            <w:r w:rsidRPr="007F2609">
              <w:t>±1.0 dB, BW ≤ 40MHz</w:t>
            </w:r>
          </w:p>
          <w:p w14:paraId="15E5C7C0" w14:textId="77777777" w:rsidR="00975C97" w:rsidRPr="007F2609" w:rsidRDefault="00975C97" w:rsidP="00346178">
            <w:pPr>
              <w:pStyle w:val="TAL"/>
              <w:rPr>
                <w:rFonts w:cs="v4.2.0"/>
              </w:rPr>
            </w:pPr>
            <w:r w:rsidRPr="007F2609">
              <w:t>±1.6 dB, 40MHz &lt; BW ≤ 100MHz</w:t>
            </w:r>
          </w:p>
          <w:p w14:paraId="2B2CC7D3" w14:textId="77777777" w:rsidR="00975C97" w:rsidRPr="007F2609" w:rsidRDefault="00975C97" w:rsidP="00346178">
            <w:pPr>
              <w:pStyle w:val="TAL"/>
            </w:pPr>
          </w:p>
          <w:p w14:paraId="6FFAB088" w14:textId="77777777" w:rsidR="00975C97" w:rsidRPr="007F2609" w:rsidRDefault="00975C97" w:rsidP="00346178">
            <w:pPr>
              <w:pStyle w:val="TAL"/>
            </w:pPr>
            <w:r w:rsidRPr="007F2609">
              <w:t>4.2GHz &lt; f ≤ 6.0GHz</w:t>
            </w:r>
          </w:p>
          <w:p w14:paraId="7F534B29" w14:textId="77777777" w:rsidR="00975C97" w:rsidRPr="007F2609" w:rsidRDefault="00975C97" w:rsidP="00346178">
            <w:pPr>
              <w:pStyle w:val="TAL"/>
            </w:pPr>
            <w:r w:rsidRPr="007F2609">
              <w:t>±1.3 dB, BW ≤ 20MHz</w:t>
            </w:r>
          </w:p>
          <w:p w14:paraId="39776A8B" w14:textId="77777777" w:rsidR="00975C97" w:rsidRPr="007F2609" w:rsidRDefault="00975C97" w:rsidP="00346178">
            <w:pPr>
              <w:pStyle w:val="TAL"/>
              <w:rPr>
                <w:rFonts w:cs="v4.2.0"/>
              </w:rPr>
            </w:pPr>
            <w:r w:rsidRPr="007F2609">
              <w:t>±1.5 dB, 20MHz &lt; BW ≤ 40MHz</w:t>
            </w:r>
          </w:p>
          <w:p w14:paraId="353F19B5" w14:textId="77777777" w:rsidR="00975C97" w:rsidRPr="007F2609" w:rsidRDefault="00975C97" w:rsidP="00346178">
            <w:pPr>
              <w:pStyle w:val="TAL"/>
              <w:rPr>
                <w:rFonts w:cs="v4.2.0"/>
              </w:rPr>
            </w:pPr>
            <w:r w:rsidRPr="007F2609">
              <w:t>±1.6 dB, 40MHz &lt; BW ≤ 100MHz</w:t>
            </w:r>
          </w:p>
        </w:tc>
        <w:tc>
          <w:tcPr>
            <w:tcW w:w="2741" w:type="dxa"/>
          </w:tcPr>
          <w:p w14:paraId="50CA0BF8" w14:textId="77777777" w:rsidR="00975C97" w:rsidRPr="007F2609" w:rsidRDefault="00975C97" w:rsidP="00346178">
            <w:pPr>
              <w:pStyle w:val="TAL"/>
              <w:rPr>
                <w:snapToGrid w:val="0"/>
                <w:lang w:eastAsia="sv-SE"/>
              </w:rPr>
            </w:pPr>
          </w:p>
        </w:tc>
      </w:tr>
      <w:tr w:rsidR="00975C97" w:rsidRPr="007F2609" w14:paraId="39467D20" w14:textId="77777777" w:rsidTr="002834AA">
        <w:trPr>
          <w:cantSplit/>
          <w:jc w:val="center"/>
        </w:trPr>
        <w:tc>
          <w:tcPr>
            <w:tcW w:w="2454" w:type="dxa"/>
          </w:tcPr>
          <w:p w14:paraId="3907C00C" w14:textId="77777777" w:rsidR="00975C97" w:rsidRPr="007F2609" w:rsidRDefault="00975C97" w:rsidP="00346178">
            <w:pPr>
              <w:pStyle w:val="TAL"/>
            </w:pPr>
            <w:r w:rsidRPr="007F2609">
              <w:t>6.2.2 Maximum Power Reduction (MPR)</w:t>
            </w:r>
          </w:p>
        </w:tc>
        <w:tc>
          <w:tcPr>
            <w:tcW w:w="4570" w:type="dxa"/>
          </w:tcPr>
          <w:p w14:paraId="795F4D9E" w14:textId="77777777" w:rsidR="00975C97" w:rsidRPr="007F2609" w:rsidRDefault="00975C97" w:rsidP="00346178">
            <w:pPr>
              <w:pStyle w:val="TAL"/>
            </w:pPr>
            <w:r w:rsidRPr="007F2609">
              <w:t>f ≤ 3.0GHz</w:t>
            </w:r>
          </w:p>
          <w:p w14:paraId="5831AE9E" w14:textId="77777777" w:rsidR="00975C97" w:rsidRPr="007F2609" w:rsidRDefault="00975C97" w:rsidP="00346178">
            <w:pPr>
              <w:pStyle w:val="TAL"/>
            </w:pPr>
            <w:r w:rsidRPr="007F2609">
              <w:t>±0.7 dB, BW ≤ 40MHz</w:t>
            </w:r>
          </w:p>
          <w:p w14:paraId="0504C5EF" w14:textId="77777777" w:rsidR="00975C97" w:rsidRPr="007F2609" w:rsidRDefault="00975C97" w:rsidP="00346178">
            <w:pPr>
              <w:pStyle w:val="TAL"/>
              <w:rPr>
                <w:rFonts w:cs="v4.2.0"/>
              </w:rPr>
            </w:pPr>
            <w:r w:rsidRPr="007F2609">
              <w:t>±1.4 dB, 40MHz &lt; BW ≤ 100MHz</w:t>
            </w:r>
          </w:p>
          <w:p w14:paraId="232A0FD5" w14:textId="77777777" w:rsidR="00975C97" w:rsidRPr="007F2609" w:rsidRDefault="00975C97" w:rsidP="00346178">
            <w:pPr>
              <w:pStyle w:val="TAL"/>
            </w:pPr>
          </w:p>
          <w:p w14:paraId="1FAE2616" w14:textId="77777777" w:rsidR="00975C97" w:rsidRPr="007F2609" w:rsidRDefault="00975C97" w:rsidP="00346178">
            <w:pPr>
              <w:pStyle w:val="TAL"/>
            </w:pPr>
            <w:r w:rsidRPr="007F2609">
              <w:t>3.0GHz &lt; f ≤ 4.2GHz</w:t>
            </w:r>
          </w:p>
          <w:p w14:paraId="76F7ED4F" w14:textId="77777777" w:rsidR="00975C97" w:rsidRPr="007F2609" w:rsidRDefault="00975C97" w:rsidP="00346178">
            <w:pPr>
              <w:pStyle w:val="TAL"/>
            </w:pPr>
            <w:r w:rsidRPr="007F2609">
              <w:t>±1.0 dB, BW ≤ 40MHz</w:t>
            </w:r>
          </w:p>
          <w:p w14:paraId="2057EF4E" w14:textId="77777777" w:rsidR="00975C97" w:rsidRPr="007F2609" w:rsidRDefault="00975C97" w:rsidP="00346178">
            <w:pPr>
              <w:pStyle w:val="TAL"/>
              <w:rPr>
                <w:rFonts w:cs="v4.2.0"/>
              </w:rPr>
            </w:pPr>
            <w:r w:rsidRPr="007F2609">
              <w:t>±1.6 dB, 40MHz &lt; BW ≤ 100MHz</w:t>
            </w:r>
          </w:p>
          <w:p w14:paraId="688443B2" w14:textId="77777777" w:rsidR="00975C97" w:rsidRPr="007F2609" w:rsidRDefault="00975C97" w:rsidP="00346178">
            <w:pPr>
              <w:pStyle w:val="TAL"/>
            </w:pPr>
          </w:p>
          <w:p w14:paraId="352604FE" w14:textId="77777777" w:rsidR="00975C97" w:rsidRPr="007F2609" w:rsidRDefault="00975C97" w:rsidP="00346178">
            <w:pPr>
              <w:pStyle w:val="TAL"/>
            </w:pPr>
            <w:r w:rsidRPr="007F2609">
              <w:t>4.2GHz &lt; f ≤ 6.0GHz</w:t>
            </w:r>
          </w:p>
          <w:p w14:paraId="0E9A4B62" w14:textId="77777777" w:rsidR="00975C97" w:rsidRPr="007F2609" w:rsidRDefault="00975C97" w:rsidP="00346178">
            <w:pPr>
              <w:pStyle w:val="TAL"/>
            </w:pPr>
            <w:r w:rsidRPr="007F2609">
              <w:t>±1.3 dB, BW ≤ 20MHz</w:t>
            </w:r>
          </w:p>
          <w:p w14:paraId="504AB08A" w14:textId="77777777" w:rsidR="00975C97" w:rsidRPr="007F2609" w:rsidRDefault="00975C97" w:rsidP="00346178">
            <w:pPr>
              <w:pStyle w:val="TAL"/>
              <w:rPr>
                <w:rFonts w:cs="v4.2.0"/>
              </w:rPr>
            </w:pPr>
            <w:r w:rsidRPr="007F2609">
              <w:t>±1.5 dB, 20MHz &lt; BW ≤ 40MHz</w:t>
            </w:r>
          </w:p>
          <w:p w14:paraId="5C6371FA" w14:textId="77777777" w:rsidR="00975C97" w:rsidRPr="007F2609" w:rsidRDefault="00975C97" w:rsidP="00346178">
            <w:pPr>
              <w:pStyle w:val="TAL"/>
              <w:rPr>
                <w:rFonts w:cs="v4.2.0"/>
              </w:rPr>
            </w:pPr>
            <w:r w:rsidRPr="007F2609">
              <w:t>±1.6 dB, 40MHz &lt; BW ≤ 100MHz</w:t>
            </w:r>
          </w:p>
        </w:tc>
        <w:tc>
          <w:tcPr>
            <w:tcW w:w="2741" w:type="dxa"/>
          </w:tcPr>
          <w:p w14:paraId="6E186779" w14:textId="77777777" w:rsidR="00975C97" w:rsidRPr="007F2609" w:rsidRDefault="00975C97" w:rsidP="00346178">
            <w:pPr>
              <w:pStyle w:val="TAL"/>
              <w:rPr>
                <w:snapToGrid w:val="0"/>
                <w:lang w:eastAsia="sv-SE"/>
              </w:rPr>
            </w:pPr>
          </w:p>
        </w:tc>
      </w:tr>
      <w:tr w:rsidR="00975C97" w:rsidRPr="007F2609" w14:paraId="6DC41D52" w14:textId="77777777" w:rsidTr="002834AA">
        <w:trPr>
          <w:cantSplit/>
          <w:jc w:val="center"/>
        </w:trPr>
        <w:tc>
          <w:tcPr>
            <w:tcW w:w="2454" w:type="dxa"/>
          </w:tcPr>
          <w:p w14:paraId="603B0B51" w14:textId="77777777" w:rsidR="00975C97" w:rsidRPr="007F2609" w:rsidRDefault="00975C97" w:rsidP="00346178">
            <w:pPr>
              <w:pStyle w:val="TAL"/>
            </w:pPr>
            <w:r w:rsidRPr="007F2609">
              <w:t>6.2.3 UE additional maximum output power reduction</w:t>
            </w:r>
          </w:p>
        </w:tc>
        <w:tc>
          <w:tcPr>
            <w:tcW w:w="4570" w:type="dxa"/>
          </w:tcPr>
          <w:p w14:paraId="542E0255" w14:textId="77777777" w:rsidR="00975C97" w:rsidRPr="007F2609" w:rsidRDefault="00975C97" w:rsidP="00346178">
            <w:pPr>
              <w:pStyle w:val="TAL"/>
            </w:pPr>
            <w:r w:rsidRPr="007F2609">
              <w:t>f ≤ 3.0GHz</w:t>
            </w:r>
          </w:p>
          <w:p w14:paraId="041C63E7" w14:textId="77777777" w:rsidR="00975C97" w:rsidRPr="007F2609" w:rsidRDefault="00975C97" w:rsidP="00346178">
            <w:pPr>
              <w:pStyle w:val="TAL"/>
            </w:pPr>
            <w:r w:rsidRPr="007F2609">
              <w:t>±0.7 dB, BW ≤ 40MHz</w:t>
            </w:r>
          </w:p>
          <w:p w14:paraId="50315368" w14:textId="77777777" w:rsidR="00975C97" w:rsidRPr="007F2609" w:rsidRDefault="00975C97" w:rsidP="00346178">
            <w:pPr>
              <w:pStyle w:val="TAL"/>
              <w:rPr>
                <w:rFonts w:cs="v4.2.0"/>
              </w:rPr>
            </w:pPr>
            <w:r w:rsidRPr="007F2609">
              <w:t>±1.4 dB, 40MHz &lt; BW ≤ 100MHz</w:t>
            </w:r>
          </w:p>
          <w:p w14:paraId="0F59A95B" w14:textId="77777777" w:rsidR="00975C97" w:rsidRPr="007F2609" w:rsidRDefault="00975C97" w:rsidP="00346178">
            <w:pPr>
              <w:pStyle w:val="TAL"/>
            </w:pPr>
          </w:p>
          <w:p w14:paraId="7DC2C319" w14:textId="77777777" w:rsidR="00975C97" w:rsidRPr="007F2609" w:rsidRDefault="00975C97" w:rsidP="00346178">
            <w:pPr>
              <w:pStyle w:val="TAL"/>
            </w:pPr>
            <w:r w:rsidRPr="007F2609">
              <w:t>3.0GHz &lt; f ≤ 4.2GHz</w:t>
            </w:r>
          </w:p>
          <w:p w14:paraId="33C39B61" w14:textId="77777777" w:rsidR="00975C97" w:rsidRPr="007F2609" w:rsidRDefault="00975C97" w:rsidP="00346178">
            <w:pPr>
              <w:pStyle w:val="TAL"/>
            </w:pPr>
            <w:r w:rsidRPr="007F2609">
              <w:t>±1.0 dB, BW ≤ 40MHz</w:t>
            </w:r>
          </w:p>
          <w:p w14:paraId="722CB778" w14:textId="77777777" w:rsidR="00975C97" w:rsidRPr="007F2609" w:rsidRDefault="00975C97" w:rsidP="00346178">
            <w:pPr>
              <w:pStyle w:val="TAL"/>
              <w:rPr>
                <w:rFonts w:cs="v4.2.0"/>
              </w:rPr>
            </w:pPr>
            <w:r w:rsidRPr="007F2609">
              <w:t>±1.6 dB, 40MHz &lt; BW ≤ 100MHz</w:t>
            </w:r>
          </w:p>
          <w:p w14:paraId="388771A0" w14:textId="77777777" w:rsidR="00975C97" w:rsidRPr="007F2609" w:rsidRDefault="00975C97" w:rsidP="00346178">
            <w:pPr>
              <w:pStyle w:val="TAL"/>
            </w:pPr>
          </w:p>
          <w:p w14:paraId="3F1EEADB" w14:textId="77777777" w:rsidR="00975C97" w:rsidRPr="007F2609" w:rsidRDefault="00975C97" w:rsidP="00346178">
            <w:pPr>
              <w:pStyle w:val="TAL"/>
            </w:pPr>
            <w:r w:rsidRPr="007F2609">
              <w:t>4.2GHz &lt; f ≤ 6.0GHz</w:t>
            </w:r>
          </w:p>
          <w:p w14:paraId="2024A455" w14:textId="77777777" w:rsidR="00975C97" w:rsidRPr="007F2609" w:rsidRDefault="00975C97" w:rsidP="00346178">
            <w:pPr>
              <w:pStyle w:val="TAL"/>
            </w:pPr>
            <w:r w:rsidRPr="007F2609">
              <w:t>±1.3 dB, BW ≤ 20MHz</w:t>
            </w:r>
          </w:p>
          <w:p w14:paraId="38C12360" w14:textId="77777777" w:rsidR="00975C97" w:rsidRPr="007F2609" w:rsidRDefault="00975C97" w:rsidP="00346178">
            <w:pPr>
              <w:pStyle w:val="TAL"/>
              <w:rPr>
                <w:rFonts w:cs="v4.2.0"/>
              </w:rPr>
            </w:pPr>
            <w:r w:rsidRPr="007F2609">
              <w:t>±1.5 dB, 20MHz &lt; BW ≤ 40MHz</w:t>
            </w:r>
          </w:p>
          <w:p w14:paraId="6476F330" w14:textId="77777777" w:rsidR="00975C97" w:rsidRPr="007F2609" w:rsidRDefault="00975C97" w:rsidP="00346178">
            <w:pPr>
              <w:pStyle w:val="TAL"/>
              <w:rPr>
                <w:rFonts w:cs="v4.2.0"/>
              </w:rPr>
            </w:pPr>
            <w:r w:rsidRPr="007F2609">
              <w:t>±1.6 dB, 40MHz &lt; BW ≤ 100MHz</w:t>
            </w:r>
          </w:p>
        </w:tc>
        <w:tc>
          <w:tcPr>
            <w:tcW w:w="2741" w:type="dxa"/>
          </w:tcPr>
          <w:p w14:paraId="425C660F" w14:textId="77777777" w:rsidR="00975C97" w:rsidRPr="007F2609" w:rsidRDefault="00975C97" w:rsidP="00346178">
            <w:pPr>
              <w:pStyle w:val="TAL"/>
              <w:rPr>
                <w:snapToGrid w:val="0"/>
                <w:lang w:eastAsia="sv-SE"/>
              </w:rPr>
            </w:pPr>
          </w:p>
        </w:tc>
      </w:tr>
      <w:tr w:rsidR="00975C97" w:rsidRPr="007F2609" w14:paraId="3E542B13" w14:textId="77777777" w:rsidTr="002834AA">
        <w:trPr>
          <w:cantSplit/>
          <w:jc w:val="center"/>
        </w:trPr>
        <w:tc>
          <w:tcPr>
            <w:tcW w:w="2454" w:type="dxa"/>
          </w:tcPr>
          <w:p w14:paraId="17A5C4C2" w14:textId="77777777" w:rsidR="00975C97" w:rsidRPr="007F2609" w:rsidRDefault="00975C97" w:rsidP="00346178">
            <w:pPr>
              <w:pStyle w:val="TAL"/>
            </w:pPr>
            <w:r w:rsidRPr="007F2609">
              <w:t>6.2.4 Configured transmitted power</w:t>
            </w:r>
          </w:p>
        </w:tc>
        <w:tc>
          <w:tcPr>
            <w:tcW w:w="4570" w:type="dxa"/>
          </w:tcPr>
          <w:p w14:paraId="4D7A0497" w14:textId="77777777" w:rsidR="00975C97" w:rsidRPr="007F2609" w:rsidRDefault="00975C97" w:rsidP="00346178">
            <w:pPr>
              <w:pStyle w:val="TAL"/>
            </w:pPr>
            <w:r w:rsidRPr="007F2609">
              <w:t>f ≤ 3.0GHz</w:t>
            </w:r>
          </w:p>
          <w:p w14:paraId="5D0F04F2" w14:textId="77777777" w:rsidR="00975C97" w:rsidRPr="007F2609" w:rsidRDefault="00975C97" w:rsidP="00346178">
            <w:pPr>
              <w:pStyle w:val="TAL"/>
            </w:pPr>
            <w:r w:rsidRPr="007F2609">
              <w:t>±0.7 dB, BW ≤ 40MHz</w:t>
            </w:r>
          </w:p>
          <w:p w14:paraId="243DADEE" w14:textId="77777777" w:rsidR="00975C97" w:rsidRPr="007F2609" w:rsidRDefault="00975C97" w:rsidP="00346178">
            <w:pPr>
              <w:pStyle w:val="TAL"/>
              <w:rPr>
                <w:rFonts w:cs="v4.2.0"/>
              </w:rPr>
            </w:pPr>
            <w:r w:rsidRPr="007F2609">
              <w:t>±1.4 dB, 40MHz &lt; BW ≤ 100MHz</w:t>
            </w:r>
          </w:p>
          <w:p w14:paraId="6D463A28" w14:textId="77777777" w:rsidR="00975C97" w:rsidRPr="007F2609" w:rsidRDefault="00975C97" w:rsidP="00346178">
            <w:pPr>
              <w:pStyle w:val="TAL"/>
            </w:pPr>
          </w:p>
          <w:p w14:paraId="3A32014D" w14:textId="77777777" w:rsidR="00975C97" w:rsidRPr="007F2609" w:rsidRDefault="00975C97" w:rsidP="00346178">
            <w:pPr>
              <w:pStyle w:val="TAL"/>
            </w:pPr>
            <w:r w:rsidRPr="007F2609">
              <w:t>3.0GHz &lt; f ≤ 4.2GHz</w:t>
            </w:r>
          </w:p>
          <w:p w14:paraId="2B68A8B0" w14:textId="77777777" w:rsidR="00975C97" w:rsidRPr="007F2609" w:rsidRDefault="00975C97" w:rsidP="00346178">
            <w:pPr>
              <w:pStyle w:val="TAL"/>
            </w:pPr>
            <w:r w:rsidRPr="007F2609">
              <w:t>±1.0 dB, BW ≤ 40MHz</w:t>
            </w:r>
          </w:p>
          <w:p w14:paraId="691C26E0" w14:textId="77777777" w:rsidR="00975C97" w:rsidRPr="007F2609" w:rsidRDefault="00975C97" w:rsidP="00346178">
            <w:pPr>
              <w:pStyle w:val="TAL"/>
              <w:rPr>
                <w:rFonts w:cs="v4.2.0"/>
              </w:rPr>
            </w:pPr>
            <w:r w:rsidRPr="007F2609">
              <w:t>±1.6 dB, 40MHz &lt; BW ≤ 100MHz</w:t>
            </w:r>
          </w:p>
          <w:p w14:paraId="780C4F64" w14:textId="77777777" w:rsidR="00975C97" w:rsidRPr="007F2609" w:rsidRDefault="00975C97" w:rsidP="00346178">
            <w:pPr>
              <w:pStyle w:val="TAL"/>
            </w:pPr>
          </w:p>
          <w:p w14:paraId="0B4E9E60" w14:textId="77777777" w:rsidR="00975C97" w:rsidRPr="007F2609" w:rsidRDefault="00975C97" w:rsidP="00346178">
            <w:pPr>
              <w:pStyle w:val="TAL"/>
            </w:pPr>
            <w:r w:rsidRPr="007F2609">
              <w:t>4.2GHz &lt; f ≤ 6.0GHz</w:t>
            </w:r>
          </w:p>
          <w:p w14:paraId="621E83D8" w14:textId="77777777" w:rsidR="00975C97" w:rsidRPr="007F2609" w:rsidRDefault="00975C97" w:rsidP="00346178">
            <w:pPr>
              <w:pStyle w:val="TAL"/>
            </w:pPr>
            <w:r w:rsidRPr="007F2609">
              <w:t>±1.3 dB, BW ≤ 20MHz</w:t>
            </w:r>
          </w:p>
          <w:p w14:paraId="47B4CD6F" w14:textId="77777777" w:rsidR="00975C97" w:rsidRPr="007F2609" w:rsidRDefault="00975C97" w:rsidP="00346178">
            <w:pPr>
              <w:pStyle w:val="TAL"/>
              <w:rPr>
                <w:rFonts w:cs="v4.2.0"/>
              </w:rPr>
            </w:pPr>
            <w:r w:rsidRPr="007F2609">
              <w:t>±1.5 dB, 20MHz &lt; BW ≤ 40MHz</w:t>
            </w:r>
          </w:p>
          <w:p w14:paraId="7E39FE9A" w14:textId="77777777" w:rsidR="00975C97" w:rsidRPr="007F2609" w:rsidRDefault="00975C97" w:rsidP="00346178">
            <w:pPr>
              <w:pStyle w:val="TAL"/>
            </w:pPr>
            <w:r w:rsidRPr="007F2609">
              <w:t>±1.6 dB, 40MHz &lt; BW ≤ 100MHz</w:t>
            </w:r>
          </w:p>
        </w:tc>
        <w:tc>
          <w:tcPr>
            <w:tcW w:w="2741" w:type="dxa"/>
          </w:tcPr>
          <w:p w14:paraId="11E94DA3" w14:textId="77777777" w:rsidR="00975C97" w:rsidRPr="007F2609" w:rsidRDefault="00975C97" w:rsidP="00346178">
            <w:pPr>
              <w:pStyle w:val="TAL"/>
              <w:rPr>
                <w:snapToGrid w:val="0"/>
                <w:lang w:eastAsia="sv-SE"/>
              </w:rPr>
            </w:pPr>
          </w:p>
        </w:tc>
      </w:tr>
      <w:tr w:rsidR="00975C97" w:rsidRPr="007F2609" w14:paraId="58105C29" w14:textId="77777777" w:rsidTr="002834AA">
        <w:trPr>
          <w:cantSplit/>
          <w:jc w:val="center"/>
        </w:trPr>
        <w:tc>
          <w:tcPr>
            <w:tcW w:w="2454" w:type="dxa"/>
          </w:tcPr>
          <w:p w14:paraId="3E054EF8" w14:textId="77777777" w:rsidR="00975C97" w:rsidRPr="007F2609" w:rsidRDefault="00975C97" w:rsidP="00346178">
            <w:pPr>
              <w:pStyle w:val="TAL"/>
            </w:pPr>
            <w:r w:rsidRPr="007F2609">
              <w:t>6.2A.1.1 UE maximum output power for CA (2UL CA)</w:t>
            </w:r>
          </w:p>
        </w:tc>
        <w:tc>
          <w:tcPr>
            <w:tcW w:w="4570" w:type="dxa"/>
          </w:tcPr>
          <w:p w14:paraId="6CB35C7A" w14:textId="77777777" w:rsidR="00975C97" w:rsidRPr="007F2609" w:rsidRDefault="00975C97" w:rsidP="00346178">
            <w:pPr>
              <w:pStyle w:val="TAL"/>
            </w:pPr>
            <w:r w:rsidRPr="007F2609">
              <w:t>For Inter-band CA</w:t>
            </w:r>
          </w:p>
          <w:p w14:paraId="37EFB31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tc>
        <w:tc>
          <w:tcPr>
            <w:tcW w:w="2741" w:type="dxa"/>
          </w:tcPr>
          <w:p w14:paraId="01B6ACD0"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2834AA">
        <w:trPr>
          <w:cantSplit/>
          <w:jc w:val="center"/>
        </w:trPr>
        <w:tc>
          <w:tcPr>
            <w:tcW w:w="2454" w:type="dxa"/>
          </w:tcPr>
          <w:p w14:paraId="06AC7E5F" w14:textId="77777777" w:rsidR="00975C97" w:rsidRPr="007F2609" w:rsidRDefault="00975C97" w:rsidP="00346178">
            <w:pPr>
              <w:pStyle w:val="TAL"/>
            </w:pPr>
            <w:r w:rsidRPr="007F2609">
              <w:t>6.2A.2.1 UE maximum output power reduction for CA (2UL CA)</w:t>
            </w:r>
          </w:p>
        </w:tc>
        <w:tc>
          <w:tcPr>
            <w:tcW w:w="4570" w:type="dxa"/>
          </w:tcPr>
          <w:p w14:paraId="2278B517" w14:textId="77777777" w:rsidR="00975C97" w:rsidRPr="007F2609" w:rsidRDefault="00975C97" w:rsidP="00346178">
            <w:pPr>
              <w:pStyle w:val="TAL"/>
            </w:pPr>
            <w:r w:rsidRPr="007F2609">
              <w:t>For Inter-band CA</w:t>
            </w:r>
          </w:p>
          <w:p w14:paraId="0BC7FE23" w14:textId="04BA670B" w:rsidR="00975C97" w:rsidRPr="007F2609" w:rsidRDefault="00975C97" w:rsidP="00346178">
            <w:pPr>
              <w:pStyle w:val="TAL"/>
            </w:pPr>
            <w:bookmarkStart w:id="241" w:name="OLE_LINK34"/>
            <w:r w:rsidRPr="007F2609">
              <w:t>MAX (MU</w:t>
            </w:r>
            <w:r w:rsidRPr="007F2609">
              <w:rPr>
                <w:vertAlign w:val="subscript"/>
              </w:rPr>
              <w:t>CC1</w:t>
            </w:r>
            <w:r w:rsidRPr="007F2609">
              <w:t>, MU</w:t>
            </w:r>
            <w:r w:rsidRPr="007F2609">
              <w:rPr>
                <w:vertAlign w:val="subscript"/>
              </w:rPr>
              <w:t>CC2</w:t>
            </w:r>
            <w:r w:rsidRPr="007F2609">
              <w:t>)</w:t>
            </w:r>
            <w:bookmarkEnd w:id="241"/>
          </w:p>
          <w:p w14:paraId="126D42D5" w14:textId="77777777" w:rsidR="00975C97" w:rsidRPr="007F2609" w:rsidRDefault="00975C97" w:rsidP="00346178">
            <w:pPr>
              <w:pStyle w:val="TAL"/>
            </w:pPr>
            <w:r w:rsidRPr="007F2609">
              <w:t>For intra-band contiguous CA</w:t>
            </w:r>
          </w:p>
          <w:p w14:paraId="04A9AF1D" w14:textId="77777777" w:rsidR="00975C97" w:rsidRPr="007F2609" w:rsidRDefault="00975C97" w:rsidP="00346178">
            <w:pPr>
              <w:pStyle w:val="TAL"/>
              <w:rPr>
                <w:lang w:eastAsia="zh-CN"/>
              </w:rPr>
            </w:pPr>
            <w:r w:rsidRPr="007F2609">
              <w:rPr>
                <w:lang w:eastAsia="zh-CN"/>
              </w:rPr>
              <w:t>Aggregated BW ≤ 100M: same as 6.2.2 for sum of  powers of all CCs</w:t>
            </w:r>
          </w:p>
          <w:p w14:paraId="7CAF94D1"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76ED1959"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2834AA">
        <w:trPr>
          <w:cantSplit/>
          <w:jc w:val="center"/>
        </w:trPr>
        <w:tc>
          <w:tcPr>
            <w:tcW w:w="2454" w:type="dxa"/>
          </w:tcPr>
          <w:p w14:paraId="6CC9D2E5" w14:textId="77777777" w:rsidR="00975C97" w:rsidRPr="007F2609" w:rsidRDefault="00975C97" w:rsidP="00346178">
            <w:pPr>
              <w:pStyle w:val="TAL"/>
            </w:pPr>
            <w:r w:rsidRPr="007F2609">
              <w:t>6.2A.3.1 UE additional maximum output power reduction CA (2UL CA)</w:t>
            </w:r>
          </w:p>
        </w:tc>
        <w:tc>
          <w:tcPr>
            <w:tcW w:w="4570" w:type="dxa"/>
          </w:tcPr>
          <w:p w14:paraId="15AC9E9F" w14:textId="77777777" w:rsidR="00975C97" w:rsidRPr="007F2609" w:rsidRDefault="00975C97" w:rsidP="00346178">
            <w:pPr>
              <w:pStyle w:val="TAL"/>
            </w:pPr>
            <w:r w:rsidRPr="007F2609">
              <w:t>For Inter-band CA</w:t>
            </w:r>
          </w:p>
          <w:p w14:paraId="0B2B7AA2" w14:textId="77777777" w:rsidR="00975C97"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3AEEBF22" w14:textId="77777777" w:rsidR="00CC032A" w:rsidRPr="007F2609" w:rsidRDefault="00CC032A" w:rsidP="00346178">
            <w:pPr>
              <w:pStyle w:val="TAL"/>
            </w:pPr>
            <w:r w:rsidRPr="007F2609">
              <w:t>For intra-band contiguous CA</w:t>
            </w:r>
          </w:p>
          <w:p w14:paraId="74273CD6" w14:textId="77777777" w:rsidR="00CC032A" w:rsidRPr="007F2609" w:rsidRDefault="00CC032A" w:rsidP="00346178">
            <w:pPr>
              <w:pStyle w:val="TAL"/>
            </w:pPr>
            <w:r w:rsidRPr="007F2609">
              <w:t>Aggregated BW ≤ 100M: same as 6.2.2 for sum of  powers of all CCs</w:t>
            </w:r>
          </w:p>
          <w:p w14:paraId="1A4DE958" w14:textId="2055D481" w:rsidR="00CC032A" w:rsidRPr="007F2609" w:rsidRDefault="00CC032A" w:rsidP="00346178">
            <w:pPr>
              <w:pStyle w:val="TAL"/>
            </w:pPr>
            <w:r w:rsidRPr="007F2609">
              <w:t>Aggregated BW &gt; 100M: TBD</w:t>
            </w:r>
          </w:p>
        </w:tc>
        <w:tc>
          <w:tcPr>
            <w:tcW w:w="2741" w:type="dxa"/>
          </w:tcPr>
          <w:p w14:paraId="39FD958F"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2834AA">
        <w:trPr>
          <w:cantSplit/>
          <w:jc w:val="center"/>
        </w:trPr>
        <w:tc>
          <w:tcPr>
            <w:tcW w:w="2454" w:type="dxa"/>
          </w:tcPr>
          <w:p w14:paraId="74D13B3F" w14:textId="77777777" w:rsidR="00975C97" w:rsidRPr="007F2609" w:rsidRDefault="00975C97" w:rsidP="00346178">
            <w:pPr>
              <w:pStyle w:val="TAL"/>
            </w:pPr>
            <w:r w:rsidRPr="007F2609">
              <w:lastRenderedPageBreak/>
              <w:t>6.2A.4.1 Configured transmitted power for CA (2UL CA)</w:t>
            </w:r>
          </w:p>
        </w:tc>
        <w:tc>
          <w:tcPr>
            <w:tcW w:w="4570" w:type="dxa"/>
          </w:tcPr>
          <w:p w14:paraId="19DAC950" w14:textId="77777777" w:rsidR="00975C97" w:rsidRPr="007F2609" w:rsidRDefault="00975C97" w:rsidP="00346178">
            <w:pPr>
              <w:pStyle w:val="TAL"/>
            </w:pPr>
            <w:r w:rsidRPr="007F2609">
              <w:t>For Inter-band CA</w:t>
            </w:r>
          </w:p>
          <w:p w14:paraId="7969CB6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346178">
            <w:pPr>
              <w:pStyle w:val="TAL"/>
            </w:pPr>
            <w:r w:rsidRPr="007F2609">
              <w:t>For intra-band contiguous CA</w:t>
            </w:r>
          </w:p>
          <w:p w14:paraId="2121C073" w14:textId="77777777" w:rsidR="00975C97" w:rsidRPr="007F2609" w:rsidRDefault="00975C97" w:rsidP="00346178">
            <w:pPr>
              <w:pStyle w:val="TAL"/>
              <w:rPr>
                <w:lang w:eastAsia="zh-CN"/>
              </w:rPr>
            </w:pPr>
            <w:r w:rsidRPr="007F2609">
              <w:rPr>
                <w:lang w:eastAsia="zh-CN"/>
              </w:rPr>
              <w:t>Aggregated BW ≤ 100M: same as 6.2.2 for sum of  powers of all CCs</w:t>
            </w:r>
          </w:p>
          <w:p w14:paraId="26E0D23F"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19EE85E5"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2834AA">
        <w:trPr>
          <w:cantSplit/>
          <w:jc w:val="center"/>
        </w:trPr>
        <w:tc>
          <w:tcPr>
            <w:tcW w:w="2454" w:type="dxa"/>
          </w:tcPr>
          <w:p w14:paraId="2444BE90" w14:textId="77777777" w:rsidR="00975C97" w:rsidRPr="007F2609" w:rsidRDefault="00975C97" w:rsidP="00346178">
            <w:pPr>
              <w:pStyle w:val="TAL"/>
            </w:pPr>
            <w:r w:rsidRPr="007F2609">
              <w:t>6.2C.1 Configured transmitted power for SUL</w:t>
            </w:r>
          </w:p>
        </w:tc>
        <w:tc>
          <w:tcPr>
            <w:tcW w:w="4570" w:type="dxa"/>
          </w:tcPr>
          <w:p w14:paraId="7C4F6B28" w14:textId="77777777" w:rsidR="00975C97" w:rsidRPr="007F2609" w:rsidRDefault="00975C97" w:rsidP="00346178">
            <w:pPr>
              <w:pStyle w:val="TAL"/>
            </w:pPr>
            <w:r w:rsidRPr="007F2609">
              <w:t>Same as 6.2.4</w:t>
            </w:r>
          </w:p>
        </w:tc>
        <w:tc>
          <w:tcPr>
            <w:tcW w:w="2741" w:type="dxa"/>
          </w:tcPr>
          <w:p w14:paraId="0DCEDD5D" w14:textId="77777777" w:rsidR="00975C97" w:rsidRPr="007F2609" w:rsidRDefault="00975C97" w:rsidP="00346178">
            <w:pPr>
              <w:pStyle w:val="TAL"/>
              <w:rPr>
                <w:snapToGrid w:val="0"/>
                <w:lang w:eastAsia="sv-SE"/>
              </w:rPr>
            </w:pPr>
          </w:p>
        </w:tc>
      </w:tr>
      <w:tr w:rsidR="00975C97" w:rsidRPr="007F2609" w14:paraId="25BFAC42" w14:textId="77777777" w:rsidTr="002834AA">
        <w:trPr>
          <w:cantSplit/>
          <w:jc w:val="center"/>
        </w:trPr>
        <w:tc>
          <w:tcPr>
            <w:tcW w:w="2454" w:type="dxa"/>
          </w:tcPr>
          <w:p w14:paraId="5ADE1FC5" w14:textId="77777777" w:rsidR="00975C97" w:rsidRPr="007F2609" w:rsidRDefault="00975C97" w:rsidP="00346178">
            <w:pPr>
              <w:pStyle w:val="TAL"/>
            </w:pPr>
            <w:r w:rsidRPr="007F2609">
              <w:t>6.2C.3 UE maximum output power for SUL</w:t>
            </w:r>
          </w:p>
        </w:tc>
        <w:tc>
          <w:tcPr>
            <w:tcW w:w="4570" w:type="dxa"/>
          </w:tcPr>
          <w:p w14:paraId="1675B30B" w14:textId="77777777" w:rsidR="00975C97" w:rsidRPr="007F2609" w:rsidRDefault="00975C97" w:rsidP="00346178">
            <w:pPr>
              <w:pStyle w:val="TAL"/>
            </w:pPr>
            <w:r w:rsidRPr="007F2609">
              <w:t>Same as 6.2.1</w:t>
            </w:r>
          </w:p>
        </w:tc>
        <w:tc>
          <w:tcPr>
            <w:tcW w:w="2741" w:type="dxa"/>
          </w:tcPr>
          <w:p w14:paraId="3C6264BE" w14:textId="77777777" w:rsidR="00975C97" w:rsidRPr="007F2609" w:rsidRDefault="00975C97" w:rsidP="00346178">
            <w:pPr>
              <w:pStyle w:val="TAL"/>
              <w:rPr>
                <w:snapToGrid w:val="0"/>
                <w:lang w:eastAsia="sv-SE"/>
              </w:rPr>
            </w:pPr>
          </w:p>
        </w:tc>
      </w:tr>
      <w:tr w:rsidR="00975C97" w:rsidRPr="007F2609" w14:paraId="6D4B06B0" w14:textId="77777777" w:rsidTr="002834AA">
        <w:trPr>
          <w:cantSplit/>
          <w:jc w:val="center"/>
        </w:trPr>
        <w:tc>
          <w:tcPr>
            <w:tcW w:w="2454" w:type="dxa"/>
          </w:tcPr>
          <w:p w14:paraId="454034A5" w14:textId="77777777" w:rsidR="00975C97" w:rsidRPr="007F2609" w:rsidRDefault="00975C97" w:rsidP="00346178">
            <w:pPr>
              <w:pStyle w:val="TAL"/>
            </w:pPr>
            <w:r w:rsidRPr="007F2609">
              <w:t>6.2C.4 UE maximum output power reduction for SUL</w:t>
            </w:r>
          </w:p>
        </w:tc>
        <w:tc>
          <w:tcPr>
            <w:tcW w:w="4570" w:type="dxa"/>
          </w:tcPr>
          <w:p w14:paraId="4B308185" w14:textId="77777777" w:rsidR="00975C97" w:rsidRPr="007F2609" w:rsidRDefault="00975C97" w:rsidP="00346178">
            <w:pPr>
              <w:pStyle w:val="TAL"/>
            </w:pPr>
            <w:r w:rsidRPr="007F2609">
              <w:t>Same as 6.2.2</w:t>
            </w:r>
          </w:p>
        </w:tc>
        <w:tc>
          <w:tcPr>
            <w:tcW w:w="2741" w:type="dxa"/>
          </w:tcPr>
          <w:p w14:paraId="1EE5B485" w14:textId="77777777" w:rsidR="00975C97" w:rsidRPr="007F2609" w:rsidRDefault="00975C97" w:rsidP="00346178">
            <w:pPr>
              <w:pStyle w:val="TAL"/>
              <w:rPr>
                <w:snapToGrid w:val="0"/>
                <w:lang w:eastAsia="sv-SE"/>
              </w:rPr>
            </w:pPr>
          </w:p>
        </w:tc>
      </w:tr>
      <w:tr w:rsidR="00975C97" w:rsidRPr="007F2609" w14:paraId="5CE28295" w14:textId="77777777" w:rsidTr="002834AA">
        <w:trPr>
          <w:cantSplit/>
          <w:jc w:val="center"/>
        </w:trPr>
        <w:tc>
          <w:tcPr>
            <w:tcW w:w="2454" w:type="dxa"/>
          </w:tcPr>
          <w:p w14:paraId="724C8CDD" w14:textId="77777777" w:rsidR="00975C97" w:rsidRPr="007F2609" w:rsidRDefault="00975C97" w:rsidP="00346178">
            <w:pPr>
              <w:pStyle w:val="TAL"/>
            </w:pPr>
            <w:r w:rsidRPr="007F2609">
              <w:t>6.2C.5 UE additional maximum output power reduction for SUL</w:t>
            </w:r>
          </w:p>
        </w:tc>
        <w:tc>
          <w:tcPr>
            <w:tcW w:w="4570" w:type="dxa"/>
          </w:tcPr>
          <w:p w14:paraId="7DC4EF18" w14:textId="77777777" w:rsidR="00975C97" w:rsidRPr="007F2609" w:rsidRDefault="00975C97" w:rsidP="00346178">
            <w:pPr>
              <w:pStyle w:val="TAL"/>
            </w:pPr>
            <w:r w:rsidRPr="007F2609">
              <w:t>Same as 6.2.3</w:t>
            </w:r>
          </w:p>
        </w:tc>
        <w:tc>
          <w:tcPr>
            <w:tcW w:w="2741" w:type="dxa"/>
          </w:tcPr>
          <w:p w14:paraId="071572D1" w14:textId="77777777" w:rsidR="00975C97" w:rsidRPr="007F2609" w:rsidRDefault="00975C97" w:rsidP="00346178">
            <w:pPr>
              <w:pStyle w:val="TAL"/>
              <w:rPr>
                <w:snapToGrid w:val="0"/>
                <w:lang w:eastAsia="sv-SE"/>
              </w:rPr>
            </w:pPr>
          </w:p>
        </w:tc>
      </w:tr>
      <w:tr w:rsidR="00975C97" w:rsidRPr="007F2609" w14:paraId="793DF11E" w14:textId="77777777" w:rsidTr="002834AA">
        <w:trPr>
          <w:cantSplit/>
          <w:jc w:val="center"/>
        </w:trPr>
        <w:tc>
          <w:tcPr>
            <w:tcW w:w="2454" w:type="dxa"/>
          </w:tcPr>
          <w:p w14:paraId="78B872FB" w14:textId="77777777" w:rsidR="00975C97" w:rsidRPr="007F2609" w:rsidRDefault="00975C97" w:rsidP="00346178">
            <w:pPr>
              <w:pStyle w:val="TAL"/>
            </w:pPr>
            <w:r w:rsidRPr="007F2609">
              <w:t>6.2D.1 UE maximum output power for UL MIMO</w:t>
            </w:r>
          </w:p>
        </w:tc>
        <w:tc>
          <w:tcPr>
            <w:tcW w:w="4570" w:type="dxa"/>
          </w:tcPr>
          <w:p w14:paraId="571FF3C1" w14:textId="77777777" w:rsidR="00975C97" w:rsidRPr="007F2609" w:rsidRDefault="00975C97" w:rsidP="00346178">
            <w:pPr>
              <w:pStyle w:val="TAL"/>
            </w:pPr>
            <w:r w:rsidRPr="007F2609">
              <w:t>Same as 6.2.1 for the sum of power at each of UE antenna connector</w:t>
            </w:r>
          </w:p>
        </w:tc>
        <w:tc>
          <w:tcPr>
            <w:tcW w:w="2741" w:type="dxa"/>
          </w:tcPr>
          <w:p w14:paraId="7FD7149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8F5ED4" w:rsidRPr="007F2609" w14:paraId="7B2BB3D0" w14:textId="77777777" w:rsidTr="002834AA">
        <w:trPr>
          <w:cantSplit/>
          <w:jc w:val="center"/>
        </w:trPr>
        <w:tc>
          <w:tcPr>
            <w:tcW w:w="2454" w:type="dxa"/>
          </w:tcPr>
          <w:p w14:paraId="4293309C" w14:textId="77777777" w:rsidR="008F5ED4" w:rsidRPr="007F2609" w:rsidRDefault="008F5ED4" w:rsidP="00346178">
            <w:pPr>
              <w:pStyle w:val="TAL"/>
            </w:pPr>
            <w:r w:rsidRPr="00BE5031">
              <w:t>6.2</w:t>
            </w:r>
            <w:r>
              <w:t>D.1</w:t>
            </w:r>
            <w:r w:rsidRPr="00BE5031">
              <w:t>_1</w:t>
            </w:r>
            <w:r>
              <w:t xml:space="preserve"> </w:t>
            </w:r>
            <w:r w:rsidRPr="00BE5031">
              <w:t>UE maximum output power for SUL with UL MIMO</w:t>
            </w:r>
          </w:p>
        </w:tc>
        <w:tc>
          <w:tcPr>
            <w:tcW w:w="4570" w:type="dxa"/>
          </w:tcPr>
          <w:p w14:paraId="23BCB77A" w14:textId="77777777" w:rsidR="008F5ED4" w:rsidRPr="00031F5E" w:rsidRDefault="008F5ED4" w:rsidP="00346178">
            <w:pPr>
              <w:pStyle w:val="TAL"/>
              <w:rPr>
                <w:lang w:eastAsia="zh-CN"/>
              </w:rPr>
            </w:pPr>
            <w:r>
              <w:rPr>
                <w:lang w:eastAsia="zh-CN"/>
              </w:rPr>
              <w:t>Same as 6.2D.1</w:t>
            </w:r>
          </w:p>
        </w:tc>
        <w:tc>
          <w:tcPr>
            <w:tcW w:w="2741" w:type="dxa"/>
          </w:tcPr>
          <w:p w14:paraId="19D77EE4" w14:textId="77777777" w:rsidR="008F5ED4" w:rsidRPr="007F2609" w:rsidRDefault="008F5ED4" w:rsidP="00346178">
            <w:pPr>
              <w:pStyle w:val="TAL"/>
              <w:rPr>
                <w:lang w:eastAsia="zh-CN"/>
              </w:rPr>
            </w:pPr>
            <w:r>
              <w:rPr>
                <w:lang w:eastAsia="zh-CN"/>
              </w:rPr>
              <w:t>S</w:t>
            </w:r>
            <w:r>
              <w:rPr>
                <w:rFonts w:hint="eastAsia"/>
                <w:lang w:eastAsia="zh-CN"/>
              </w:rPr>
              <w:t>a</w:t>
            </w:r>
            <w:r>
              <w:rPr>
                <w:lang w:eastAsia="zh-CN"/>
              </w:rPr>
              <w:t>me as 6.2D.1</w:t>
            </w:r>
          </w:p>
        </w:tc>
      </w:tr>
      <w:tr w:rsidR="00975C97" w:rsidRPr="007F2609" w14:paraId="2DD3353F" w14:textId="77777777" w:rsidTr="002834AA">
        <w:trPr>
          <w:cantSplit/>
          <w:jc w:val="center"/>
        </w:trPr>
        <w:tc>
          <w:tcPr>
            <w:tcW w:w="2454" w:type="dxa"/>
          </w:tcPr>
          <w:p w14:paraId="58580D4C" w14:textId="77777777" w:rsidR="00975C97" w:rsidRPr="007F2609" w:rsidRDefault="00975C97" w:rsidP="00346178">
            <w:pPr>
              <w:pStyle w:val="TAL"/>
            </w:pPr>
            <w:r w:rsidRPr="007F2609">
              <w:t>6.2D.2 UE maximum output power reduction for UL MIMO</w:t>
            </w:r>
          </w:p>
        </w:tc>
        <w:tc>
          <w:tcPr>
            <w:tcW w:w="4570" w:type="dxa"/>
          </w:tcPr>
          <w:p w14:paraId="4503111F" w14:textId="77777777" w:rsidR="00975C97" w:rsidRPr="007F2609" w:rsidRDefault="00975C97" w:rsidP="00346178">
            <w:pPr>
              <w:pStyle w:val="TAL"/>
            </w:pPr>
            <w:r w:rsidRPr="007F2609">
              <w:t>Same as 6.2.2 for the sum of power at each of UE antenna connector</w:t>
            </w:r>
          </w:p>
        </w:tc>
        <w:tc>
          <w:tcPr>
            <w:tcW w:w="2741" w:type="dxa"/>
          </w:tcPr>
          <w:p w14:paraId="21B4BD6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56E8D" w:rsidRPr="007F2609" w14:paraId="1B18CB73" w14:textId="77777777" w:rsidTr="002834AA">
        <w:trPr>
          <w:cantSplit/>
          <w:jc w:val="center"/>
        </w:trPr>
        <w:tc>
          <w:tcPr>
            <w:tcW w:w="2454" w:type="dxa"/>
          </w:tcPr>
          <w:p w14:paraId="548D1B60" w14:textId="0447D313" w:rsidR="00956E8D" w:rsidRPr="007F2609" w:rsidRDefault="00956E8D" w:rsidP="00956E8D">
            <w:pPr>
              <w:pStyle w:val="TAL"/>
            </w:pPr>
            <w:r w:rsidRPr="007F2609">
              <w:t>6.2D.2</w:t>
            </w:r>
            <w:r>
              <w:t>_1</w:t>
            </w:r>
            <w:r w:rsidRPr="007F2609">
              <w:t xml:space="preserve"> UE maximum output power reduction for </w:t>
            </w:r>
            <w:r>
              <w:t xml:space="preserve">SUL with </w:t>
            </w:r>
            <w:r w:rsidRPr="007F2609">
              <w:t>UL MIMO</w:t>
            </w:r>
          </w:p>
        </w:tc>
        <w:tc>
          <w:tcPr>
            <w:tcW w:w="4570" w:type="dxa"/>
          </w:tcPr>
          <w:p w14:paraId="446006FE" w14:textId="52793134" w:rsidR="00956E8D" w:rsidRPr="007F2609" w:rsidRDefault="00956E8D" w:rsidP="00956E8D">
            <w:pPr>
              <w:pStyle w:val="TAL"/>
            </w:pPr>
            <w:r w:rsidRPr="007F2609">
              <w:t>Same as 6.2.2 for the sum of power at each of UE antenna connector</w:t>
            </w:r>
          </w:p>
        </w:tc>
        <w:tc>
          <w:tcPr>
            <w:tcW w:w="2741" w:type="dxa"/>
          </w:tcPr>
          <w:p w14:paraId="32F9254D" w14:textId="0E6185AA"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2834AA">
        <w:trPr>
          <w:cantSplit/>
          <w:jc w:val="center"/>
        </w:trPr>
        <w:tc>
          <w:tcPr>
            <w:tcW w:w="2454" w:type="dxa"/>
          </w:tcPr>
          <w:p w14:paraId="1AAE6C09" w14:textId="77777777" w:rsidR="00975C97" w:rsidRPr="007F2609" w:rsidRDefault="00975C97" w:rsidP="00346178">
            <w:pPr>
              <w:pStyle w:val="TAL"/>
            </w:pPr>
            <w:r w:rsidRPr="007F2609">
              <w:t>6.2D.3 UE additional maximum output power reduction for UL MIMO</w:t>
            </w:r>
          </w:p>
        </w:tc>
        <w:tc>
          <w:tcPr>
            <w:tcW w:w="4570" w:type="dxa"/>
          </w:tcPr>
          <w:p w14:paraId="307346F3" w14:textId="77777777" w:rsidR="00975C97" w:rsidRPr="007F2609" w:rsidRDefault="00975C97" w:rsidP="00346178">
            <w:pPr>
              <w:pStyle w:val="TAL"/>
            </w:pPr>
            <w:r w:rsidRPr="007F2609">
              <w:t>Same as 6.2.3 for the sum of power at each of UE antenna connector</w:t>
            </w:r>
          </w:p>
        </w:tc>
        <w:tc>
          <w:tcPr>
            <w:tcW w:w="2741" w:type="dxa"/>
          </w:tcPr>
          <w:p w14:paraId="51759C2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56E8D" w:rsidRPr="007F2609" w14:paraId="3F13793E" w14:textId="77777777" w:rsidTr="002834AA">
        <w:trPr>
          <w:cantSplit/>
          <w:jc w:val="center"/>
        </w:trPr>
        <w:tc>
          <w:tcPr>
            <w:tcW w:w="2454" w:type="dxa"/>
          </w:tcPr>
          <w:p w14:paraId="418EC1E1" w14:textId="7305DECE" w:rsidR="00956E8D" w:rsidRPr="007F2609" w:rsidRDefault="00956E8D" w:rsidP="00956E8D">
            <w:pPr>
              <w:pStyle w:val="TAL"/>
            </w:pPr>
            <w:r w:rsidRPr="007F2609">
              <w:t>6.2D.3</w:t>
            </w:r>
            <w:r>
              <w:t>_1</w:t>
            </w:r>
            <w:r w:rsidRPr="007F2609">
              <w:t xml:space="preserve"> UE additional maximum output power reduction for </w:t>
            </w:r>
            <w:r>
              <w:t xml:space="preserve">SUL with </w:t>
            </w:r>
            <w:r w:rsidRPr="007F2609">
              <w:t>UL MIMO</w:t>
            </w:r>
          </w:p>
        </w:tc>
        <w:tc>
          <w:tcPr>
            <w:tcW w:w="4570" w:type="dxa"/>
          </w:tcPr>
          <w:p w14:paraId="1CB09E05" w14:textId="43418111" w:rsidR="00956E8D" w:rsidRPr="007F2609" w:rsidRDefault="00956E8D" w:rsidP="00956E8D">
            <w:pPr>
              <w:pStyle w:val="TAL"/>
            </w:pPr>
            <w:r w:rsidRPr="007F2609">
              <w:t>Same as 6.2.3 for the sum of power at each of UE antenna connector</w:t>
            </w:r>
          </w:p>
        </w:tc>
        <w:tc>
          <w:tcPr>
            <w:tcW w:w="2741" w:type="dxa"/>
          </w:tcPr>
          <w:p w14:paraId="3EAAF205" w14:textId="4301494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2834AA">
        <w:trPr>
          <w:cantSplit/>
          <w:jc w:val="center"/>
        </w:trPr>
        <w:tc>
          <w:tcPr>
            <w:tcW w:w="2454" w:type="dxa"/>
          </w:tcPr>
          <w:p w14:paraId="73885A76" w14:textId="77777777" w:rsidR="00975C97" w:rsidRPr="007F2609" w:rsidRDefault="00975C97" w:rsidP="00346178">
            <w:pPr>
              <w:pStyle w:val="TAL"/>
            </w:pPr>
            <w:r w:rsidRPr="007F2609">
              <w:t>6.2D.4 Configured transmitted power for UL MIMO</w:t>
            </w:r>
          </w:p>
        </w:tc>
        <w:tc>
          <w:tcPr>
            <w:tcW w:w="4570" w:type="dxa"/>
          </w:tcPr>
          <w:p w14:paraId="51035AC6" w14:textId="77777777" w:rsidR="00975C97" w:rsidRPr="007F2609" w:rsidRDefault="00975C97" w:rsidP="00346178">
            <w:pPr>
              <w:pStyle w:val="TAL"/>
            </w:pPr>
            <w:r w:rsidRPr="007F2609">
              <w:t>Same as 6.2.4 for the sum of power at each of UE antenna connector</w:t>
            </w:r>
          </w:p>
        </w:tc>
        <w:tc>
          <w:tcPr>
            <w:tcW w:w="2741" w:type="dxa"/>
          </w:tcPr>
          <w:p w14:paraId="08BE4C2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8F5ED4" w:rsidRPr="007F2609" w14:paraId="7E23B0B9" w14:textId="77777777" w:rsidTr="002834AA">
        <w:trPr>
          <w:cantSplit/>
          <w:jc w:val="center"/>
        </w:trPr>
        <w:tc>
          <w:tcPr>
            <w:tcW w:w="2454" w:type="dxa"/>
          </w:tcPr>
          <w:p w14:paraId="3225E8C4" w14:textId="77777777" w:rsidR="008F5ED4" w:rsidRPr="007F2609" w:rsidRDefault="008F5ED4" w:rsidP="00346178">
            <w:pPr>
              <w:pStyle w:val="TAL"/>
            </w:pPr>
            <w:r>
              <w:rPr>
                <w:noProof/>
                <w:lang w:eastAsia="zh-CN"/>
              </w:rPr>
              <w:t xml:space="preserve">6.2D.4_1 </w:t>
            </w:r>
            <w:r w:rsidRPr="005B443F">
              <w:rPr>
                <w:lang w:eastAsia="zh-CN"/>
              </w:rPr>
              <w:t>Configured transmitted power for SUL with UL MIMO</w:t>
            </w:r>
          </w:p>
        </w:tc>
        <w:tc>
          <w:tcPr>
            <w:tcW w:w="4570" w:type="dxa"/>
          </w:tcPr>
          <w:p w14:paraId="735F7C18" w14:textId="77777777" w:rsidR="008F5ED4" w:rsidRPr="00031F5E" w:rsidRDefault="008F5ED4" w:rsidP="00346178">
            <w:pPr>
              <w:pStyle w:val="TAL"/>
            </w:pPr>
            <w:r>
              <w:t>Same as 6.2D.4</w:t>
            </w:r>
          </w:p>
        </w:tc>
        <w:tc>
          <w:tcPr>
            <w:tcW w:w="2741" w:type="dxa"/>
          </w:tcPr>
          <w:p w14:paraId="31289D34" w14:textId="77777777" w:rsidR="008F5ED4" w:rsidRPr="007F2609" w:rsidRDefault="008F5ED4" w:rsidP="00346178">
            <w:pPr>
              <w:pStyle w:val="TAL"/>
              <w:rPr>
                <w:lang w:eastAsia="zh-CN"/>
              </w:rPr>
            </w:pPr>
            <w:r>
              <w:rPr>
                <w:lang w:eastAsia="zh-CN"/>
              </w:rPr>
              <w:t>Same as 6.2D.4</w:t>
            </w:r>
          </w:p>
        </w:tc>
      </w:tr>
      <w:tr w:rsidR="00975C97" w:rsidRPr="007F2609" w14:paraId="09B30985" w14:textId="77777777" w:rsidTr="002834AA">
        <w:trPr>
          <w:cantSplit/>
          <w:jc w:val="center"/>
        </w:trPr>
        <w:tc>
          <w:tcPr>
            <w:tcW w:w="2454" w:type="dxa"/>
          </w:tcPr>
          <w:p w14:paraId="422649CF" w14:textId="77777777" w:rsidR="00975C97" w:rsidRPr="007F2609" w:rsidRDefault="00975C97" w:rsidP="00346178">
            <w:pPr>
              <w:pStyle w:val="TAL"/>
            </w:pPr>
            <w:r w:rsidRPr="007F2609">
              <w:lastRenderedPageBreak/>
              <w:t>6.2F.1 UE maximum output power for shared spectrum channel access</w:t>
            </w:r>
          </w:p>
        </w:tc>
        <w:tc>
          <w:tcPr>
            <w:tcW w:w="4570" w:type="dxa"/>
          </w:tcPr>
          <w:p w14:paraId="51EA7199" w14:textId="77777777" w:rsidR="00975C97" w:rsidRPr="007F2609" w:rsidRDefault="00975C97" w:rsidP="00346178">
            <w:pPr>
              <w:pStyle w:val="TAL"/>
            </w:pPr>
          </w:p>
          <w:p w14:paraId="2A14EDE6" w14:textId="787CBBC7" w:rsidR="00975C97" w:rsidRPr="007F2609" w:rsidRDefault="00975C97" w:rsidP="00346178">
            <w:pPr>
              <w:pStyle w:val="TAL"/>
            </w:pPr>
            <w:r w:rsidRPr="007F2609">
              <w:t xml:space="preserve">4.2GHz &lt; f ≤ </w:t>
            </w:r>
            <w:r w:rsidR="00FB1274" w:rsidRPr="007F2609">
              <w:t>7.125GHz</w:t>
            </w:r>
          </w:p>
          <w:p w14:paraId="7FF758EF" w14:textId="77777777" w:rsidR="00975C97" w:rsidRPr="007F2609" w:rsidRDefault="00975C97" w:rsidP="00346178">
            <w:pPr>
              <w:pStyle w:val="TAL"/>
            </w:pPr>
            <w:r w:rsidRPr="007F2609">
              <w:t>±1.3 dB, BW ≤ 20MHz</w:t>
            </w:r>
          </w:p>
          <w:p w14:paraId="4F1BB47F" w14:textId="77777777" w:rsidR="00975C97" w:rsidRPr="007F2609" w:rsidRDefault="00975C97" w:rsidP="00346178">
            <w:pPr>
              <w:pStyle w:val="TAL"/>
              <w:rPr>
                <w:rFonts w:cs="v4.2.0"/>
              </w:rPr>
            </w:pPr>
            <w:r w:rsidRPr="007F2609">
              <w:t>±1.5 dB, 20MHz &lt; BW ≤ 40MHz</w:t>
            </w:r>
          </w:p>
          <w:p w14:paraId="74E846B9" w14:textId="77777777" w:rsidR="00975C97" w:rsidRPr="007F2609" w:rsidRDefault="00975C97" w:rsidP="00346178">
            <w:pPr>
              <w:pStyle w:val="TAL"/>
            </w:pPr>
            <w:r w:rsidRPr="007F2609">
              <w:t>±1.6 dB, 40MHz &lt; BW ≤ 100MHz</w:t>
            </w:r>
          </w:p>
          <w:p w14:paraId="1B6B0B83" w14:textId="0A67B06C" w:rsidR="00975C97" w:rsidRPr="007F2609" w:rsidRDefault="00975C97" w:rsidP="00346178">
            <w:pPr>
              <w:pStyle w:val="TAL"/>
            </w:pPr>
          </w:p>
        </w:tc>
        <w:tc>
          <w:tcPr>
            <w:tcW w:w="2741" w:type="dxa"/>
          </w:tcPr>
          <w:p w14:paraId="74A56F7D" w14:textId="77777777" w:rsidR="00975C97" w:rsidRPr="007F2609" w:rsidRDefault="00975C97" w:rsidP="00346178">
            <w:pPr>
              <w:pStyle w:val="TAL"/>
              <w:rPr>
                <w:lang w:eastAsia="zh-CN"/>
              </w:rPr>
            </w:pPr>
          </w:p>
        </w:tc>
      </w:tr>
      <w:tr w:rsidR="000603CA" w:rsidRPr="007F2609" w14:paraId="19360E2F" w14:textId="77777777" w:rsidTr="002834AA">
        <w:trPr>
          <w:cantSplit/>
          <w:jc w:val="center"/>
        </w:trPr>
        <w:tc>
          <w:tcPr>
            <w:tcW w:w="2454" w:type="dxa"/>
          </w:tcPr>
          <w:p w14:paraId="0F042554" w14:textId="6EE080A4" w:rsidR="000603CA" w:rsidRPr="007F2609" w:rsidRDefault="000603CA" w:rsidP="000603CA">
            <w:pPr>
              <w:pStyle w:val="TAL"/>
            </w:pPr>
            <w:r w:rsidRPr="007F2609">
              <w:t>6.2F.</w:t>
            </w:r>
            <w:r>
              <w:t>2</w:t>
            </w:r>
            <w:r w:rsidRPr="007F2609">
              <w:tab/>
            </w:r>
            <w:r w:rsidRPr="00147C50">
              <w:t>UE maximum output power reduction for shared spectrum access</w:t>
            </w:r>
          </w:p>
        </w:tc>
        <w:tc>
          <w:tcPr>
            <w:tcW w:w="4570" w:type="dxa"/>
          </w:tcPr>
          <w:p w14:paraId="2D18BF30" w14:textId="35B3FA02" w:rsidR="000603CA" w:rsidRPr="007F2609" w:rsidRDefault="000603CA" w:rsidP="000603CA">
            <w:pPr>
              <w:pStyle w:val="TAL"/>
            </w:pPr>
            <w:r w:rsidRPr="007F2609">
              <w:t xml:space="preserve">Same as </w:t>
            </w:r>
            <w:r w:rsidRPr="007F2609">
              <w:rPr>
                <w:rFonts w:cs="v4.2.0"/>
              </w:rPr>
              <w:t xml:space="preserve">6.2F.1 </w:t>
            </w:r>
          </w:p>
        </w:tc>
        <w:tc>
          <w:tcPr>
            <w:tcW w:w="2741" w:type="dxa"/>
          </w:tcPr>
          <w:p w14:paraId="296B6CB4" w14:textId="77777777" w:rsidR="000603CA" w:rsidRPr="007F2609" w:rsidRDefault="000603CA" w:rsidP="000603CA">
            <w:pPr>
              <w:pStyle w:val="TAL"/>
              <w:rPr>
                <w:lang w:eastAsia="zh-CN"/>
              </w:rPr>
            </w:pPr>
          </w:p>
        </w:tc>
      </w:tr>
      <w:tr w:rsidR="00975C97" w:rsidRPr="007F2609" w14:paraId="311782FC" w14:textId="77777777" w:rsidTr="002834AA">
        <w:trPr>
          <w:cantSplit/>
          <w:jc w:val="center"/>
        </w:trPr>
        <w:tc>
          <w:tcPr>
            <w:tcW w:w="2454" w:type="dxa"/>
          </w:tcPr>
          <w:p w14:paraId="3480F794" w14:textId="77777777" w:rsidR="00975C97" w:rsidRPr="007F2609" w:rsidRDefault="00975C97" w:rsidP="00346178">
            <w:pPr>
              <w:pStyle w:val="TAL"/>
            </w:pPr>
            <w:r w:rsidRPr="007F2609">
              <w:t>6.2F.3</w:t>
            </w:r>
            <w:r w:rsidRPr="007F2609">
              <w:tab/>
              <w:t>UE additional maximum output power reduction for shared spectrum access</w:t>
            </w:r>
          </w:p>
        </w:tc>
        <w:tc>
          <w:tcPr>
            <w:tcW w:w="4570" w:type="dxa"/>
          </w:tcPr>
          <w:p w14:paraId="52A6AE73" w14:textId="77777777" w:rsidR="00975C97" w:rsidRPr="007F2609" w:rsidRDefault="00975C97" w:rsidP="00346178">
            <w:pPr>
              <w:pStyle w:val="TAL"/>
            </w:pPr>
            <w:r w:rsidRPr="007F2609">
              <w:t xml:space="preserve">Same as </w:t>
            </w:r>
            <w:r w:rsidRPr="007F2609">
              <w:rPr>
                <w:rFonts w:cs="v4.2.0"/>
              </w:rPr>
              <w:t xml:space="preserve">6.2F.1 </w:t>
            </w:r>
          </w:p>
        </w:tc>
        <w:tc>
          <w:tcPr>
            <w:tcW w:w="2741" w:type="dxa"/>
          </w:tcPr>
          <w:p w14:paraId="5F7F48C4" w14:textId="77777777" w:rsidR="00975C97" w:rsidRPr="007F2609" w:rsidRDefault="00975C97" w:rsidP="00346178">
            <w:pPr>
              <w:pStyle w:val="TAL"/>
              <w:rPr>
                <w:lang w:eastAsia="zh-CN"/>
              </w:rPr>
            </w:pPr>
          </w:p>
        </w:tc>
      </w:tr>
      <w:tr w:rsidR="00A1171B" w:rsidRPr="007F2609" w14:paraId="4D5C00B6" w14:textId="77777777" w:rsidTr="002834AA">
        <w:trPr>
          <w:cantSplit/>
          <w:jc w:val="center"/>
        </w:trPr>
        <w:tc>
          <w:tcPr>
            <w:tcW w:w="2454" w:type="dxa"/>
          </w:tcPr>
          <w:p w14:paraId="6CF4999B" w14:textId="3EF03BBE" w:rsidR="00A1171B" w:rsidRPr="007F2609" w:rsidRDefault="00A1171B" w:rsidP="00346178">
            <w:pPr>
              <w:pStyle w:val="TAL"/>
            </w:pPr>
            <w:r w:rsidRPr="007F2609">
              <w:rPr>
                <w:lang w:eastAsia="zh-CN"/>
              </w:rPr>
              <w:t>6.2G.1 UE maximum output power for Tx Diversity</w:t>
            </w:r>
          </w:p>
        </w:tc>
        <w:tc>
          <w:tcPr>
            <w:tcW w:w="4570" w:type="dxa"/>
          </w:tcPr>
          <w:p w14:paraId="7EB5C3BE" w14:textId="2130B92C" w:rsidR="00A1171B" w:rsidRPr="007F2609" w:rsidRDefault="00A1171B" w:rsidP="00346178">
            <w:pPr>
              <w:pStyle w:val="TAL"/>
              <w:rPr>
                <w:u w:val="single"/>
              </w:rPr>
            </w:pPr>
            <w:r w:rsidRPr="007F2609">
              <w:t>Same as 6.2.1 for the sum of power at each of UE antenna connector</w:t>
            </w:r>
          </w:p>
        </w:tc>
        <w:tc>
          <w:tcPr>
            <w:tcW w:w="2741" w:type="dxa"/>
          </w:tcPr>
          <w:p w14:paraId="1E235AB8" w14:textId="653C9BF5"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2834AA">
        <w:trPr>
          <w:cantSplit/>
          <w:jc w:val="center"/>
        </w:trPr>
        <w:tc>
          <w:tcPr>
            <w:tcW w:w="2454" w:type="dxa"/>
          </w:tcPr>
          <w:p w14:paraId="12F140F9" w14:textId="6137F113" w:rsidR="00A1171B" w:rsidRPr="007F2609" w:rsidRDefault="00A1171B" w:rsidP="00346178">
            <w:pPr>
              <w:pStyle w:val="TAL"/>
            </w:pPr>
            <w:r w:rsidRPr="007F2609">
              <w:rPr>
                <w:lang w:eastAsia="zh-CN"/>
              </w:rPr>
              <w:t>6.2G.2</w:t>
            </w:r>
            <w:r w:rsidRPr="007F2609">
              <w:t xml:space="preserve"> </w:t>
            </w:r>
            <w:r w:rsidRPr="007F2609">
              <w:rPr>
                <w:lang w:eastAsia="zh-CN"/>
              </w:rPr>
              <w:t>UE maximum output power reduction for Tx Diversity</w:t>
            </w:r>
          </w:p>
        </w:tc>
        <w:tc>
          <w:tcPr>
            <w:tcW w:w="4570" w:type="dxa"/>
          </w:tcPr>
          <w:p w14:paraId="4C565671" w14:textId="3A285565" w:rsidR="00A1171B" w:rsidRPr="007F2609" w:rsidRDefault="00A1171B" w:rsidP="00346178">
            <w:pPr>
              <w:pStyle w:val="TAL"/>
              <w:rPr>
                <w:u w:val="single"/>
              </w:rPr>
            </w:pPr>
            <w:r w:rsidRPr="007F2609">
              <w:t>Same as 6.2.2 for the sum of power at each of UE antenna connector</w:t>
            </w:r>
          </w:p>
        </w:tc>
        <w:tc>
          <w:tcPr>
            <w:tcW w:w="2741" w:type="dxa"/>
          </w:tcPr>
          <w:p w14:paraId="273EF98E" w14:textId="3860E852"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2834AA">
        <w:trPr>
          <w:cantSplit/>
          <w:jc w:val="center"/>
        </w:trPr>
        <w:tc>
          <w:tcPr>
            <w:tcW w:w="2454" w:type="dxa"/>
          </w:tcPr>
          <w:p w14:paraId="37A240BD" w14:textId="78BD6974" w:rsidR="00A1171B" w:rsidRPr="007F2609" w:rsidRDefault="00A1171B" w:rsidP="00346178">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70" w:type="dxa"/>
          </w:tcPr>
          <w:p w14:paraId="669A5904" w14:textId="158374EA" w:rsidR="00A1171B" w:rsidRPr="007F2609" w:rsidRDefault="00A1171B" w:rsidP="00346178">
            <w:pPr>
              <w:pStyle w:val="TAL"/>
              <w:rPr>
                <w:u w:val="single"/>
              </w:rPr>
            </w:pPr>
            <w:r w:rsidRPr="007F2609">
              <w:t>Same as 6.2.3 for the sum of power at each of UE antenna connector</w:t>
            </w:r>
          </w:p>
        </w:tc>
        <w:tc>
          <w:tcPr>
            <w:tcW w:w="2741" w:type="dxa"/>
          </w:tcPr>
          <w:p w14:paraId="4A55DDCC" w14:textId="6F28EC87"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B966D8" w:rsidRPr="007F2609" w14:paraId="03BE3CB6" w14:textId="77777777" w:rsidTr="002834AA">
        <w:trPr>
          <w:cantSplit/>
          <w:jc w:val="center"/>
        </w:trPr>
        <w:tc>
          <w:tcPr>
            <w:tcW w:w="2454" w:type="dxa"/>
          </w:tcPr>
          <w:p w14:paraId="6822BBF5" w14:textId="77777777" w:rsidR="00B966D8" w:rsidRPr="007F2609" w:rsidRDefault="00B966D8" w:rsidP="00346178">
            <w:pPr>
              <w:pStyle w:val="TAL"/>
              <w:rPr>
                <w:lang w:eastAsia="zh-CN"/>
              </w:rPr>
            </w:pPr>
            <w:r>
              <w:t xml:space="preserve">6.2G.4 </w:t>
            </w:r>
            <w:r w:rsidRPr="00A8121B">
              <w:t>Configured transmitted power</w:t>
            </w:r>
            <w:r w:rsidRPr="00A8121B">
              <w:rPr>
                <w:lang w:eastAsia="zh-CN"/>
              </w:rPr>
              <w:t xml:space="preserve"> for </w:t>
            </w:r>
            <w:r>
              <w:t>Tx Diversity</w:t>
            </w:r>
          </w:p>
        </w:tc>
        <w:tc>
          <w:tcPr>
            <w:tcW w:w="4570" w:type="dxa"/>
          </w:tcPr>
          <w:p w14:paraId="179189F6"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2741" w:type="dxa"/>
          </w:tcPr>
          <w:p w14:paraId="456661AE" w14:textId="77777777" w:rsidR="00B966D8" w:rsidRPr="007F2609" w:rsidRDefault="00B966D8" w:rsidP="00346178">
            <w:pPr>
              <w:pStyle w:val="TAL"/>
              <w:rPr>
                <w:lang w:eastAsia="zh-CN"/>
              </w:rPr>
            </w:pPr>
            <w:r w:rsidRPr="007F2609">
              <w:rPr>
                <w:lang w:eastAsia="zh-CN"/>
              </w:rPr>
              <w:t>MU is for the sum of power at each of UE antenna connector, and is the same as the MU of single antenna connector in 6.2.</w:t>
            </w:r>
            <w:r>
              <w:rPr>
                <w:lang w:eastAsia="zh-CN"/>
              </w:rPr>
              <w:t>4</w:t>
            </w:r>
            <w:r w:rsidRPr="007F2609">
              <w:rPr>
                <w:lang w:eastAsia="zh-CN"/>
              </w:rPr>
              <w:t xml:space="preserve"> with SNR assumption reduced by 3dB compared to the single antenna case.</w:t>
            </w:r>
          </w:p>
        </w:tc>
      </w:tr>
      <w:tr w:rsidR="00450716" w:rsidRPr="007F2609" w14:paraId="3EBC55B1" w14:textId="77777777" w:rsidTr="002834AA">
        <w:trPr>
          <w:cantSplit/>
          <w:jc w:val="center"/>
        </w:trPr>
        <w:tc>
          <w:tcPr>
            <w:tcW w:w="2454" w:type="dxa"/>
          </w:tcPr>
          <w:p w14:paraId="10C63A77" w14:textId="04F02709" w:rsidR="00450716" w:rsidRDefault="00450716" w:rsidP="00450716">
            <w:pPr>
              <w:pStyle w:val="TAL"/>
            </w:pPr>
            <w:r w:rsidRPr="001F098F">
              <w:t>6.2I.1</w:t>
            </w:r>
            <w:r w:rsidRPr="001F098F">
              <w:tab/>
              <w:t>UE maximum output power for RedCap</w:t>
            </w:r>
          </w:p>
        </w:tc>
        <w:tc>
          <w:tcPr>
            <w:tcW w:w="4570" w:type="dxa"/>
          </w:tcPr>
          <w:p w14:paraId="1FBD9C48" w14:textId="0C164011" w:rsidR="00450716" w:rsidRPr="007F2609" w:rsidRDefault="00450716" w:rsidP="00450716">
            <w:pPr>
              <w:pStyle w:val="TAL"/>
            </w:pPr>
            <w:r w:rsidRPr="007F2609">
              <w:t>Same as 6.2.</w:t>
            </w:r>
            <w:r>
              <w:t>1</w:t>
            </w:r>
            <w:r w:rsidRPr="007F2609">
              <w:t xml:space="preserve"> for</w:t>
            </w:r>
            <w:r>
              <w:t xml:space="preserve"> BW </w:t>
            </w:r>
            <w:r>
              <w:rPr>
                <w:rFonts w:cs="Arial"/>
              </w:rPr>
              <w:t>≤</w:t>
            </w:r>
            <w:r>
              <w:t xml:space="preserve"> 20MHz</w:t>
            </w:r>
          </w:p>
        </w:tc>
        <w:tc>
          <w:tcPr>
            <w:tcW w:w="2741" w:type="dxa"/>
          </w:tcPr>
          <w:p w14:paraId="482140B6" w14:textId="77777777" w:rsidR="00450716" w:rsidRPr="007F2609" w:rsidRDefault="00450716" w:rsidP="00450716">
            <w:pPr>
              <w:pStyle w:val="TAL"/>
              <w:rPr>
                <w:lang w:eastAsia="zh-CN"/>
              </w:rPr>
            </w:pPr>
          </w:p>
        </w:tc>
      </w:tr>
      <w:tr w:rsidR="00975C97" w:rsidRPr="007F2609" w14:paraId="30781AAE" w14:textId="77777777" w:rsidTr="002834AA">
        <w:trPr>
          <w:cantSplit/>
          <w:jc w:val="center"/>
        </w:trPr>
        <w:tc>
          <w:tcPr>
            <w:tcW w:w="2454" w:type="dxa"/>
          </w:tcPr>
          <w:p w14:paraId="6E08DA15" w14:textId="77777777" w:rsidR="00975C97" w:rsidRPr="007F2609" w:rsidRDefault="00975C97" w:rsidP="00346178">
            <w:pPr>
              <w:pStyle w:val="TAL"/>
            </w:pPr>
            <w:r w:rsidRPr="007F2609">
              <w:t>6.3.1 Minimum output power</w:t>
            </w:r>
          </w:p>
        </w:tc>
        <w:tc>
          <w:tcPr>
            <w:tcW w:w="4570" w:type="dxa"/>
          </w:tcPr>
          <w:p w14:paraId="64A33DFB" w14:textId="77777777" w:rsidR="00975C97" w:rsidRPr="007F2609" w:rsidRDefault="00975C97" w:rsidP="00346178">
            <w:pPr>
              <w:pStyle w:val="TAL"/>
            </w:pPr>
            <w:r w:rsidRPr="007F2609">
              <w:t>f ≤ 3.0GHz</w:t>
            </w:r>
          </w:p>
          <w:p w14:paraId="658DA4D1" w14:textId="77777777" w:rsidR="00975C97" w:rsidRPr="007F2609" w:rsidRDefault="00975C97" w:rsidP="00346178">
            <w:pPr>
              <w:pStyle w:val="TAL"/>
            </w:pPr>
            <w:r w:rsidRPr="007F2609">
              <w:t>±1.0 dB, BW ≤ 40MHz</w:t>
            </w:r>
          </w:p>
          <w:p w14:paraId="05F8CF94" w14:textId="77777777" w:rsidR="00975C97" w:rsidRPr="007F2609" w:rsidRDefault="00975C97" w:rsidP="00346178">
            <w:pPr>
              <w:pStyle w:val="TAL"/>
              <w:rPr>
                <w:rFonts w:cs="v4.2.0"/>
              </w:rPr>
            </w:pPr>
            <w:r w:rsidRPr="007F2609">
              <w:t>±1.4 dB, 40MHz &lt; BW ≤ 100MHz</w:t>
            </w:r>
          </w:p>
          <w:p w14:paraId="35401897" w14:textId="77777777" w:rsidR="00975C97" w:rsidRPr="007F2609" w:rsidRDefault="00975C97" w:rsidP="00346178">
            <w:pPr>
              <w:pStyle w:val="TAL"/>
            </w:pPr>
          </w:p>
          <w:p w14:paraId="76FC18B1" w14:textId="77777777" w:rsidR="00975C97" w:rsidRPr="007F2609" w:rsidRDefault="00975C97" w:rsidP="00346178">
            <w:pPr>
              <w:pStyle w:val="TAL"/>
            </w:pPr>
            <w:r w:rsidRPr="007F2609">
              <w:t>3.0GHz &lt; f ≤ 4.2GHz</w:t>
            </w:r>
          </w:p>
          <w:p w14:paraId="404C3536" w14:textId="77777777" w:rsidR="00975C97" w:rsidRPr="007F2609" w:rsidRDefault="00975C97" w:rsidP="00346178">
            <w:pPr>
              <w:pStyle w:val="TAL"/>
            </w:pPr>
            <w:r w:rsidRPr="007F2609">
              <w:t>±1.3 dB, BW ≤ 40MHz</w:t>
            </w:r>
          </w:p>
          <w:p w14:paraId="46A23CA5" w14:textId="77777777" w:rsidR="00975C97" w:rsidRPr="007F2609" w:rsidRDefault="00975C97" w:rsidP="00346178">
            <w:pPr>
              <w:pStyle w:val="TAL"/>
              <w:rPr>
                <w:rFonts w:cs="v4.2.0"/>
              </w:rPr>
            </w:pPr>
            <w:r w:rsidRPr="007F2609">
              <w:t>±1.6 dB, 40MHz &lt; BW ≤ 100MHz</w:t>
            </w:r>
          </w:p>
          <w:p w14:paraId="58FD7296" w14:textId="77777777" w:rsidR="00975C97" w:rsidRPr="007F2609" w:rsidRDefault="00975C97" w:rsidP="00346178">
            <w:pPr>
              <w:pStyle w:val="TAL"/>
            </w:pPr>
          </w:p>
          <w:p w14:paraId="0E21CCDF" w14:textId="77777777" w:rsidR="00975C97" w:rsidRPr="007F2609" w:rsidRDefault="00975C97" w:rsidP="00346178">
            <w:pPr>
              <w:pStyle w:val="TAL"/>
            </w:pPr>
            <w:r w:rsidRPr="007F2609">
              <w:t>4.2GHz &lt; f ≤ 6.0GHz</w:t>
            </w:r>
          </w:p>
          <w:p w14:paraId="41BD3B76" w14:textId="77777777" w:rsidR="00975C97" w:rsidRPr="007F2609" w:rsidRDefault="00975C97" w:rsidP="00346178">
            <w:pPr>
              <w:pStyle w:val="TAL"/>
            </w:pPr>
            <w:r w:rsidRPr="007F2609">
              <w:t>±1.5 dB, BW ≤ 40MHz</w:t>
            </w:r>
          </w:p>
          <w:p w14:paraId="139EFD67" w14:textId="77777777" w:rsidR="00975C97" w:rsidRPr="007F2609" w:rsidRDefault="00975C97" w:rsidP="00346178">
            <w:pPr>
              <w:pStyle w:val="TAL"/>
              <w:rPr>
                <w:rFonts w:cs="v4.2.0"/>
              </w:rPr>
            </w:pPr>
            <w:r w:rsidRPr="007F2609">
              <w:t>±1.8 dB, 40MHz &lt; BW ≤ 100MHz</w:t>
            </w:r>
          </w:p>
        </w:tc>
        <w:tc>
          <w:tcPr>
            <w:tcW w:w="2741" w:type="dxa"/>
          </w:tcPr>
          <w:p w14:paraId="556C2299" w14:textId="77777777" w:rsidR="00975C97" w:rsidRPr="007F2609" w:rsidRDefault="00975C97" w:rsidP="00346178">
            <w:pPr>
              <w:pStyle w:val="TAL"/>
              <w:rPr>
                <w:snapToGrid w:val="0"/>
                <w:lang w:eastAsia="sv-SE"/>
              </w:rPr>
            </w:pPr>
          </w:p>
        </w:tc>
      </w:tr>
      <w:tr w:rsidR="00975C97" w:rsidRPr="007F2609" w14:paraId="26F4E6AF" w14:textId="77777777" w:rsidTr="002834AA">
        <w:trPr>
          <w:cantSplit/>
          <w:jc w:val="center"/>
        </w:trPr>
        <w:tc>
          <w:tcPr>
            <w:tcW w:w="2454" w:type="dxa"/>
          </w:tcPr>
          <w:p w14:paraId="0AA4498D" w14:textId="77777777" w:rsidR="00975C97" w:rsidRPr="007F2609" w:rsidRDefault="00975C97" w:rsidP="00346178">
            <w:pPr>
              <w:pStyle w:val="TAL"/>
            </w:pPr>
            <w:r w:rsidRPr="007F2609">
              <w:lastRenderedPageBreak/>
              <w:t>6.3.2 Transmit OFF power</w:t>
            </w:r>
          </w:p>
        </w:tc>
        <w:tc>
          <w:tcPr>
            <w:tcW w:w="4570" w:type="dxa"/>
          </w:tcPr>
          <w:p w14:paraId="5BA64C82" w14:textId="77777777" w:rsidR="00975C97" w:rsidRPr="007F2609" w:rsidRDefault="00975C97" w:rsidP="00346178">
            <w:pPr>
              <w:pStyle w:val="TAL"/>
            </w:pPr>
            <w:r w:rsidRPr="007F2609">
              <w:t>f ≤ 3.0GHz</w:t>
            </w:r>
          </w:p>
          <w:p w14:paraId="15D21077" w14:textId="77777777" w:rsidR="00975C97" w:rsidRPr="007F2609" w:rsidRDefault="00975C97" w:rsidP="00346178">
            <w:pPr>
              <w:pStyle w:val="TAL"/>
            </w:pPr>
            <w:r w:rsidRPr="007F2609">
              <w:t>±1.5 dB, BW ≤ 40MHz</w:t>
            </w:r>
          </w:p>
          <w:p w14:paraId="36CE54A9" w14:textId="77777777" w:rsidR="00975C97" w:rsidRPr="007F2609" w:rsidRDefault="00975C97" w:rsidP="00346178">
            <w:pPr>
              <w:pStyle w:val="TAL"/>
              <w:rPr>
                <w:rFonts w:cs="v4.2.0"/>
              </w:rPr>
            </w:pPr>
            <w:r w:rsidRPr="007F2609">
              <w:t>±1.7 dB, 40MHz &lt; BW ≤ 100MHz</w:t>
            </w:r>
          </w:p>
          <w:p w14:paraId="2492B069" w14:textId="77777777" w:rsidR="00975C97" w:rsidRPr="007F2609" w:rsidRDefault="00975C97" w:rsidP="00346178">
            <w:pPr>
              <w:pStyle w:val="TAL"/>
            </w:pPr>
          </w:p>
          <w:p w14:paraId="2A867DE5" w14:textId="77777777" w:rsidR="00975C97" w:rsidRPr="007F2609" w:rsidRDefault="00975C97" w:rsidP="00346178">
            <w:pPr>
              <w:pStyle w:val="TAL"/>
            </w:pPr>
            <w:r w:rsidRPr="007F2609">
              <w:t>3.0GHz &lt; f ≤ 4.2GHz</w:t>
            </w:r>
          </w:p>
          <w:p w14:paraId="04987431" w14:textId="77777777" w:rsidR="00975C97" w:rsidRPr="007F2609" w:rsidRDefault="00975C97" w:rsidP="00346178">
            <w:pPr>
              <w:pStyle w:val="TAL"/>
            </w:pPr>
            <w:r w:rsidRPr="007F2609">
              <w:t>±1.8 dB, BW ≤ 40MHz</w:t>
            </w:r>
          </w:p>
          <w:p w14:paraId="67AE1F8A" w14:textId="77777777" w:rsidR="00975C97" w:rsidRPr="007F2609" w:rsidRDefault="00975C97" w:rsidP="00346178">
            <w:pPr>
              <w:pStyle w:val="TAL"/>
            </w:pPr>
            <w:r w:rsidRPr="007F2609">
              <w:t>±1.9 dB, 40MHz &lt; BW ≤ 80MHz</w:t>
            </w:r>
          </w:p>
          <w:p w14:paraId="1DFCE3A0" w14:textId="77777777" w:rsidR="00975C97" w:rsidRPr="007F2609" w:rsidRDefault="00975C97" w:rsidP="00346178">
            <w:pPr>
              <w:pStyle w:val="TAL"/>
              <w:rPr>
                <w:rFonts w:cs="v4.2.0"/>
              </w:rPr>
            </w:pPr>
            <w:r w:rsidRPr="007F2609">
              <w:t>±2.2 dB, 80MHz &lt; BW ≤ 100MHz</w:t>
            </w:r>
          </w:p>
          <w:p w14:paraId="09B53996" w14:textId="77777777" w:rsidR="00975C97" w:rsidRPr="007F2609" w:rsidRDefault="00975C97" w:rsidP="00346178">
            <w:pPr>
              <w:pStyle w:val="TAL"/>
            </w:pPr>
          </w:p>
          <w:p w14:paraId="086ED569" w14:textId="77777777" w:rsidR="00975C97" w:rsidRPr="007F2609" w:rsidRDefault="00975C97" w:rsidP="00346178">
            <w:pPr>
              <w:pStyle w:val="TAL"/>
            </w:pPr>
            <w:r w:rsidRPr="007F2609">
              <w:t>4.2GHz &lt; f ≤ 6.0GHz</w:t>
            </w:r>
          </w:p>
          <w:p w14:paraId="1EFDCD2D" w14:textId="77777777" w:rsidR="00975C97" w:rsidRPr="007F2609" w:rsidRDefault="00975C97" w:rsidP="00346178">
            <w:pPr>
              <w:pStyle w:val="TAL"/>
            </w:pPr>
            <w:r w:rsidRPr="007F2609">
              <w:t>±2.0 dB, BW ≤ 20MHz</w:t>
            </w:r>
          </w:p>
          <w:p w14:paraId="09B4FB63" w14:textId="77777777" w:rsidR="00975C97" w:rsidRPr="007F2609" w:rsidRDefault="00975C97" w:rsidP="00346178">
            <w:pPr>
              <w:pStyle w:val="TAL"/>
            </w:pPr>
            <w:r w:rsidRPr="007F2609">
              <w:t>±2.1 dB, 20MHz &lt; BW ≤ 80MHz</w:t>
            </w:r>
          </w:p>
          <w:p w14:paraId="7F1CB5BD" w14:textId="77777777" w:rsidR="00975C97" w:rsidRPr="007F2609" w:rsidRDefault="00975C97" w:rsidP="00346178">
            <w:pPr>
              <w:pStyle w:val="TAL"/>
              <w:rPr>
                <w:rFonts w:cs="v4.2.0"/>
              </w:rPr>
            </w:pPr>
            <w:r w:rsidRPr="007F2609">
              <w:t>±2.2 dB, 80MHz &lt; BW ≤ 100MHz</w:t>
            </w:r>
          </w:p>
        </w:tc>
        <w:tc>
          <w:tcPr>
            <w:tcW w:w="2741" w:type="dxa"/>
          </w:tcPr>
          <w:p w14:paraId="0B751D62" w14:textId="77777777" w:rsidR="00975C97" w:rsidRPr="007F2609" w:rsidRDefault="00975C97" w:rsidP="00346178">
            <w:pPr>
              <w:pStyle w:val="TAL"/>
              <w:rPr>
                <w:snapToGrid w:val="0"/>
                <w:lang w:eastAsia="sv-SE"/>
              </w:rPr>
            </w:pPr>
          </w:p>
        </w:tc>
      </w:tr>
      <w:tr w:rsidR="00975C97" w:rsidRPr="007F2609" w14:paraId="50D649CA" w14:textId="77777777" w:rsidTr="002834AA">
        <w:trPr>
          <w:cantSplit/>
          <w:jc w:val="center"/>
        </w:trPr>
        <w:tc>
          <w:tcPr>
            <w:tcW w:w="2454" w:type="dxa"/>
          </w:tcPr>
          <w:p w14:paraId="1C429640" w14:textId="77777777" w:rsidR="00975C97" w:rsidRPr="007F2609" w:rsidRDefault="00975C97" w:rsidP="00346178">
            <w:pPr>
              <w:pStyle w:val="TAL"/>
            </w:pPr>
            <w:r w:rsidRPr="007F2609">
              <w:t>6.3.3.2 General ON/OFF time mask</w:t>
            </w:r>
          </w:p>
        </w:tc>
        <w:tc>
          <w:tcPr>
            <w:tcW w:w="4570" w:type="dxa"/>
          </w:tcPr>
          <w:p w14:paraId="418AE473" w14:textId="77777777" w:rsidR="00975C97" w:rsidRPr="007F2609" w:rsidRDefault="00975C97" w:rsidP="00346178">
            <w:pPr>
              <w:pStyle w:val="TAL"/>
            </w:pPr>
            <w:r w:rsidRPr="007F2609">
              <w:t>f ≤ 3.0GHz</w:t>
            </w:r>
          </w:p>
          <w:p w14:paraId="086AE965" w14:textId="77777777" w:rsidR="00975C97" w:rsidRPr="007F2609" w:rsidRDefault="00975C97" w:rsidP="00346178">
            <w:pPr>
              <w:pStyle w:val="TAL"/>
            </w:pPr>
            <w:r w:rsidRPr="007F2609">
              <w:t>±1.5 dB, BW ≤ 40MHz</w:t>
            </w:r>
          </w:p>
          <w:p w14:paraId="08888476" w14:textId="77777777" w:rsidR="00975C97" w:rsidRPr="007F2609" w:rsidRDefault="00975C97" w:rsidP="00346178">
            <w:pPr>
              <w:pStyle w:val="TAL"/>
              <w:rPr>
                <w:rFonts w:cs="v4.2.0"/>
              </w:rPr>
            </w:pPr>
            <w:r w:rsidRPr="007F2609">
              <w:t>±1.7 dB, 40MHz &lt; BW ≤ 100MHz</w:t>
            </w:r>
          </w:p>
          <w:p w14:paraId="784E6241" w14:textId="77777777" w:rsidR="00975C97" w:rsidRPr="007F2609" w:rsidRDefault="00975C97" w:rsidP="00346178">
            <w:pPr>
              <w:pStyle w:val="TAL"/>
            </w:pPr>
          </w:p>
          <w:p w14:paraId="721C4B13" w14:textId="77777777" w:rsidR="00975C97" w:rsidRPr="007F2609" w:rsidRDefault="00975C97" w:rsidP="00346178">
            <w:pPr>
              <w:pStyle w:val="TAL"/>
            </w:pPr>
            <w:r w:rsidRPr="007F2609">
              <w:t>3.0GHz &lt; f ≤ 4.2GHz</w:t>
            </w:r>
          </w:p>
          <w:p w14:paraId="427914A8" w14:textId="77777777" w:rsidR="00975C97" w:rsidRPr="007F2609" w:rsidRDefault="00975C97" w:rsidP="00346178">
            <w:pPr>
              <w:pStyle w:val="TAL"/>
            </w:pPr>
            <w:r w:rsidRPr="007F2609">
              <w:t>±1.8 dB, BW ≤ 40MHz</w:t>
            </w:r>
          </w:p>
          <w:p w14:paraId="3A1A5B81" w14:textId="77777777" w:rsidR="00975C97" w:rsidRPr="007F2609" w:rsidRDefault="00975C97" w:rsidP="00346178">
            <w:pPr>
              <w:pStyle w:val="TAL"/>
            </w:pPr>
            <w:r w:rsidRPr="007F2609">
              <w:t>±1.9 dB, 40MHz &lt; BW ≤ 80MHz</w:t>
            </w:r>
          </w:p>
          <w:p w14:paraId="203541FA" w14:textId="77777777" w:rsidR="00975C97" w:rsidRPr="007F2609" w:rsidRDefault="00975C97" w:rsidP="00346178">
            <w:pPr>
              <w:pStyle w:val="TAL"/>
              <w:rPr>
                <w:rFonts w:cs="v4.2.0"/>
              </w:rPr>
            </w:pPr>
            <w:r w:rsidRPr="007F2609">
              <w:t>±2.2 dB, 80MHz &lt; BW ≤ 100MHz</w:t>
            </w:r>
          </w:p>
          <w:p w14:paraId="3630CCB1" w14:textId="77777777" w:rsidR="00975C97" w:rsidRPr="007F2609" w:rsidRDefault="00975C97" w:rsidP="00346178">
            <w:pPr>
              <w:pStyle w:val="TAL"/>
            </w:pPr>
          </w:p>
          <w:p w14:paraId="092976F9" w14:textId="77777777" w:rsidR="00975C97" w:rsidRPr="007F2609" w:rsidRDefault="00975C97" w:rsidP="00346178">
            <w:pPr>
              <w:pStyle w:val="TAL"/>
            </w:pPr>
            <w:r w:rsidRPr="007F2609">
              <w:t>4.2GHz &lt; f ≤ 6.0GHz</w:t>
            </w:r>
          </w:p>
          <w:p w14:paraId="16C5EBAD" w14:textId="77777777" w:rsidR="00975C97" w:rsidRPr="007F2609" w:rsidRDefault="00975C97" w:rsidP="00346178">
            <w:pPr>
              <w:pStyle w:val="TAL"/>
            </w:pPr>
            <w:r w:rsidRPr="007F2609">
              <w:t>±2.0 dB, BW ≤ 20MHz</w:t>
            </w:r>
          </w:p>
          <w:p w14:paraId="41EF0EAF" w14:textId="77777777" w:rsidR="00975C97" w:rsidRPr="007F2609" w:rsidRDefault="00975C97" w:rsidP="00346178">
            <w:pPr>
              <w:pStyle w:val="TAL"/>
            </w:pPr>
            <w:r w:rsidRPr="007F2609">
              <w:t>±2.1 dB, 20MHz &lt; BW ≤ 80MHz</w:t>
            </w:r>
          </w:p>
          <w:p w14:paraId="0B132A51" w14:textId="77777777" w:rsidR="00975C97" w:rsidRPr="007F2609" w:rsidRDefault="00975C97" w:rsidP="00346178">
            <w:pPr>
              <w:pStyle w:val="TAL"/>
              <w:rPr>
                <w:rFonts w:cs="v4.2.0"/>
              </w:rPr>
            </w:pPr>
            <w:r w:rsidRPr="007F2609">
              <w:t>±2.2 dB, 80MHz &lt; BW ≤ 100MHz</w:t>
            </w:r>
          </w:p>
        </w:tc>
        <w:tc>
          <w:tcPr>
            <w:tcW w:w="2741" w:type="dxa"/>
          </w:tcPr>
          <w:p w14:paraId="794B17A0" w14:textId="77777777" w:rsidR="00975C97" w:rsidRPr="007F2609" w:rsidRDefault="00975C97" w:rsidP="00346178">
            <w:pPr>
              <w:pStyle w:val="TAL"/>
              <w:rPr>
                <w:snapToGrid w:val="0"/>
                <w:lang w:eastAsia="sv-SE"/>
              </w:rPr>
            </w:pPr>
          </w:p>
        </w:tc>
      </w:tr>
      <w:tr w:rsidR="00975C97" w:rsidRPr="007F2609" w14:paraId="7D4FB5EC" w14:textId="77777777" w:rsidTr="002834AA">
        <w:trPr>
          <w:cantSplit/>
          <w:jc w:val="center"/>
        </w:trPr>
        <w:tc>
          <w:tcPr>
            <w:tcW w:w="2454" w:type="dxa"/>
          </w:tcPr>
          <w:p w14:paraId="47D99D2E" w14:textId="77777777" w:rsidR="00975C97" w:rsidRPr="007F2609" w:rsidRDefault="00975C97" w:rsidP="00346178">
            <w:pPr>
              <w:pStyle w:val="TAL"/>
            </w:pPr>
            <w:r w:rsidRPr="007F2609">
              <w:t>6.3.3.4 PRACH time mask</w:t>
            </w:r>
          </w:p>
        </w:tc>
        <w:tc>
          <w:tcPr>
            <w:tcW w:w="4570" w:type="dxa"/>
          </w:tcPr>
          <w:p w14:paraId="026FBC8A" w14:textId="77777777" w:rsidR="00975C97" w:rsidRPr="007F2609" w:rsidRDefault="00975C97" w:rsidP="00346178">
            <w:pPr>
              <w:pStyle w:val="TAL"/>
            </w:pPr>
            <w:r w:rsidRPr="007F2609">
              <w:t>f ≤ 3.0GHz</w:t>
            </w:r>
          </w:p>
          <w:p w14:paraId="13A0B0E9" w14:textId="77777777" w:rsidR="00975C97" w:rsidRPr="007F2609" w:rsidRDefault="00975C97" w:rsidP="00346178">
            <w:pPr>
              <w:pStyle w:val="TAL"/>
            </w:pPr>
            <w:r w:rsidRPr="007F2609">
              <w:t>±1.5 dB, BW ≤ 40MHz</w:t>
            </w:r>
          </w:p>
          <w:p w14:paraId="16AF85A9" w14:textId="77777777" w:rsidR="00975C97" w:rsidRPr="007F2609" w:rsidRDefault="00975C97" w:rsidP="00346178">
            <w:pPr>
              <w:pStyle w:val="TAL"/>
              <w:rPr>
                <w:rFonts w:cs="v4.2.0"/>
              </w:rPr>
            </w:pPr>
            <w:r w:rsidRPr="007F2609">
              <w:t>±1.7 dB, 40MHz &lt; BW ≤ 100MHz</w:t>
            </w:r>
          </w:p>
          <w:p w14:paraId="66A7528C" w14:textId="77777777" w:rsidR="00975C97" w:rsidRPr="007F2609" w:rsidRDefault="00975C97" w:rsidP="00346178">
            <w:pPr>
              <w:pStyle w:val="TAL"/>
            </w:pPr>
          </w:p>
          <w:p w14:paraId="3C16C0DE" w14:textId="77777777" w:rsidR="00975C97" w:rsidRPr="007F2609" w:rsidRDefault="00975C97" w:rsidP="00346178">
            <w:pPr>
              <w:pStyle w:val="TAL"/>
            </w:pPr>
            <w:r w:rsidRPr="007F2609">
              <w:t>3.0GHz &lt; f ≤ 4.2GHz</w:t>
            </w:r>
          </w:p>
          <w:p w14:paraId="4FF1CFBA" w14:textId="77777777" w:rsidR="00975C97" w:rsidRPr="007F2609" w:rsidRDefault="00975C97" w:rsidP="00346178">
            <w:pPr>
              <w:pStyle w:val="TAL"/>
            </w:pPr>
            <w:r w:rsidRPr="007F2609">
              <w:t>±1.8 dB, BW ≤ 40MHz</w:t>
            </w:r>
          </w:p>
          <w:p w14:paraId="0ABAEC90" w14:textId="77777777" w:rsidR="00975C97" w:rsidRPr="007F2609" w:rsidRDefault="00975C97" w:rsidP="00346178">
            <w:pPr>
              <w:pStyle w:val="TAL"/>
            </w:pPr>
            <w:r w:rsidRPr="007F2609">
              <w:t>±1.9 dB, 40MHz &lt; BW ≤ 80MHz</w:t>
            </w:r>
          </w:p>
          <w:p w14:paraId="4012098F" w14:textId="77777777" w:rsidR="00975C97" w:rsidRPr="007F2609" w:rsidRDefault="00975C97" w:rsidP="00346178">
            <w:pPr>
              <w:pStyle w:val="TAL"/>
              <w:rPr>
                <w:rFonts w:cs="v4.2.0"/>
              </w:rPr>
            </w:pPr>
            <w:r w:rsidRPr="007F2609">
              <w:t>±2.2 dB, 80MHz &lt; BW ≤ 100MHz</w:t>
            </w:r>
          </w:p>
          <w:p w14:paraId="0F05841A" w14:textId="77777777" w:rsidR="00975C97" w:rsidRPr="007F2609" w:rsidRDefault="00975C97" w:rsidP="00346178">
            <w:pPr>
              <w:pStyle w:val="TAL"/>
            </w:pPr>
          </w:p>
          <w:p w14:paraId="61A9820E" w14:textId="77777777" w:rsidR="00975C97" w:rsidRPr="007F2609" w:rsidRDefault="00975C97" w:rsidP="00346178">
            <w:pPr>
              <w:pStyle w:val="TAL"/>
            </w:pPr>
            <w:r w:rsidRPr="007F2609">
              <w:t>4.2GHz &lt; f ≤ 6.0GHz</w:t>
            </w:r>
          </w:p>
          <w:p w14:paraId="3EEF3E29" w14:textId="77777777" w:rsidR="00975C97" w:rsidRPr="007F2609" w:rsidRDefault="00975C97" w:rsidP="00346178">
            <w:pPr>
              <w:pStyle w:val="TAL"/>
            </w:pPr>
            <w:r w:rsidRPr="007F2609">
              <w:t>±2.0 dB, BW ≤ 20MHz</w:t>
            </w:r>
          </w:p>
          <w:p w14:paraId="7B307405" w14:textId="77777777" w:rsidR="00975C97" w:rsidRPr="007F2609" w:rsidRDefault="00975C97" w:rsidP="00346178">
            <w:pPr>
              <w:pStyle w:val="TAL"/>
            </w:pPr>
            <w:r w:rsidRPr="007F2609">
              <w:t>±2.1 dB, 20MHz &lt; BW ≤ 80MHz</w:t>
            </w:r>
          </w:p>
          <w:p w14:paraId="0CDFEED0" w14:textId="77777777" w:rsidR="00975C97" w:rsidRPr="007F2609" w:rsidRDefault="00975C97" w:rsidP="00346178">
            <w:pPr>
              <w:pStyle w:val="TAL"/>
            </w:pPr>
            <w:r w:rsidRPr="007F2609">
              <w:t>±2.2 dB, 80MHz &lt; BW ≤ 100MHz</w:t>
            </w:r>
          </w:p>
        </w:tc>
        <w:tc>
          <w:tcPr>
            <w:tcW w:w="2741" w:type="dxa"/>
          </w:tcPr>
          <w:p w14:paraId="05D952F2" w14:textId="77777777" w:rsidR="00975C97" w:rsidRPr="007F2609" w:rsidRDefault="00975C97" w:rsidP="00346178">
            <w:pPr>
              <w:pStyle w:val="TAL"/>
              <w:rPr>
                <w:snapToGrid w:val="0"/>
                <w:lang w:eastAsia="sv-SE"/>
              </w:rPr>
            </w:pPr>
          </w:p>
        </w:tc>
      </w:tr>
      <w:tr w:rsidR="00975C97" w:rsidRPr="007F2609" w14:paraId="1634FDF1" w14:textId="77777777" w:rsidTr="002834AA">
        <w:trPr>
          <w:cantSplit/>
          <w:jc w:val="center"/>
        </w:trPr>
        <w:tc>
          <w:tcPr>
            <w:tcW w:w="2454" w:type="dxa"/>
          </w:tcPr>
          <w:p w14:paraId="76031EC9" w14:textId="77777777" w:rsidR="00975C97" w:rsidRPr="007F2609" w:rsidRDefault="00975C97" w:rsidP="00346178">
            <w:pPr>
              <w:pStyle w:val="TAL"/>
              <w:rPr>
                <w:rFonts w:cs="v4.2.0"/>
              </w:rPr>
            </w:pPr>
            <w:r w:rsidRPr="007F2609">
              <w:t>6.3.3.6 SRS time mask</w:t>
            </w:r>
          </w:p>
        </w:tc>
        <w:tc>
          <w:tcPr>
            <w:tcW w:w="4570" w:type="dxa"/>
          </w:tcPr>
          <w:p w14:paraId="70C0EF31" w14:textId="77777777" w:rsidR="00975C97" w:rsidRPr="007F2609" w:rsidRDefault="00975C97" w:rsidP="00346178">
            <w:pPr>
              <w:pStyle w:val="TAL"/>
            </w:pPr>
            <w:r w:rsidRPr="007F2609">
              <w:t>f ≤ 3.0GHz</w:t>
            </w:r>
          </w:p>
          <w:p w14:paraId="34A5137A" w14:textId="77777777" w:rsidR="00975C97" w:rsidRPr="007F2609" w:rsidRDefault="00975C97" w:rsidP="00346178">
            <w:pPr>
              <w:pStyle w:val="TAL"/>
            </w:pPr>
            <w:r w:rsidRPr="007F2609">
              <w:t>±1.5 dB, BW ≤ 40MHz</w:t>
            </w:r>
          </w:p>
          <w:p w14:paraId="3BE8FFB8" w14:textId="77777777" w:rsidR="00975C97" w:rsidRPr="007F2609" w:rsidRDefault="00975C97" w:rsidP="00346178">
            <w:pPr>
              <w:pStyle w:val="TAL"/>
              <w:rPr>
                <w:rFonts w:cs="v4.2.0"/>
              </w:rPr>
            </w:pPr>
            <w:r w:rsidRPr="007F2609">
              <w:t>±1.7 dB, 40MHz &lt; BW ≤ 100MHz</w:t>
            </w:r>
          </w:p>
          <w:p w14:paraId="74A70BDC" w14:textId="77777777" w:rsidR="00975C97" w:rsidRPr="007F2609" w:rsidRDefault="00975C97" w:rsidP="00346178">
            <w:pPr>
              <w:pStyle w:val="TAL"/>
            </w:pPr>
          </w:p>
          <w:p w14:paraId="477EE4D7" w14:textId="77777777" w:rsidR="00975C97" w:rsidRPr="007F2609" w:rsidRDefault="00975C97" w:rsidP="00346178">
            <w:pPr>
              <w:pStyle w:val="TAL"/>
            </w:pPr>
            <w:r w:rsidRPr="007F2609">
              <w:t>3.0GHz &lt; f ≤ 4.2GHz</w:t>
            </w:r>
          </w:p>
          <w:p w14:paraId="6A1DF7ED" w14:textId="77777777" w:rsidR="00975C97" w:rsidRPr="007F2609" w:rsidRDefault="00975C97" w:rsidP="00346178">
            <w:pPr>
              <w:pStyle w:val="TAL"/>
            </w:pPr>
            <w:r w:rsidRPr="007F2609">
              <w:t>±1.8 dB, BW ≤ 40MHz</w:t>
            </w:r>
          </w:p>
          <w:p w14:paraId="1ABD278D" w14:textId="77777777" w:rsidR="00975C97" w:rsidRPr="007F2609" w:rsidRDefault="00975C97" w:rsidP="00346178">
            <w:pPr>
              <w:pStyle w:val="TAL"/>
            </w:pPr>
            <w:r w:rsidRPr="007F2609">
              <w:t>±1.9 dB, 40MHz &lt; BW ≤ 80MHz</w:t>
            </w:r>
          </w:p>
          <w:p w14:paraId="65A307A4" w14:textId="77777777" w:rsidR="00975C97" w:rsidRPr="007F2609" w:rsidRDefault="00975C97" w:rsidP="00346178">
            <w:pPr>
              <w:pStyle w:val="TAL"/>
              <w:rPr>
                <w:rFonts w:cs="v4.2.0"/>
              </w:rPr>
            </w:pPr>
            <w:r w:rsidRPr="007F2609">
              <w:t>±2.2 dB, 80MHz &lt; BW ≤ 100MHz</w:t>
            </w:r>
          </w:p>
          <w:p w14:paraId="3A68F9FE" w14:textId="77777777" w:rsidR="00975C97" w:rsidRPr="007F2609" w:rsidRDefault="00975C97" w:rsidP="00346178">
            <w:pPr>
              <w:pStyle w:val="TAL"/>
            </w:pPr>
          </w:p>
          <w:p w14:paraId="684B4FD3" w14:textId="77777777" w:rsidR="00975C97" w:rsidRPr="007F2609" w:rsidRDefault="00975C97" w:rsidP="00346178">
            <w:pPr>
              <w:pStyle w:val="TAL"/>
            </w:pPr>
            <w:r w:rsidRPr="007F2609">
              <w:t>4.2GHz &lt; f ≤ 6.0GHz</w:t>
            </w:r>
          </w:p>
          <w:p w14:paraId="2C424797" w14:textId="77777777" w:rsidR="00975C97" w:rsidRPr="007F2609" w:rsidRDefault="00975C97" w:rsidP="00346178">
            <w:pPr>
              <w:pStyle w:val="TAL"/>
            </w:pPr>
            <w:r w:rsidRPr="007F2609">
              <w:t>±2.0 dB, BW ≤ 20MHz</w:t>
            </w:r>
          </w:p>
          <w:p w14:paraId="05C141F4" w14:textId="77777777" w:rsidR="00975C97" w:rsidRPr="007F2609" w:rsidRDefault="00975C97" w:rsidP="00346178">
            <w:pPr>
              <w:pStyle w:val="TAL"/>
            </w:pPr>
            <w:r w:rsidRPr="007F2609">
              <w:t>±2.1 dB, 20MHz &lt; BW ≤ 80MHz</w:t>
            </w:r>
          </w:p>
          <w:p w14:paraId="620BD5CD" w14:textId="77777777" w:rsidR="00975C97" w:rsidRPr="007F2609" w:rsidRDefault="00975C97" w:rsidP="00346178">
            <w:pPr>
              <w:pStyle w:val="TAL"/>
            </w:pPr>
            <w:r w:rsidRPr="007F2609">
              <w:t>±2.2 dB, 80MHz &lt; BW ≤ 100MHz</w:t>
            </w:r>
          </w:p>
        </w:tc>
        <w:tc>
          <w:tcPr>
            <w:tcW w:w="2741" w:type="dxa"/>
          </w:tcPr>
          <w:p w14:paraId="7B160118" w14:textId="77777777" w:rsidR="00975C97" w:rsidRPr="007F2609" w:rsidRDefault="00975C97" w:rsidP="00346178">
            <w:pPr>
              <w:pStyle w:val="TAL"/>
              <w:rPr>
                <w:snapToGrid w:val="0"/>
                <w:lang w:eastAsia="sv-SE"/>
              </w:rPr>
            </w:pPr>
          </w:p>
        </w:tc>
      </w:tr>
      <w:tr w:rsidR="00975C97" w:rsidRPr="007F2609" w14:paraId="5C376E4E" w14:textId="77777777" w:rsidTr="002834AA">
        <w:trPr>
          <w:cantSplit/>
          <w:jc w:val="center"/>
        </w:trPr>
        <w:tc>
          <w:tcPr>
            <w:tcW w:w="2454" w:type="dxa"/>
          </w:tcPr>
          <w:p w14:paraId="09FEC2B9" w14:textId="77777777" w:rsidR="00975C97" w:rsidRPr="007F2609" w:rsidRDefault="00975C97" w:rsidP="00346178">
            <w:pPr>
              <w:pStyle w:val="TAL"/>
            </w:pPr>
            <w:r w:rsidRPr="007F2609">
              <w:t>6.3.4.2 Absolute power tolerance</w:t>
            </w:r>
          </w:p>
        </w:tc>
        <w:tc>
          <w:tcPr>
            <w:tcW w:w="4570" w:type="dxa"/>
          </w:tcPr>
          <w:p w14:paraId="0D80E137" w14:textId="77777777" w:rsidR="00975C97" w:rsidRPr="007F2609" w:rsidRDefault="00975C97" w:rsidP="00346178">
            <w:pPr>
              <w:pStyle w:val="TAL"/>
            </w:pPr>
            <w:r w:rsidRPr="007F2609">
              <w:t>f ≤ 3.0GHz</w:t>
            </w:r>
          </w:p>
          <w:p w14:paraId="244CC2B0" w14:textId="77777777" w:rsidR="00975C97" w:rsidRPr="007F2609" w:rsidRDefault="00975C97" w:rsidP="00346178">
            <w:pPr>
              <w:pStyle w:val="TAL"/>
            </w:pPr>
            <w:r w:rsidRPr="007F2609">
              <w:t>±1.0 dB, BW ≤ 40MHz</w:t>
            </w:r>
          </w:p>
          <w:p w14:paraId="2FD5AD42" w14:textId="77777777" w:rsidR="00975C97" w:rsidRPr="007F2609" w:rsidRDefault="00975C97" w:rsidP="00346178">
            <w:pPr>
              <w:pStyle w:val="TAL"/>
              <w:rPr>
                <w:rFonts w:cs="v4.2.0"/>
              </w:rPr>
            </w:pPr>
            <w:r w:rsidRPr="007F2609">
              <w:t>±1.6 dB, 40MHz &lt; BW ≤ 100MHz</w:t>
            </w:r>
          </w:p>
          <w:p w14:paraId="33649638" w14:textId="77777777" w:rsidR="00975C97" w:rsidRPr="007F2609" w:rsidRDefault="00975C97" w:rsidP="00346178">
            <w:pPr>
              <w:pStyle w:val="TAL"/>
            </w:pPr>
          </w:p>
          <w:p w14:paraId="34E3A2A2" w14:textId="77777777" w:rsidR="00975C97" w:rsidRPr="007F2609" w:rsidRDefault="00975C97" w:rsidP="00346178">
            <w:pPr>
              <w:pStyle w:val="TAL"/>
            </w:pPr>
            <w:r w:rsidRPr="007F2609">
              <w:t>3.0GHz &lt; f ≤ 4.2GHz</w:t>
            </w:r>
          </w:p>
          <w:p w14:paraId="1BE2F4D9" w14:textId="77777777" w:rsidR="00975C97" w:rsidRPr="007F2609" w:rsidRDefault="00975C97" w:rsidP="00346178">
            <w:pPr>
              <w:pStyle w:val="TAL"/>
            </w:pPr>
            <w:r w:rsidRPr="007F2609">
              <w:t>±1.4 dB, BW ≤ 40MHz</w:t>
            </w:r>
          </w:p>
          <w:p w14:paraId="6CD7F40F" w14:textId="77777777" w:rsidR="00975C97" w:rsidRPr="007F2609" w:rsidRDefault="00975C97" w:rsidP="00346178">
            <w:pPr>
              <w:pStyle w:val="TAL"/>
              <w:rPr>
                <w:rFonts w:cs="v4.2.0"/>
              </w:rPr>
            </w:pPr>
            <w:r w:rsidRPr="007F2609">
              <w:t>±1.9 dB, 40MHz &lt; BW ≤ 100MHz</w:t>
            </w:r>
          </w:p>
          <w:p w14:paraId="33BACB60" w14:textId="77777777" w:rsidR="00975C97" w:rsidRPr="007F2609" w:rsidRDefault="00975C97" w:rsidP="00346178">
            <w:pPr>
              <w:pStyle w:val="TAL"/>
            </w:pPr>
          </w:p>
          <w:p w14:paraId="2018F952" w14:textId="77777777" w:rsidR="00975C97" w:rsidRPr="007F2609" w:rsidRDefault="00975C97" w:rsidP="00346178">
            <w:pPr>
              <w:pStyle w:val="TAL"/>
            </w:pPr>
            <w:r w:rsidRPr="007F2609">
              <w:t>4.2GHz &lt; f ≤ 6.0GHz</w:t>
            </w:r>
          </w:p>
          <w:p w14:paraId="7921714A" w14:textId="77777777" w:rsidR="00975C97" w:rsidRPr="007F2609" w:rsidRDefault="00975C97" w:rsidP="00346178">
            <w:pPr>
              <w:pStyle w:val="TAL"/>
            </w:pPr>
            <w:r w:rsidRPr="007F2609">
              <w:t>±2.0 dB, BW ≤ 20MHz</w:t>
            </w:r>
          </w:p>
          <w:p w14:paraId="13040E0F" w14:textId="77777777" w:rsidR="00975C97" w:rsidRPr="007F2609" w:rsidRDefault="00975C97" w:rsidP="00346178">
            <w:pPr>
              <w:pStyle w:val="TAL"/>
            </w:pPr>
            <w:r w:rsidRPr="007F2609">
              <w:t>±2.1 dB, 20MHz &lt; BW ≤ 40MHz</w:t>
            </w:r>
          </w:p>
          <w:p w14:paraId="1D9C17C3" w14:textId="77777777" w:rsidR="00975C97" w:rsidRPr="007F2609" w:rsidRDefault="00975C97" w:rsidP="00346178">
            <w:pPr>
              <w:pStyle w:val="TAL"/>
              <w:rPr>
                <w:rFonts w:cs="v4.2.0"/>
              </w:rPr>
            </w:pPr>
            <w:r w:rsidRPr="007F2609">
              <w:t>±2.2 dB, 80MHz &lt; BW ≤ 100MHz</w:t>
            </w:r>
          </w:p>
        </w:tc>
        <w:tc>
          <w:tcPr>
            <w:tcW w:w="2741" w:type="dxa"/>
          </w:tcPr>
          <w:p w14:paraId="0848642B" w14:textId="77777777" w:rsidR="00975C97" w:rsidRPr="007F2609" w:rsidRDefault="00975C97" w:rsidP="00346178">
            <w:pPr>
              <w:pStyle w:val="TAL"/>
              <w:rPr>
                <w:lang w:eastAsia="sv-SE"/>
              </w:rPr>
            </w:pPr>
            <w:r w:rsidRPr="007F2609">
              <w:rPr>
                <w:lang w:eastAsia="sv-SE"/>
              </w:rPr>
              <w:t>Test System uncertainty = SQRT (</w:t>
            </w:r>
            <w:r w:rsidRPr="007F2609">
              <w:t>UL Meas Uncer</w:t>
            </w:r>
            <w:r w:rsidRPr="007F2609">
              <w:rPr>
                <w:vertAlign w:val="superscript"/>
                <w:lang w:eastAsia="sv-SE"/>
              </w:rPr>
              <w:t>2</w:t>
            </w:r>
            <w:r w:rsidRPr="007F2609">
              <w:rPr>
                <w:lang w:eastAsia="sv-SE"/>
              </w:rPr>
              <w:t xml:space="preserve"> + </w:t>
            </w:r>
            <w:r w:rsidRPr="007F2609">
              <w:t>DL Meas Uncer</w:t>
            </w:r>
            <w:r w:rsidRPr="007F2609">
              <w:rPr>
                <w:vertAlign w:val="superscript"/>
                <w:lang w:eastAsia="sv-SE"/>
              </w:rPr>
              <w:t>2</w:t>
            </w:r>
            <w:r w:rsidRPr="007F2609">
              <w:rPr>
                <w:lang w:eastAsia="sv-SE"/>
              </w:rPr>
              <w:t>)</w:t>
            </w:r>
          </w:p>
        </w:tc>
      </w:tr>
      <w:tr w:rsidR="00975C97" w:rsidRPr="007F2609" w14:paraId="61CE4951" w14:textId="77777777" w:rsidTr="002834AA">
        <w:trPr>
          <w:cantSplit/>
          <w:jc w:val="center"/>
        </w:trPr>
        <w:tc>
          <w:tcPr>
            <w:tcW w:w="2454" w:type="dxa"/>
          </w:tcPr>
          <w:p w14:paraId="558F9860" w14:textId="30C1910C" w:rsidR="00975C97" w:rsidRPr="007F2609" w:rsidRDefault="00975C97" w:rsidP="00346178">
            <w:pPr>
              <w:pStyle w:val="TAL"/>
            </w:pPr>
            <w:r w:rsidRPr="007F2609">
              <w:lastRenderedPageBreak/>
              <w:t>6.3.4.3 Relative power tolerance</w:t>
            </w:r>
          </w:p>
        </w:tc>
        <w:tc>
          <w:tcPr>
            <w:tcW w:w="4570" w:type="dxa"/>
          </w:tcPr>
          <w:p w14:paraId="00D58640" w14:textId="77777777" w:rsidR="00975C97" w:rsidRPr="007F2609" w:rsidRDefault="00975C97" w:rsidP="00346178">
            <w:pPr>
              <w:pStyle w:val="TAL"/>
            </w:pPr>
            <w:r w:rsidRPr="007F2609">
              <w:t>±0.7 dB, BW ≤ 40MHz</w:t>
            </w:r>
          </w:p>
          <w:p w14:paraId="1A8C03E5" w14:textId="77777777" w:rsidR="00975C97" w:rsidRPr="007F2609" w:rsidRDefault="00975C97" w:rsidP="00346178">
            <w:pPr>
              <w:pStyle w:val="TAL"/>
            </w:pPr>
            <w:r w:rsidRPr="007F2609">
              <w:t>±1.0 dB, 40MHz &lt; BW ≤ 100MHz</w:t>
            </w:r>
          </w:p>
          <w:p w14:paraId="087E15FA" w14:textId="77777777" w:rsidR="00975C97" w:rsidRPr="007F2609" w:rsidRDefault="00975C97" w:rsidP="00346178">
            <w:pPr>
              <w:pStyle w:val="TAL"/>
            </w:pPr>
          </w:p>
          <w:p w14:paraId="681DD61F" w14:textId="77777777" w:rsidR="00975C97" w:rsidRPr="007F2609" w:rsidRDefault="00975C97" w:rsidP="00346178">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346178">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7CC30CC8" w14:textId="77777777" w:rsidR="00975C97" w:rsidRPr="007F2609" w:rsidRDefault="00975C97" w:rsidP="00346178">
            <w:pPr>
              <w:pStyle w:val="TAL"/>
              <w:rPr>
                <w:snapToGrid w:val="0"/>
                <w:lang w:eastAsia="sv-SE"/>
              </w:rPr>
            </w:pPr>
          </w:p>
        </w:tc>
      </w:tr>
      <w:tr w:rsidR="00975C97" w:rsidRPr="007F2609" w14:paraId="7256AC73" w14:textId="77777777" w:rsidTr="002834AA">
        <w:trPr>
          <w:cantSplit/>
          <w:jc w:val="center"/>
        </w:trPr>
        <w:tc>
          <w:tcPr>
            <w:tcW w:w="2454" w:type="dxa"/>
          </w:tcPr>
          <w:p w14:paraId="41DFA196" w14:textId="77777777" w:rsidR="00975C97" w:rsidRPr="007F2609" w:rsidRDefault="00975C97" w:rsidP="00346178">
            <w:pPr>
              <w:pStyle w:val="TAL"/>
            </w:pPr>
            <w:r w:rsidRPr="007F2609">
              <w:t>6.3.4.4 Aggregate power tolerance</w:t>
            </w:r>
          </w:p>
        </w:tc>
        <w:tc>
          <w:tcPr>
            <w:tcW w:w="4570" w:type="dxa"/>
          </w:tcPr>
          <w:p w14:paraId="3B46C651" w14:textId="77777777" w:rsidR="00975C97" w:rsidRPr="007F2609" w:rsidRDefault="00975C97" w:rsidP="00346178">
            <w:pPr>
              <w:pStyle w:val="TAL"/>
            </w:pPr>
            <w:r w:rsidRPr="007F2609">
              <w:t>±0.7 dB, BW ≤ 40MHz</w:t>
            </w:r>
          </w:p>
          <w:p w14:paraId="2532EE90" w14:textId="77777777" w:rsidR="00975C97" w:rsidRPr="007F2609" w:rsidRDefault="00975C97" w:rsidP="00346178">
            <w:pPr>
              <w:pStyle w:val="TAL"/>
            </w:pPr>
            <w:r w:rsidRPr="007F2609">
              <w:t xml:space="preserve">±1.0 dB, </w:t>
            </w:r>
            <w:r w:rsidRPr="007F2609">
              <w:rPr>
                <w:szCs w:val="18"/>
              </w:rPr>
              <w:t>40MHz &lt; f ≤ 10</w:t>
            </w:r>
            <w:r w:rsidRPr="007F2609">
              <w:t>0MHz</w:t>
            </w:r>
          </w:p>
        </w:tc>
        <w:tc>
          <w:tcPr>
            <w:tcW w:w="2741" w:type="dxa"/>
          </w:tcPr>
          <w:p w14:paraId="2DF6DBB0" w14:textId="77777777" w:rsidR="00975C97" w:rsidRPr="007F2609" w:rsidRDefault="00975C97" w:rsidP="00346178">
            <w:pPr>
              <w:pStyle w:val="TAL"/>
              <w:rPr>
                <w:snapToGrid w:val="0"/>
                <w:lang w:eastAsia="sv-SE"/>
              </w:rPr>
            </w:pPr>
          </w:p>
        </w:tc>
      </w:tr>
      <w:tr w:rsidR="00975C97" w:rsidRPr="007F2609" w14:paraId="3ED85FA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346178">
            <w:pPr>
              <w:pStyle w:val="TAL"/>
            </w:pPr>
            <w:r w:rsidRPr="007F2609">
              <w:t>6.3A.1.1 Minimum output power for CA (2UL CA)</w:t>
            </w:r>
          </w:p>
        </w:tc>
        <w:tc>
          <w:tcPr>
            <w:tcW w:w="4570" w:type="dxa"/>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346178">
            <w:pPr>
              <w:pStyle w:val="TAL"/>
            </w:pPr>
            <w:r w:rsidRPr="007F2609">
              <w:t>Same as 6.3.1 for each CC</w:t>
            </w:r>
          </w:p>
        </w:tc>
        <w:tc>
          <w:tcPr>
            <w:tcW w:w="2741" w:type="dxa"/>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346178">
            <w:pPr>
              <w:pStyle w:val="TAL"/>
              <w:rPr>
                <w:snapToGrid w:val="0"/>
                <w:lang w:eastAsia="sv-SE"/>
              </w:rPr>
            </w:pPr>
          </w:p>
        </w:tc>
      </w:tr>
      <w:tr w:rsidR="00975C97" w:rsidRPr="007F2609" w14:paraId="1DDC2F4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346178">
            <w:pPr>
              <w:pStyle w:val="TAL"/>
            </w:pPr>
            <w:r w:rsidRPr="007F2609">
              <w:t>6.3A.3.1 Transmit ON/OFF time mask for CA (2UL CA)</w:t>
            </w:r>
          </w:p>
        </w:tc>
        <w:tc>
          <w:tcPr>
            <w:tcW w:w="4570" w:type="dxa"/>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346178">
            <w:pPr>
              <w:pStyle w:val="TAL"/>
              <w:rPr>
                <w:snapToGrid w:val="0"/>
                <w:lang w:eastAsia="sv-SE"/>
              </w:rPr>
            </w:pPr>
          </w:p>
        </w:tc>
      </w:tr>
      <w:tr w:rsidR="008D2195" w:rsidRPr="007F2609" w14:paraId="74EDFC5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8A9DCDB" w14:textId="46E7CAFE" w:rsidR="008D2195" w:rsidRPr="007F2609" w:rsidRDefault="008D2195" w:rsidP="00346178">
            <w:pPr>
              <w:pStyle w:val="TAL"/>
            </w:pPr>
            <w:r w:rsidRPr="007F2609">
              <w:rPr>
                <w:rFonts w:eastAsia="MS Mincho"/>
              </w:rPr>
              <w:t>6.3A.3.</w:t>
            </w:r>
            <w:r w:rsidR="00612635">
              <w:rPr>
                <w:rFonts w:eastAsia="MS Mincho"/>
              </w:rPr>
              <w:t>2</w:t>
            </w:r>
            <w:r w:rsidRPr="007F2609">
              <w:rPr>
                <w:rFonts w:eastAsia="MS Mincho"/>
              </w:rPr>
              <w:t xml:space="preserve"> Time mask for switching between two uplink carriers</w:t>
            </w:r>
          </w:p>
        </w:tc>
        <w:tc>
          <w:tcPr>
            <w:tcW w:w="4570" w:type="dxa"/>
            <w:tcBorders>
              <w:top w:val="single" w:sz="4" w:space="0" w:color="auto"/>
              <w:left w:val="single" w:sz="4" w:space="0" w:color="auto"/>
              <w:bottom w:val="single" w:sz="4" w:space="0" w:color="auto"/>
              <w:right w:val="single" w:sz="4" w:space="0" w:color="auto"/>
            </w:tcBorders>
          </w:tcPr>
          <w:p w14:paraId="678A7E72" w14:textId="20FDCF7E" w:rsidR="008D2195" w:rsidRPr="007F2609" w:rsidRDefault="008D2195"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4721C0CB" w14:textId="77777777" w:rsidR="008D2195" w:rsidRPr="007F2609" w:rsidRDefault="008D2195" w:rsidP="00346178">
            <w:pPr>
              <w:pStyle w:val="TAL"/>
              <w:rPr>
                <w:snapToGrid w:val="0"/>
                <w:lang w:eastAsia="sv-SE"/>
              </w:rPr>
            </w:pPr>
          </w:p>
        </w:tc>
      </w:tr>
      <w:tr w:rsidR="002834AA" w:rsidRPr="007F2609" w14:paraId="0F184974"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C810C22" w14:textId="3EC2F62F" w:rsidR="002834AA" w:rsidRPr="007F2609" w:rsidRDefault="002834AA" w:rsidP="002834AA">
            <w:pPr>
              <w:pStyle w:val="TAL"/>
              <w:rPr>
                <w:rFonts w:eastAsia="MS Mincho"/>
              </w:rPr>
            </w:pPr>
            <w:r>
              <w:rPr>
                <w:rFonts w:eastAsia="MS Mincho"/>
              </w:rPr>
              <w:t>6.3A.3.3</w:t>
            </w:r>
            <w:r w:rsidRPr="00B84CF7">
              <w:rPr>
                <w:rFonts w:eastAsia="MS Mincho"/>
              </w:rPr>
              <w:tab/>
            </w:r>
            <w:r w:rsidRPr="00160BB3">
              <w:rPr>
                <w:rFonts w:eastAsia="MS Mincho"/>
              </w:rPr>
              <w:t>Time mask for switching between two uplink carriers with two transmit antenna connectors</w:t>
            </w:r>
          </w:p>
        </w:tc>
        <w:tc>
          <w:tcPr>
            <w:tcW w:w="4570" w:type="dxa"/>
            <w:tcBorders>
              <w:top w:val="single" w:sz="4" w:space="0" w:color="auto"/>
              <w:left w:val="single" w:sz="4" w:space="0" w:color="auto"/>
              <w:bottom w:val="single" w:sz="4" w:space="0" w:color="auto"/>
              <w:right w:val="single" w:sz="4" w:space="0" w:color="auto"/>
            </w:tcBorders>
          </w:tcPr>
          <w:p w14:paraId="0DBB3FBC" w14:textId="586B4F0D" w:rsidR="002834AA" w:rsidRPr="007F2609" w:rsidRDefault="002834AA" w:rsidP="002834AA">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388B86E" w14:textId="77777777" w:rsidR="002834AA" w:rsidRPr="007F2609" w:rsidRDefault="002834AA" w:rsidP="002834AA">
            <w:pPr>
              <w:pStyle w:val="TAL"/>
              <w:rPr>
                <w:snapToGrid w:val="0"/>
                <w:lang w:eastAsia="sv-SE"/>
              </w:rPr>
            </w:pPr>
          </w:p>
        </w:tc>
      </w:tr>
      <w:tr w:rsidR="008D2195" w:rsidRPr="007F2609" w14:paraId="3C429ED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F1EF8E1" w14:textId="65360827" w:rsidR="008D2195" w:rsidRPr="007F2609" w:rsidRDefault="008D2195" w:rsidP="00346178">
            <w:pPr>
              <w:pStyle w:val="TAL"/>
            </w:pPr>
            <w:r w:rsidRPr="007F2609">
              <w:t>6.3A.4.1.1</w:t>
            </w:r>
            <w:r>
              <w:t xml:space="preserve"> </w:t>
            </w:r>
            <w:r w:rsidRPr="007F2609">
              <w:t>Absolute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B1B3FE7" w14:textId="31B5586A" w:rsidR="008D2195" w:rsidRPr="007F2609" w:rsidRDefault="008D2195" w:rsidP="00346178">
            <w:pPr>
              <w:pStyle w:val="TAL"/>
              <w:rPr>
                <w:rFonts w:eastAsia="DengXian"/>
                <w:lang w:eastAsia="zh-CN"/>
              </w:rPr>
            </w:pPr>
            <w:r w:rsidRPr="007F2609">
              <w:rPr>
                <w:rFonts w:eastAsia="DengXian"/>
                <w:lang w:eastAsia="zh-CN"/>
              </w:rPr>
              <w:t>Same as 6.3.4.2 for each CC</w:t>
            </w:r>
          </w:p>
          <w:p w14:paraId="023E9739" w14:textId="688A4238" w:rsidR="008D2195" w:rsidRPr="007F2609"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63C2420" w14:textId="77777777" w:rsidR="008D2195" w:rsidRPr="007F2609" w:rsidRDefault="008D2195" w:rsidP="00346178">
            <w:pPr>
              <w:pStyle w:val="TAL"/>
              <w:rPr>
                <w:snapToGrid w:val="0"/>
                <w:lang w:eastAsia="sv-SE"/>
              </w:rPr>
            </w:pPr>
          </w:p>
        </w:tc>
      </w:tr>
      <w:tr w:rsidR="008D2195" w:rsidRPr="007F2609" w14:paraId="0146201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2D580D0" w14:textId="64E3BB93" w:rsidR="008D2195" w:rsidRPr="007F2609" w:rsidRDefault="008D2195" w:rsidP="00346178">
            <w:pPr>
              <w:pStyle w:val="TAL"/>
            </w:pPr>
            <w:r w:rsidRPr="007F2609">
              <w:t>6.3A.4.2.1</w:t>
            </w:r>
            <w:r>
              <w:t xml:space="preserve"> </w:t>
            </w:r>
            <w:r w:rsidRPr="007F2609">
              <w:t>Power Control Relative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33BBA76C" w14:textId="77777777" w:rsidR="008D2195" w:rsidRPr="007F2609" w:rsidRDefault="008D2195" w:rsidP="00346178">
            <w:pPr>
              <w:pStyle w:val="TAL"/>
            </w:pPr>
            <w:r w:rsidRPr="007F2609">
              <w:rPr>
                <w:rFonts w:eastAsia="DengXian"/>
                <w:lang w:eastAsia="zh-CN"/>
              </w:rPr>
              <w:t>Same as 6.3.4.3 for each CC</w:t>
            </w:r>
          </w:p>
        </w:tc>
        <w:tc>
          <w:tcPr>
            <w:tcW w:w="2741" w:type="dxa"/>
            <w:tcBorders>
              <w:top w:val="single" w:sz="4" w:space="0" w:color="auto"/>
              <w:left w:val="single" w:sz="4" w:space="0" w:color="auto"/>
              <w:bottom w:val="single" w:sz="4" w:space="0" w:color="auto"/>
              <w:right w:val="single" w:sz="4" w:space="0" w:color="auto"/>
            </w:tcBorders>
          </w:tcPr>
          <w:p w14:paraId="41129760" w14:textId="77777777" w:rsidR="008D2195" w:rsidRPr="007F2609" w:rsidRDefault="008D2195" w:rsidP="00346178">
            <w:pPr>
              <w:pStyle w:val="TAL"/>
              <w:rPr>
                <w:snapToGrid w:val="0"/>
                <w:lang w:eastAsia="sv-SE"/>
              </w:rPr>
            </w:pPr>
          </w:p>
        </w:tc>
      </w:tr>
      <w:tr w:rsidR="008D2195" w:rsidRPr="007F2609" w14:paraId="4094116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7A4A8AAA" w14:textId="0F9FD677" w:rsidR="008D2195" w:rsidRPr="007F2609" w:rsidRDefault="008D2195" w:rsidP="00346178">
            <w:pPr>
              <w:pStyle w:val="TAL"/>
            </w:pPr>
            <w:r w:rsidRPr="007F2609">
              <w:t>6.3A.4.3.1</w:t>
            </w:r>
            <w:r>
              <w:t xml:space="preserve"> </w:t>
            </w:r>
            <w:r w:rsidRPr="007F2609">
              <w:t>Aggregate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8B69A51" w14:textId="77777777" w:rsidR="008D2195" w:rsidRPr="007F2609" w:rsidRDefault="008D2195" w:rsidP="00346178">
            <w:pPr>
              <w:pStyle w:val="TAL"/>
            </w:pPr>
            <w:r w:rsidRPr="007F2609">
              <w:rPr>
                <w:rFonts w:eastAsia="DengXian"/>
                <w:lang w:eastAsia="zh-CN"/>
              </w:rPr>
              <w:t>Same as 6.3.4.4 for each CC</w:t>
            </w:r>
          </w:p>
        </w:tc>
        <w:tc>
          <w:tcPr>
            <w:tcW w:w="2741" w:type="dxa"/>
            <w:tcBorders>
              <w:top w:val="single" w:sz="4" w:space="0" w:color="auto"/>
              <w:left w:val="single" w:sz="4" w:space="0" w:color="auto"/>
              <w:bottom w:val="single" w:sz="4" w:space="0" w:color="auto"/>
              <w:right w:val="single" w:sz="4" w:space="0" w:color="auto"/>
            </w:tcBorders>
          </w:tcPr>
          <w:p w14:paraId="304ACC80" w14:textId="77777777" w:rsidR="008D2195" w:rsidRPr="007F2609" w:rsidRDefault="008D2195" w:rsidP="00346178">
            <w:pPr>
              <w:pStyle w:val="TAL"/>
              <w:rPr>
                <w:snapToGrid w:val="0"/>
                <w:lang w:eastAsia="sv-SE"/>
              </w:rPr>
            </w:pPr>
          </w:p>
        </w:tc>
      </w:tr>
      <w:tr w:rsidR="008D2195" w:rsidRPr="007F2609" w14:paraId="4550225F" w14:textId="77777777" w:rsidTr="002834AA">
        <w:trPr>
          <w:cantSplit/>
          <w:jc w:val="center"/>
        </w:trPr>
        <w:tc>
          <w:tcPr>
            <w:tcW w:w="2454" w:type="dxa"/>
          </w:tcPr>
          <w:p w14:paraId="0B6BB000" w14:textId="77777777" w:rsidR="008D2195" w:rsidRPr="007F2609" w:rsidRDefault="008D2195" w:rsidP="00346178">
            <w:pPr>
              <w:pStyle w:val="TAL"/>
            </w:pPr>
            <w:r w:rsidRPr="007F2609">
              <w:t>6.3D.1 Minimum output power for UL MIMO</w:t>
            </w:r>
          </w:p>
        </w:tc>
        <w:tc>
          <w:tcPr>
            <w:tcW w:w="4570" w:type="dxa"/>
          </w:tcPr>
          <w:p w14:paraId="3D4BA9D8" w14:textId="77777777" w:rsidR="008D2195" w:rsidRPr="007F2609" w:rsidRDefault="008D2195" w:rsidP="00346178">
            <w:pPr>
              <w:pStyle w:val="TAL"/>
            </w:pPr>
            <w:r w:rsidRPr="007F2609">
              <w:t>Same as 6.3.1 for the sum of power at each of UE antenna connector</w:t>
            </w:r>
          </w:p>
        </w:tc>
        <w:tc>
          <w:tcPr>
            <w:tcW w:w="2741" w:type="dxa"/>
          </w:tcPr>
          <w:p w14:paraId="1ABFA601"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595BDC3C" w14:textId="77777777" w:rsidTr="002834AA">
        <w:trPr>
          <w:cantSplit/>
          <w:jc w:val="center"/>
        </w:trPr>
        <w:tc>
          <w:tcPr>
            <w:tcW w:w="2454" w:type="dxa"/>
          </w:tcPr>
          <w:p w14:paraId="6DC9553C" w14:textId="77777777" w:rsidR="008D2195" w:rsidRPr="007F2609" w:rsidRDefault="008D2195" w:rsidP="00346178">
            <w:pPr>
              <w:pStyle w:val="TAL"/>
            </w:pPr>
            <w:r>
              <w:rPr>
                <w:noProof/>
                <w:lang w:eastAsia="zh-CN"/>
              </w:rPr>
              <w:t xml:space="preserve">6.3D.1_1 </w:t>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tc>
        <w:tc>
          <w:tcPr>
            <w:tcW w:w="4570" w:type="dxa"/>
          </w:tcPr>
          <w:p w14:paraId="5FD7CE37" w14:textId="77777777" w:rsidR="008D2195" w:rsidRPr="007F2609" w:rsidRDefault="008D2195" w:rsidP="00346178">
            <w:pPr>
              <w:pStyle w:val="TAL"/>
              <w:rPr>
                <w:lang w:eastAsia="zh-CN"/>
              </w:rPr>
            </w:pPr>
            <w:r>
              <w:rPr>
                <w:lang w:eastAsia="zh-CN"/>
              </w:rPr>
              <w:t>Same as 6.3D.1</w:t>
            </w:r>
          </w:p>
        </w:tc>
        <w:tc>
          <w:tcPr>
            <w:tcW w:w="2741" w:type="dxa"/>
          </w:tcPr>
          <w:p w14:paraId="750EF1B6" w14:textId="77777777" w:rsidR="008D2195" w:rsidRPr="007F2609" w:rsidRDefault="008D2195" w:rsidP="00346178">
            <w:pPr>
              <w:pStyle w:val="TAL"/>
              <w:rPr>
                <w:lang w:eastAsia="zh-CN"/>
              </w:rPr>
            </w:pPr>
            <w:r>
              <w:rPr>
                <w:lang w:eastAsia="zh-CN"/>
              </w:rPr>
              <w:t>Same as 6.3D.1</w:t>
            </w:r>
          </w:p>
        </w:tc>
      </w:tr>
      <w:tr w:rsidR="008D2195" w:rsidRPr="007F2609" w14:paraId="214EEC4A" w14:textId="77777777" w:rsidTr="002834AA">
        <w:trPr>
          <w:cantSplit/>
          <w:jc w:val="center"/>
        </w:trPr>
        <w:tc>
          <w:tcPr>
            <w:tcW w:w="2454" w:type="dxa"/>
          </w:tcPr>
          <w:p w14:paraId="2E435E38" w14:textId="77777777" w:rsidR="008D2195" w:rsidRPr="007F2609" w:rsidRDefault="008D2195" w:rsidP="00346178">
            <w:pPr>
              <w:pStyle w:val="TAL"/>
            </w:pPr>
            <w:r w:rsidRPr="007F2609">
              <w:t>6.3D.2 Transmit OFF power for UL MIMO</w:t>
            </w:r>
          </w:p>
        </w:tc>
        <w:tc>
          <w:tcPr>
            <w:tcW w:w="4570" w:type="dxa"/>
          </w:tcPr>
          <w:p w14:paraId="69825DA9" w14:textId="77777777" w:rsidR="008D2195" w:rsidRPr="007F2609" w:rsidRDefault="008D2195" w:rsidP="00346178">
            <w:pPr>
              <w:pStyle w:val="TAL"/>
            </w:pPr>
            <w:r w:rsidRPr="007F2609">
              <w:t>Same as 6.3.2 for each antenna</w:t>
            </w:r>
          </w:p>
        </w:tc>
        <w:tc>
          <w:tcPr>
            <w:tcW w:w="2741" w:type="dxa"/>
          </w:tcPr>
          <w:p w14:paraId="49501BFF" w14:textId="77777777" w:rsidR="008D2195" w:rsidRPr="007F2609" w:rsidRDefault="008D2195" w:rsidP="00346178">
            <w:pPr>
              <w:pStyle w:val="TAL"/>
              <w:rPr>
                <w:snapToGrid w:val="0"/>
                <w:lang w:eastAsia="sv-SE"/>
              </w:rPr>
            </w:pPr>
          </w:p>
        </w:tc>
      </w:tr>
      <w:tr w:rsidR="008D2195" w:rsidRPr="007F2609" w14:paraId="55E68ACC" w14:textId="77777777" w:rsidTr="002834AA">
        <w:trPr>
          <w:cantSplit/>
          <w:jc w:val="center"/>
        </w:trPr>
        <w:tc>
          <w:tcPr>
            <w:tcW w:w="2454" w:type="dxa"/>
          </w:tcPr>
          <w:p w14:paraId="328EC32D" w14:textId="14D4A0C9" w:rsidR="008D2195" w:rsidRPr="007F2609" w:rsidRDefault="008D2195" w:rsidP="00346178">
            <w:pPr>
              <w:pStyle w:val="TAL"/>
            </w:pPr>
            <w:r w:rsidRPr="009C16D3">
              <w:t>6.3D.2_1</w:t>
            </w:r>
            <w:r>
              <w:t xml:space="preserve"> </w:t>
            </w:r>
            <w:r w:rsidRPr="009C16D3">
              <w:t>Transmit OFF power for SUL with UL MIMO</w:t>
            </w:r>
          </w:p>
        </w:tc>
        <w:tc>
          <w:tcPr>
            <w:tcW w:w="4570" w:type="dxa"/>
          </w:tcPr>
          <w:p w14:paraId="29E25869" w14:textId="77777777" w:rsidR="008D2195" w:rsidRPr="007F2609" w:rsidRDefault="008D2195" w:rsidP="00346178">
            <w:pPr>
              <w:pStyle w:val="TAL"/>
            </w:pPr>
            <w:r>
              <w:rPr>
                <w:lang w:eastAsia="zh-CN"/>
              </w:rPr>
              <w:t>Same as 6.3D.2</w:t>
            </w:r>
          </w:p>
        </w:tc>
        <w:tc>
          <w:tcPr>
            <w:tcW w:w="2741" w:type="dxa"/>
          </w:tcPr>
          <w:p w14:paraId="6B667D6C" w14:textId="77777777" w:rsidR="008D2195" w:rsidRPr="007F2609" w:rsidRDefault="008D2195" w:rsidP="00346178">
            <w:pPr>
              <w:pStyle w:val="TAL"/>
              <w:rPr>
                <w:snapToGrid w:val="0"/>
                <w:lang w:eastAsia="sv-SE"/>
              </w:rPr>
            </w:pPr>
          </w:p>
        </w:tc>
      </w:tr>
      <w:tr w:rsidR="008D2195" w:rsidRPr="007F2609" w14:paraId="5A23FA77" w14:textId="77777777" w:rsidTr="002834AA">
        <w:trPr>
          <w:cantSplit/>
          <w:jc w:val="center"/>
        </w:trPr>
        <w:tc>
          <w:tcPr>
            <w:tcW w:w="2454" w:type="dxa"/>
          </w:tcPr>
          <w:p w14:paraId="6BCBA6E0" w14:textId="77777777" w:rsidR="008D2195" w:rsidRPr="007F2609" w:rsidRDefault="008D2195" w:rsidP="00346178">
            <w:pPr>
              <w:pStyle w:val="TAL"/>
              <w:rPr>
                <w:rFonts w:cs="v4.2.0"/>
              </w:rPr>
            </w:pPr>
            <w:r w:rsidRPr="007F2609">
              <w:rPr>
                <w:rFonts w:cs="v4.2.0"/>
              </w:rPr>
              <w:t xml:space="preserve">6.3D.3 </w:t>
            </w:r>
            <w:r w:rsidRPr="007F2609">
              <w:t>Transmit ON/OFF time mask for UL MIMO</w:t>
            </w:r>
          </w:p>
        </w:tc>
        <w:tc>
          <w:tcPr>
            <w:tcW w:w="4570" w:type="dxa"/>
          </w:tcPr>
          <w:p w14:paraId="7ECDD0F6" w14:textId="77777777" w:rsidR="008D2195" w:rsidRPr="007F2609" w:rsidRDefault="008D2195" w:rsidP="00346178">
            <w:pPr>
              <w:pStyle w:val="TAL"/>
            </w:pPr>
            <w:r w:rsidRPr="007F2609">
              <w:t>ON power:</w:t>
            </w:r>
          </w:p>
          <w:p w14:paraId="38D67BA8" w14:textId="77777777" w:rsidR="008D2195" w:rsidRPr="007F2609" w:rsidRDefault="008D2195" w:rsidP="00346178">
            <w:pPr>
              <w:pStyle w:val="TAL"/>
            </w:pPr>
            <w:r w:rsidRPr="007F2609">
              <w:t>Same as 6.2D.1</w:t>
            </w:r>
          </w:p>
          <w:p w14:paraId="1752B37A" w14:textId="77777777" w:rsidR="008D2195" w:rsidRPr="007F2609" w:rsidRDefault="008D2195" w:rsidP="00346178">
            <w:pPr>
              <w:pStyle w:val="TAL"/>
            </w:pPr>
            <w:r w:rsidRPr="007F2609">
              <w:t>OFF power:</w:t>
            </w:r>
          </w:p>
          <w:p w14:paraId="5ABC01D2" w14:textId="77777777" w:rsidR="008D2195" w:rsidRPr="007F2609" w:rsidRDefault="008D2195" w:rsidP="00346178">
            <w:pPr>
              <w:pStyle w:val="TAL"/>
            </w:pPr>
            <w:r w:rsidRPr="007F2609">
              <w:t>Same as 6.3D.2</w:t>
            </w:r>
          </w:p>
        </w:tc>
        <w:tc>
          <w:tcPr>
            <w:tcW w:w="2741" w:type="dxa"/>
          </w:tcPr>
          <w:p w14:paraId="799EBF76" w14:textId="77777777" w:rsidR="008D2195" w:rsidRPr="007F2609" w:rsidRDefault="008D2195" w:rsidP="00346178">
            <w:pPr>
              <w:pStyle w:val="TAL"/>
              <w:rPr>
                <w:snapToGrid w:val="0"/>
                <w:lang w:eastAsia="sv-SE"/>
              </w:rPr>
            </w:pPr>
          </w:p>
        </w:tc>
      </w:tr>
      <w:tr w:rsidR="008D2195" w:rsidRPr="007F2609" w14:paraId="4C0F5F7D" w14:textId="77777777" w:rsidTr="002834AA">
        <w:trPr>
          <w:cantSplit/>
          <w:jc w:val="center"/>
        </w:trPr>
        <w:tc>
          <w:tcPr>
            <w:tcW w:w="2454" w:type="dxa"/>
          </w:tcPr>
          <w:p w14:paraId="2EDE11B2" w14:textId="2477B246" w:rsidR="008D2195" w:rsidRPr="007F2609" w:rsidRDefault="008D2195" w:rsidP="00346178">
            <w:pPr>
              <w:pStyle w:val="TAL"/>
            </w:pPr>
            <w:r w:rsidRPr="00031F5E">
              <w:t>6.3D.3_1</w:t>
            </w:r>
            <w:r>
              <w:t xml:space="preserve"> </w:t>
            </w:r>
            <w:r w:rsidRPr="00031F5E">
              <w:t>Transmit ON/OFF time mask for SUL with UL MIMO</w:t>
            </w:r>
          </w:p>
        </w:tc>
        <w:tc>
          <w:tcPr>
            <w:tcW w:w="4570" w:type="dxa"/>
          </w:tcPr>
          <w:p w14:paraId="1859972F" w14:textId="77777777" w:rsidR="008D2195" w:rsidRPr="007F2609" w:rsidRDefault="008D2195" w:rsidP="00346178">
            <w:pPr>
              <w:pStyle w:val="TAL"/>
              <w:rPr>
                <w:lang w:eastAsia="zh-CN"/>
              </w:rPr>
            </w:pPr>
            <w:r>
              <w:rPr>
                <w:lang w:eastAsia="zh-CN"/>
              </w:rPr>
              <w:t>Same as 6.3D.3</w:t>
            </w:r>
          </w:p>
        </w:tc>
        <w:tc>
          <w:tcPr>
            <w:tcW w:w="2741" w:type="dxa"/>
          </w:tcPr>
          <w:p w14:paraId="40099E6C" w14:textId="77777777" w:rsidR="008D2195" w:rsidRPr="007F2609" w:rsidRDefault="008D2195" w:rsidP="00346178">
            <w:pPr>
              <w:pStyle w:val="TAL"/>
              <w:rPr>
                <w:snapToGrid w:val="0"/>
                <w:lang w:eastAsia="sv-SE"/>
              </w:rPr>
            </w:pPr>
          </w:p>
        </w:tc>
      </w:tr>
      <w:tr w:rsidR="008D2195" w:rsidRPr="007F2609" w14:paraId="0E634C2A" w14:textId="77777777" w:rsidTr="002834AA">
        <w:trPr>
          <w:cantSplit/>
          <w:jc w:val="center"/>
        </w:trPr>
        <w:tc>
          <w:tcPr>
            <w:tcW w:w="2454" w:type="dxa"/>
          </w:tcPr>
          <w:p w14:paraId="314C96F3" w14:textId="77777777" w:rsidR="008D2195" w:rsidRPr="007F2609" w:rsidRDefault="008D2195" w:rsidP="00346178">
            <w:pPr>
              <w:pStyle w:val="TAL"/>
            </w:pPr>
            <w:r w:rsidRPr="007F2609">
              <w:t>6.3D.4.1 Absolute Power tolerance</w:t>
            </w:r>
          </w:p>
        </w:tc>
        <w:tc>
          <w:tcPr>
            <w:tcW w:w="4570" w:type="dxa"/>
          </w:tcPr>
          <w:p w14:paraId="6247BB72" w14:textId="77777777" w:rsidR="008D2195" w:rsidRPr="007F2609" w:rsidRDefault="008D2195" w:rsidP="00346178">
            <w:pPr>
              <w:pStyle w:val="TAL"/>
            </w:pPr>
            <w:r w:rsidRPr="007F2609">
              <w:t>Same as 6.3.4.2 for the sum of power at each of UE antenna connector</w:t>
            </w:r>
          </w:p>
        </w:tc>
        <w:tc>
          <w:tcPr>
            <w:tcW w:w="2741" w:type="dxa"/>
          </w:tcPr>
          <w:p w14:paraId="74EEF614"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13E18" w:rsidRPr="007F2609" w14:paraId="56527D1A" w14:textId="77777777" w:rsidTr="002834AA">
        <w:trPr>
          <w:cantSplit/>
          <w:jc w:val="center"/>
        </w:trPr>
        <w:tc>
          <w:tcPr>
            <w:tcW w:w="2454" w:type="dxa"/>
          </w:tcPr>
          <w:p w14:paraId="2942FA53" w14:textId="77777777" w:rsidR="00E13E18" w:rsidRPr="007F2609" w:rsidRDefault="00E13E18" w:rsidP="00346178">
            <w:pPr>
              <w:pStyle w:val="TAL"/>
            </w:pPr>
            <w:bookmarkStart w:id="242" w:name="_Hlk132226019"/>
            <w:r>
              <w:t xml:space="preserve">6.3D.4.1_1 </w:t>
            </w:r>
            <w:r w:rsidRPr="003E3B96">
              <w:t>Absolute power tolerance for SUL with UL MIMO</w:t>
            </w:r>
          </w:p>
        </w:tc>
        <w:tc>
          <w:tcPr>
            <w:tcW w:w="4570" w:type="dxa"/>
          </w:tcPr>
          <w:p w14:paraId="098A00B9" w14:textId="77777777" w:rsidR="00E13E18" w:rsidRPr="007F2609" w:rsidRDefault="00E13E18" w:rsidP="00346178">
            <w:pPr>
              <w:pStyle w:val="TAL"/>
            </w:pPr>
            <w:r>
              <w:rPr>
                <w:lang w:eastAsia="zh-CN"/>
              </w:rPr>
              <w:t xml:space="preserve">Same as </w:t>
            </w:r>
            <w:r w:rsidRPr="007F2609">
              <w:t>6.3D.4.</w:t>
            </w:r>
            <w:r>
              <w:t>1</w:t>
            </w:r>
          </w:p>
        </w:tc>
        <w:tc>
          <w:tcPr>
            <w:tcW w:w="2741" w:type="dxa"/>
          </w:tcPr>
          <w:p w14:paraId="0E4A6006" w14:textId="77777777" w:rsidR="00E13E18" w:rsidRPr="007F2609" w:rsidRDefault="00E13E18" w:rsidP="00346178">
            <w:pPr>
              <w:pStyle w:val="TAL"/>
              <w:rPr>
                <w:lang w:eastAsia="zh-CN"/>
              </w:rPr>
            </w:pPr>
            <w:r>
              <w:rPr>
                <w:lang w:eastAsia="zh-CN"/>
              </w:rPr>
              <w:t xml:space="preserve">Same as </w:t>
            </w:r>
            <w:r w:rsidRPr="007F2609">
              <w:t>6.3D.4.</w:t>
            </w:r>
            <w:r>
              <w:t>1</w:t>
            </w:r>
          </w:p>
        </w:tc>
      </w:tr>
      <w:bookmarkEnd w:id="242"/>
      <w:tr w:rsidR="008D2195" w:rsidRPr="007F2609" w14:paraId="53473DB6" w14:textId="77777777" w:rsidTr="002834AA">
        <w:trPr>
          <w:cantSplit/>
          <w:jc w:val="center"/>
        </w:trPr>
        <w:tc>
          <w:tcPr>
            <w:tcW w:w="2454" w:type="dxa"/>
          </w:tcPr>
          <w:p w14:paraId="126D9425" w14:textId="77777777" w:rsidR="008D2195" w:rsidRPr="007F2609" w:rsidRDefault="008D2195" w:rsidP="00346178">
            <w:pPr>
              <w:pStyle w:val="TAL"/>
            </w:pPr>
            <w:r w:rsidRPr="007F2609">
              <w:t>6.3D.4.2 Relative Power tolerance</w:t>
            </w:r>
          </w:p>
        </w:tc>
        <w:tc>
          <w:tcPr>
            <w:tcW w:w="4570" w:type="dxa"/>
          </w:tcPr>
          <w:p w14:paraId="10D8FB5A" w14:textId="77777777" w:rsidR="008D2195" w:rsidRPr="007F2609" w:rsidRDefault="008D2195" w:rsidP="00346178">
            <w:pPr>
              <w:pStyle w:val="TAL"/>
              <w:rPr>
                <w:lang w:eastAsia="zh-CN"/>
              </w:rPr>
            </w:pPr>
            <w:r w:rsidRPr="007F2609">
              <w:t>±</w:t>
            </w:r>
            <w:r w:rsidRPr="007F2609">
              <w:rPr>
                <w:lang w:eastAsia="zh-CN"/>
              </w:rPr>
              <w:t xml:space="preserve">0.9 dB, BW ≤ 40MHz </w:t>
            </w:r>
          </w:p>
          <w:p w14:paraId="0416927C" w14:textId="77777777" w:rsidR="008D2195" w:rsidRDefault="008D2195" w:rsidP="00346178">
            <w:pPr>
              <w:pStyle w:val="TAL"/>
              <w:rPr>
                <w:lang w:eastAsia="zh-CN"/>
              </w:rPr>
            </w:pPr>
            <w:r w:rsidRPr="007F2609">
              <w:t>±</w:t>
            </w:r>
            <w:r w:rsidRPr="007F2609">
              <w:rPr>
                <w:lang w:eastAsia="zh-CN"/>
              </w:rPr>
              <w:t>1.4 dB, 40MHz &lt; f ≤ 100MHz</w:t>
            </w:r>
          </w:p>
          <w:p w14:paraId="4003C886" w14:textId="77777777" w:rsidR="00655322" w:rsidRPr="007F2609" w:rsidRDefault="00655322" w:rsidP="00655322">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6F2F701A" w14:textId="6C308C07" w:rsidR="00655322" w:rsidRPr="007F2609" w:rsidRDefault="00655322" w:rsidP="00655322">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09EC8F6F" w14:textId="77777777" w:rsidR="008D2195" w:rsidRPr="007F2609" w:rsidRDefault="008D2195" w:rsidP="00346178">
            <w:pPr>
              <w:pStyle w:val="TAL"/>
              <w:rPr>
                <w:snapToGrid w:val="0"/>
                <w:lang w:eastAsia="sv-SE"/>
              </w:rPr>
            </w:pPr>
            <w:r w:rsidRPr="007F2609">
              <w:rPr>
                <w:lang w:eastAsia="zh-CN"/>
              </w:rPr>
              <w:t>MU is for the sum of power at each of UE antenna connector</w:t>
            </w:r>
          </w:p>
        </w:tc>
      </w:tr>
      <w:tr w:rsidR="00E13E18" w:rsidRPr="007F2609" w14:paraId="2C052652" w14:textId="77777777" w:rsidTr="002834AA">
        <w:trPr>
          <w:cantSplit/>
          <w:jc w:val="center"/>
        </w:trPr>
        <w:tc>
          <w:tcPr>
            <w:tcW w:w="2454" w:type="dxa"/>
          </w:tcPr>
          <w:p w14:paraId="09F985D3" w14:textId="77777777" w:rsidR="00E13E18" w:rsidRPr="007F2609" w:rsidRDefault="00E13E18" w:rsidP="00346178">
            <w:pPr>
              <w:pStyle w:val="TAL"/>
            </w:pPr>
            <w:bookmarkStart w:id="243" w:name="_Hlk132226038"/>
            <w:r w:rsidRPr="003E3B96">
              <w:lastRenderedPageBreak/>
              <w:t>6.3D.4.2_1</w:t>
            </w:r>
            <w:r>
              <w:t xml:space="preserve"> </w:t>
            </w:r>
            <w:r w:rsidRPr="003E3B96">
              <w:t>Relative power tolerance for SUL with UL MIMO</w:t>
            </w:r>
          </w:p>
        </w:tc>
        <w:tc>
          <w:tcPr>
            <w:tcW w:w="4570" w:type="dxa"/>
          </w:tcPr>
          <w:p w14:paraId="448FABAC" w14:textId="77777777" w:rsidR="00E13E18" w:rsidRPr="007F2609" w:rsidRDefault="00E13E18" w:rsidP="00346178">
            <w:pPr>
              <w:pStyle w:val="TAL"/>
            </w:pPr>
            <w:r>
              <w:rPr>
                <w:lang w:eastAsia="zh-CN"/>
              </w:rPr>
              <w:t xml:space="preserve">Same as </w:t>
            </w:r>
            <w:r w:rsidRPr="007F2609">
              <w:t>6.3D.4.</w:t>
            </w:r>
            <w:r>
              <w:t>2</w:t>
            </w:r>
          </w:p>
        </w:tc>
        <w:tc>
          <w:tcPr>
            <w:tcW w:w="2741" w:type="dxa"/>
          </w:tcPr>
          <w:p w14:paraId="56B9ABEA" w14:textId="77777777" w:rsidR="00E13E18" w:rsidRPr="007F2609" w:rsidRDefault="00E13E18" w:rsidP="00346178">
            <w:pPr>
              <w:pStyle w:val="TAL"/>
              <w:rPr>
                <w:lang w:eastAsia="zh-CN"/>
              </w:rPr>
            </w:pPr>
            <w:r>
              <w:rPr>
                <w:lang w:eastAsia="zh-CN"/>
              </w:rPr>
              <w:t xml:space="preserve">Same as </w:t>
            </w:r>
            <w:r w:rsidRPr="007F2609">
              <w:t>6.3D.4.</w:t>
            </w:r>
            <w:r>
              <w:t>2</w:t>
            </w:r>
          </w:p>
        </w:tc>
      </w:tr>
      <w:bookmarkEnd w:id="243"/>
      <w:tr w:rsidR="008D2195" w:rsidRPr="007F2609" w14:paraId="2EF79666" w14:textId="77777777" w:rsidTr="002834AA">
        <w:trPr>
          <w:cantSplit/>
          <w:jc w:val="center"/>
        </w:trPr>
        <w:tc>
          <w:tcPr>
            <w:tcW w:w="2454" w:type="dxa"/>
          </w:tcPr>
          <w:p w14:paraId="6F174548" w14:textId="77777777" w:rsidR="008D2195" w:rsidRPr="007F2609" w:rsidRDefault="008D2195" w:rsidP="00346178">
            <w:pPr>
              <w:pStyle w:val="TAL"/>
            </w:pPr>
            <w:r w:rsidRPr="007F2609">
              <w:t>6.3D.4.3 Aggregate Power tolerance</w:t>
            </w:r>
          </w:p>
        </w:tc>
        <w:tc>
          <w:tcPr>
            <w:tcW w:w="4570" w:type="dxa"/>
          </w:tcPr>
          <w:p w14:paraId="6AC9D703" w14:textId="77777777" w:rsidR="008D2195" w:rsidRPr="007F2609" w:rsidRDefault="008D2195" w:rsidP="00346178">
            <w:pPr>
              <w:pStyle w:val="TAL"/>
            </w:pPr>
            <w:r w:rsidRPr="007F2609">
              <w:t>Same as 6.3.4.4 for the sum of power at each of UE antenna connector</w:t>
            </w:r>
          </w:p>
        </w:tc>
        <w:tc>
          <w:tcPr>
            <w:tcW w:w="2741" w:type="dxa"/>
          </w:tcPr>
          <w:p w14:paraId="5C4A71AB"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13E18" w:rsidRPr="007F2609" w14:paraId="6FBF56CA" w14:textId="77777777" w:rsidTr="002834AA">
        <w:trPr>
          <w:cantSplit/>
          <w:jc w:val="center"/>
        </w:trPr>
        <w:tc>
          <w:tcPr>
            <w:tcW w:w="2454" w:type="dxa"/>
          </w:tcPr>
          <w:p w14:paraId="37BA8B9C" w14:textId="77777777" w:rsidR="00E13E18" w:rsidRPr="007F2609" w:rsidRDefault="00E13E18" w:rsidP="00346178">
            <w:pPr>
              <w:pStyle w:val="TAL"/>
            </w:pPr>
            <w:r>
              <w:t xml:space="preserve">6.3D.4.3_1 </w:t>
            </w:r>
            <w:r w:rsidRPr="003E3B96">
              <w:t>Aggregate power tolerance for SUL with UL MIMO</w:t>
            </w:r>
          </w:p>
        </w:tc>
        <w:tc>
          <w:tcPr>
            <w:tcW w:w="4570" w:type="dxa"/>
          </w:tcPr>
          <w:p w14:paraId="0A8AB76B" w14:textId="77777777" w:rsidR="00E13E18" w:rsidRPr="007F2609" w:rsidRDefault="00E13E18" w:rsidP="00346178">
            <w:pPr>
              <w:pStyle w:val="TAL"/>
            </w:pPr>
            <w:r>
              <w:rPr>
                <w:lang w:eastAsia="zh-CN"/>
              </w:rPr>
              <w:t xml:space="preserve">Same as </w:t>
            </w:r>
            <w:r w:rsidRPr="007F2609">
              <w:t>6.3D.4.</w:t>
            </w:r>
            <w:r>
              <w:t>3</w:t>
            </w:r>
          </w:p>
        </w:tc>
        <w:tc>
          <w:tcPr>
            <w:tcW w:w="2741" w:type="dxa"/>
          </w:tcPr>
          <w:p w14:paraId="06AB2BE3" w14:textId="77777777" w:rsidR="00E13E18" w:rsidRPr="007F2609" w:rsidRDefault="00E13E18" w:rsidP="00346178">
            <w:pPr>
              <w:pStyle w:val="TAL"/>
              <w:rPr>
                <w:lang w:eastAsia="zh-CN"/>
              </w:rPr>
            </w:pPr>
            <w:r>
              <w:rPr>
                <w:lang w:eastAsia="zh-CN"/>
              </w:rPr>
              <w:t xml:space="preserve">Same as </w:t>
            </w:r>
            <w:r w:rsidRPr="007F2609">
              <w:t>6.3D.4.</w:t>
            </w:r>
            <w:r>
              <w:t>3</w:t>
            </w:r>
          </w:p>
        </w:tc>
      </w:tr>
      <w:tr w:rsidR="008D2195" w:rsidRPr="007F2609" w14:paraId="12F4398D" w14:textId="77777777" w:rsidTr="002834AA">
        <w:trPr>
          <w:cantSplit/>
          <w:jc w:val="center"/>
        </w:trPr>
        <w:tc>
          <w:tcPr>
            <w:tcW w:w="2454" w:type="dxa"/>
          </w:tcPr>
          <w:p w14:paraId="4FA4948B" w14:textId="77777777" w:rsidR="008D2195" w:rsidRPr="007F2609" w:rsidRDefault="008D2195" w:rsidP="00346178">
            <w:pPr>
              <w:pStyle w:val="TAL"/>
              <w:rPr>
                <w:rFonts w:eastAsia="Malgun Gothic"/>
                <w:lang w:eastAsia="en-US"/>
              </w:rPr>
            </w:pPr>
            <w:r w:rsidRPr="007F2609">
              <w:rPr>
                <w:rFonts w:eastAsia="Malgun Gothic"/>
                <w:lang w:eastAsia="en-US"/>
              </w:rPr>
              <w:t>6.3F.1 Minimum output power for shared spectrum channel access</w:t>
            </w:r>
          </w:p>
        </w:tc>
        <w:tc>
          <w:tcPr>
            <w:tcW w:w="4570" w:type="dxa"/>
          </w:tcPr>
          <w:p w14:paraId="77E38A02" w14:textId="45634F1C" w:rsidR="008D2195" w:rsidRPr="007F2609" w:rsidRDefault="008D2195" w:rsidP="00346178">
            <w:pPr>
              <w:pStyle w:val="TAL"/>
              <w:rPr>
                <w:rFonts w:eastAsia="Malgun Gothic"/>
                <w:lang w:eastAsia="en-US"/>
              </w:rPr>
            </w:pPr>
            <w:r w:rsidRPr="007F2609">
              <w:rPr>
                <w:rFonts w:eastAsia="Malgun Gothic"/>
                <w:lang w:eastAsia="en-US"/>
              </w:rPr>
              <w:t xml:space="preserve">4.2GHz &lt; f ≤ </w:t>
            </w:r>
            <w:r w:rsidR="00FB1274" w:rsidRPr="007F2609">
              <w:t>7.125GHz</w:t>
            </w:r>
          </w:p>
          <w:p w14:paraId="6F32760B" w14:textId="77777777" w:rsidR="008D2195" w:rsidRPr="007F2609" w:rsidRDefault="008D2195" w:rsidP="00346178">
            <w:pPr>
              <w:pStyle w:val="TAL"/>
              <w:rPr>
                <w:rFonts w:eastAsia="Malgun Gothic"/>
                <w:lang w:eastAsia="en-US"/>
              </w:rPr>
            </w:pPr>
            <w:r w:rsidRPr="007F2609">
              <w:rPr>
                <w:rFonts w:eastAsia="Malgun Gothic"/>
                <w:lang w:eastAsia="en-US"/>
              </w:rPr>
              <w:t>±1.5 dB, BW ≤ 40MHz</w:t>
            </w:r>
          </w:p>
          <w:p w14:paraId="7DE785FE" w14:textId="77777777" w:rsidR="008D2195" w:rsidRPr="007F2609" w:rsidRDefault="008D2195" w:rsidP="00346178">
            <w:pPr>
              <w:pStyle w:val="TAL"/>
              <w:rPr>
                <w:rFonts w:eastAsia="Malgun Gothic"/>
                <w:lang w:eastAsia="en-US"/>
              </w:rPr>
            </w:pPr>
            <w:r w:rsidRPr="007F2609">
              <w:rPr>
                <w:rFonts w:eastAsia="Malgun Gothic"/>
                <w:lang w:eastAsia="en-US"/>
              </w:rPr>
              <w:t>±1.8 dB, 40MHz &lt; BW ≤ 100MHz</w:t>
            </w:r>
          </w:p>
          <w:p w14:paraId="42747739" w14:textId="35A04445" w:rsidR="008D2195" w:rsidRPr="007F2609" w:rsidRDefault="008D2195" w:rsidP="00346178">
            <w:pPr>
              <w:pStyle w:val="TAL"/>
              <w:rPr>
                <w:rFonts w:eastAsia="Malgun Gothic"/>
                <w:lang w:eastAsia="en-US"/>
              </w:rPr>
            </w:pPr>
          </w:p>
        </w:tc>
        <w:tc>
          <w:tcPr>
            <w:tcW w:w="2741" w:type="dxa"/>
          </w:tcPr>
          <w:p w14:paraId="090EAC4A" w14:textId="77777777" w:rsidR="008D2195" w:rsidRPr="007F2609" w:rsidRDefault="008D2195" w:rsidP="00346178">
            <w:pPr>
              <w:pStyle w:val="TAL"/>
              <w:rPr>
                <w:rFonts w:eastAsia="Malgun Gothic"/>
                <w:lang w:eastAsia="zh-CN"/>
              </w:rPr>
            </w:pPr>
          </w:p>
        </w:tc>
      </w:tr>
      <w:tr w:rsidR="008D2195" w:rsidRPr="007F2609" w14:paraId="43A044D4" w14:textId="77777777" w:rsidTr="002834AA">
        <w:trPr>
          <w:cantSplit/>
          <w:jc w:val="center"/>
        </w:trPr>
        <w:tc>
          <w:tcPr>
            <w:tcW w:w="2454" w:type="dxa"/>
          </w:tcPr>
          <w:p w14:paraId="4DB92473" w14:textId="77777777" w:rsidR="008D2195" w:rsidRPr="007F2609" w:rsidRDefault="008D2195" w:rsidP="00346178">
            <w:pPr>
              <w:pStyle w:val="TAL"/>
            </w:pPr>
            <w:r w:rsidRPr="007F2609">
              <w:t>6.3F.2 Transmit OFF power for shared spectrum channel access</w:t>
            </w:r>
          </w:p>
        </w:tc>
        <w:tc>
          <w:tcPr>
            <w:tcW w:w="4570" w:type="dxa"/>
          </w:tcPr>
          <w:p w14:paraId="52B84065" w14:textId="6067E847" w:rsidR="008D2195" w:rsidRPr="007F2609" w:rsidRDefault="008D2195" w:rsidP="00346178">
            <w:pPr>
              <w:pStyle w:val="TAL"/>
            </w:pPr>
            <w:r w:rsidRPr="007F2609">
              <w:t xml:space="preserve">4.2GHz &lt; f ≤ </w:t>
            </w:r>
            <w:r w:rsidR="00FB1274" w:rsidRPr="007F2609">
              <w:t>7.125GHz</w:t>
            </w:r>
          </w:p>
          <w:p w14:paraId="018B3CC2" w14:textId="77777777" w:rsidR="008D2195" w:rsidRPr="007F2609" w:rsidRDefault="008D2195" w:rsidP="00346178">
            <w:pPr>
              <w:pStyle w:val="TAL"/>
            </w:pPr>
            <w:r w:rsidRPr="007F2609">
              <w:t>±2.0 dB, BW ≤ 20MHz</w:t>
            </w:r>
          </w:p>
          <w:p w14:paraId="55A69EB0" w14:textId="77777777" w:rsidR="008D2195" w:rsidRPr="007F2609" w:rsidRDefault="008D2195" w:rsidP="00346178">
            <w:pPr>
              <w:pStyle w:val="TAL"/>
            </w:pPr>
            <w:r w:rsidRPr="007F2609">
              <w:t>±2.1 dB, 20MHz &lt; BW ≤ 80MHz</w:t>
            </w:r>
          </w:p>
          <w:p w14:paraId="7422B953" w14:textId="77777777" w:rsidR="008D2195" w:rsidRPr="007F2609" w:rsidRDefault="008D2195" w:rsidP="00346178">
            <w:pPr>
              <w:pStyle w:val="TAL"/>
            </w:pPr>
            <w:r w:rsidRPr="007F2609">
              <w:t>±2.2 dB, 80MHz &lt; BW ≤ 100MHz</w:t>
            </w:r>
          </w:p>
          <w:p w14:paraId="796EF0F9" w14:textId="6EDF2C1B" w:rsidR="008D2195" w:rsidRPr="007F2609" w:rsidRDefault="008D2195" w:rsidP="00346178">
            <w:pPr>
              <w:pStyle w:val="TAL"/>
              <w:rPr>
                <w:rFonts w:cs="v4.2.0"/>
              </w:rPr>
            </w:pPr>
          </w:p>
        </w:tc>
        <w:tc>
          <w:tcPr>
            <w:tcW w:w="2741" w:type="dxa"/>
          </w:tcPr>
          <w:p w14:paraId="301F80E3" w14:textId="77777777" w:rsidR="008D2195" w:rsidRPr="007F2609" w:rsidRDefault="008D2195" w:rsidP="00346178">
            <w:pPr>
              <w:pStyle w:val="TAL"/>
              <w:rPr>
                <w:snapToGrid w:val="0"/>
                <w:lang w:eastAsia="sv-SE"/>
              </w:rPr>
            </w:pPr>
          </w:p>
        </w:tc>
      </w:tr>
      <w:tr w:rsidR="008D2195" w:rsidRPr="007F2609" w14:paraId="6768F3F8" w14:textId="77777777" w:rsidTr="002834AA">
        <w:trPr>
          <w:cantSplit/>
          <w:jc w:val="center"/>
        </w:trPr>
        <w:tc>
          <w:tcPr>
            <w:tcW w:w="2454" w:type="dxa"/>
          </w:tcPr>
          <w:p w14:paraId="1F075F28" w14:textId="77777777" w:rsidR="008D2195" w:rsidRPr="007F2609" w:rsidRDefault="008D2195" w:rsidP="00346178">
            <w:pPr>
              <w:pStyle w:val="TAL"/>
            </w:pPr>
            <w:r w:rsidRPr="007F2609">
              <w:t>6.3F.3.2 General ON/OFF time mask for shared spectrum channel access</w:t>
            </w:r>
          </w:p>
        </w:tc>
        <w:tc>
          <w:tcPr>
            <w:tcW w:w="4570" w:type="dxa"/>
          </w:tcPr>
          <w:p w14:paraId="78DA3E38" w14:textId="77777777" w:rsidR="008D2195" w:rsidRPr="007F2609" w:rsidRDefault="008D2195" w:rsidP="00346178">
            <w:pPr>
              <w:pStyle w:val="TAL"/>
            </w:pPr>
            <w:r w:rsidRPr="007F2609">
              <w:t>4.2GHz &lt; f ≤ 5.925GHz</w:t>
            </w:r>
          </w:p>
          <w:p w14:paraId="6791EF7D" w14:textId="77777777" w:rsidR="008D2195" w:rsidRPr="007F2609" w:rsidRDefault="008D2195" w:rsidP="00346178">
            <w:pPr>
              <w:pStyle w:val="TAL"/>
            </w:pPr>
            <w:r w:rsidRPr="007F2609">
              <w:t>±2.0 dB, BW ≤ 20MHz</w:t>
            </w:r>
          </w:p>
          <w:p w14:paraId="649D8612" w14:textId="77777777" w:rsidR="008D2195" w:rsidRPr="007F2609" w:rsidRDefault="008D2195" w:rsidP="00346178">
            <w:pPr>
              <w:pStyle w:val="TAL"/>
            </w:pPr>
            <w:r w:rsidRPr="007F2609">
              <w:t>±2.1 dB, 20MHz &lt; BW ≤ 80MHz</w:t>
            </w:r>
          </w:p>
          <w:p w14:paraId="0A2D3D74" w14:textId="77777777" w:rsidR="008D2195" w:rsidRPr="007F2609" w:rsidRDefault="008D2195" w:rsidP="00346178">
            <w:pPr>
              <w:pStyle w:val="TAL"/>
            </w:pPr>
            <w:r w:rsidRPr="007F2609">
              <w:t>±2.2 dB, 80MHz &lt; BW ≤ 100MHz</w:t>
            </w:r>
          </w:p>
          <w:p w14:paraId="049B479D" w14:textId="77777777" w:rsidR="008D2195" w:rsidRPr="007F2609" w:rsidRDefault="008D2195" w:rsidP="00346178">
            <w:pPr>
              <w:pStyle w:val="TAL"/>
            </w:pPr>
          </w:p>
          <w:p w14:paraId="5416F58D" w14:textId="77777777" w:rsidR="008D2195" w:rsidRPr="007F2609" w:rsidRDefault="008D2195" w:rsidP="00346178">
            <w:pPr>
              <w:pStyle w:val="TAL"/>
            </w:pPr>
            <w:r w:rsidRPr="007F2609">
              <w:t>5.925GHz &lt; f ≤ 7.125GHz</w:t>
            </w:r>
          </w:p>
          <w:p w14:paraId="0FD6FFD0" w14:textId="77777777" w:rsidR="008D2195" w:rsidRPr="007F2609" w:rsidRDefault="008D2195" w:rsidP="00346178">
            <w:pPr>
              <w:pStyle w:val="TAL"/>
              <w:rPr>
                <w:rFonts w:cs="v4.2.0"/>
              </w:rPr>
            </w:pPr>
            <w:r w:rsidRPr="007F2609">
              <w:t>TBD</w:t>
            </w:r>
          </w:p>
        </w:tc>
        <w:tc>
          <w:tcPr>
            <w:tcW w:w="2741" w:type="dxa"/>
          </w:tcPr>
          <w:p w14:paraId="46207D05" w14:textId="77777777" w:rsidR="008D2195" w:rsidRPr="007F2609" w:rsidRDefault="008D2195" w:rsidP="00346178">
            <w:pPr>
              <w:pStyle w:val="TAL"/>
              <w:rPr>
                <w:snapToGrid w:val="0"/>
                <w:lang w:eastAsia="sv-SE"/>
              </w:rPr>
            </w:pPr>
          </w:p>
        </w:tc>
      </w:tr>
      <w:tr w:rsidR="008D2195" w:rsidRPr="007F2609" w14:paraId="6226A6C0" w14:textId="77777777" w:rsidTr="002834AA">
        <w:trPr>
          <w:cantSplit/>
          <w:jc w:val="center"/>
        </w:trPr>
        <w:tc>
          <w:tcPr>
            <w:tcW w:w="2454" w:type="dxa"/>
          </w:tcPr>
          <w:p w14:paraId="5E2E1672" w14:textId="68029E63" w:rsidR="008D2195" w:rsidRPr="007F2609" w:rsidRDefault="008D2195" w:rsidP="00346178">
            <w:pPr>
              <w:pStyle w:val="TAL"/>
            </w:pPr>
            <w:r w:rsidRPr="007F2609">
              <w:t>6.3G.1 Minimum output power for Tx Diversity</w:t>
            </w:r>
          </w:p>
        </w:tc>
        <w:tc>
          <w:tcPr>
            <w:tcW w:w="4570" w:type="dxa"/>
          </w:tcPr>
          <w:p w14:paraId="29200C33" w14:textId="47831DE5" w:rsidR="008D2195" w:rsidRPr="007F2609" w:rsidRDefault="008D2195" w:rsidP="00346178">
            <w:pPr>
              <w:pStyle w:val="TAL"/>
            </w:pPr>
            <w:r w:rsidRPr="007F2609">
              <w:t>Same as 6.3.1 for the sum of power at each of UE antenna connector</w:t>
            </w:r>
          </w:p>
        </w:tc>
        <w:tc>
          <w:tcPr>
            <w:tcW w:w="2741" w:type="dxa"/>
          </w:tcPr>
          <w:p w14:paraId="4D80D2DF" w14:textId="0C1EC38B"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1FF2A094" w14:textId="77777777" w:rsidTr="002834AA">
        <w:trPr>
          <w:cantSplit/>
          <w:jc w:val="center"/>
        </w:trPr>
        <w:tc>
          <w:tcPr>
            <w:tcW w:w="2454" w:type="dxa"/>
          </w:tcPr>
          <w:p w14:paraId="7EA72160" w14:textId="13406DD0" w:rsidR="008D2195" w:rsidRPr="007F2609" w:rsidRDefault="008D2195" w:rsidP="00346178">
            <w:pPr>
              <w:pStyle w:val="TAL"/>
            </w:pPr>
            <w:r w:rsidRPr="007F2609">
              <w:t>6.3G.2 Transmit OFF power for Tx Diversity</w:t>
            </w:r>
          </w:p>
        </w:tc>
        <w:tc>
          <w:tcPr>
            <w:tcW w:w="4570" w:type="dxa"/>
          </w:tcPr>
          <w:p w14:paraId="6CB84F97" w14:textId="29C16E86" w:rsidR="008D2195" w:rsidRPr="007F2609" w:rsidRDefault="008D2195" w:rsidP="00346178">
            <w:pPr>
              <w:pStyle w:val="TAL"/>
            </w:pPr>
            <w:r w:rsidRPr="007F2609">
              <w:t>Same as 6.3.2 for each antenna</w:t>
            </w:r>
          </w:p>
        </w:tc>
        <w:tc>
          <w:tcPr>
            <w:tcW w:w="2741" w:type="dxa"/>
          </w:tcPr>
          <w:p w14:paraId="75D24D76" w14:textId="77777777" w:rsidR="008D2195" w:rsidRPr="007F2609" w:rsidRDefault="008D2195" w:rsidP="00346178">
            <w:pPr>
              <w:pStyle w:val="TAL"/>
              <w:rPr>
                <w:snapToGrid w:val="0"/>
                <w:lang w:eastAsia="sv-SE"/>
              </w:rPr>
            </w:pPr>
          </w:p>
        </w:tc>
      </w:tr>
      <w:tr w:rsidR="008D2195" w:rsidRPr="007F2609" w14:paraId="461D6690" w14:textId="77777777" w:rsidTr="002834AA">
        <w:trPr>
          <w:cantSplit/>
          <w:jc w:val="center"/>
        </w:trPr>
        <w:tc>
          <w:tcPr>
            <w:tcW w:w="2454" w:type="dxa"/>
          </w:tcPr>
          <w:p w14:paraId="0A4306F0" w14:textId="7CB9D9BA" w:rsidR="008D2195" w:rsidRPr="007F2609" w:rsidRDefault="008D2195" w:rsidP="00346178">
            <w:pPr>
              <w:pStyle w:val="TAL"/>
            </w:pPr>
            <w:r w:rsidRPr="007F2609">
              <w:t>6.3G.3.1 General ON/OFF time mask for Tx Diversity</w:t>
            </w:r>
          </w:p>
        </w:tc>
        <w:tc>
          <w:tcPr>
            <w:tcW w:w="4570" w:type="dxa"/>
          </w:tcPr>
          <w:p w14:paraId="00E2A69E" w14:textId="77777777" w:rsidR="008D2195" w:rsidRPr="007F2609" w:rsidRDefault="008D2195" w:rsidP="00346178">
            <w:pPr>
              <w:pStyle w:val="TAL"/>
              <w:rPr>
                <w:lang w:eastAsia="en-US"/>
              </w:rPr>
            </w:pPr>
            <w:r w:rsidRPr="007F2609">
              <w:t>ON power:</w:t>
            </w:r>
          </w:p>
          <w:p w14:paraId="121E9A32" w14:textId="77777777" w:rsidR="008D2195" w:rsidRPr="007F2609" w:rsidRDefault="008D2195" w:rsidP="00346178">
            <w:pPr>
              <w:pStyle w:val="TAL"/>
            </w:pPr>
            <w:r w:rsidRPr="007F2609">
              <w:t>Same as 6.2G.1</w:t>
            </w:r>
          </w:p>
          <w:p w14:paraId="3B0E3CBE" w14:textId="77777777" w:rsidR="008D2195" w:rsidRPr="007F2609" w:rsidRDefault="008D2195" w:rsidP="00346178">
            <w:pPr>
              <w:pStyle w:val="TAL"/>
            </w:pPr>
            <w:r w:rsidRPr="007F2609">
              <w:t>OFF power:</w:t>
            </w:r>
          </w:p>
          <w:p w14:paraId="486DCEEC" w14:textId="2C3D1C6E" w:rsidR="008D2195" w:rsidRPr="007F2609" w:rsidRDefault="008D2195" w:rsidP="00346178">
            <w:pPr>
              <w:pStyle w:val="TAL"/>
            </w:pPr>
            <w:r w:rsidRPr="007F2609">
              <w:t>Same as 6.3G.2</w:t>
            </w:r>
          </w:p>
        </w:tc>
        <w:tc>
          <w:tcPr>
            <w:tcW w:w="2741" w:type="dxa"/>
          </w:tcPr>
          <w:p w14:paraId="37A8143E" w14:textId="77777777" w:rsidR="008D2195" w:rsidRPr="007F2609" w:rsidRDefault="008D2195" w:rsidP="00346178">
            <w:pPr>
              <w:pStyle w:val="TAL"/>
              <w:rPr>
                <w:snapToGrid w:val="0"/>
                <w:lang w:eastAsia="sv-SE"/>
              </w:rPr>
            </w:pPr>
          </w:p>
        </w:tc>
      </w:tr>
      <w:tr w:rsidR="008D2195" w:rsidRPr="007F2609" w14:paraId="368EC0E1" w14:textId="77777777" w:rsidTr="002834AA">
        <w:trPr>
          <w:cantSplit/>
          <w:jc w:val="center"/>
        </w:trPr>
        <w:tc>
          <w:tcPr>
            <w:tcW w:w="2454" w:type="dxa"/>
          </w:tcPr>
          <w:p w14:paraId="5CFC3570" w14:textId="3F786A33" w:rsidR="008D2195" w:rsidRPr="007F2609" w:rsidRDefault="008D2195" w:rsidP="00346178">
            <w:pPr>
              <w:pStyle w:val="TAL"/>
            </w:pPr>
            <w:r w:rsidRPr="007F2609">
              <w:t>6.3G.3.2 PRACH time mask for Tx Diversity</w:t>
            </w:r>
          </w:p>
        </w:tc>
        <w:tc>
          <w:tcPr>
            <w:tcW w:w="4570" w:type="dxa"/>
          </w:tcPr>
          <w:p w14:paraId="529AF6B5" w14:textId="098EEFE3" w:rsidR="008D2195" w:rsidRPr="007F2609" w:rsidRDefault="008D2195" w:rsidP="00346178">
            <w:pPr>
              <w:pStyle w:val="TAL"/>
            </w:pPr>
            <w:r w:rsidRPr="007F2609">
              <w:t>Same as 6.3.3.4 for each antenna</w:t>
            </w:r>
          </w:p>
        </w:tc>
        <w:tc>
          <w:tcPr>
            <w:tcW w:w="2741" w:type="dxa"/>
          </w:tcPr>
          <w:p w14:paraId="1DF7629C" w14:textId="77777777" w:rsidR="008D2195" w:rsidRPr="007F2609" w:rsidRDefault="008D2195" w:rsidP="00346178">
            <w:pPr>
              <w:pStyle w:val="TAL"/>
              <w:rPr>
                <w:snapToGrid w:val="0"/>
                <w:lang w:eastAsia="sv-SE"/>
              </w:rPr>
            </w:pPr>
          </w:p>
        </w:tc>
      </w:tr>
      <w:tr w:rsidR="008D2195" w:rsidRPr="007F2609" w14:paraId="19EBA8A6" w14:textId="77777777" w:rsidTr="002834AA">
        <w:trPr>
          <w:cantSplit/>
          <w:jc w:val="center"/>
        </w:trPr>
        <w:tc>
          <w:tcPr>
            <w:tcW w:w="2454" w:type="dxa"/>
          </w:tcPr>
          <w:p w14:paraId="5F3B2C03" w14:textId="4B958446" w:rsidR="008D2195" w:rsidRPr="007F2609" w:rsidRDefault="008D2195" w:rsidP="00346178">
            <w:pPr>
              <w:pStyle w:val="TAL"/>
            </w:pPr>
            <w:r w:rsidRPr="007F2609">
              <w:t>6.3G.3.3 SRS time mask for Tx Diversity</w:t>
            </w:r>
          </w:p>
        </w:tc>
        <w:tc>
          <w:tcPr>
            <w:tcW w:w="4570" w:type="dxa"/>
          </w:tcPr>
          <w:p w14:paraId="7C1449AD" w14:textId="42003CBC" w:rsidR="008D2195" w:rsidRPr="007F2609" w:rsidRDefault="008D2195" w:rsidP="00346178">
            <w:pPr>
              <w:pStyle w:val="TAL"/>
            </w:pPr>
            <w:r w:rsidRPr="007F2609">
              <w:t>Same as 6.3.3.6 for each antenna</w:t>
            </w:r>
          </w:p>
        </w:tc>
        <w:tc>
          <w:tcPr>
            <w:tcW w:w="2741" w:type="dxa"/>
          </w:tcPr>
          <w:p w14:paraId="315B62D7" w14:textId="77777777" w:rsidR="008D2195" w:rsidRPr="007F2609" w:rsidRDefault="008D2195" w:rsidP="00346178">
            <w:pPr>
              <w:pStyle w:val="TAL"/>
              <w:rPr>
                <w:snapToGrid w:val="0"/>
                <w:lang w:eastAsia="sv-SE"/>
              </w:rPr>
            </w:pPr>
          </w:p>
        </w:tc>
      </w:tr>
      <w:tr w:rsidR="008D2195" w:rsidRPr="007F2609" w14:paraId="6B0AEA0C" w14:textId="77777777" w:rsidTr="002834AA">
        <w:trPr>
          <w:cantSplit/>
          <w:jc w:val="center"/>
        </w:trPr>
        <w:tc>
          <w:tcPr>
            <w:tcW w:w="2454" w:type="dxa"/>
          </w:tcPr>
          <w:p w14:paraId="64209555" w14:textId="77777777" w:rsidR="008D2195" w:rsidRPr="007F2609" w:rsidRDefault="008D2195" w:rsidP="00346178">
            <w:pPr>
              <w:pStyle w:val="TAL"/>
            </w:pPr>
            <w:r w:rsidRPr="00CD1FFF">
              <w:t>6.3G.4.1</w:t>
            </w:r>
            <w:r>
              <w:t xml:space="preserve"> </w:t>
            </w:r>
            <w:r w:rsidRPr="00CD1FFF">
              <w:t>Absolute power tolerance for Tx Diversity</w:t>
            </w:r>
          </w:p>
        </w:tc>
        <w:tc>
          <w:tcPr>
            <w:tcW w:w="4570" w:type="dxa"/>
          </w:tcPr>
          <w:p w14:paraId="510DDA2F" w14:textId="77777777" w:rsidR="008D2195" w:rsidRPr="007F2609" w:rsidRDefault="008D2195" w:rsidP="00346178">
            <w:pPr>
              <w:pStyle w:val="TAL"/>
            </w:pPr>
            <w:r w:rsidRPr="007F2609">
              <w:t>Same as 6.3.4.</w:t>
            </w:r>
            <w:r>
              <w:t>2</w:t>
            </w:r>
            <w:r w:rsidRPr="007F2609">
              <w:t xml:space="preserve"> for the sum of power at each of UE antenna connector</w:t>
            </w:r>
          </w:p>
        </w:tc>
        <w:tc>
          <w:tcPr>
            <w:tcW w:w="2741" w:type="dxa"/>
          </w:tcPr>
          <w:p w14:paraId="1B782407"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port in 6.3.4.</w:t>
            </w:r>
            <w:r>
              <w:rPr>
                <w:lang w:eastAsia="zh-CN"/>
              </w:rPr>
              <w:t>2</w:t>
            </w:r>
            <w:r w:rsidRPr="007F2609">
              <w:rPr>
                <w:lang w:eastAsia="zh-CN"/>
              </w:rPr>
              <w:t xml:space="preserve"> with SNR assumption reduced by 3dB compared to the single antenna case.</w:t>
            </w:r>
          </w:p>
        </w:tc>
      </w:tr>
      <w:tr w:rsidR="008D2195" w:rsidRPr="007F2609" w14:paraId="4DD83437" w14:textId="77777777" w:rsidTr="002834AA">
        <w:trPr>
          <w:cantSplit/>
          <w:jc w:val="center"/>
        </w:trPr>
        <w:tc>
          <w:tcPr>
            <w:tcW w:w="2454" w:type="dxa"/>
          </w:tcPr>
          <w:p w14:paraId="33484745" w14:textId="1E26C0D4" w:rsidR="008D2195" w:rsidRPr="007F2609" w:rsidRDefault="008D2195" w:rsidP="00346178">
            <w:pPr>
              <w:pStyle w:val="TAL"/>
            </w:pPr>
            <w:r w:rsidRPr="007F2609">
              <w:t>6.3G.4.2 Relative power tolerance for Tx Diversity</w:t>
            </w:r>
          </w:p>
        </w:tc>
        <w:tc>
          <w:tcPr>
            <w:tcW w:w="4570" w:type="dxa"/>
          </w:tcPr>
          <w:p w14:paraId="76E2FBD4" w14:textId="4FC05843" w:rsidR="008D2195" w:rsidRPr="007F2609" w:rsidRDefault="008D2195" w:rsidP="00346178">
            <w:pPr>
              <w:pStyle w:val="TAL"/>
            </w:pPr>
            <w:r w:rsidRPr="007F2609">
              <w:t>Same as 6.3.4.3 for the sum of power at each of UE antenna connector</w:t>
            </w:r>
          </w:p>
        </w:tc>
        <w:tc>
          <w:tcPr>
            <w:tcW w:w="2741" w:type="dxa"/>
          </w:tcPr>
          <w:p w14:paraId="7CE3E514" w14:textId="2106D49D"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8D2195" w:rsidRPr="007F2609" w14:paraId="2CD2AC73" w14:textId="77777777" w:rsidTr="002834AA">
        <w:trPr>
          <w:cantSplit/>
          <w:jc w:val="center"/>
        </w:trPr>
        <w:tc>
          <w:tcPr>
            <w:tcW w:w="2454" w:type="dxa"/>
          </w:tcPr>
          <w:p w14:paraId="7D82BA5B" w14:textId="1E174F72" w:rsidR="008D2195" w:rsidRPr="007F2609" w:rsidRDefault="008D2195" w:rsidP="00346178">
            <w:pPr>
              <w:pStyle w:val="TAL"/>
            </w:pPr>
            <w:r w:rsidRPr="007F2609">
              <w:rPr>
                <w:rFonts w:cs="v4.2.0"/>
              </w:rPr>
              <w:lastRenderedPageBreak/>
              <w:t xml:space="preserve">6.3G.4.3 </w:t>
            </w:r>
            <w:r w:rsidRPr="007F2609">
              <w:t xml:space="preserve">Aggregate </w:t>
            </w:r>
            <w:r w:rsidRPr="007F2609">
              <w:rPr>
                <w:rFonts w:cs="v4.2.0"/>
              </w:rPr>
              <w:t>power tolerance</w:t>
            </w:r>
            <w:r w:rsidRPr="007F2609">
              <w:t xml:space="preserve"> for Tx Diversity</w:t>
            </w:r>
          </w:p>
        </w:tc>
        <w:tc>
          <w:tcPr>
            <w:tcW w:w="4570" w:type="dxa"/>
          </w:tcPr>
          <w:p w14:paraId="1B343FAE" w14:textId="7F4F9C08" w:rsidR="008D2195" w:rsidRPr="007F2609" w:rsidRDefault="008D2195" w:rsidP="00346178">
            <w:pPr>
              <w:pStyle w:val="TAL"/>
            </w:pPr>
            <w:r w:rsidRPr="007F2609">
              <w:t>Same as 6.3.4.4 for the sum of power at each of UE antenna connector</w:t>
            </w:r>
          </w:p>
        </w:tc>
        <w:tc>
          <w:tcPr>
            <w:tcW w:w="2741" w:type="dxa"/>
          </w:tcPr>
          <w:p w14:paraId="3E7BC21D" w14:textId="2C21D405"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06ED8235" w14:textId="77777777" w:rsidTr="002834AA">
        <w:trPr>
          <w:cantSplit/>
          <w:jc w:val="center"/>
        </w:trPr>
        <w:tc>
          <w:tcPr>
            <w:tcW w:w="2454" w:type="dxa"/>
          </w:tcPr>
          <w:p w14:paraId="6B518265" w14:textId="77777777" w:rsidR="008D2195" w:rsidRPr="007F2609" w:rsidRDefault="008D2195" w:rsidP="00346178">
            <w:pPr>
              <w:pStyle w:val="TAL"/>
            </w:pPr>
            <w:r w:rsidRPr="007F2609">
              <w:t>6.4.1 Frequency Error</w:t>
            </w:r>
          </w:p>
        </w:tc>
        <w:tc>
          <w:tcPr>
            <w:tcW w:w="4570" w:type="dxa"/>
          </w:tcPr>
          <w:p w14:paraId="31045780" w14:textId="77777777" w:rsidR="008D2195" w:rsidRPr="007F2609" w:rsidRDefault="008D2195" w:rsidP="00346178">
            <w:pPr>
              <w:pStyle w:val="TAL"/>
            </w:pPr>
            <w:r w:rsidRPr="007F2609">
              <w:t>±15 Hz, f ≤ 3.0GHz</w:t>
            </w:r>
          </w:p>
          <w:p w14:paraId="0E9D9841" w14:textId="77777777" w:rsidR="008D2195" w:rsidRPr="007F2609" w:rsidRDefault="008D2195" w:rsidP="00346178">
            <w:pPr>
              <w:pStyle w:val="TAL"/>
            </w:pPr>
            <w:r w:rsidRPr="007F2609">
              <w:t>±36 Hz, f &gt; 3.0GHz</w:t>
            </w:r>
          </w:p>
          <w:p w14:paraId="4EE6A56B" w14:textId="77777777" w:rsidR="008D2195" w:rsidRPr="007F2609" w:rsidRDefault="008D2195" w:rsidP="00346178">
            <w:pPr>
              <w:pStyle w:val="TAL"/>
            </w:pPr>
          </w:p>
          <w:p w14:paraId="0164CF5E" w14:textId="77777777" w:rsidR="008D2195" w:rsidRPr="007F2609" w:rsidRDefault="008D2195" w:rsidP="00346178">
            <w:pPr>
              <w:pStyle w:val="TAL"/>
            </w:pPr>
            <w:r w:rsidRPr="007F2609">
              <w:t xml:space="preserve">DL Signal level: </w:t>
            </w:r>
          </w:p>
          <w:p w14:paraId="1374064B" w14:textId="77777777" w:rsidR="008D2195" w:rsidRPr="007F2609" w:rsidRDefault="008D2195" w:rsidP="00346178">
            <w:pPr>
              <w:pStyle w:val="TAL"/>
            </w:pPr>
            <w:r w:rsidRPr="007F2609">
              <w:t>±0.7 dB, f ≤ 3.0GHz</w:t>
            </w:r>
          </w:p>
          <w:p w14:paraId="6522271D" w14:textId="77777777" w:rsidR="008D2195" w:rsidRPr="007F2609" w:rsidRDefault="008D2195" w:rsidP="00346178">
            <w:pPr>
              <w:pStyle w:val="TAL"/>
            </w:pPr>
            <w:r w:rsidRPr="007F2609">
              <w:t>±1.0 dB, 3.0GHz &lt; f ≤ 4.2GHz</w:t>
            </w:r>
          </w:p>
          <w:p w14:paraId="6A436DE5" w14:textId="77777777" w:rsidR="008D2195" w:rsidRPr="007F2609" w:rsidRDefault="008D2195" w:rsidP="00346178">
            <w:pPr>
              <w:pStyle w:val="TAL"/>
            </w:pPr>
            <w:r w:rsidRPr="007F2609">
              <w:t>±1.5 dB, 4.2GHz &lt; f ≤ 6.0GHz</w:t>
            </w:r>
          </w:p>
        </w:tc>
        <w:tc>
          <w:tcPr>
            <w:tcW w:w="2741" w:type="dxa"/>
          </w:tcPr>
          <w:p w14:paraId="37DBD0FE" w14:textId="77777777" w:rsidR="008D2195" w:rsidRPr="007F2609" w:rsidRDefault="008D2195" w:rsidP="00346178">
            <w:pPr>
              <w:pStyle w:val="TAL"/>
              <w:rPr>
                <w:snapToGrid w:val="0"/>
                <w:lang w:eastAsia="sv-SE"/>
              </w:rPr>
            </w:pPr>
          </w:p>
        </w:tc>
      </w:tr>
      <w:tr w:rsidR="008D2195" w:rsidRPr="007F2609" w14:paraId="7AC2139C" w14:textId="77777777" w:rsidTr="002834AA">
        <w:trPr>
          <w:cantSplit/>
          <w:jc w:val="center"/>
        </w:trPr>
        <w:tc>
          <w:tcPr>
            <w:tcW w:w="2454" w:type="dxa"/>
          </w:tcPr>
          <w:p w14:paraId="60A8EE3D" w14:textId="77777777" w:rsidR="008D2195" w:rsidRPr="007F2609" w:rsidRDefault="008D2195" w:rsidP="00346178">
            <w:pPr>
              <w:pStyle w:val="TAL"/>
            </w:pPr>
            <w:r w:rsidRPr="007F2609">
              <w:t>6.4.2.1 Error Vector Magnitude</w:t>
            </w:r>
          </w:p>
        </w:tc>
        <w:tc>
          <w:tcPr>
            <w:tcW w:w="4570" w:type="dxa"/>
          </w:tcPr>
          <w:p w14:paraId="4BC882D6" w14:textId="77777777" w:rsidR="008D2195" w:rsidRPr="007F2609" w:rsidRDefault="008D2195" w:rsidP="00346178">
            <w:pPr>
              <w:pStyle w:val="TAL"/>
            </w:pPr>
            <w:r w:rsidRPr="007F2609">
              <w:t>For up to 256QAM:</w:t>
            </w:r>
          </w:p>
          <w:p w14:paraId="66501C10" w14:textId="77777777" w:rsidR="008D2195" w:rsidRPr="007F2609" w:rsidRDefault="008D2195" w:rsidP="00346178">
            <w:pPr>
              <w:pStyle w:val="TAL"/>
            </w:pPr>
            <w:r w:rsidRPr="007F2609">
              <w:rPr>
                <w:rFonts w:eastAsia="MS Mincho"/>
              </w:rPr>
              <w:t xml:space="preserve">f ≤ 6.0GHz, BW </w:t>
            </w:r>
            <w:r w:rsidRPr="007F2609">
              <w:t>≤ 100MHz</w:t>
            </w:r>
          </w:p>
          <w:p w14:paraId="2A51873A" w14:textId="77777777" w:rsidR="008D2195" w:rsidRPr="007F2609" w:rsidRDefault="008D2195" w:rsidP="00346178">
            <w:pPr>
              <w:pStyle w:val="TAL"/>
              <w:rPr>
                <w:rFonts w:eastAsia="MS Mincho"/>
              </w:rPr>
            </w:pPr>
          </w:p>
          <w:p w14:paraId="14BD87C0" w14:textId="77777777" w:rsidR="008D2195" w:rsidRPr="007F2609" w:rsidRDefault="008D2195" w:rsidP="00346178">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8D2195" w:rsidRPr="007F2609" w:rsidRDefault="008D2195" w:rsidP="00346178">
            <w:pPr>
              <w:pStyle w:val="TAL"/>
              <w:rPr>
                <w:rFonts w:eastAsia="MS Mincho"/>
              </w:rPr>
            </w:pPr>
            <w:r w:rsidRPr="007F2609">
              <w:rPr>
                <w:rFonts w:eastAsia="MS Mincho"/>
              </w:rPr>
              <w:t>PUSCH, PUCCH, PRACH: ±1.5 %</w:t>
            </w:r>
          </w:p>
          <w:p w14:paraId="1237187C" w14:textId="77777777" w:rsidR="008D2195" w:rsidRPr="007F2609" w:rsidRDefault="008D2195" w:rsidP="00346178">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8D2195" w:rsidRPr="007F2609" w:rsidRDefault="008D2195" w:rsidP="00346178">
            <w:pPr>
              <w:pStyle w:val="TAL"/>
              <w:rPr>
                <w:rFonts w:eastAsia="MS Mincho"/>
              </w:rPr>
            </w:pPr>
            <w:r w:rsidRPr="007F2609">
              <w:rPr>
                <w:rFonts w:eastAsia="MS Mincho"/>
              </w:rPr>
              <w:t>PUSCH, PUCCH, PRACH: ±2.5 %</w:t>
            </w:r>
          </w:p>
          <w:p w14:paraId="7B4D702D" w14:textId="77777777" w:rsidR="008D2195" w:rsidRPr="007F2609" w:rsidRDefault="008D2195" w:rsidP="00346178">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8D2195" w:rsidRPr="007F2609" w:rsidRDefault="008D2195" w:rsidP="00346178">
            <w:pPr>
              <w:pStyle w:val="TAL"/>
              <w:rPr>
                <w:rFonts w:eastAsia="MS Mincho"/>
              </w:rPr>
            </w:pPr>
            <w:r w:rsidRPr="007F2609">
              <w:rPr>
                <w:rFonts w:eastAsia="MS Mincho"/>
              </w:rPr>
              <w:t>PUSCH, PUCCH, PRACH: ±3.0 %</w:t>
            </w:r>
          </w:p>
          <w:p w14:paraId="6BDF1EE1" w14:textId="77777777" w:rsidR="008D2195" w:rsidRPr="007F2609" w:rsidRDefault="008D2195" w:rsidP="00346178">
            <w:pPr>
              <w:pStyle w:val="TAL"/>
              <w:rPr>
                <w:rFonts w:eastAsia="MS Mincho"/>
              </w:rPr>
            </w:pPr>
          </w:p>
          <w:p w14:paraId="69B095EC"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8D2195" w:rsidRPr="007F2609" w:rsidRDefault="008D2195" w:rsidP="00346178">
            <w:pPr>
              <w:pStyle w:val="TAL"/>
            </w:pPr>
            <w:r w:rsidRPr="007F2609">
              <w:t>Relative Uplink power measurement same as 6.3.4.3.</w:t>
            </w:r>
          </w:p>
        </w:tc>
        <w:tc>
          <w:tcPr>
            <w:tcW w:w="2741" w:type="dxa"/>
          </w:tcPr>
          <w:p w14:paraId="2A7C39CC" w14:textId="77777777" w:rsidR="008D2195" w:rsidRPr="007F2609" w:rsidRDefault="008D2195" w:rsidP="00346178">
            <w:pPr>
              <w:pStyle w:val="TAL"/>
              <w:rPr>
                <w:snapToGrid w:val="0"/>
                <w:lang w:eastAsia="sv-SE"/>
              </w:rPr>
            </w:pPr>
          </w:p>
        </w:tc>
      </w:tr>
      <w:tr w:rsidR="008D2195" w:rsidRPr="007F2609" w14:paraId="705C4C99" w14:textId="77777777" w:rsidTr="002834AA">
        <w:trPr>
          <w:cantSplit/>
          <w:jc w:val="center"/>
        </w:trPr>
        <w:tc>
          <w:tcPr>
            <w:tcW w:w="2454" w:type="dxa"/>
          </w:tcPr>
          <w:p w14:paraId="72363C93" w14:textId="77777777" w:rsidR="008D2195" w:rsidRPr="007F2609" w:rsidRDefault="008D2195" w:rsidP="00346178">
            <w:pPr>
              <w:pStyle w:val="TAL"/>
            </w:pPr>
            <w:r w:rsidRPr="007F2609">
              <w:t>6.4.2.1a Error Vector Magnitude including symbols with transient period</w:t>
            </w:r>
          </w:p>
        </w:tc>
        <w:tc>
          <w:tcPr>
            <w:tcW w:w="4570" w:type="dxa"/>
          </w:tcPr>
          <w:p w14:paraId="25BEBEDA" w14:textId="02AC0D43" w:rsidR="008D2195" w:rsidRPr="007F2609" w:rsidRDefault="003D6132" w:rsidP="00346178">
            <w:pPr>
              <w:pStyle w:val="TAL"/>
            </w:pPr>
            <w:r>
              <w:t>FFS</w:t>
            </w:r>
          </w:p>
        </w:tc>
        <w:tc>
          <w:tcPr>
            <w:tcW w:w="2741" w:type="dxa"/>
          </w:tcPr>
          <w:p w14:paraId="21AC76F5" w14:textId="77777777" w:rsidR="008D2195" w:rsidRPr="007F2609" w:rsidRDefault="008D2195" w:rsidP="00346178">
            <w:pPr>
              <w:pStyle w:val="TAL"/>
              <w:rPr>
                <w:snapToGrid w:val="0"/>
                <w:lang w:eastAsia="sv-SE"/>
              </w:rPr>
            </w:pPr>
          </w:p>
        </w:tc>
      </w:tr>
      <w:tr w:rsidR="008D2195" w:rsidRPr="007F2609" w14:paraId="1B4090B4" w14:textId="77777777" w:rsidTr="002834AA">
        <w:trPr>
          <w:cantSplit/>
          <w:jc w:val="center"/>
        </w:trPr>
        <w:tc>
          <w:tcPr>
            <w:tcW w:w="2454" w:type="dxa"/>
          </w:tcPr>
          <w:p w14:paraId="027732F9" w14:textId="77777777" w:rsidR="008D2195" w:rsidRPr="007F2609" w:rsidRDefault="008D2195" w:rsidP="00346178">
            <w:pPr>
              <w:pStyle w:val="TAL"/>
              <w:rPr>
                <w:rFonts w:cs="v4.2.0"/>
              </w:rPr>
            </w:pPr>
            <w:r w:rsidRPr="007F2609">
              <w:t>6.4.2.2 Carrier Leakage</w:t>
            </w:r>
          </w:p>
        </w:tc>
        <w:tc>
          <w:tcPr>
            <w:tcW w:w="4570" w:type="dxa"/>
          </w:tcPr>
          <w:p w14:paraId="31EB3221" w14:textId="77777777" w:rsidR="008D2195" w:rsidRPr="007F2609" w:rsidRDefault="008D2195" w:rsidP="00346178">
            <w:pPr>
              <w:pStyle w:val="TAL"/>
            </w:pPr>
            <w:r w:rsidRPr="007F2609">
              <w:t>f ≤ 3.0GHz</w:t>
            </w:r>
          </w:p>
          <w:p w14:paraId="26EEF442" w14:textId="77777777" w:rsidR="008D2195" w:rsidRPr="007F2609" w:rsidRDefault="008D2195" w:rsidP="00346178">
            <w:pPr>
              <w:pStyle w:val="TAL"/>
            </w:pPr>
            <w:r w:rsidRPr="007F2609">
              <w:t>±0.8 dB, BW ≤ 40MHz</w:t>
            </w:r>
          </w:p>
          <w:p w14:paraId="381D5168" w14:textId="77777777" w:rsidR="008D2195" w:rsidRPr="007F2609" w:rsidRDefault="008D2195" w:rsidP="00346178">
            <w:pPr>
              <w:pStyle w:val="TAL"/>
              <w:rPr>
                <w:rFonts w:cs="v4.2.0"/>
              </w:rPr>
            </w:pPr>
            <w:r w:rsidRPr="007F2609">
              <w:t>±1.5 dB, 40MHz &lt; BW ≤ 100MHz</w:t>
            </w:r>
          </w:p>
          <w:p w14:paraId="57C8DCEB" w14:textId="77777777" w:rsidR="008D2195" w:rsidRPr="007F2609" w:rsidRDefault="008D2195" w:rsidP="00346178">
            <w:pPr>
              <w:pStyle w:val="TAL"/>
            </w:pPr>
          </w:p>
          <w:p w14:paraId="4FD010EA" w14:textId="77777777" w:rsidR="008D2195" w:rsidRPr="007F2609" w:rsidRDefault="008D2195" w:rsidP="00346178">
            <w:pPr>
              <w:pStyle w:val="TAL"/>
            </w:pPr>
            <w:r w:rsidRPr="007F2609">
              <w:t>3.0GHz &lt; f ≤ 4.2GHz</w:t>
            </w:r>
          </w:p>
          <w:p w14:paraId="7C25D046" w14:textId="77777777" w:rsidR="008D2195" w:rsidRPr="007F2609" w:rsidRDefault="008D2195" w:rsidP="00346178">
            <w:pPr>
              <w:pStyle w:val="TAL"/>
            </w:pPr>
            <w:r w:rsidRPr="007F2609">
              <w:t>±0.8 dB, BW ≤ 40MHz</w:t>
            </w:r>
          </w:p>
          <w:p w14:paraId="51B40384" w14:textId="77777777" w:rsidR="008D2195" w:rsidRPr="007F2609" w:rsidRDefault="008D2195" w:rsidP="00346178">
            <w:pPr>
              <w:pStyle w:val="TAL"/>
              <w:rPr>
                <w:rFonts w:cs="v4.2.0"/>
              </w:rPr>
            </w:pPr>
            <w:r w:rsidRPr="007F2609">
              <w:t>±1.6 dB, 40MHz &lt; BW ≤ 100MHz</w:t>
            </w:r>
          </w:p>
          <w:p w14:paraId="01F7C2FD" w14:textId="77777777" w:rsidR="008D2195" w:rsidRPr="007F2609" w:rsidRDefault="008D2195" w:rsidP="00346178">
            <w:pPr>
              <w:pStyle w:val="TAL"/>
            </w:pPr>
          </w:p>
          <w:p w14:paraId="190003D5" w14:textId="77777777" w:rsidR="008D2195" w:rsidRPr="007F2609" w:rsidRDefault="008D2195" w:rsidP="00346178">
            <w:pPr>
              <w:pStyle w:val="TAL"/>
            </w:pPr>
            <w:r w:rsidRPr="007F2609">
              <w:t>4.2GHz &lt; f ≤ 6.0GHz</w:t>
            </w:r>
          </w:p>
          <w:p w14:paraId="309FC465" w14:textId="77777777" w:rsidR="008D2195" w:rsidRPr="007F2609" w:rsidRDefault="008D2195" w:rsidP="00346178">
            <w:pPr>
              <w:pStyle w:val="TAL"/>
            </w:pPr>
            <w:r w:rsidRPr="007F2609">
              <w:t>±1.0 dB, BW ≤ 40MHz</w:t>
            </w:r>
          </w:p>
          <w:p w14:paraId="7C3E2224" w14:textId="77777777" w:rsidR="008D2195" w:rsidRPr="007F2609" w:rsidRDefault="008D2195" w:rsidP="00346178">
            <w:pPr>
              <w:pStyle w:val="TAL"/>
            </w:pPr>
            <w:r w:rsidRPr="007F2609">
              <w:t>±1.6 dB, 40MHz &lt; BW ≤ 100MHz</w:t>
            </w:r>
          </w:p>
          <w:p w14:paraId="76B0BBE8" w14:textId="77777777" w:rsidR="008D2195" w:rsidRPr="007F2609" w:rsidRDefault="008D2195" w:rsidP="00346178">
            <w:pPr>
              <w:pStyle w:val="TAL"/>
            </w:pPr>
          </w:p>
          <w:p w14:paraId="7525A4CB"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8D2195" w:rsidRPr="007F2609" w:rsidRDefault="008D2195" w:rsidP="00346178">
            <w:pPr>
              <w:pStyle w:val="TAL"/>
            </w:pPr>
            <w:r w:rsidRPr="007F2609">
              <w:t xml:space="preserve">Relative Uplink power measurement same as 6.3.4.3. </w:t>
            </w:r>
          </w:p>
        </w:tc>
        <w:tc>
          <w:tcPr>
            <w:tcW w:w="2741" w:type="dxa"/>
          </w:tcPr>
          <w:p w14:paraId="3B327F0B" w14:textId="77777777" w:rsidR="008D2195" w:rsidRPr="007F2609" w:rsidRDefault="008D2195" w:rsidP="00346178">
            <w:pPr>
              <w:pStyle w:val="TAL"/>
              <w:rPr>
                <w:snapToGrid w:val="0"/>
                <w:lang w:eastAsia="sv-SE"/>
              </w:rPr>
            </w:pPr>
          </w:p>
        </w:tc>
      </w:tr>
      <w:tr w:rsidR="008D2195" w:rsidRPr="007F2609" w14:paraId="479DA304" w14:textId="77777777" w:rsidTr="002834AA">
        <w:trPr>
          <w:cantSplit/>
          <w:jc w:val="center"/>
        </w:trPr>
        <w:tc>
          <w:tcPr>
            <w:tcW w:w="2454" w:type="dxa"/>
          </w:tcPr>
          <w:p w14:paraId="16FC1CB7" w14:textId="77777777" w:rsidR="008D2195" w:rsidRPr="007F2609" w:rsidRDefault="008D2195" w:rsidP="00346178">
            <w:pPr>
              <w:pStyle w:val="TAL"/>
            </w:pPr>
            <w:r w:rsidRPr="007F2609">
              <w:t>6.4.2.3 In-band emissions</w:t>
            </w:r>
          </w:p>
        </w:tc>
        <w:tc>
          <w:tcPr>
            <w:tcW w:w="4570" w:type="dxa"/>
          </w:tcPr>
          <w:p w14:paraId="60E64B5B" w14:textId="77777777" w:rsidR="008D2195" w:rsidRPr="007F2609" w:rsidRDefault="008D2195" w:rsidP="00346178">
            <w:pPr>
              <w:pStyle w:val="TAL"/>
            </w:pPr>
            <w:r w:rsidRPr="007F2609">
              <w:t>f ≤ 3.0GHz</w:t>
            </w:r>
          </w:p>
          <w:p w14:paraId="7DE5C8B5" w14:textId="77777777" w:rsidR="008D2195" w:rsidRPr="007F2609" w:rsidRDefault="008D2195" w:rsidP="00346178">
            <w:pPr>
              <w:pStyle w:val="TAL"/>
            </w:pPr>
            <w:r w:rsidRPr="007F2609">
              <w:t>±0.8 dB, BW ≤ 40MHz</w:t>
            </w:r>
          </w:p>
          <w:p w14:paraId="7351C21C" w14:textId="77777777" w:rsidR="008D2195" w:rsidRPr="007F2609" w:rsidRDefault="008D2195" w:rsidP="00346178">
            <w:pPr>
              <w:pStyle w:val="TAL"/>
              <w:rPr>
                <w:rFonts w:cs="v4.2.0"/>
              </w:rPr>
            </w:pPr>
            <w:r w:rsidRPr="007F2609">
              <w:t>±1.5 dB, 40MHz &lt; BW ≤ 100MHz</w:t>
            </w:r>
          </w:p>
          <w:p w14:paraId="22909DD7" w14:textId="77777777" w:rsidR="008D2195" w:rsidRPr="007F2609" w:rsidRDefault="008D2195" w:rsidP="00346178">
            <w:pPr>
              <w:pStyle w:val="TAL"/>
            </w:pPr>
          </w:p>
          <w:p w14:paraId="210409B7" w14:textId="77777777" w:rsidR="008D2195" w:rsidRPr="007F2609" w:rsidRDefault="008D2195" w:rsidP="00346178">
            <w:pPr>
              <w:pStyle w:val="TAL"/>
            </w:pPr>
            <w:r w:rsidRPr="007F2609">
              <w:t>3.0GHz &lt; f ≤ 4.2GHz</w:t>
            </w:r>
          </w:p>
          <w:p w14:paraId="32F56555" w14:textId="77777777" w:rsidR="008D2195" w:rsidRPr="007F2609" w:rsidRDefault="008D2195" w:rsidP="00346178">
            <w:pPr>
              <w:pStyle w:val="TAL"/>
            </w:pPr>
            <w:r w:rsidRPr="007F2609">
              <w:t>±0.8 dB, BW ≤ 40MHz</w:t>
            </w:r>
          </w:p>
          <w:p w14:paraId="0B3D3C08" w14:textId="77777777" w:rsidR="008D2195" w:rsidRPr="007F2609" w:rsidRDefault="008D2195" w:rsidP="00346178">
            <w:pPr>
              <w:pStyle w:val="TAL"/>
              <w:rPr>
                <w:rFonts w:cs="v4.2.0"/>
              </w:rPr>
            </w:pPr>
            <w:r w:rsidRPr="007F2609">
              <w:t>±1.6 dB, 40MHz &lt; BW ≤ 100MHz</w:t>
            </w:r>
          </w:p>
          <w:p w14:paraId="4734C3B1" w14:textId="77777777" w:rsidR="008D2195" w:rsidRPr="007F2609" w:rsidRDefault="008D2195" w:rsidP="00346178">
            <w:pPr>
              <w:pStyle w:val="TAL"/>
            </w:pPr>
          </w:p>
          <w:p w14:paraId="4E442D66" w14:textId="77777777" w:rsidR="008D2195" w:rsidRPr="007F2609" w:rsidRDefault="008D2195" w:rsidP="00346178">
            <w:pPr>
              <w:pStyle w:val="TAL"/>
            </w:pPr>
            <w:r w:rsidRPr="007F2609">
              <w:t>4.2GHz &lt; f ≤ 6.0GHz</w:t>
            </w:r>
          </w:p>
          <w:p w14:paraId="288E8290" w14:textId="77777777" w:rsidR="008D2195" w:rsidRPr="007F2609" w:rsidRDefault="008D2195" w:rsidP="00346178">
            <w:pPr>
              <w:pStyle w:val="TAL"/>
            </w:pPr>
            <w:r w:rsidRPr="007F2609">
              <w:t>±1.0 dB, BW ≤ 40MHz</w:t>
            </w:r>
          </w:p>
          <w:p w14:paraId="7E33A65A" w14:textId="77777777" w:rsidR="008D2195" w:rsidRPr="007F2609" w:rsidRDefault="008D2195" w:rsidP="00346178">
            <w:pPr>
              <w:pStyle w:val="TAL"/>
            </w:pPr>
            <w:r w:rsidRPr="007F2609">
              <w:t>±1.6 dB, 40MHz &lt; BW ≤ 100MHz</w:t>
            </w:r>
          </w:p>
          <w:p w14:paraId="1E81B4F2" w14:textId="77777777" w:rsidR="008D2195" w:rsidRPr="007F2609" w:rsidRDefault="008D2195" w:rsidP="00346178">
            <w:pPr>
              <w:pStyle w:val="TAL"/>
            </w:pPr>
          </w:p>
          <w:p w14:paraId="7107714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8D2195" w:rsidRPr="007F2609" w:rsidRDefault="008D2195" w:rsidP="00346178">
            <w:pPr>
              <w:pStyle w:val="TAL"/>
              <w:rPr>
                <w:bCs/>
              </w:rPr>
            </w:pPr>
            <w:r w:rsidRPr="007F2609">
              <w:t>Relative Uplink power measurement same as 6.3.4.3.</w:t>
            </w:r>
          </w:p>
        </w:tc>
        <w:tc>
          <w:tcPr>
            <w:tcW w:w="2741" w:type="dxa"/>
          </w:tcPr>
          <w:p w14:paraId="11355F81" w14:textId="77777777" w:rsidR="008D2195" w:rsidRPr="007F2609" w:rsidRDefault="008D2195" w:rsidP="00346178">
            <w:pPr>
              <w:pStyle w:val="TAL"/>
              <w:rPr>
                <w:snapToGrid w:val="0"/>
                <w:lang w:eastAsia="sv-SE"/>
              </w:rPr>
            </w:pPr>
          </w:p>
        </w:tc>
      </w:tr>
      <w:tr w:rsidR="008D2195" w:rsidRPr="007F2609" w14:paraId="06E66EFD" w14:textId="77777777" w:rsidTr="002834AA">
        <w:trPr>
          <w:cantSplit/>
          <w:jc w:val="center"/>
        </w:trPr>
        <w:tc>
          <w:tcPr>
            <w:tcW w:w="2454" w:type="dxa"/>
          </w:tcPr>
          <w:p w14:paraId="0583B16A" w14:textId="77777777" w:rsidR="008D2195" w:rsidRPr="007F2609" w:rsidRDefault="008D2195" w:rsidP="00346178">
            <w:pPr>
              <w:pStyle w:val="TAL"/>
            </w:pPr>
            <w:r w:rsidRPr="007F2609">
              <w:t>6.4.2.4 EVM equalizer spectrum flatness</w:t>
            </w:r>
          </w:p>
        </w:tc>
        <w:tc>
          <w:tcPr>
            <w:tcW w:w="4570" w:type="dxa"/>
          </w:tcPr>
          <w:p w14:paraId="2839E4A2" w14:textId="77777777" w:rsidR="008D2195" w:rsidRPr="007F2609" w:rsidRDefault="008D2195" w:rsidP="00346178">
            <w:pPr>
              <w:pStyle w:val="TAL"/>
            </w:pPr>
            <w:r w:rsidRPr="007F2609">
              <w:t>±1.4 dB, BW ≤ 40MHz</w:t>
            </w:r>
          </w:p>
          <w:p w14:paraId="5004EC5F" w14:textId="77777777" w:rsidR="008D2195" w:rsidRPr="007F2609" w:rsidRDefault="008D2195" w:rsidP="00346178">
            <w:pPr>
              <w:pStyle w:val="TAL"/>
            </w:pPr>
            <w:r w:rsidRPr="007F2609">
              <w:t>±1.6 dB, 40MHz &lt; BW ≤ 100MHz</w:t>
            </w:r>
          </w:p>
        </w:tc>
        <w:tc>
          <w:tcPr>
            <w:tcW w:w="2741" w:type="dxa"/>
          </w:tcPr>
          <w:p w14:paraId="67ECEA53" w14:textId="77777777" w:rsidR="008D2195" w:rsidRPr="007F2609" w:rsidRDefault="008D2195" w:rsidP="00346178">
            <w:pPr>
              <w:pStyle w:val="TAL"/>
              <w:rPr>
                <w:snapToGrid w:val="0"/>
                <w:lang w:eastAsia="sv-SE"/>
              </w:rPr>
            </w:pPr>
          </w:p>
        </w:tc>
      </w:tr>
      <w:tr w:rsidR="008D2195" w:rsidRPr="007F2609" w14:paraId="51146C63" w14:textId="77777777" w:rsidTr="002834AA">
        <w:trPr>
          <w:cantSplit/>
          <w:jc w:val="center"/>
        </w:trPr>
        <w:tc>
          <w:tcPr>
            <w:tcW w:w="2454" w:type="dxa"/>
          </w:tcPr>
          <w:p w14:paraId="513C848D" w14:textId="77777777" w:rsidR="008D2195" w:rsidRPr="007F2609" w:rsidRDefault="008D2195" w:rsidP="00346178">
            <w:pPr>
              <w:pStyle w:val="TAL"/>
            </w:pPr>
            <w:r w:rsidRPr="007F2609">
              <w:lastRenderedPageBreak/>
              <w:t>6.4.2.5 EVM equalizer spectrum flatness for Pi/2 BPSK</w:t>
            </w:r>
          </w:p>
        </w:tc>
        <w:tc>
          <w:tcPr>
            <w:tcW w:w="4570" w:type="dxa"/>
          </w:tcPr>
          <w:p w14:paraId="19B5E83F" w14:textId="77777777" w:rsidR="008D2195" w:rsidRPr="007F2609" w:rsidRDefault="008D2195" w:rsidP="00346178">
            <w:pPr>
              <w:pStyle w:val="TAL"/>
            </w:pPr>
            <w:r w:rsidRPr="007F2609">
              <w:t>Same as 6.4.2.4</w:t>
            </w:r>
          </w:p>
        </w:tc>
        <w:tc>
          <w:tcPr>
            <w:tcW w:w="2741" w:type="dxa"/>
          </w:tcPr>
          <w:p w14:paraId="729B7640" w14:textId="77777777" w:rsidR="008D2195" w:rsidRPr="007F2609" w:rsidRDefault="008D2195" w:rsidP="00346178">
            <w:pPr>
              <w:pStyle w:val="TAL"/>
              <w:rPr>
                <w:snapToGrid w:val="0"/>
                <w:lang w:eastAsia="sv-SE"/>
              </w:rPr>
            </w:pPr>
          </w:p>
        </w:tc>
      </w:tr>
      <w:tr w:rsidR="008D2195" w:rsidRPr="007F2609" w14:paraId="3A5CB32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78EE49D" w14:textId="3E227B1F" w:rsidR="008D2195" w:rsidRPr="007F2609" w:rsidRDefault="008D2195" w:rsidP="00346178">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70" w:type="dxa"/>
            <w:tcBorders>
              <w:top w:val="single" w:sz="4" w:space="0" w:color="auto"/>
              <w:left w:val="single" w:sz="4" w:space="0" w:color="auto"/>
              <w:bottom w:val="single" w:sz="4" w:space="0" w:color="auto"/>
              <w:right w:val="single" w:sz="4" w:space="0" w:color="auto"/>
            </w:tcBorders>
          </w:tcPr>
          <w:p w14:paraId="5FE51BEC" w14:textId="77777777" w:rsidR="008D2195" w:rsidRPr="007F2609" w:rsidRDefault="008D2195" w:rsidP="00346178">
            <w:pPr>
              <w:pStyle w:val="TAL"/>
              <w:rPr>
                <w:lang w:eastAsia="zh-CN"/>
              </w:rPr>
            </w:pPr>
            <w:r w:rsidRPr="007F2609">
              <w:rPr>
                <w:lang w:eastAsia="zh-CN"/>
              </w:rPr>
              <w:t>For inter-band CA: same as 6.4.1 for each CC</w:t>
            </w:r>
          </w:p>
        </w:tc>
        <w:tc>
          <w:tcPr>
            <w:tcW w:w="2741" w:type="dxa"/>
            <w:tcBorders>
              <w:top w:val="single" w:sz="4" w:space="0" w:color="auto"/>
              <w:left w:val="single" w:sz="4" w:space="0" w:color="auto"/>
              <w:bottom w:val="single" w:sz="4" w:space="0" w:color="auto"/>
              <w:right w:val="single" w:sz="4" w:space="0" w:color="auto"/>
            </w:tcBorders>
          </w:tcPr>
          <w:p w14:paraId="736D121C" w14:textId="77777777" w:rsidR="008D2195" w:rsidRPr="007F2609" w:rsidRDefault="008D2195" w:rsidP="00346178">
            <w:pPr>
              <w:pStyle w:val="TAL"/>
              <w:rPr>
                <w:snapToGrid w:val="0"/>
                <w:lang w:eastAsia="sv-SE"/>
              </w:rPr>
            </w:pPr>
          </w:p>
        </w:tc>
      </w:tr>
      <w:tr w:rsidR="008D2195" w:rsidRPr="007F2609" w14:paraId="72D71A9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151F075" w14:textId="752ACB6E" w:rsidR="008D2195" w:rsidRPr="007F2609" w:rsidRDefault="008D2195" w:rsidP="00346178">
            <w:pPr>
              <w:pStyle w:val="TAL"/>
            </w:pPr>
            <w:r w:rsidRPr="007F2609">
              <w:t>6.4A.2.1.1 Error Vector Magnitude for CA (2UL CA)</w:t>
            </w:r>
          </w:p>
        </w:tc>
        <w:tc>
          <w:tcPr>
            <w:tcW w:w="4570" w:type="dxa"/>
            <w:tcBorders>
              <w:top w:val="single" w:sz="4" w:space="0" w:color="auto"/>
              <w:left w:val="single" w:sz="4" w:space="0" w:color="auto"/>
              <w:bottom w:val="single" w:sz="4" w:space="0" w:color="auto"/>
              <w:right w:val="single" w:sz="4" w:space="0" w:color="auto"/>
            </w:tcBorders>
          </w:tcPr>
          <w:p w14:paraId="0F8273B3" w14:textId="77777777" w:rsidR="008D2195" w:rsidRPr="007F2609" w:rsidRDefault="008D2195" w:rsidP="00346178">
            <w:pPr>
              <w:pStyle w:val="TAL"/>
              <w:rPr>
                <w:lang w:eastAsia="zh-CN"/>
              </w:rPr>
            </w:pPr>
            <w:bookmarkStart w:id="244" w:name="OLE_LINK38"/>
            <w:r w:rsidRPr="007F2609">
              <w:rPr>
                <w:lang w:eastAsia="zh-CN"/>
              </w:rPr>
              <w:t>For inter-band CA: same as 6.4.2.1 for each CC</w:t>
            </w:r>
          </w:p>
          <w:bookmarkEnd w:id="244"/>
          <w:p w14:paraId="1A9D608A" w14:textId="77777777" w:rsidR="008D2195" w:rsidRPr="007F2609" w:rsidRDefault="008D2195" w:rsidP="00346178">
            <w:pPr>
              <w:pStyle w:val="TAL"/>
            </w:pPr>
            <w:r w:rsidRPr="007F2609">
              <w:rPr>
                <w:szCs w:val="18"/>
              </w:rPr>
              <w:t xml:space="preserve">Absolute </w:t>
            </w:r>
            <w:r w:rsidRPr="007F2609">
              <w:t>Uplink power measurement same as 6.3A.1.1.</w:t>
            </w:r>
          </w:p>
          <w:p w14:paraId="228D3EB0"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FAAB464" w14:textId="77777777" w:rsidR="008D2195" w:rsidRPr="007F2609" w:rsidRDefault="008D2195" w:rsidP="00346178">
            <w:pPr>
              <w:pStyle w:val="TAL"/>
              <w:rPr>
                <w:snapToGrid w:val="0"/>
                <w:lang w:eastAsia="sv-SE"/>
              </w:rPr>
            </w:pPr>
          </w:p>
        </w:tc>
      </w:tr>
      <w:tr w:rsidR="008D2195" w:rsidRPr="007F2609" w14:paraId="18BC78B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1252BBD" w14:textId="353A846F" w:rsidR="008D2195" w:rsidRPr="007F2609" w:rsidRDefault="008D2195" w:rsidP="00346178">
            <w:pPr>
              <w:pStyle w:val="TAL"/>
            </w:pPr>
            <w:r w:rsidRPr="007F2609">
              <w:t>6.4A.2.2.1 Carrier leakage for CA (2UL CA)</w:t>
            </w:r>
          </w:p>
        </w:tc>
        <w:tc>
          <w:tcPr>
            <w:tcW w:w="4570" w:type="dxa"/>
            <w:tcBorders>
              <w:top w:val="single" w:sz="4" w:space="0" w:color="auto"/>
              <w:left w:val="single" w:sz="4" w:space="0" w:color="auto"/>
              <w:bottom w:val="single" w:sz="4" w:space="0" w:color="auto"/>
              <w:right w:val="single" w:sz="4" w:space="0" w:color="auto"/>
            </w:tcBorders>
          </w:tcPr>
          <w:p w14:paraId="4A0BD3BE" w14:textId="77777777" w:rsidR="008D2195" w:rsidRPr="007F2609" w:rsidRDefault="008D2195" w:rsidP="00346178">
            <w:pPr>
              <w:pStyle w:val="TAL"/>
              <w:rPr>
                <w:lang w:eastAsia="zh-CN"/>
              </w:rPr>
            </w:pPr>
            <w:bookmarkStart w:id="245" w:name="OLE_LINK44"/>
            <w:r w:rsidRPr="007F2609">
              <w:rPr>
                <w:lang w:eastAsia="zh-CN"/>
              </w:rPr>
              <w:t>For inter-band CA: same as 6.4.2.2 for each CC</w:t>
            </w:r>
          </w:p>
          <w:bookmarkEnd w:id="245"/>
          <w:p w14:paraId="42C6F0F2" w14:textId="77777777" w:rsidR="008D2195" w:rsidRPr="007F2609" w:rsidRDefault="008D2195" w:rsidP="00346178">
            <w:pPr>
              <w:pStyle w:val="TAL"/>
              <w:rPr>
                <w:lang w:eastAsia="zh-CN"/>
              </w:rPr>
            </w:pPr>
          </w:p>
          <w:p w14:paraId="65165458" w14:textId="77777777" w:rsidR="008D2195" w:rsidRPr="007F2609" w:rsidRDefault="008D2195" w:rsidP="00346178">
            <w:pPr>
              <w:pStyle w:val="TAL"/>
            </w:pPr>
            <w:r w:rsidRPr="007F2609">
              <w:t>Uplink power measurement for step 5 and step 7 same as 6.2A.1.1.</w:t>
            </w:r>
          </w:p>
          <w:p w14:paraId="24AEAB68" w14:textId="7C0F91D1" w:rsidR="008D2195" w:rsidRPr="007F2609" w:rsidRDefault="008D2195" w:rsidP="00346178">
            <w:pPr>
              <w:pStyle w:val="TAL"/>
            </w:pPr>
            <w:r w:rsidRPr="007F2609">
              <w:rPr>
                <w:szCs w:val="18"/>
              </w:rPr>
              <w:t xml:space="preserve">Absolute </w:t>
            </w:r>
            <w:r w:rsidRPr="007F2609">
              <w:t>Uplink power measurement for step 9 and step 11 same as 6.3A.1.1.</w:t>
            </w:r>
          </w:p>
          <w:p w14:paraId="5BF27CC9"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00AA1A38" w14:textId="77777777" w:rsidR="008D2195" w:rsidRPr="007F2609" w:rsidRDefault="008D2195" w:rsidP="00346178">
            <w:pPr>
              <w:pStyle w:val="TAL"/>
              <w:rPr>
                <w:snapToGrid w:val="0"/>
                <w:lang w:eastAsia="sv-SE"/>
              </w:rPr>
            </w:pPr>
          </w:p>
        </w:tc>
      </w:tr>
      <w:tr w:rsidR="008D2195" w:rsidRPr="007F2609" w14:paraId="2A48F585"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170AC74" w14:textId="3F53550A" w:rsidR="008D2195" w:rsidRPr="007F2609" w:rsidRDefault="008D2195" w:rsidP="00346178">
            <w:pPr>
              <w:pStyle w:val="TAL"/>
            </w:pPr>
            <w:r w:rsidRPr="007F2609">
              <w:t>6.4A.2.3.1 In-band emission for CA (2UL CA)</w:t>
            </w:r>
          </w:p>
        </w:tc>
        <w:tc>
          <w:tcPr>
            <w:tcW w:w="4570" w:type="dxa"/>
            <w:tcBorders>
              <w:top w:val="single" w:sz="4" w:space="0" w:color="auto"/>
              <w:left w:val="single" w:sz="4" w:space="0" w:color="auto"/>
              <w:bottom w:val="single" w:sz="4" w:space="0" w:color="auto"/>
              <w:right w:val="single" w:sz="4" w:space="0" w:color="auto"/>
            </w:tcBorders>
          </w:tcPr>
          <w:p w14:paraId="2A948930" w14:textId="77777777" w:rsidR="008D2195" w:rsidRPr="007F2609" w:rsidRDefault="008D2195" w:rsidP="00346178">
            <w:pPr>
              <w:pStyle w:val="TAL"/>
              <w:rPr>
                <w:lang w:eastAsia="zh-CN"/>
              </w:rPr>
            </w:pPr>
            <w:r w:rsidRPr="007F2609">
              <w:rPr>
                <w:lang w:eastAsia="zh-CN"/>
              </w:rPr>
              <w:t>For inter-band CA: same as 6.4.2.3 for each CC</w:t>
            </w:r>
          </w:p>
          <w:p w14:paraId="1F5FCA9F" w14:textId="77777777" w:rsidR="008D2195" w:rsidRPr="007F2609" w:rsidRDefault="008D2195" w:rsidP="00346178">
            <w:pPr>
              <w:pStyle w:val="TAL"/>
            </w:pPr>
            <w:r w:rsidRPr="007F2609">
              <w:rPr>
                <w:szCs w:val="18"/>
              </w:rPr>
              <w:t xml:space="preserve">Absolute </w:t>
            </w:r>
            <w:r w:rsidRPr="007F2609">
              <w:t>Uplink power measurement for step 5 and step 7 same as 6.2A.1.1.</w:t>
            </w:r>
          </w:p>
          <w:p w14:paraId="38ECFF3B" w14:textId="77777777" w:rsidR="008D2195" w:rsidRPr="007F2609" w:rsidRDefault="008D2195" w:rsidP="00346178">
            <w:pPr>
              <w:pStyle w:val="TAL"/>
            </w:pPr>
            <w:r w:rsidRPr="007F2609">
              <w:rPr>
                <w:szCs w:val="18"/>
              </w:rPr>
              <w:t xml:space="preserve">Absolute </w:t>
            </w:r>
            <w:r w:rsidRPr="007F2609">
              <w:t>Uplink power measurement for step 9 and step 11 same as 6.3A.1.1.</w:t>
            </w:r>
          </w:p>
          <w:p w14:paraId="770844DF"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3471DA5" w14:textId="77777777" w:rsidR="008D2195" w:rsidRPr="007F2609" w:rsidRDefault="008D2195" w:rsidP="00346178">
            <w:pPr>
              <w:pStyle w:val="TAL"/>
              <w:rPr>
                <w:snapToGrid w:val="0"/>
                <w:lang w:eastAsia="sv-SE"/>
              </w:rPr>
            </w:pPr>
          </w:p>
        </w:tc>
      </w:tr>
      <w:tr w:rsidR="008D2195" w:rsidRPr="007F2609" w14:paraId="3C6070A0" w14:textId="77777777" w:rsidTr="002834AA">
        <w:trPr>
          <w:cantSplit/>
          <w:jc w:val="center"/>
        </w:trPr>
        <w:tc>
          <w:tcPr>
            <w:tcW w:w="2454" w:type="dxa"/>
          </w:tcPr>
          <w:p w14:paraId="4BFFBA18" w14:textId="77777777" w:rsidR="008D2195" w:rsidRPr="007F2609" w:rsidRDefault="008D2195" w:rsidP="00346178">
            <w:pPr>
              <w:pStyle w:val="TAL"/>
              <w:rPr>
                <w:rFonts w:eastAsia="MS Mincho"/>
                <w:lang w:eastAsia="en-US"/>
              </w:rPr>
            </w:pPr>
            <w:r w:rsidRPr="007F2609">
              <w:rPr>
                <w:rFonts w:eastAsia="MS Mincho"/>
                <w:lang w:eastAsia="en-US"/>
              </w:rPr>
              <w:t>6.4C.1 Frequency error for SUL</w:t>
            </w:r>
          </w:p>
        </w:tc>
        <w:tc>
          <w:tcPr>
            <w:tcW w:w="4570" w:type="dxa"/>
          </w:tcPr>
          <w:p w14:paraId="2C930F33" w14:textId="77777777" w:rsidR="008D2195" w:rsidRPr="007F2609" w:rsidRDefault="008D2195" w:rsidP="00346178">
            <w:pPr>
              <w:pStyle w:val="TAL"/>
              <w:rPr>
                <w:rFonts w:eastAsia="MS Mincho"/>
              </w:rPr>
            </w:pPr>
            <w:r w:rsidRPr="007F2609">
              <w:rPr>
                <w:rFonts w:eastAsia="MS Mincho"/>
              </w:rPr>
              <w:t>Same as 6.4.1</w:t>
            </w:r>
          </w:p>
        </w:tc>
        <w:tc>
          <w:tcPr>
            <w:tcW w:w="2741" w:type="dxa"/>
          </w:tcPr>
          <w:p w14:paraId="20BAE142" w14:textId="77777777" w:rsidR="008D2195" w:rsidRPr="007F2609" w:rsidRDefault="008D2195" w:rsidP="00346178">
            <w:pPr>
              <w:pStyle w:val="TAL"/>
              <w:rPr>
                <w:rFonts w:eastAsia="MS Mincho"/>
                <w:snapToGrid w:val="0"/>
                <w:lang w:eastAsia="sv-SE"/>
              </w:rPr>
            </w:pPr>
          </w:p>
        </w:tc>
      </w:tr>
      <w:tr w:rsidR="008D2195" w:rsidRPr="007F2609" w14:paraId="11B04025" w14:textId="77777777" w:rsidTr="002834AA">
        <w:trPr>
          <w:cantSplit/>
          <w:jc w:val="center"/>
        </w:trPr>
        <w:tc>
          <w:tcPr>
            <w:tcW w:w="2454" w:type="dxa"/>
          </w:tcPr>
          <w:p w14:paraId="5ACD872F" w14:textId="77777777" w:rsidR="008D2195" w:rsidRPr="007F2609" w:rsidRDefault="008D2195" w:rsidP="00346178">
            <w:pPr>
              <w:pStyle w:val="TAL"/>
              <w:rPr>
                <w:rFonts w:eastAsia="MS Mincho"/>
                <w:lang w:eastAsia="en-US"/>
              </w:rPr>
            </w:pPr>
            <w:r w:rsidRPr="007F2609">
              <w:rPr>
                <w:rFonts w:eastAsia="MS Mincho"/>
                <w:lang w:eastAsia="en-US"/>
              </w:rPr>
              <w:t>6.4C.2.1 Error Vector Magnitude for SUL</w:t>
            </w:r>
          </w:p>
        </w:tc>
        <w:tc>
          <w:tcPr>
            <w:tcW w:w="4570" w:type="dxa"/>
          </w:tcPr>
          <w:p w14:paraId="19C806D8" w14:textId="77777777" w:rsidR="008D2195" w:rsidRPr="007F2609" w:rsidRDefault="008D2195" w:rsidP="00346178">
            <w:pPr>
              <w:pStyle w:val="TAL"/>
              <w:rPr>
                <w:rFonts w:eastAsia="MS Mincho"/>
              </w:rPr>
            </w:pPr>
            <w:r w:rsidRPr="007F2609">
              <w:rPr>
                <w:rFonts w:eastAsia="MS Mincho"/>
              </w:rPr>
              <w:t>Same as 6.4.2.1</w:t>
            </w:r>
          </w:p>
        </w:tc>
        <w:tc>
          <w:tcPr>
            <w:tcW w:w="2741" w:type="dxa"/>
          </w:tcPr>
          <w:p w14:paraId="29BB4E1C" w14:textId="77777777" w:rsidR="008D2195" w:rsidRPr="007F2609" w:rsidRDefault="008D2195" w:rsidP="00346178">
            <w:pPr>
              <w:pStyle w:val="TAL"/>
              <w:rPr>
                <w:rFonts w:eastAsia="MS Mincho"/>
                <w:snapToGrid w:val="0"/>
                <w:lang w:eastAsia="sv-SE"/>
              </w:rPr>
            </w:pPr>
          </w:p>
        </w:tc>
      </w:tr>
      <w:tr w:rsidR="008D2195" w:rsidRPr="007F2609" w14:paraId="5EA7455C" w14:textId="77777777" w:rsidTr="002834AA">
        <w:trPr>
          <w:cantSplit/>
          <w:jc w:val="center"/>
        </w:trPr>
        <w:tc>
          <w:tcPr>
            <w:tcW w:w="2454" w:type="dxa"/>
          </w:tcPr>
          <w:p w14:paraId="31999938" w14:textId="77777777" w:rsidR="008D2195" w:rsidRPr="007F2609" w:rsidRDefault="008D2195" w:rsidP="00346178">
            <w:pPr>
              <w:pStyle w:val="TAL"/>
              <w:rPr>
                <w:rFonts w:eastAsia="MS Mincho"/>
                <w:lang w:eastAsia="en-US"/>
              </w:rPr>
            </w:pPr>
            <w:r w:rsidRPr="007F2609">
              <w:rPr>
                <w:rFonts w:eastAsia="MS Mincho"/>
                <w:lang w:eastAsia="en-US"/>
              </w:rPr>
              <w:t>6.4C.2.2 Carrier leakage for SUL</w:t>
            </w:r>
          </w:p>
        </w:tc>
        <w:tc>
          <w:tcPr>
            <w:tcW w:w="4570" w:type="dxa"/>
          </w:tcPr>
          <w:p w14:paraId="6C97C1A6" w14:textId="77777777" w:rsidR="008D2195" w:rsidRPr="007F2609" w:rsidRDefault="008D2195" w:rsidP="00346178">
            <w:pPr>
              <w:pStyle w:val="TAL"/>
              <w:rPr>
                <w:rFonts w:eastAsia="MS Mincho"/>
              </w:rPr>
            </w:pPr>
            <w:r w:rsidRPr="007F2609">
              <w:rPr>
                <w:rFonts w:eastAsia="MS Mincho"/>
              </w:rPr>
              <w:t>Same as 6.4.2.2</w:t>
            </w:r>
          </w:p>
        </w:tc>
        <w:tc>
          <w:tcPr>
            <w:tcW w:w="2741" w:type="dxa"/>
          </w:tcPr>
          <w:p w14:paraId="14ECE203" w14:textId="77777777" w:rsidR="008D2195" w:rsidRPr="007F2609" w:rsidRDefault="008D2195" w:rsidP="00346178">
            <w:pPr>
              <w:pStyle w:val="TAL"/>
              <w:rPr>
                <w:rFonts w:eastAsia="MS Mincho"/>
                <w:snapToGrid w:val="0"/>
                <w:lang w:eastAsia="sv-SE"/>
              </w:rPr>
            </w:pPr>
          </w:p>
        </w:tc>
      </w:tr>
      <w:tr w:rsidR="008D2195" w:rsidRPr="007F2609" w14:paraId="4CB033B1" w14:textId="77777777" w:rsidTr="002834AA">
        <w:trPr>
          <w:cantSplit/>
          <w:jc w:val="center"/>
        </w:trPr>
        <w:tc>
          <w:tcPr>
            <w:tcW w:w="2454" w:type="dxa"/>
          </w:tcPr>
          <w:p w14:paraId="521CC412" w14:textId="77777777" w:rsidR="008D2195" w:rsidRPr="007F2609" w:rsidRDefault="008D2195" w:rsidP="00346178">
            <w:pPr>
              <w:pStyle w:val="TAL"/>
              <w:rPr>
                <w:rFonts w:eastAsia="MS Mincho"/>
                <w:lang w:eastAsia="en-US"/>
              </w:rPr>
            </w:pPr>
            <w:r w:rsidRPr="007F2609">
              <w:rPr>
                <w:rFonts w:eastAsia="MS Mincho"/>
                <w:lang w:eastAsia="en-US"/>
              </w:rPr>
              <w:t>6.4C.2.3 In-band emissions for SUL</w:t>
            </w:r>
          </w:p>
        </w:tc>
        <w:tc>
          <w:tcPr>
            <w:tcW w:w="4570" w:type="dxa"/>
          </w:tcPr>
          <w:p w14:paraId="349AC4BA" w14:textId="77777777" w:rsidR="008D2195" w:rsidRPr="007F2609" w:rsidRDefault="008D2195" w:rsidP="00346178">
            <w:pPr>
              <w:pStyle w:val="TAL"/>
              <w:rPr>
                <w:rFonts w:eastAsia="MS Mincho"/>
              </w:rPr>
            </w:pPr>
            <w:r w:rsidRPr="007F2609">
              <w:rPr>
                <w:rFonts w:eastAsia="MS Mincho"/>
              </w:rPr>
              <w:t>Same as 6.4.2.3</w:t>
            </w:r>
          </w:p>
        </w:tc>
        <w:tc>
          <w:tcPr>
            <w:tcW w:w="2741" w:type="dxa"/>
          </w:tcPr>
          <w:p w14:paraId="3079D369" w14:textId="77777777" w:rsidR="008D2195" w:rsidRPr="007F2609" w:rsidRDefault="008D2195" w:rsidP="00346178">
            <w:pPr>
              <w:pStyle w:val="TAL"/>
              <w:rPr>
                <w:rFonts w:eastAsia="MS Mincho"/>
                <w:snapToGrid w:val="0"/>
                <w:lang w:eastAsia="sv-SE"/>
              </w:rPr>
            </w:pPr>
          </w:p>
        </w:tc>
      </w:tr>
      <w:tr w:rsidR="008D2195" w:rsidRPr="007F2609" w14:paraId="2C572AAE" w14:textId="77777777" w:rsidTr="002834AA">
        <w:trPr>
          <w:cantSplit/>
          <w:jc w:val="center"/>
        </w:trPr>
        <w:tc>
          <w:tcPr>
            <w:tcW w:w="2454" w:type="dxa"/>
          </w:tcPr>
          <w:p w14:paraId="1EBBF142" w14:textId="77777777" w:rsidR="008D2195" w:rsidRPr="007F2609" w:rsidRDefault="008D2195" w:rsidP="00346178">
            <w:pPr>
              <w:pStyle w:val="TAL"/>
              <w:rPr>
                <w:rFonts w:eastAsia="MS Mincho"/>
                <w:lang w:eastAsia="en-US"/>
              </w:rPr>
            </w:pPr>
            <w:r w:rsidRPr="007F2609">
              <w:rPr>
                <w:rFonts w:eastAsia="MS Mincho"/>
                <w:lang w:eastAsia="en-US"/>
              </w:rPr>
              <w:t>6.4C.2.4 EVM equalizer spectrum flatness for SUL</w:t>
            </w:r>
          </w:p>
        </w:tc>
        <w:tc>
          <w:tcPr>
            <w:tcW w:w="4570" w:type="dxa"/>
          </w:tcPr>
          <w:p w14:paraId="2B23304B" w14:textId="77777777" w:rsidR="008D2195" w:rsidRPr="007F2609" w:rsidRDefault="008D2195" w:rsidP="00346178">
            <w:pPr>
              <w:pStyle w:val="TAL"/>
              <w:rPr>
                <w:rFonts w:eastAsia="MS Mincho"/>
              </w:rPr>
            </w:pPr>
            <w:r w:rsidRPr="007F2609">
              <w:rPr>
                <w:rFonts w:eastAsia="MS Mincho"/>
              </w:rPr>
              <w:t>Same as 6.4.2.4</w:t>
            </w:r>
          </w:p>
        </w:tc>
        <w:tc>
          <w:tcPr>
            <w:tcW w:w="2741" w:type="dxa"/>
          </w:tcPr>
          <w:p w14:paraId="00007362" w14:textId="77777777" w:rsidR="008D2195" w:rsidRPr="007F2609" w:rsidRDefault="008D2195" w:rsidP="00346178">
            <w:pPr>
              <w:pStyle w:val="TAL"/>
              <w:rPr>
                <w:rFonts w:eastAsia="MS Mincho"/>
                <w:snapToGrid w:val="0"/>
                <w:lang w:eastAsia="sv-SE"/>
              </w:rPr>
            </w:pPr>
          </w:p>
        </w:tc>
      </w:tr>
      <w:tr w:rsidR="008D2195" w:rsidRPr="007F2609" w14:paraId="098E8BDD" w14:textId="77777777" w:rsidTr="002834AA">
        <w:trPr>
          <w:cantSplit/>
          <w:jc w:val="center"/>
        </w:trPr>
        <w:tc>
          <w:tcPr>
            <w:tcW w:w="2454" w:type="dxa"/>
          </w:tcPr>
          <w:p w14:paraId="270D11E8" w14:textId="77777777" w:rsidR="008D2195" w:rsidRPr="007F2609" w:rsidRDefault="008D2195" w:rsidP="00346178">
            <w:pPr>
              <w:pStyle w:val="TAL"/>
            </w:pPr>
            <w:r w:rsidRPr="007F2609">
              <w:t>6.4D.1 Frequency error for UL MIMO</w:t>
            </w:r>
          </w:p>
        </w:tc>
        <w:tc>
          <w:tcPr>
            <w:tcW w:w="4570" w:type="dxa"/>
          </w:tcPr>
          <w:p w14:paraId="3B74B77D" w14:textId="77777777" w:rsidR="008D2195" w:rsidRPr="007F2609" w:rsidRDefault="008D2195" w:rsidP="00346178">
            <w:pPr>
              <w:pStyle w:val="TAL"/>
            </w:pPr>
            <w:r w:rsidRPr="007F2609">
              <w:t>Same as 6.4.1</w:t>
            </w:r>
            <w:r w:rsidRPr="007F2609">
              <w:rPr>
                <w:lang w:eastAsia="zh-CN"/>
              </w:rPr>
              <w:t xml:space="preserve"> for each antenna</w:t>
            </w:r>
          </w:p>
        </w:tc>
        <w:tc>
          <w:tcPr>
            <w:tcW w:w="2741" w:type="dxa"/>
          </w:tcPr>
          <w:p w14:paraId="07B017D2" w14:textId="77777777" w:rsidR="008D2195" w:rsidRPr="007F2609" w:rsidRDefault="008D2195" w:rsidP="00346178">
            <w:pPr>
              <w:pStyle w:val="TAL"/>
              <w:rPr>
                <w:snapToGrid w:val="0"/>
                <w:lang w:eastAsia="sv-SE"/>
              </w:rPr>
            </w:pPr>
          </w:p>
        </w:tc>
      </w:tr>
      <w:tr w:rsidR="00E13E18" w:rsidRPr="007F2609" w14:paraId="51F0FC07" w14:textId="77777777" w:rsidTr="002834AA">
        <w:trPr>
          <w:cantSplit/>
          <w:jc w:val="center"/>
        </w:trPr>
        <w:tc>
          <w:tcPr>
            <w:tcW w:w="2454" w:type="dxa"/>
          </w:tcPr>
          <w:p w14:paraId="4A74AE57" w14:textId="3A5CD322" w:rsidR="00E13E18" w:rsidRPr="007F2609" w:rsidRDefault="00E13E18" w:rsidP="00346178">
            <w:pPr>
              <w:pStyle w:val="TAL"/>
            </w:pPr>
            <w:r w:rsidRPr="003E3B96">
              <w:t>6.4D.1_1</w:t>
            </w:r>
            <w:r w:rsidR="00155B48">
              <w:t xml:space="preserve"> </w:t>
            </w:r>
            <w:r w:rsidRPr="003E3B96">
              <w:t>Frequency error for SUL with UL MIMO</w:t>
            </w:r>
          </w:p>
        </w:tc>
        <w:tc>
          <w:tcPr>
            <w:tcW w:w="4570" w:type="dxa"/>
          </w:tcPr>
          <w:p w14:paraId="79511240"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6.4D.1</w:t>
            </w:r>
          </w:p>
        </w:tc>
        <w:tc>
          <w:tcPr>
            <w:tcW w:w="2741" w:type="dxa"/>
          </w:tcPr>
          <w:p w14:paraId="36360881" w14:textId="54917491" w:rsidR="00E13E18" w:rsidRPr="007F2609" w:rsidRDefault="00E13E18" w:rsidP="00346178">
            <w:pPr>
              <w:pStyle w:val="TAL"/>
              <w:rPr>
                <w:snapToGrid w:val="0"/>
                <w:lang w:eastAsia="sv-SE"/>
              </w:rPr>
            </w:pPr>
          </w:p>
        </w:tc>
      </w:tr>
      <w:tr w:rsidR="008D2195" w:rsidRPr="007F2609" w14:paraId="57D41E8D" w14:textId="77777777" w:rsidTr="002834AA">
        <w:trPr>
          <w:cantSplit/>
          <w:jc w:val="center"/>
        </w:trPr>
        <w:tc>
          <w:tcPr>
            <w:tcW w:w="2454" w:type="dxa"/>
          </w:tcPr>
          <w:p w14:paraId="3C985615" w14:textId="77777777" w:rsidR="008D2195" w:rsidRPr="007F2609" w:rsidRDefault="008D2195" w:rsidP="00346178">
            <w:pPr>
              <w:pStyle w:val="TAL"/>
            </w:pPr>
            <w:r w:rsidRPr="007F2609">
              <w:t>6.4D.2.1 Error Vector Magnitude for UL MIMO</w:t>
            </w:r>
          </w:p>
        </w:tc>
        <w:tc>
          <w:tcPr>
            <w:tcW w:w="4570" w:type="dxa"/>
          </w:tcPr>
          <w:p w14:paraId="3B2B3155" w14:textId="77777777" w:rsidR="008D2195" w:rsidRPr="007F2609" w:rsidRDefault="008D2195" w:rsidP="00346178">
            <w:pPr>
              <w:pStyle w:val="TAL"/>
              <w:rPr>
                <w:lang w:eastAsia="zh-CN"/>
              </w:rPr>
            </w:pPr>
            <w:r w:rsidRPr="007F2609">
              <w:t>Same as 6.4.2.1</w:t>
            </w:r>
            <w:r w:rsidRPr="007F2609">
              <w:rPr>
                <w:lang w:eastAsia="zh-CN"/>
              </w:rPr>
              <w:t xml:space="preserve"> for each antenna</w:t>
            </w:r>
          </w:p>
          <w:p w14:paraId="03104B38" w14:textId="77777777" w:rsidR="008D2195" w:rsidRPr="007F2609" w:rsidRDefault="008D2195" w:rsidP="00346178">
            <w:pPr>
              <w:pStyle w:val="TAL"/>
              <w:rPr>
                <w:lang w:eastAsia="zh-CN"/>
              </w:rPr>
            </w:pPr>
          </w:p>
          <w:p w14:paraId="232265C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8D2195" w:rsidRPr="007F2609" w:rsidRDefault="008D2195" w:rsidP="00346178">
            <w:pPr>
              <w:pStyle w:val="TAL"/>
            </w:pPr>
            <w:r w:rsidRPr="007F2609">
              <w:t>Relative Uplink power measurement same as 6.3.4.3.</w:t>
            </w:r>
          </w:p>
        </w:tc>
        <w:tc>
          <w:tcPr>
            <w:tcW w:w="2741" w:type="dxa"/>
          </w:tcPr>
          <w:p w14:paraId="4D9492E4" w14:textId="77777777" w:rsidR="008D2195" w:rsidRPr="007F2609" w:rsidRDefault="008D2195" w:rsidP="00346178">
            <w:pPr>
              <w:pStyle w:val="TAL"/>
              <w:rPr>
                <w:snapToGrid w:val="0"/>
                <w:lang w:eastAsia="sv-SE"/>
              </w:rPr>
            </w:pPr>
          </w:p>
        </w:tc>
      </w:tr>
      <w:tr w:rsidR="00E13E18" w:rsidRPr="007F2609" w14:paraId="3199E064" w14:textId="77777777" w:rsidTr="002834AA">
        <w:trPr>
          <w:cantSplit/>
          <w:jc w:val="center"/>
        </w:trPr>
        <w:tc>
          <w:tcPr>
            <w:tcW w:w="2454" w:type="dxa"/>
          </w:tcPr>
          <w:p w14:paraId="1022F673" w14:textId="07C796F8" w:rsidR="00E13E18" w:rsidRPr="007F2609" w:rsidRDefault="00E13E18" w:rsidP="00346178">
            <w:pPr>
              <w:pStyle w:val="TAL"/>
            </w:pPr>
            <w:r w:rsidRPr="003E3B96">
              <w:t>6.4D.2.1_1</w:t>
            </w:r>
            <w:r w:rsidR="00155B48">
              <w:t xml:space="preserve"> </w:t>
            </w:r>
            <w:r w:rsidRPr="003E3B96">
              <w:t>Error Vector Magnitude for SUL with UL MIMO</w:t>
            </w:r>
          </w:p>
        </w:tc>
        <w:tc>
          <w:tcPr>
            <w:tcW w:w="4570" w:type="dxa"/>
          </w:tcPr>
          <w:p w14:paraId="2855617C"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6.4D.2.1</w:t>
            </w:r>
          </w:p>
        </w:tc>
        <w:tc>
          <w:tcPr>
            <w:tcW w:w="2741" w:type="dxa"/>
          </w:tcPr>
          <w:p w14:paraId="6E89A55D" w14:textId="6D29606A" w:rsidR="00E13E18" w:rsidRPr="007F2609" w:rsidRDefault="00E13E18" w:rsidP="00346178">
            <w:pPr>
              <w:pStyle w:val="TAL"/>
              <w:rPr>
                <w:snapToGrid w:val="0"/>
                <w:lang w:eastAsia="sv-SE"/>
              </w:rPr>
            </w:pPr>
          </w:p>
        </w:tc>
      </w:tr>
      <w:tr w:rsidR="008D2195" w:rsidRPr="007F2609" w14:paraId="6130AD61" w14:textId="77777777" w:rsidTr="002834AA">
        <w:trPr>
          <w:cantSplit/>
          <w:jc w:val="center"/>
        </w:trPr>
        <w:tc>
          <w:tcPr>
            <w:tcW w:w="2454" w:type="dxa"/>
          </w:tcPr>
          <w:p w14:paraId="7FA4EC5F" w14:textId="77777777" w:rsidR="008D2195" w:rsidRPr="007F2609" w:rsidRDefault="008D2195" w:rsidP="00346178">
            <w:pPr>
              <w:pStyle w:val="TAL"/>
            </w:pPr>
            <w:r w:rsidRPr="007F2609">
              <w:t>6.4D.2.2 Carrier leakage for UL MIMO</w:t>
            </w:r>
          </w:p>
        </w:tc>
        <w:tc>
          <w:tcPr>
            <w:tcW w:w="4570" w:type="dxa"/>
          </w:tcPr>
          <w:p w14:paraId="750D00F4"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EEA8801" w14:textId="77777777" w:rsidR="008D2195" w:rsidRPr="007F2609" w:rsidRDefault="008D2195" w:rsidP="00346178">
            <w:pPr>
              <w:pStyle w:val="TAL"/>
              <w:rPr>
                <w:lang w:eastAsia="zh-CN"/>
              </w:rPr>
            </w:pPr>
          </w:p>
          <w:p w14:paraId="56704F7A"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8D2195" w:rsidRPr="007F2609" w:rsidRDefault="008D2195" w:rsidP="00346178">
            <w:pPr>
              <w:pStyle w:val="TAL"/>
            </w:pPr>
            <w:r w:rsidRPr="007F2609">
              <w:t>Relative Uplink power measurement same as 6.3.4.3.</w:t>
            </w:r>
          </w:p>
        </w:tc>
        <w:tc>
          <w:tcPr>
            <w:tcW w:w="2741" w:type="dxa"/>
          </w:tcPr>
          <w:p w14:paraId="6A4481B3" w14:textId="77777777" w:rsidR="008D2195" w:rsidRPr="007F2609" w:rsidRDefault="008D2195" w:rsidP="00346178">
            <w:pPr>
              <w:pStyle w:val="TAL"/>
              <w:rPr>
                <w:snapToGrid w:val="0"/>
                <w:lang w:eastAsia="sv-SE"/>
              </w:rPr>
            </w:pPr>
          </w:p>
        </w:tc>
      </w:tr>
      <w:tr w:rsidR="00956E8D" w:rsidRPr="007F2609" w14:paraId="1F50FCA4" w14:textId="77777777" w:rsidTr="002834AA">
        <w:trPr>
          <w:cantSplit/>
          <w:jc w:val="center"/>
        </w:trPr>
        <w:tc>
          <w:tcPr>
            <w:tcW w:w="2454" w:type="dxa"/>
          </w:tcPr>
          <w:p w14:paraId="147CFF08" w14:textId="0EE6D386" w:rsidR="00956E8D" w:rsidRPr="007F2609" w:rsidRDefault="00956E8D" w:rsidP="00956E8D">
            <w:pPr>
              <w:pStyle w:val="TAL"/>
            </w:pPr>
            <w:r w:rsidRPr="007F2609">
              <w:t>6.4D.2.2</w:t>
            </w:r>
            <w:r>
              <w:t>_1</w:t>
            </w:r>
            <w:r w:rsidRPr="007F2609">
              <w:t xml:space="preserve"> Carrier leakage for </w:t>
            </w:r>
            <w:r>
              <w:t xml:space="preserve">SUL with </w:t>
            </w:r>
            <w:r w:rsidRPr="007F2609">
              <w:t>UL MIMO</w:t>
            </w:r>
          </w:p>
        </w:tc>
        <w:tc>
          <w:tcPr>
            <w:tcW w:w="4570" w:type="dxa"/>
          </w:tcPr>
          <w:p w14:paraId="1A509479" w14:textId="484D7FDE" w:rsidR="00956E8D" w:rsidRPr="007F2609" w:rsidRDefault="00956E8D" w:rsidP="00956E8D">
            <w:pPr>
              <w:pStyle w:val="TAL"/>
            </w:pPr>
            <w:r>
              <w:rPr>
                <w:rFonts w:hint="eastAsia"/>
                <w:lang w:eastAsia="zh-CN"/>
              </w:rPr>
              <w:t>S</w:t>
            </w:r>
            <w:r>
              <w:rPr>
                <w:lang w:eastAsia="zh-CN"/>
              </w:rPr>
              <w:t xml:space="preserve">ame as </w:t>
            </w:r>
            <w:r w:rsidRPr="007F2609">
              <w:t>6.4D.2.</w:t>
            </w:r>
            <w:r>
              <w:t>2</w:t>
            </w:r>
          </w:p>
        </w:tc>
        <w:tc>
          <w:tcPr>
            <w:tcW w:w="2741" w:type="dxa"/>
          </w:tcPr>
          <w:p w14:paraId="205CB323" w14:textId="77777777" w:rsidR="00956E8D" w:rsidRPr="007F2609" w:rsidRDefault="00956E8D" w:rsidP="00956E8D">
            <w:pPr>
              <w:pStyle w:val="TAL"/>
              <w:rPr>
                <w:snapToGrid w:val="0"/>
                <w:lang w:eastAsia="sv-SE"/>
              </w:rPr>
            </w:pPr>
          </w:p>
        </w:tc>
      </w:tr>
      <w:tr w:rsidR="008D2195" w:rsidRPr="007F2609" w14:paraId="6E144536" w14:textId="77777777" w:rsidTr="002834AA">
        <w:trPr>
          <w:cantSplit/>
          <w:jc w:val="center"/>
        </w:trPr>
        <w:tc>
          <w:tcPr>
            <w:tcW w:w="2454" w:type="dxa"/>
          </w:tcPr>
          <w:p w14:paraId="23785E06" w14:textId="77777777" w:rsidR="008D2195" w:rsidRPr="007F2609" w:rsidRDefault="008D2195" w:rsidP="00346178">
            <w:pPr>
              <w:pStyle w:val="TAL"/>
            </w:pPr>
            <w:r w:rsidRPr="007F2609">
              <w:t>6.4D.2.3 In-band emissions for UL MIMO</w:t>
            </w:r>
          </w:p>
        </w:tc>
        <w:tc>
          <w:tcPr>
            <w:tcW w:w="4570" w:type="dxa"/>
          </w:tcPr>
          <w:p w14:paraId="5BBBC25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D1BDD0C" w14:textId="77777777" w:rsidR="008D2195" w:rsidRPr="007F2609" w:rsidRDefault="008D2195" w:rsidP="00346178">
            <w:pPr>
              <w:pStyle w:val="TAL"/>
              <w:rPr>
                <w:lang w:eastAsia="zh-CN"/>
              </w:rPr>
            </w:pPr>
          </w:p>
          <w:p w14:paraId="40FBF3D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8D2195" w:rsidRPr="007F2609" w:rsidRDefault="008D2195" w:rsidP="00346178">
            <w:pPr>
              <w:pStyle w:val="TAL"/>
            </w:pPr>
            <w:r w:rsidRPr="007F2609">
              <w:t>Relative Uplink power measurement same as 6.3.4.3.</w:t>
            </w:r>
          </w:p>
        </w:tc>
        <w:tc>
          <w:tcPr>
            <w:tcW w:w="2741" w:type="dxa"/>
          </w:tcPr>
          <w:p w14:paraId="457D2C2B" w14:textId="77777777" w:rsidR="008D2195" w:rsidRPr="007F2609" w:rsidRDefault="008D2195" w:rsidP="00346178">
            <w:pPr>
              <w:pStyle w:val="TAL"/>
              <w:rPr>
                <w:snapToGrid w:val="0"/>
                <w:lang w:eastAsia="sv-SE"/>
              </w:rPr>
            </w:pPr>
          </w:p>
        </w:tc>
      </w:tr>
      <w:tr w:rsidR="00956E8D" w:rsidRPr="007F2609" w14:paraId="2DD7C591" w14:textId="77777777" w:rsidTr="002834AA">
        <w:trPr>
          <w:cantSplit/>
          <w:jc w:val="center"/>
        </w:trPr>
        <w:tc>
          <w:tcPr>
            <w:tcW w:w="2454" w:type="dxa"/>
          </w:tcPr>
          <w:p w14:paraId="29BF0C2E" w14:textId="59D16DA0" w:rsidR="00956E8D" w:rsidRPr="007F2609" w:rsidRDefault="00956E8D" w:rsidP="00956E8D">
            <w:pPr>
              <w:pStyle w:val="TAL"/>
            </w:pPr>
            <w:r w:rsidRPr="007F2609">
              <w:t>6.4D.2.3</w:t>
            </w:r>
            <w:r>
              <w:t>_1</w:t>
            </w:r>
            <w:r w:rsidRPr="007F2609">
              <w:t xml:space="preserve"> In-band emissions for </w:t>
            </w:r>
            <w:r>
              <w:t xml:space="preserve">SUL with </w:t>
            </w:r>
            <w:r w:rsidRPr="007F2609">
              <w:t>UL MIMO</w:t>
            </w:r>
          </w:p>
        </w:tc>
        <w:tc>
          <w:tcPr>
            <w:tcW w:w="4570" w:type="dxa"/>
          </w:tcPr>
          <w:p w14:paraId="214319E1" w14:textId="526782EB" w:rsidR="00956E8D" w:rsidRPr="007F2609" w:rsidRDefault="00956E8D" w:rsidP="00956E8D">
            <w:pPr>
              <w:pStyle w:val="TAL"/>
            </w:pPr>
            <w:r>
              <w:rPr>
                <w:rFonts w:hint="eastAsia"/>
                <w:lang w:eastAsia="zh-CN"/>
              </w:rPr>
              <w:t>S</w:t>
            </w:r>
            <w:r>
              <w:rPr>
                <w:lang w:eastAsia="zh-CN"/>
              </w:rPr>
              <w:t xml:space="preserve">ame as </w:t>
            </w:r>
            <w:r w:rsidRPr="007F2609">
              <w:t>6.4D.2.</w:t>
            </w:r>
            <w:r>
              <w:t>3</w:t>
            </w:r>
          </w:p>
        </w:tc>
        <w:tc>
          <w:tcPr>
            <w:tcW w:w="2741" w:type="dxa"/>
          </w:tcPr>
          <w:p w14:paraId="2644860F" w14:textId="77777777" w:rsidR="00956E8D" w:rsidRPr="007F2609" w:rsidRDefault="00956E8D" w:rsidP="00956E8D">
            <w:pPr>
              <w:pStyle w:val="TAL"/>
              <w:rPr>
                <w:snapToGrid w:val="0"/>
                <w:lang w:eastAsia="sv-SE"/>
              </w:rPr>
            </w:pPr>
          </w:p>
        </w:tc>
      </w:tr>
      <w:tr w:rsidR="008D2195" w:rsidRPr="007F2609" w14:paraId="1A89E31E" w14:textId="77777777" w:rsidTr="002834AA">
        <w:trPr>
          <w:cantSplit/>
          <w:jc w:val="center"/>
        </w:trPr>
        <w:tc>
          <w:tcPr>
            <w:tcW w:w="2454" w:type="dxa"/>
          </w:tcPr>
          <w:p w14:paraId="1AB00F6C" w14:textId="77777777" w:rsidR="008D2195" w:rsidRPr="007F2609" w:rsidRDefault="008D2195" w:rsidP="00346178">
            <w:pPr>
              <w:pStyle w:val="TAL"/>
            </w:pPr>
            <w:r w:rsidRPr="007F2609">
              <w:t>6.4D.2.4 EVM equalizer spectrum flatness for UL MIMO</w:t>
            </w:r>
          </w:p>
        </w:tc>
        <w:tc>
          <w:tcPr>
            <w:tcW w:w="4570" w:type="dxa"/>
          </w:tcPr>
          <w:p w14:paraId="6F4C5DCD" w14:textId="77777777" w:rsidR="008D2195" w:rsidRPr="007F2609" w:rsidRDefault="008D2195" w:rsidP="00346178">
            <w:pPr>
              <w:pStyle w:val="TAL"/>
            </w:pPr>
            <w:r w:rsidRPr="007F2609">
              <w:t>Same as 6.4.2.4</w:t>
            </w:r>
            <w:r w:rsidRPr="007F2609">
              <w:rPr>
                <w:lang w:eastAsia="zh-CN"/>
              </w:rPr>
              <w:t xml:space="preserve"> for each antenna</w:t>
            </w:r>
          </w:p>
        </w:tc>
        <w:tc>
          <w:tcPr>
            <w:tcW w:w="2741" w:type="dxa"/>
          </w:tcPr>
          <w:p w14:paraId="5FB76AD2" w14:textId="77777777" w:rsidR="008D2195" w:rsidRPr="007F2609" w:rsidRDefault="008D2195" w:rsidP="00346178">
            <w:pPr>
              <w:pStyle w:val="TAL"/>
              <w:rPr>
                <w:snapToGrid w:val="0"/>
                <w:lang w:eastAsia="sv-SE"/>
              </w:rPr>
            </w:pPr>
          </w:p>
        </w:tc>
      </w:tr>
      <w:tr w:rsidR="00956E8D" w:rsidRPr="007F2609" w14:paraId="62678D15" w14:textId="77777777" w:rsidTr="002834AA">
        <w:trPr>
          <w:cantSplit/>
          <w:jc w:val="center"/>
        </w:trPr>
        <w:tc>
          <w:tcPr>
            <w:tcW w:w="2454" w:type="dxa"/>
          </w:tcPr>
          <w:p w14:paraId="43FDDDED" w14:textId="519E6FDE" w:rsidR="00956E8D" w:rsidRPr="007F2609" w:rsidRDefault="00956E8D" w:rsidP="00956E8D">
            <w:pPr>
              <w:pStyle w:val="TAL"/>
            </w:pPr>
            <w:r w:rsidRPr="007F2609">
              <w:lastRenderedPageBreak/>
              <w:t>6.4D.2.4</w:t>
            </w:r>
            <w:r>
              <w:t>_1</w:t>
            </w:r>
            <w:r w:rsidRPr="007F2609">
              <w:t xml:space="preserve"> EVM equalizer spectrum flatness for </w:t>
            </w:r>
            <w:r>
              <w:t xml:space="preserve">SUL with </w:t>
            </w:r>
            <w:r w:rsidRPr="007F2609">
              <w:t>UL MIMO</w:t>
            </w:r>
          </w:p>
        </w:tc>
        <w:tc>
          <w:tcPr>
            <w:tcW w:w="4570" w:type="dxa"/>
          </w:tcPr>
          <w:p w14:paraId="7D379EEA" w14:textId="46366C2B" w:rsidR="00956E8D" w:rsidRPr="007F2609" w:rsidRDefault="00956E8D" w:rsidP="00956E8D">
            <w:pPr>
              <w:pStyle w:val="TAL"/>
            </w:pPr>
            <w:r w:rsidRPr="007F2609">
              <w:t>Same as 6.4.2.4</w:t>
            </w:r>
            <w:r w:rsidRPr="007F2609">
              <w:rPr>
                <w:lang w:eastAsia="zh-CN"/>
              </w:rPr>
              <w:t xml:space="preserve"> for each antenna</w:t>
            </w:r>
          </w:p>
        </w:tc>
        <w:tc>
          <w:tcPr>
            <w:tcW w:w="2741" w:type="dxa"/>
          </w:tcPr>
          <w:p w14:paraId="59D884B2" w14:textId="77777777" w:rsidR="00956E8D" w:rsidRPr="007F2609" w:rsidRDefault="00956E8D" w:rsidP="00956E8D">
            <w:pPr>
              <w:pStyle w:val="TAL"/>
              <w:rPr>
                <w:snapToGrid w:val="0"/>
                <w:lang w:eastAsia="sv-SE"/>
              </w:rPr>
            </w:pPr>
          </w:p>
        </w:tc>
      </w:tr>
      <w:tr w:rsidR="008D2195" w:rsidRPr="007F2609" w14:paraId="197C0671" w14:textId="77777777" w:rsidTr="002834AA">
        <w:trPr>
          <w:cantSplit/>
          <w:jc w:val="center"/>
        </w:trPr>
        <w:tc>
          <w:tcPr>
            <w:tcW w:w="2454" w:type="dxa"/>
          </w:tcPr>
          <w:p w14:paraId="36DAADCC" w14:textId="77777777" w:rsidR="008D2195" w:rsidRPr="007F2609" w:rsidRDefault="008D2195" w:rsidP="00346178">
            <w:pPr>
              <w:pStyle w:val="TAL"/>
            </w:pPr>
            <w:r w:rsidRPr="007F2609">
              <w:t>6.4D.3 Time alignment error for UL MIMO</w:t>
            </w:r>
          </w:p>
        </w:tc>
        <w:tc>
          <w:tcPr>
            <w:tcW w:w="4570" w:type="dxa"/>
          </w:tcPr>
          <w:p w14:paraId="7E4A31EA" w14:textId="77777777" w:rsidR="008D2195" w:rsidRPr="007F2609" w:rsidRDefault="008D2195" w:rsidP="00346178">
            <w:pPr>
              <w:pStyle w:val="TAL"/>
            </w:pPr>
            <w:r w:rsidRPr="007F2609">
              <w:t>±25ns</w:t>
            </w:r>
          </w:p>
        </w:tc>
        <w:tc>
          <w:tcPr>
            <w:tcW w:w="2741" w:type="dxa"/>
          </w:tcPr>
          <w:p w14:paraId="7F69D0CB" w14:textId="77777777" w:rsidR="008D2195" w:rsidRPr="007F2609" w:rsidRDefault="008D2195" w:rsidP="00346178">
            <w:pPr>
              <w:pStyle w:val="TAL"/>
              <w:rPr>
                <w:snapToGrid w:val="0"/>
                <w:lang w:eastAsia="sv-SE"/>
              </w:rPr>
            </w:pPr>
          </w:p>
        </w:tc>
      </w:tr>
      <w:tr w:rsidR="00956E8D" w:rsidRPr="007F2609" w14:paraId="6089157A" w14:textId="77777777" w:rsidTr="002834AA">
        <w:trPr>
          <w:cantSplit/>
          <w:jc w:val="center"/>
        </w:trPr>
        <w:tc>
          <w:tcPr>
            <w:tcW w:w="2454" w:type="dxa"/>
          </w:tcPr>
          <w:p w14:paraId="16946C11" w14:textId="3A01B076" w:rsidR="00956E8D" w:rsidRPr="007F2609" w:rsidRDefault="00956E8D" w:rsidP="00956E8D">
            <w:pPr>
              <w:pStyle w:val="TAL"/>
            </w:pPr>
            <w:r w:rsidRPr="007F2609">
              <w:t>6.4D.3</w:t>
            </w:r>
            <w:r>
              <w:t>_1</w:t>
            </w:r>
            <w:r w:rsidRPr="007F2609">
              <w:t xml:space="preserve"> Time alignment error for </w:t>
            </w:r>
            <w:r>
              <w:t xml:space="preserve">SUL with </w:t>
            </w:r>
            <w:r w:rsidRPr="007F2609">
              <w:t>UL MIMO</w:t>
            </w:r>
          </w:p>
        </w:tc>
        <w:tc>
          <w:tcPr>
            <w:tcW w:w="4570" w:type="dxa"/>
          </w:tcPr>
          <w:p w14:paraId="570294AD" w14:textId="6DDB655F" w:rsidR="00956E8D" w:rsidRPr="007F2609" w:rsidRDefault="00956E8D" w:rsidP="00956E8D">
            <w:pPr>
              <w:pStyle w:val="TAL"/>
            </w:pPr>
            <w:r w:rsidRPr="007F2609">
              <w:t>±25ns</w:t>
            </w:r>
          </w:p>
        </w:tc>
        <w:tc>
          <w:tcPr>
            <w:tcW w:w="2741" w:type="dxa"/>
          </w:tcPr>
          <w:p w14:paraId="190E9C26" w14:textId="77777777" w:rsidR="00956E8D" w:rsidRPr="007F2609" w:rsidRDefault="00956E8D" w:rsidP="00956E8D">
            <w:pPr>
              <w:pStyle w:val="TAL"/>
              <w:rPr>
                <w:snapToGrid w:val="0"/>
                <w:lang w:eastAsia="sv-SE"/>
              </w:rPr>
            </w:pPr>
          </w:p>
        </w:tc>
      </w:tr>
      <w:tr w:rsidR="008D2195" w:rsidRPr="007F2609" w14:paraId="340DDCF3" w14:textId="77777777" w:rsidTr="002834AA">
        <w:trPr>
          <w:cantSplit/>
          <w:jc w:val="center"/>
        </w:trPr>
        <w:tc>
          <w:tcPr>
            <w:tcW w:w="2454" w:type="dxa"/>
          </w:tcPr>
          <w:p w14:paraId="460FD8EB" w14:textId="77777777" w:rsidR="008D2195" w:rsidRPr="007F2609" w:rsidRDefault="008D2195" w:rsidP="00346178">
            <w:pPr>
              <w:pStyle w:val="TAL"/>
            </w:pPr>
            <w:r w:rsidRPr="007F2609">
              <w:t>6.4D.4 Requirements for Coherent UL MIMO</w:t>
            </w:r>
          </w:p>
        </w:tc>
        <w:tc>
          <w:tcPr>
            <w:tcW w:w="4570" w:type="dxa"/>
          </w:tcPr>
          <w:p w14:paraId="69018E3A" w14:textId="77777777" w:rsidR="008D2195" w:rsidRPr="007F2609" w:rsidRDefault="008D2195" w:rsidP="00346178">
            <w:pPr>
              <w:pStyle w:val="TAL"/>
            </w:pPr>
            <w:r w:rsidRPr="007F2609">
              <w:t>FFS</w:t>
            </w:r>
          </w:p>
        </w:tc>
        <w:tc>
          <w:tcPr>
            <w:tcW w:w="2741" w:type="dxa"/>
          </w:tcPr>
          <w:p w14:paraId="7BBA459F" w14:textId="77777777" w:rsidR="008D2195" w:rsidRPr="007F2609" w:rsidRDefault="008D2195" w:rsidP="00346178">
            <w:pPr>
              <w:pStyle w:val="TAL"/>
              <w:rPr>
                <w:snapToGrid w:val="0"/>
                <w:lang w:eastAsia="sv-SE"/>
              </w:rPr>
            </w:pPr>
          </w:p>
        </w:tc>
      </w:tr>
      <w:tr w:rsidR="008D2195" w:rsidRPr="007F2609" w14:paraId="36430AFF" w14:textId="77777777" w:rsidTr="002834AA">
        <w:trPr>
          <w:cantSplit/>
          <w:jc w:val="center"/>
        </w:trPr>
        <w:tc>
          <w:tcPr>
            <w:tcW w:w="2454" w:type="dxa"/>
          </w:tcPr>
          <w:p w14:paraId="0792354E" w14:textId="77777777" w:rsidR="008D2195" w:rsidRPr="007F2609" w:rsidRDefault="008D2195" w:rsidP="00346178">
            <w:pPr>
              <w:pStyle w:val="TAL"/>
              <w:rPr>
                <w:rFonts w:eastAsia="Malgun Gothic"/>
                <w:lang w:eastAsia="en-US"/>
              </w:rPr>
            </w:pPr>
            <w:r w:rsidRPr="007F2609">
              <w:rPr>
                <w:rFonts w:eastAsia="Malgun Gothic"/>
                <w:lang w:eastAsia="en-US"/>
              </w:rPr>
              <w:t>6.4F.1 Frequency Error for shared spectrum access</w:t>
            </w:r>
          </w:p>
        </w:tc>
        <w:tc>
          <w:tcPr>
            <w:tcW w:w="4570" w:type="dxa"/>
          </w:tcPr>
          <w:p w14:paraId="0F13B7EC" w14:textId="77777777" w:rsidR="008D2195" w:rsidRPr="007F2609" w:rsidRDefault="008D2195" w:rsidP="00346178">
            <w:pPr>
              <w:pStyle w:val="TAL"/>
              <w:rPr>
                <w:rFonts w:eastAsia="Malgun Gothic"/>
                <w:lang w:eastAsia="en-US"/>
              </w:rPr>
            </w:pPr>
            <w:r w:rsidRPr="007F2609">
              <w:rPr>
                <w:rFonts w:eastAsia="Malgun Gothic"/>
                <w:lang w:eastAsia="en-US"/>
              </w:rPr>
              <w:t>±36 Hz, f &gt; 3.0GHz</w:t>
            </w:r>
          </w:p>
          <w:p w14:paraId="02839043" w14:textId="77777777" w:rsidR="008D2195" w:rsidRPr="007F2609" w:rsidRDefault="008D2195" w:rsidP="00346178">
            <w:pPr>
              <w:pStyle w:val="TAL"/>
              <w:rPr>
                <w:rFonts w:eastAsia="Malgun Gothic"/>
                <w:lang w:eastAsia="en-US"/>
              </w:rPr>
            </w:pPr>
          </w:p>
          <w:p w14:paraId="0C41FE4F" w14:textId="7C59ED4B" w:rsidR="008D2195" w:rsidRPr="007F2609" w:rsidRDefault="008D2195" w:rsidP="00346178">
            <w:pPr>
              <w:pStyle w:val="TAL"/>
              <w:rPr>
                <w:rFonts w:eastAsia="Malgun Gothic"/>
                <w:lang w:eastAsia="en-US"/>
              </w:rPr>
            </w:pPr>
            <w:r w:rsidRPr="007F2609">
              <w:rPr>
                <w:rFonts w:eastAsia="Malgun Gothic"/>
                <w:lang w:eastAsia="en-US"/>
              </w:rPr>
              <w:t>DL Signal level:</w:t>
            </w:r>
          </w:p>
          <w:p w14:paraId="5AC5D75E" w14:textId="1D8563C9" w:rsidR="008D2195" w:rsidRPr="007F2609" w:rsidRDefault="008D2195" w:rsidP="00346178">
            <w:pPr>
              <w:pStyle w:val="TAL"/>
              <w:rPr>
                <w:rFonts w:eastAsia="Malgun Gothic"/>
                <w:lang w:eastAsia="en-US"/>
              </w:rPr>
            </w:pPr>
            <w:r w:rsidRPr="007F2609">
              <w:rPr>
                <w:rFonts w:eastAsia="Malgun Gothic"/>
                <w:lang w:eastAsia="en-US"/>
              </w:rPr>
              <w:t>±1.5 dB, 4.2GHz &lt; f ≤</w:t>
            </w:r>
            <w:r w:rsidR="00FB1274">
              <w:rPr>
                <w:rFonts w:eastAsia="Malgun Gothic"/>
                <w:lang w:eastAsia="en-US"/>
              </w:rPr>
              <w:t xml:space="preserve"> </w:t>
            </w:r>
            <w:r w:rsidR="00FB1274" w:rsidRPr="007F2609">
              <w:t>7.125GHz</w:t>
            </w:r>
          </w:p>
        </w:tc>
        <w:tc>
          <w:tcPr>
            <w:tcW w:w="2741" w:type="dxa"/>
          </w:tcPr>
          <w:p w14:paraId="72E42A98" w14:textId="77777777" w:rsidR="008D2195" w:rsidRPr="007F2609" w:rsidRDefault="008D2195" w:rsidP="00346178">
            <w:pPr>
              <w:pStyle w:val="TAL"/>
              <w:rPr>
                <w:rFonts w:eastAsia="Malgun Gothic"/>
                <w:snapToGrid w:val="0"/>
                <w:lang w:eastAsia="sv-SE"/>
              </w:rPr>
            </w:pPr>
          </w:p>
        </w:tc>
      </w:tr>
      <w:tr w:rsidR="001447E8" w:rsidRPr="007F2609" w14:paraId="44C804B9" w14:textId="77777777" w:rsidTr="002834AA">
        <w:trPr>
          <w:cantSplit/>
          <w:jc w:val="center"/>
        </w:trPr>
        <w:tc>
          <w:tcPr>
            <w:tcW w:w="2454" w:type="dxa"/>
          </w:tcPr>
          <w:p w14:paraId="1F64C636"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570" w:type="dxa"/>
          </w:tcPr>
          <w:p w14:paraId="7814D02B" w14:textId="77777777" w:rsidR="001447E8" w:rsidRPr="006D669C" w:rsidRDefault="001447E8" w:rsidP="00346178">
            <w:pPr>
              <w:pStyle w:val="TAL"/>
              <w:rPr>
                <w:rFonts w:eastAsia="Malgun Gothic"/>
              </w:rPr>
            </w:pPr>
            <w:r>
              <w:rPr>
                <w:rFonts w:eastAsia="Malgun Gothic"/>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182F78F" w14:textId="77777777" w:rsidR="001447E8" w:rsidRPr="006D669C" w:rsidRDefault="001447E8" w:rsidP="00346178">
            <w:pPr>
              <w:pStyle w:val="TAL"/>
              <w:rPr>
                <w:lang w:eastAsia="ko-KR"/>
              </w:rPr>
            </w:pPr>
          </w:p>
          <w:p w14:paraId="285FFF32" w14:textId="77777777" w:rsidR="001447E8" w:rsidRPr="001C0B82" w:rsidRDefault="001447E8" w:rsidP="00346178">
            <w:pPr>
              <w:pStyle w:val="TAL"/>
              <w:rPr>
                <w:rFonts w:eastAsia="Malgun Gothic"/>
              </w:rPr>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Pr>
          <w:p w14:paraId="05CDD744" w14:textId="77777777" w:rsidR="001447E8" w:rsidRPr="007F2609" w:rsidRDefault="001447E8" w:rsidP="00346178">
            <w:pPr>
              <w:pStyle w:val="TAL"/>
              <w:rPr>
                <w:rFonts w:eastAsia="Malgun Gothic"/>
                <w:snapToGrid w:val="0"/>
                <w:lang w:eastAsia="sv-SE"/>
              </w:rPr>
            </w:pPr>
          </w:p>
        </w:tc>
      </w:tr>
      <w:tr w:rsidR="008D2195" w14:paraId="6726186E" w14:textId="77777777" w:rsidTr="002834AA">
        <w:trPr>
          <w:cantSplit/>
          <w:jc w:val="center"/>
        </w:trPr>
        <w:tc>
          <w:tcPr>
            <w:tcW w:w="2454" w:type="dxa"/>
          </w:tcPr>
          <w:p w14:paraId="1BEDAC51" w14:textId="77777777" w:rsidR="008D2195" w:rsidRDefault="008D2195" w:rsidP="00346178">
            <w:pPr>
              <w:pStyle w:val="TAL"/>
              <w:rPr>
                <w:rFonts w:eastAsia="Malgun Gothic"/>
              </w:rPr>
            </w:pPr>
            <w:r>
              <w:t>6.4F.2.2 Carrier Leakage</w:t>
            </w:r>
          </w:p>
        </w:tc>
        <w:tc>
          <w:tcPr>
            <w:tcW w:w="4570" w:type="dxa"/>
          </w:tcPr>
          <w:p w14:paraId="07F85407" w14:textId="77777777" w:rsidR="008D2195" w:rsidRDefault="008D2195" w:rsidP="00346178">
            <w:pPr>
              <w:pStyle w:val="TAL"/>
            </w:pPr>
            <w:r>
              <w:t>f ≤ 3.0GHz</w:t>
            </w:r>
          </w:p>
          <w:p w14:paraId="5CBC57A6" w14:textId="77777777" w:rsidR="008D2195" w:rsidRDefault="008D2195" w:rsidP="00346178">
            <w:pPr>
              <w:pStyle w:val="TAL"/>
            </w:pPr>
            <w:r>
              <w:t>±0.8 dB, BW ≤ 40MHz</w:t>
            </w:r>
          </w:p>
          <w:p w14:paraId="407B639B" w14:textId="77777777" w:rsidR="008D2195" w:rsidRDefault="008D2195" w:rsidP="00346178">
            <w:pPr>
              <w:pStyle w:val="TAL"/>
              <w:rPr>
                <w:rFonts w:cs="v4.2.0"/>
              </w:rPr>
            </w:pPr>
            <w:r>
              <w:t>±1.5 dB, 40MHz &lt; BW ≤ 100MHz</w:t>
            </w:r>
          </w:p>
          <w:p w14:paraId="58A90527" w14:textId="77777777" w:rsidR="008D2195" w:rsidRDefault="008D2195" w:rsidP="00346178">
            <w:pPr>
              <w:pStyle w:val="TAL"/>
            </w:pPr>
          </w:p>
          <w:p w14:paraId="67378CD2" w14:textId="77777777" w:rsidR="008D2195" w:rsidRDefault="008D2195" w:rsidP="00346178">
            <w:pPr>
              <w:pStyle w:val="TAL"/>
            </w:pPr>
            <w:r>
              <w:t>3.0GHz &lt; f ≤ 4.2GHz</w:t>
            </w:r>
          </w:p>
          <w:p w14:paraId="59224475" w14:textId="77777777" w:rsidR="008D2195" w:rsidRDefault="008D2195" w:rsidP="00346178">
            <w:pPr>
              <w:pStyle w:val="TAL"/>
            </w:pPr>
            <w:r>
              <w:t>±0.8 dB, BW ≤ 40MHz</w:t>
            </w:r>
          </w:p>
          <w:p w14:paraId="12A91320" w14:textId="77777777" w:rsidR="008D2195" w:rsidRDefault="008D2195" w:rsidP="00346178">
            <w:pPr>
              <w:pStyle w:val="TAL"/>
              <w:rPr>
                <w:rFonts w:cs="v4.2.0"/>
              </w:rPr>
            </w:pPr>
            <w:r>
              <w:t>±1.6 dB, 40MHz &lt; BW ≤ 100MHz</w:t>
            </w:r>
          </w:p>
          <w:p w14:paraId="7B4F6533" w14:textId="77777777" w:rsidR="008D2195" w:rsidRDefault="008D2195" w:rsidP="00346178">
            <w:pPr>
              <w:pStyle w:val="TAL"/>
            </w:pPr>
          </w:p>
          <w:p w14:paraId="2FEA46AC" w14:textId="2151E273" w:rsidR="008D2195" w:rsidRDefault="008D2195" w:rsidP="00346178">
            <w:pPr>
              <w:pStyle w:val="TAL"/>
            </w:pPr>
            <w:r>
              <w:t xml:space="preserve">4.2GHz &lt; f ≤ </w:t>
            </w:r>
            <w:r w:rsidR="00FB1274" w:rsidRPr="007F2609">
              <w:t>7.125GHz</w:t>
            </w:r>
          </w:p>
          <w:p w14:paraId="49A5F2C0" w14:textId="77777777" w:rsidR="008D2195" w:rsidRDefault="008D2195" w:rsidP="00346178">
            <w:pPr>
              <w:pStyle w:val="TAL"/>
            </w:pPr>
            <w:r>
              <w:t>±1.0 dB, BW ≤ 40MHz</w:t>
            </w:r>
          </w:p>
          <w:p w14:paraId="7E5E876A" w14:textId="77777777" w:rsidR="008D2195" w:rsidRDefault="008D2195" w:rsidP="00346178">
            <w:pPr>
              <w:pStyle w:val="TAL"/>
            </w:pPr>
            <w:r>
              <w:t>±1.6 dB, 40MHz &lt; BW ≤ 100MHz</w:t>
            </w:r>
          </w:p>
          <w:p w14:paraId="0B7DDB48" w14:textId="77777777" w:rsidR="008D2195" w:rsidRDefault="008D2195" w:rsidP="00346178">
            <w:pPr>
              <w:pStyle w:val="TAL"/>
            </w:pPr>
          </w:p>
          <w:p w14:paraId="7344F5B6" w14:textId="77777777" w:rsidR="008D2195" w:rsidRDefault="008D2195" w:rsidP="00346178">
            <w:pPr>
              <w:pStyle w:val="TAL"/>
              <w:rPr>
                <w:rFonts w:cs="v4.2.0"/>
                <w:lang w:eastAsia="zh-CN"/>
              </w:rPr>
            </w:pPr>
            <w:r>
              <w:t>Absolute Uplink power measurement</w:t>
            </w:r>
            <w:r>
              <w:rPr>
                <w:lang w:eastAsia="zh-CN"/>
              </w:rPr>
              <w:t xml:space="preserve"> for step 2 and step 4 same as </w:t>
            </w:r>
            <w:r>
              <w:rPr>
                <w:rFonts w:cs="v4.2.0"/>
              </w:rPr>
              <w:t>6.</w:t>
            </w:r>
            <w:r>
              <w:rPr>
                <w:rFonts w:cs="v4.2.0"/>
                <w:lang w:eastAsia="zh-CN"/>
              </w:rPr>
              <w:t>2</w:t>
            </w:r>
            <w:r>
              <w:rPr>
                <w:rFonts w:cs="v4.2.0"/>
              </w:rPr>
              <w:t>.1</w:t>
            </w:r>
            <w:r>
              <w:rPr>
                <w:rFonts w:cs="v4.2.0"/>
                <w:lang w:eastAsia="zh-CN"/>
              </w:rPr>
              <w:t>.</w:t>
            </w:r>
          </w:p>
          <w:p w14:paraId="37933AE2" w14:textId="77777777" w:rsidR="008D2195" w:rsidRDefault="008D2195" w:rsidP="00346178">
            <w:pPr>
              <w:pStyle w:val="TAL"/>
              <w:rPr>
                <w:rFonts w:cs="v4.2.0"/>
                <w:lang w:eastAsia="zh-CN"/>
              </w:rPr>
            </w:pPr>
            <w:r>
              <w:t>Absolute Uplink power measurement</w:t>
            </w:r>
            <w:r>
              <w:rPr>
                <w:lang w:eastAsia="zh-CN"/>
              </w:rPr>
              <w:t xml:space="preserve"> for step 6 and step 8 same as </w:t>
            </w:r>
            <w:r>
              <w:rPr>
                <w:rFonts w:cs="v4.2.0"/>
              </w:rPr>
              <w:t>6.3.1</w:t>
            </w:r>
            <w:r>
              <w:rPr>
                <w:rFonts w:cs="v4.2.0"/>
                <w:lang w:eastAsia="zh-CN"/>
              </w:rPr>
              <w:t>.</w:t>
            </w:r>
          </w:p>
          <w:p w14:paraId="2646BC01" w14:textId="77777777" w:rsidR="008D2195" w:rsidRDefault="008D2195" w:rsidP="00346178">
            <w:pPr>
              <w:pStyle w:val="TAL"/>
              <w:rPr>
                <w:rFonts w:eastAsia="Malgun Gothic"/>
              </w:rPr>
            </w:pPr>
            <w:r>
              <w:t xml:space="preserve">Relative Uplink power measurement same as 6.3.4.3. </w:t>
            </w:r>
          </w:p>
        </w:tc>
        <w:tc>
          <w:tcPr>
            <w:tcW w:w="2741" w:type="dxa"/>
          </w:tcPr>
          <w:p w14:paraId="02A74C48" w14:textId="77777777" w:rsidR="008D2195" w:rsidRDefault="008D2195" w:rsidP="00346178">
            <w:pPr>
              <w:pStyle w:val="TAL"/>
              <w:rPr>
                <w:rFonts w:eastAsia="Malgun Gothic"/>
                <w:snapToGrid w:val="0"/>
                <w:lang w:eastAsia="sv-SE"/>
              </w:rPr>
            </w:pPr>
          </w:p>
        </w:tc>
      </w:tr>
      <w:tr w:rsidR="004572DB" w14:paraId="46B7E29A" w14:textId="77777777" w:rsidTr="002834AA">
        <w:trPr>
          <w:cantSplit/>
          <w:jc w:val="center"/>
        </w:trPr>
        <w:tc>
          <w:tcPr>
            <w:tcW w:w="2454" w:type="dxa"/>
          </w:tcPr>
          <w:p w14:paraId="7DA85971" w14:textId="77777777" w:rsidR="004572DB" w:rsidRDefault="004572DB" w:rsidP="00346178">
            <w:pPr>
              <w:pStyle w:val="TAL"/>
            </w:pPr>
            <w:r>
              <w:t>6.4F.2.3 In-band emissions</w:t>
            </w:r>
          </w:p>
        </w:tc>
        <w:tc>
          <w:tcPr>
            <w:tcW w:w="4570" w:type="dxa"/>
          </w:tcPr>
          <w:p w14:paraId="3E7C417B" w14:textId="77777777" w:rsidR="004572DB" w:rsidRDefault="004572DB" w:rsidP="00346178">
            <w:pPr>
              <w:pStyle w:val="TAL"/>
            </w:pPr>
            <w:r>
              <w:t>f ≤ 3.0GHz</w:t>
            </w:r>
          </w:p>
          <w:p w14:paraId="3FE8E838" w14:textId="77777777" w:rsidR="004572DB" w:rsidRDefault="004572DB" w:rsidP="00346178">
            <w:pPr>
              <w:pStyle w:val="TAL"/>
            </w:pPr>
            <w:r>
              <w:t>±0.8 dB, BW ≤ 40MHz</w:t>
            </w:r>
          </w:p>
          <w:p w14:paraId="652192B2" w14:textId="77777777" w:rsidR="004572DB" w:rsidRDefault="004572DB" w:rsidP="00346178">
            <w:pPr>
              <w:pStyle w:val="TAL"/>
              <w:rPr>
                <w:rFonts w:cs="v4.2.0"/>
              </w:rPr>
            </w:pPr>
            <w:r>
              <w:t>±1.5 dB, 40MHz &lt; BW ≤ 100MHz</w:t>
            </w:r>
          </w:p>
          <w:p w14:paraId="54059526" w14:textId="77777777" w:rsidR="004572DB" w:rsidRDefault="004572DB" w:rsidP="00346178">
            <w:pPr>
              <w:pStyle w:val="TAL"/>
            </w:pPr>
          </w:p>
          <w:p w14:paraId="7537AE84" w14:textId="77777777" w:rsidR="004572DB" w:rsidRDefault="004572DB" w:rsidP="00346178">
            <w:pPr>
              <w:pStyle w:val="TAL"/>
            </w:pPr>
            <w:r>
              <w:t>3.0GHz &lt; f ≤ 4.2GHz</w:t>
            </w:r>
          </w:p>
          <w:p w14:paraId="742EE461" w14:textId="77777777" w:rsidR="004572DB" w:rsidRDefault="004572DB" w:rsidP="00346178">
            <w:pPr>
              <w:pStyle w:val="TAL"/>
            </w:pPr>
            <w:r>
              <w:t>±0.8 dB, BW ≤ 40MHz</w:t>
            </w:r>
          </w:p>
          <w:p w14:paraId="45FC42C4" w14:textId="77777777" w:rsidR="004572DB" w:rsidRDefault="004572DB" w:rsidP="00346178">
            <w:pPr>
              <w:pStyle w:val="TAL"/>
              <w:rPr>
                <w:rFonts w:cs="v4.2.0"/>
              </w:rPr>
            </w:pPr>
            <w:r>
              <w:t>±1.6 dB, 40MHz &lt; BW ≤ 100MHz</w:t>
            </w:r>
          </w:p>
          <w:p w14:paraId="799A37D6" w14:textId="77777777" w:rsidR="004572DB" w:rsidRDefault="004572DB" w:rsidP="00346178">
            <w:pPr>
              <w:pStyle w:val="TAL"/>
            </w:pPr>
          </w:p>
          <w:p w14:paraId="2C5CF665" w14:textId="7293B308" w:rsidR="004572DB" w:rsidRDefault="004572DB" w:rsidP="00346178">
            <w:pPr>
              <w:pStyle w:val="TAL"/>
            </w:pPr>
            <w:r>
              <w:t xml:space="preserve">4.2GHz &lt; f ≤ </w:t>
            </w:r>
            <w:r w:rsidR="00FB1274" w:rsidRPr="007F2609">
              <w:t>7.125GHz</w:t>
            </w:r>
          </w:p>
          <w:p w14:paraId="056538AB" w14:textId="77777777" w:rsidR="004572DB" w:rsidRDefault="004572DB" w:rsidP="00346178">
            <w:pPr>
              <w:pStyle w:val="TAL"/>
            </w:pPr>
            <w:r>
              <w:t>±1.0 dB, BW ≤ 40MHz</w:t>
            </w:r>
          </w:p>
          <w:p w14:paraId="173B9F89" w14:textId="77777777" w:rsidR="004572DB" w:rsidRDefault="004572DB" w:rsidP="00346178">
            <w:pPr>
              <w:pStyle w:val="TAL"/>
            </w:pPr>
            <w:r>
              <w:t>±1.6 dB, 40MHz &lt; BW ≤ 100MHz</w:t>
            </w:r>
          </w:p>
          <w:p w14:paraId="65641313" w14:textId="77777777" w:rsidR="004572DB" w:rsidRDefault="004572DB" w:rsidP="00346178">
            <w:pPr>
              <w:pStyle w:val="TAL"/>
            </w:pPr>
          </w:p>
          <w:p w14:paraId="068E8334" w14:textId="77777777" w:rsidR="004572DB" w:rsidRDefault="004572DB" w:rsidP="00346178">
            <w:pPr>
              <w:pStyle w:val="TAL"/>
              <w:rPr>
                <w:rFonts w:cs="v4.2.0"/>
                <w:lang w:eastAsia="zh-CN"/>
              </w:rPr>
            </w:pPr>
            <w:r>
              <w:t>Absolute Uplink power measurement</w:t>
            </w:r>
            <w:r>
              <w:rPr>
                <w:lang w:eastAsia="zh-CN"/>
              </w:rPr>
              <w:t xml:space="preserve"> for steps 1.2, 1.4, 2.2, and 2.4 same as </w:t>
            </w:r>
            <w:r>
              <w:rPr>
                <w:rFonts w:cs="v4.2.0"/>
              </w:rPr>
              <w:t>6.</w:t>
            </w:r>
            <w:r>
              <w:rPr>
                <w:rFonts w:cs="v4.2.0"/>
                <w:lang w:eastAsia="zh-CN"/>
              </w:rPr>
              <w:t>2</w:t>
            </w:r>
            <w:r>
              <w:rPr>
                <w:rFonts w:cs="v4.2.0"/>
              </w:rPr>
              <w:t>.1</w:t>
            </w:r>
            <w:r>
              <w:rPr>
                <w:rFonts w:cs="v4.2.0"/>
                <w:lang w:eastAsia="zh-CN"/>
              </w:rPr>
              <w:t>.</w:t>
            </w:r>
          </w:p>
          <w:p w14:paraId="244C19DD" w14:textId="77777777" w:rsidR="004572DB" w:rsidRDefault="004572DB" w:rsidP="00346178">
            <w:pPr>
              <w:pStyle w:val="TAL"/>
              <w:rPr>
                <w:rFonts w:cs="v4.2.0"/>
                <w:lang w:eastAsia="zh-CN"/>
              </w:rPr>
            </w:pPr>
            <w:r>
              <w:t>Absolute Uplink power measurement</w:t>
            </w:r>
            <w:r>
              <w:rPr>
                <w:lang w:eastAsia="zh-CN"/>
              </w:rPr>
              <w:t xml:space="preserve"> for steps 1.6, 1.8, 2.6, and 2.8 same as </w:t>
            </w:r>
            <w:r>
              <w:rPr>
                <w:rFonts w:cs="v4.2.0"/>
              </w:rPr>
              <w:t>6.3.1</w:t>
            </w:r>
            <w:r>
              <w:rPr>
                <w:rFonts w:cs="v4.2.0"/>
                <w:lang w:eastAsia="zh-CN"/>
              </w:rPr>
              <w:t>.</w:t>
            </w:r>
          </w:p>
          <w:p w14:paraId="16890110" w14:textId="77777777" w:rsidR="004572DB" w:rsidRDefault="004572DB" w:rsidP="00346178">
            <w:pPr>
              <w:pStyle w:val="TAL"/>
            </w:pPr>
            <w:r>
              <w:t>Relative Uplink power measurement same as 6.3.4.3.</w:t>
            </w:r>
          </w:p>
        </w:tc>
        <w:tc>
          <w:tcPr>
            <w:tcW w:w="2741" w:type="dxa"/>
          </w:tcPr>
          <w:p w14:paraId="20FA8B1F" w14:textId="77777777" w:rsidR="004572DB" w:rsidRDefault="004572DB" w:rsidP="00346178">
            <w:pPr>
              <w:pStyle w:val="TAL"/>
              <w:rPr>
                <w:rFonts w:eastAsia="Malgun Gothic"/>
                <w:snapToGrid w:val="0"/>
                <w:lang w:eastAsia="sv-SE"/>
              </w:rPr>
            </w:pPr>
          </w:p>
        </w:tc>
      </w:tr>
      <w:tr w:rsidR="004572DB" w14:paraId="795F6068" w14:textId="77777777" w:rsidTr="002834AA">
        <w:trPr>
          <w:cantSplit/>
          <w:jc w:val="center"/>
        </w:trPr>
        <w:tc>
          <w:tcPr>
            <w:tcW w:w="2454" w:type="dxa"/>
          </w:tcPr>
          <w:p w14:paraId="177D0C95" w14:textId="77777777" w:rsidR="004572DB" w:rsidRDefault="004572DB" w:rsidP="00346178">
            <w:pPr>
              <w:pStyle w:val="TAL"/>
            </w:pPr>
            <w:r>
              <w:t>6.4F.2.4 EVM equalizer spectrum flatness</w:t>
            </w:r>
          </w:p>
        </w:tc>
        <w:tc>
          <w:tcPr>
            <w:tcW w:w="4570" w:type="dxa"/>
          </w:tcPr>
          <w:p w14:paraId="3358736A" w14:textId="77777777" w:rsidR="004572DB" w:rsidRDefault="004572DB" w:rsidP="00346178">
            <w:pPr>
              <w:pStyle w:val="TAL"/>
            </w:pPr>
            <w:r>
              <w:t>±1.4 dB, BW ≤ 40MHz</w:t>
            </w:r>
          </w:p>
          <w:p w14:paraId="635087B1" w14:textId="77777777" w:rsidR="004572DB" w:rsidRDefault="004572DB" w:rsidP="00346178">
            <w:pPr>
              <w:pStyle w:val="TAL"/>
            </w:pPr>
            <w:r>
              <w:t>±1.6 dB, 40MHz &lt; BW ≤ 100MHz</w:t>
            </w:r>
          </w:p>
        </w:tc>
        <w:tc>
          <w:tcPr>
            <w:tcW w:w="2741" w:type="dxa"/>
          </w:tcPr>
          <w:p w14:paraId="23727781" w14:textId="77777777" w:rsidR="004572DB" w:rsidRDefault="004572DB" w:rsidP="00346178">
            <w:pPr>
              <w:pStyle w:val="TAL"/>
              <w:rPr>
                <w:rFonts w:eastAsia="Malgun Gothic"/>
                <w:snapToGrid w:val="0"/>
                <w:lang w:eastAsia="sv-SE"/>
              </w:rPr>
            </w:pPr>
          </w:p>
        </w:tc>
      </w:tr>
      <w:tr w:rsidR="008D2195" w:rsidRPr="007F2609" w14:paraId="71D08546" w14:textId="77777777" w:rsidTr="002834AA">
        <w:trPr>
          <w:cantSplit/>
          <w:jc w:val="center"/>
        </w:trPr>
        <w:tc>
          <w:tcPr>
            <w:tcW w:w="2454" w:type="dxa"/>
          </w:tcPr>
          <w:p w14:paraId="7FEB9AB6" w14:textId="2AD6F241" w:rsidR="008D2195" w:rsidRPr="007F2609" w:rsidRDefault="008D2195" w:rsidP="00346178">
            <w:pPr>
              <w:pStyle w:val="TAL"/>
              <w:rPr>
                <w:rFonts w:eastAsia="Malgun Gothic"/>
                <w:lang w:eastAsia="en-US"/>
              </w:rPr>
            </w:pPr>
            <w:r w:rsidRPr="007F2609">
              <w:t>6.4G.1 Frequency Error for Tx Diversity</w:t>
            </w:r>
          </w:p>
        </w:tc>
        <w:tc>
          <w:tcPr>
            <w:tcW w:w="4570" w:type="dxa"/>
          </w:tcPr>
          <w:p w14:paraId="0C9B2BE3" w14:textId="13187BD6" w:rsidR="008D2195" w:rsidRPr="007F2609" w:rsidRDefault="008D2195" w:rsidP="00346178">
            <w:pPr>
              <w:pStyle w:val="TAL"/>
              <w:rPr>
                <w:rFonts w:eastAsia="Malgun Gothic"/>
                <w:lang w:eastAsia="en-US"/>
              </w:rPr>
            </w:pPr>
            <w:r w:rsidRPr="007F2609">
              <w:t>Same as 6.4.1</w:t>
            </w:r>
            <w:r w:rsidRPr="007F2609">
              <w:rPr>
                <w:lang w:eastAsia="zh-CN"/>
              </w:rPr>
              <w:t xml:space="preserve"> for each antenna</w:t>
            </w:r>
          </w:p>
        </w:tc>
        <w:tc>
          <w:tcPr>
            <w:tcW w:w="2741" w:type="dxa"/>
          </w:tcPr>
          <w:p w14:paraId="37EF4901" w14:textId="77777777" w:rsidR="008D2195" w:rsidRPr="007F2609" w:rsidRDefault="008D2195" w:rsidP="00346178">
            <w:pPr>
              <w:pStyle w:val="TAL"/>
              <w:rPr>
                <w:rFonts w:eastAsia="Malgun Gothic"/>
                <w:snapToGrid w:val="0"/>
                <w:lang w:eastAsia="sv-SE"/>
              </w:rPr>
            </w:pPr>
          </w:p>
        </w:tc>
      </w:tr>
      <w:tr w:rsidR="008D2195" w:rsidRPr="007F2609" w14:paraId="1407E062" w14:textId="77777777" w:rsidTr="002834AA">
        <w:trPr>
          <w:cantSplit/>
          <w:jc w:val="center"/>
        </w:trPr>
        <w:tc>
          <w:tcPr>
            <w:tcW w:w="2454" w:type="dxa"/>
          </w:tcPr>
          <w:p w14:paraId="1AE819A5" w14:textId="77777777" w:rsidR="008D2195" w:rsidRPr="007F2609" w:rsidRDefault="008D2195" w:rsidP="00346178">
            <w:pPr>
              <w:pStyle w:val="TAL"/>
            </w:pPr>
            <w:r w:rsidRPr="00262084">
              <w:t>6.4G.2.1</w:t>
            </w:r>
            <w:r>
              <w:t xml:space="preserve"> </w:t>
            </w:r>
            <w:r w:rsidRPr="00262084">
              <w:t>Error Vector Magnitude for Tx Diversity</w:t>
            </w:r>
          </w:p>
        </w:tc>
        <w:tc>
          <w:tcPr>
            <w:tcW w:w="4570" w:type="dxa"/>
          </w:tcPr>
          <w:p w14:paraId="552C9287" w14:textId="77777777" w:rsidR="008D2195" w:rsidRPr="007F2609" w:rsidRDefault="008D2195" w:rsidP="00346178">
            <w:pPr>
              <w:pStyle w:val="TAL"/>
              <w:rPr>
                <w:lang w:eastAsia="zh-CN"/>
              </w:rPr>
            </w:pPr>
            <w:r>
              <w:rPr>
                <w:rFonts w:hint="eastAsia"/>
                <w:lang w:eastAsia="zh-CN"/>
              </w:rPr>
              <w:t>F</w:t>
            </w:r>
            <w:r>
              <w:rPr>
                <w:lang w:eastAsia="zh-CN"/>
              </w:rPr>
              <w:t>FS</w:t>
            </w:r>
          </w:p>
        </w:tc>
        <w:tc>
          <w:tcPr>
            <w:tcW w:w="2741" w:type="dxa"/>
          </w:tcPr>
          <w:p w14:paraId="29FE18BD" w14:textId="77777777" w:rsidR="008D2195" w:rsidRPr="007F2609" w:rsidRDefault="008D2195" w:rsidP="00346178">
            <w:pPr>
              <w:pStyle w:val="TAL"/>
              <w:rPr>
                <w:rFonts w:eastAsia="Malgun Gothic"/>
                <w:snapToGrid w:val="0"/>
                <w:lang w:eastAsia="sv-SE"/>
              </w:rPr>
            </w:pPr>
          </w:p>
        </w:tc>
      </w:tr>
      <w:tr w:rsidR="008D2195" w:rsidRPr="007F2609" w14:paraId="525855CF" w14:textId="77777777" w:rsidTr="002834AA">
        <w:trPr>
          <w:cantSplit/>
          <w:jc w:val="center"/>
        </w:trPr>
        <w:tc>
          <w:tcPr>
            <w:tcW w:w="2454" w:type="dxa"/>
          </w:tcPr>
          <w:p w14:paraId="48610422" w14:textId="2D537A83" w:rsidR="008D2195" w:rsidRPr="007F2609" w:rsidRDefault="008D2195" w:rsidP="00346178">
            <w:pPr>
              <w:pStyle w:val="TAL"/>
              <w:rPr>
                <w:rFonts w:eastAsia="Malgun Gothic"/>
                <w:lang w:eastAsia="en-US"/>
              </w:rPr>
            </w:pPr>
            <w:r w:rsidRPr="007F2609">
              <w:t>6.4G.2.2 Carrier Leakage for Tx Diversity</w:t>
            </w:r>
          </w:p>
        </w:tc>
        <w:tc>
          <w:tcPr>
            <w:tcW w:w="4570" w:type="dxa"/>
          </w:tcPr>
          <w:p w14:paraId="768FCF26"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60AE3AA" w14:textId="77777777" w:rsidR="008D2195" w:rsidRPr="007F2609" w:rsidRDefault="008D2195" w:rsidP="00346178">
            <w:pPr>
              <w:pStyle w:val="TAL"/>
              <w:rPr>
                <w:lang w:eastAsia="zh-CN"/>
              </w:rPr>
            </w:pPr>
          </w:p>
          <w:p w14:paraId="6ACC91C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08A58E7F" w14:textId="77777777" w:rsidR="008D2195" w:rsidRPr="007F2609" w:rsidRDefault="008D2195" w:rsidP="00346178">
            <w:pPr>
              <w:pStyle w:val="TAL"/>
              <w:rPr>
                <w:rFonts w:eastAsia="Malgun Gothic"/>
                <w:snapToGrid w:val="0"/>
                <w:lang w:eastAsia="sv-SE"/>
              </w:rPr>
            </w:pPr>
          </w:p>
        </w:tc>
      </w:tr>
      <w:tr w:rsidR="008D2195" w:rsidRPr="007F2609" w14:paraId="4618DC1A" w14:textId="77777777" w:rsidTr="002834AA">
        <w:trPr>
          <w:cantSplit/>
          <w:jc w:val="center"/>
        </w:trPr>
        <w:tc>
          <w:tcPr>
            <w:tcW w:w="2454" w:type="dxa"/>
          </w:tcPr>
          <w:p w14:paraId="0C750CEE" w14:textId="4E9A3EE4" w:rsidR="008D2195" w:rsidRPr="007F2609" w:rsidRDefault="008D2195" w:rsidP="00346178">
            <w:pPr>
              <w:pStyle w:val="TAL"/>
              <w:rPr>
                <w:rFonts w:eastAsia="Malgun Gothic"/>
                <w:lang w:eastAsia="en-US"/>
              </w:rPr>
            </w:pPr>
            <w:r w:rsidRPr="007F2609">
              <w:lastRenderedPageBreak/>
              <w:t>6.4G.2.3 In-band emissions for Tx Diversity</w:t>
            </w:r>
          </w:p>
        </w:tc>
        <w:tc>
          <w:tcPr>
            <w:tcW w:w="4570" w:type="dxa"/>
          </w:tcPr>
          <w:p w14:paraId="0E6B92E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FEFDC92" w14:textId="77777777" w:rsidR="008D2195" w:rsidRPr="007F2609" w:rsidRDefault="008D2195" w:rsidP="00346178">
            <w:pPr>
              <w:pStyle w:val="TAL"/>
              <w:rPr>
                <w:lang w:eastAsia="zh-CN"/>
              </w:rPr>
            </w:pPr>
          </w:p>
          <w:p w14:paraId="3FEDA46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4D4AB544" w14:textId="77777777" w:rsidR="008D2195" w:rsidRPr="007F2609" w:rsidRDefault="008D2195" w:rsidP="00346178">
            <w:pPr>
              <w:pStyle w:val="TAL"/>
              <w:rPr>
                <w:rFonts w:eastAsia="Malgun Gothic"/>
                <w:snapToGrid w:val="0"/>
                <w:lang w:eastAsia="sv-SE"/>
              </w:rPr>
            </w:pPr>
          </w:p>
        </w:tc>
      </w:tr>
      <w:tr w:rsidR="008D2195" w:rsidRPr="007F2609" w14:paraId="2BF5F32C" w14:textId="77777777" w:rsidTr="002834AA">
        <w:trPr>
          <w:cantSplit/>
          <w:jc w:val="center"/>
        </w:trPr>
        <w:tc>
          <w:tcPr>
            <w:tcW w:w="2454" w:type="dxa"/>
          </w:tcPr>
          <w:p w14:paraId="35AA6F39" w14:textId="6ACDEF4D" w:rsidR="008D2195" w:rsidRPr="007F2609" w:rsidRDefault="008D2195" w:rsidP="00346178">
            <w:pPr>
              <w:pStyle w:val="TAL"/>
              <w:rPr>
                <w:rFonts w:eastAsia="Malgun Gothic"/>
                <w:lang w:eastAsia="en-US"/>
              </w:rPr>
            </w:pPr>
            <w:r w:rsidRPr="007F2609">
              <w:t>6.4G.2.4 EVM equalizer spectrum flatness for Tx Diversity</w:t>
            </w:r>
          </w:p>
        </w:tc>
        <w:tc>
          <w:tcPr>
            <w:tcW w:w="4570" w:type="dxa"/>
          </w:tcPr>
          <w:p w14:paraId="79625036" w14:textId="77777777" w:rsidR="008D2195" w:rsidRPr="007F2609" w:rsidRDefault="008D2195" w:rsidP="00346178">
            <w:pPr>
              <w:pStyle w:val="TAL"/>
            </w:pPr>
            <w:r w:rsidRPr="007F2609">
              <w:t>±1.4 dB, BW ≤ 40MHz</w:t>
            </w:r>
          </w:p>
          <w:p w14:paraId="6679B958" w14:textId="4BAC0F8B" w:rsidR="008D2195" w:rsidRPr="007F2609" w:rsidRDefault="008D2195" w:rsidP="00346178">
            <w:pPr>
              <w:pStyle w:val="TAL"/>
              <w:rPr>
                <w:rFonts w:eastAsia="Malgun Gothic"/>
                <w:lang w:eastAsia="en-US"/>
              </w:rPr>
            </w:pPr>
            <w:r w:rsidRPr="007F2609">
              <w:t>±1.6 dB, 40MHz &lt; BW ≤ 100MHz</w:t>
            </w:r>
          </w:p>
        </w:tc>
        <w:tc>
          <w:tcPr>
            <w:tcW w:w="2741" w:type="dxa"/>
          </w:tcPr>
          <w:p w14:paraId="66C8446D" w14:textId="77777777" w:rsidR="008D2195" w:rsidRPr="007F2609" w:rsidRDefault="008D2195" w:rsidP="00346178">
            <w:pPr>
              <w:pStyle w:val="TAL"/>
              <w:rPr>
                <w:rFonts w:eastAsia="Malgun Gothic"/>
                <w:snapToGrid w:val="0"/>
                <w:lang w:eastAsia="sv-SE"/>
              </w:rPr>
            </w:pPr>
          </w:p>
        </w:tc>
      </w:tr>
      <w:tr w:rsidR="008D2195" w:rsidRPr="007F2609" w14:paraId="33F198DE" w14:textId="77777777" w:rsidTr="002834AA">
        <w:trPr>
          <w:cantSplit/>
          <w:jc w:val="center"/>
        </w:trPr>
        <w:tc>
          <w:tcPr>
            <w:tcW w:w="2454" w:type="dxa"/>
          </w:tcPr>
          <w:p w14:paraId="12E2173E" w14:textId="77777777" w:rsidR="008D2195" w:rsidRPr="007F2609" w:rsidRDefault="008D2195" w:rsidP="00346178">
            <w:pPr>
              <w:pStyle w:val="TAL"/>
            </w:pPr>
            <w:r w:rsidRPr="007F2609">
              <w:t>6.5.1 Occupied bandwidth</w:t>
            </w:r>
          </w:p>
        </w:tc>
        <w:tc>
          <w:tcPr>
            <w:tcW w:w="4570" w:type="dxa"/>
          </w:tcPr>
          <w:p w14:paraId="06A26B83" w14:textId="77777777" w:rsidR="008D2195" w:rsidRPr="007F2609" w:rsidRDefault="008D2195" w:rsidP="00346178">
            <w:pPr>
              <w:pStyle w:val="TAL"/>
            </w:pPr>
            <w:r w:rsidRPr="007F2609">
              <w:t>1.5% of channel bandwidth</w:t>
            </w:r>
          </w:p>
        </w:tc>
        <w:tc>
          <w:tcPr>
            <w:tcW w:w="2741" w:type="dxa"/>
          </w:tcPr>
          <w:p w14:paraId="200326BB" w14:textId="77777777" w:rsidR="008D2195" w:rsidRPr="007F2609" w:rsidRDefault="008D2195" w:rsidP="00346178">
            <w:pPr>
              <w:pStyle w:val="TAL"/>
              <w:rPr>
                <w:snapToGrid w:val="0"/>
                <w:lang w:eastAsia="sv-SE"/>
              </w:rPr>
            </w:pPr>
          </w:p>
        </w:tc>
      </w:tr>
      <w:tr w:rsidR="008D2195" w:rsidRPr="007F2609" w14:paraId="07DE757E" w14:textId="77777777" w:rsidTr="002834AA">
        <w:trPr>
          <w:cantSplit/>
          <w:jc w:val="center"/>
        </w:trPr>
        <w:tc>
          <w:tcPr>
            <w:tcW w:w="2454" w:type="dxa"/>
          </w:tcPr>
          <w:p w14:paraId="56825AAF" w14:textId="77777777" w:rsidR="008D2195" w:rsidRPr="007F2609" w:rsidRDefault="008D2195" w:rsidP="00346178">
            <w:pPr>
              <w:pStyle w:val="TAL"/>
            </w:pPr>
            <w:r w:rsidRPr="007F2609">
              <w:t>6.5.2.2 Spectrum Emission Mask</w:t>
            </w:r>
          </w:p>
        </w:tc>
        <w:tc>
          <w:tcPr>
            <w:tcW w:w="4570" w:type="dxa"/>
          </w:tcPr>
          <w:p w14:paraId="61DDC3D7" w14:textId="77777777" w:rsidR="008D2195" w:rsidRPr="007F2609" w:rsidRDefault="008D2195" w:rsidP="00346178">
            <w:pPr>
              <w:pStyle w:val="TAL"/>
            </w:pPr>
            <w:r w:rsidRPr="007F2609">
              <w:t>±1.5 dB, f ≤ 3.0GHz</w:t>
            </w:r>
          </w:p>
          <w:p w14:paraId="13AEE7E6" w14:textId="77777777" w:rsidR="008D2195" w:rsidRPr="007F2609" w:rsidRDefault="008D2195" w:rsidP="00346178">
            <w:pPr>
              <w:pStyle w:val="TAL"/>
            </w:pPr>
            <w:r w:rsidRPr="007F2609">
              <w:t>±1.8 dB, 3.0GHz &lt; f ≤ 4.2GHz</w:t>
            </w:r>
          </w:p>
          <w:p w14:paraId="38031F66" w14:textId="77777777" w:rsidR="008D2195" w:rsidRPr="007F2609" w:rsidRDefault="008D2195" w:rsidP="00346178">
            <w:pPr>
              <w:pStyle w:val="TAL"/>
            </w:pPr>
            <w:r w:rsidRPr="007F2609">
              <w:t>±2.0 dB, 4.2GHz &lt; f ≤ 6.0GHz</w:t>
            </w:r>
          </w:p>
        </w:tc>
        <w:tc>
          <w:tcPr>
            <w:tcW w:w="2741" w:type="dxa"/>
          </w:tcPr>
          <w:p w14:paraId="6AD85269" w14:textId="77777777" w:rsidR="008D2195" w:rsidRPr="007F2609" w:rsidRDefault="008D2195" w:rsidP="00346178">
            <w:pPr>
              <w:pStyle w:val="TAL"/>
              <w:rPr>
                <w:snapToGrid w:val="0"/>
                <w:lang w:eastAsia="sv-SE"/>
              </w:rPr>
            </w:pPr>
          </w:p>
        </w:tc>
      </w:tr>
      <w:tr w:rsidR="008D2195" w:rsidRPr="007F2609" w14:paraId="601BBA67" w14:textId="77777777" w:rsidTr="002834AA">
        <w:trPr>
          <w:cantSplit/>
          <w:jc w:val="center"/>
        </w:trPr>
        <w:tc>
          <w:tcPr>
            <w:tcW w:w="2454" w:type="dxa"/>
          </w:tcPr>
          <w:p w14:paraId="7C4E1340" w14:textId="77777777" w:rsidR="008D2195" w:rsidRPr="007F2609" w:rsidRDefault="008D2195" w:rsidP="00346178">
            <w:pPr>
              <w:pStyle w:val="TAL"/>
            </w:pPr>
            <w:r w:rsidRPr="007F2609">
              <w:t>6.5.2.3 Additional spectrum emission mask</w:t>
            </w:r>
          </w:p>
        </w:tc>
        <w:tc>
          <w:tcPr>
            <w:tcW w:w="4570" w:type="dxa"/>
          </w:tcPr>
          <w:p w14:paraId="5A456C18" w14:textId="77777777" w:rsidR="008D2195" w:rsidRPr="007F2609" w:rsidRDefault="008D2195" w:rsidP="00346178">
            <w:pPr>
              <w:pStyle w:val="TAL"/>
            </w:pPr>
            <w:r w:rsidRPr="007F2609">
              <w:t>±1.5 dB, f ≤ 3.0GHz</w:t>
            </w:r>
          </w:p>
          <w:p w14:paraId="3450B9A6" w14:textId="77777777" w:rsidR="008D2195" w:rsidRPr="007F2609" w:rsidRDefault="008D2195" w:rsidP="00346178">
            <w:pPr>
              <w:pStyle w:val="TAL"/>
            </w:pPr>
            <w:r w:rsidRPr="007F2609">
              <w:t>±1.8 dB, 3.0GHz &lt; f ≤ 4.2GHz</w:t>
            </w:r>
          </w:p>
          <w:p w14:paraId="17EEE27C" w14:textId="77777777" w:rsidR="008D2195" w:rsidRPr="007F2609" w:rsidRDefault="008D2195" w:rsidP="00346178">
            <w:pPr>
              <w:pStyle w:val="TAL"/>
            </w:pPr>
            <w:r w:rsidRPr="007F2609">
              <w:t>±2.0 dB, 4.2GHz &lt; f ≤ 6.0GHz</w:t>
            </w:r>
          </w:p>
        </w:tc>
        <w:tc>
          <w:tcPr>
            <w:tcW w:w="2741" w:type="dxa"/>
          </w:tcPr>
          <w:p w14:paraId="427365F8" w14:textId="77777777" w:rsidR="008D2195" w:rsidRPr="007F2609" w:rsidRDefault="008D2195" w:rsidP="00346178">
            <w:pPr>
              <w:pStyle w:val="TAL"/>
              <w:rPr>
                <w:snapToGrid w:val="0"/>
                <w:lang w:eastAsia="sv-SE"/>
              </w:rPr>
            </w:pPr>
          </w:p>
        </w:tc>
      </w:tr>
      <w:tr w:rsidR="008D2195" w:rsidRPr="007F2609" w14:paraId="7E7D0E6F" w14:textId="77777777" w:rsidTr="002834AA">
        <w:trPr>
          <w:cantSplit/>
          <w:jc w:val="center"/>
        </w:trPr>
        <w:tc>
          <w:tcPr>
            <w:tcW w:w="2454" w:type="dxa"/>
          </w:tcPr>
          <w:p w14:paraId="22CADD0F" w14:textId="77777777" w:rsidR="008D2195" w:rsidRPr="007F2609" w:rsidRDefault="008D2195" w:rsidP="00346178">
            <w:pPr>
              <w:pStyle w:val="TAL"/>
            </w:pPr>
            <w:r w:rsidRPr="007F2609">
              <w:t>6.5.2.4.1 NR ACLR</w:t>
            </w:r>
          </w:p>
        </w:tc>
        <w:tc>
          <w:tcPr>
            <w:tcW w:w="4570" w:type="dxa"/>
          </w:tcPr>
          <w:p w14:paraId="5B8F418B" w14:textId="77777777" w:rsidR="008D2195" w:rsidRPr="007F2609" w:rsidRDefault="008D2195" w:rsidP="00346178">
            <w:pPr>
              <w:pStyle w:val="TAL"/>
            </w:pPr>
            <w:r w:rsidRPr="007F2609">
              <w:t>±0.8 dB, f ≤ 4.0GHz</w:t>
            </w:r>
          </w:p>
          <w:p w14:paraId="21D25B12" w14:textId="77777777" w:rsidR="008D2195" w:rsidRPr="007F2609" w:rsidRDefault="008D2195" w:rsidP="00346178">
            <w:pPr>
              <w:pStyle w:val="TAL"/>
            </w:pPr>
            <w:r w:rsidRPr="007F2609">
              <w:t>±1.0 dB, 4.0GHz &lt; f ≤ 6.0GHz</w:t>
            </w:r>
          </w:p>
        </w:tc>
        <w:tc>
          <w:tcPr>
            <w:tcW w:w="2741" w:type="dxa"/>
          </w:tcPr>
          <w:p w14:paraId="1DFC98C2" w14:textId="77777777" w:rsidR="008D2195" w:rsidRPr="007F2609" w:rsidRDefault="008D2195" w:rsidP="00346178">
            <w:pPr>
              <w:pStyle w:val="TAL"/>
              <w:rPr>
                <w:snapToGrid w:val="0"/>
                <w:lang w:eastAsia="sv-SE"/>
              </w:rPr>
            </w:pPr>
          </w:p>
        </w:tc>
      </w:tr>
      <w:tr w:rsidR="008D2195" w:rsidRPr="007F2609" w14:paraId="0FEA1F76" w14:textId="77777777" w:rsidTr="002834AA">
        <w:trPr>
          <w:cantSplit/>
          <w:jc w:val="center"/>
        </w:trPr>
        <w:tc>
          <w:tcPr>
            <w:tcW w:w="2454" w:type="dxa"/>
          </w:tcPr>
          <w:p w14:paraId="1E9FAEDD" w14:textId="77777777" w:rsidR="008D2195" w:rsidRPr="007F2609" w:rsidRDefault="008D2195" w:rsidP="00346178">
            <w:pPr>
              <w:pStyle w:val="TAL"/>
            </w:pPr>
            <w:r w:rsidRPr="007F2609">
              <w:t>6.5.2.4.2 UTRA ACLR</w:t>
            </w:r>
          </w:p>
        </w:tc>
        <w:tc>
          <w:tcPr>
            <w:tcW w:w="4570" w:type="dxa"/>
          </w:tcPr>
          <w:p w14:paraId="6F04158C" w14:textId="77777777" w:rsidR="008D2195" w:rsidRPr="007F2609" w:rsidRDefault="008D2195" w:rsidP="00346178">
            <w:pPr>
              <w:pStyle w:val="TAL"/>
            </w:pPr>
            <w:r w:rsidRPr="007F2609">
              <w:t>±0.8 dB, f ≤ 4.0GHz</w:t>
            </w:r>
          </w:p>
          <w:p w14:paraId="0ABB7DB8" w14:textId="77777777" w:rsidR="008D2195" w:rsidRPr="007F2609" w:rsidRDefault="008D2195" w:rsidP="00346178">
            <w:pPr>
              <w:pStyle w:val="TAL"/>
            </w:pPr>
            <w:r w:rsidRPr="007F2609">
              <w:t>±1.0 dB, 4.0GHz &lt; f ≤ 6.0GHz</w:t>
            </w:r>
          </w:p>
        </w:tc>
        <w:tc>
          <w:tcPr>
            <w:tcW w:w="2741" w:type="dxa"/>
          </w:tcPr>
          <w:p w14:paraId="55D2B803" w14:textId="77777777" w:rsidR="008D2195" w:rsidRPr="007F2609" w:rsidRDefault="008D2195" w:rsidP="00346178">
            <w:pPr>
              <w:pStyle w:val="TAL"/>
              <w:rPr>
                <w:snapToGrid w:val="0"/>
                <w:lang w:eastAsia="sv-SE"/>
              </w:rPr>
            </w:pPr>
          </w:p>
        </w:tc>
      </w:tr>
      <w:tr w:rsidR="008D2195" w:rsidRPr="007F2609" w14:paraId="3C58FE1A" w14:textId="77777777" w:rsidTr="002834AA">
        <w:trPr>
          <w:cantSplit/>
          <w:jc w:val="center"/>
        </w:trPr>
        <w:tc>
          <w:tcPr>
            <w:tcW w:w="2454" w:type="dxa"/>
          </w:tcPr>
          <w:p w14:paraId="23C5B993" w14:textId="77777777" w:rsidR="008D2195" w:rsidRPr="007F2609" w:rsidRDefault="008D2195" w:rsidP="00346178">
            <w:pPr>
              <w:pStyle w:val="TAL"/>
            </w:pPr>
            <w:r w:rsidRPr="007F2609">
              <w:t>6.5.3.1 General spurious emissions</w:t>
            </w:r>
          </w:p>
        </w:tc>
        <w:tc>
          <w:tcPr>
            <w:tcW w:w="4570" w:type="dxa"/>
          </w:tcPr>
          <w:p w14:paraId="736D0FB8" w14:textId="77777777" w:rsidR="008D2195" w:rsidRPr="007F2609" w:rsidRDefault="008D2195" w:rsidP="00346178">
            <w:pPr>
              <w:pStyle w:val="TAL"/>
            </w:pPr>
            <w:r w:rsidRPr="007F2609">
              <w:t>for results &gt; -60 dBm:</w:t>
            </w:r>
          </w:p>
          <w:p w14:paraId="3A010573" w14:textId="77777777" w:rsidR="008D2195" w:rsidRPr="007F2609" w:rsidRDefault="008D2195" w:rsidP="00346178">
            <w:pPr>
              <w:pStyle w:val="TAL"/>
            </w:pPr>
            <w:r w:rsidRPr="007F2609">
              <w:t>±2.0 dB, 9kHz &lt; f ≤ 3GHz</w:t>
            </w:r>
          </w:p>
          <w:p w14:paraId="543ACD24" w14:textId="77777777" w:rsidR="008D2195" w:rsidRPr="007F2609" w:rsidRDefault="008D2195" w:rsidP="00346178">
            <w:pPr>
              <w:pStyle w:val="TAL"/>
            </w:pPr>
            <w:r w:rsidRPr="007F2609">
              <w:t>±2.5 dB, 3GHz &lt; f ≤ 4GHz</w:t>
            </w:r>
          </w:p>
          <w:p w14:paraId="6EDCB90A" w14:textId="77777777" w:rsidR="008D2195" w:rsidRPr="007F2609" w:rsidRDefault="008D2195" w:rsidP="00346178">
            <w:pPr>
              <w:pStyle w:val="TAL"/>
            </w:pPr>
            <w:r w:rsidRPr="007F2609">
              <w:t>±4.0 dB, 4GHz &lt; f ≤ 19GHz</w:t>
            </w:r>
          </w:p>
          <w:p w14:paraId="24B3A21B" w14:textId="77777777" w:rsidR="008D2195" w:rsidRPr="007F2609" w:rsidRDefault="008D2195" w:rsidP="00346178">
            <w:pPr>
              <w:pStyle w:val="TAL"/>
            </w:pPr>
            <w:r w:rsidRPr="007F2609">
              <w:t>±6.0 dB, 19GHz &lt; f ≤ 26GHz</w:t>
            </w:r>
          </w:p>
        </w:tc>
        <w:tc>
          <w:tcPr>
            <w:tcW w:w="2741" w:type="dxa"/>
          </w:tcPr>
          <w:p w14:paraId="1A5EA7D3" w14:textId="77777777" w:rsidR="008D2195" w:rsidRPr="007F2609" w:rsidRDefault="008D2195" w:rsidP="00346178">
            <w:pPr>
              <w:pStyle w:val="TAL"/>
              <w:rPr>
                <w:snapToGrid w:val="0"/>
                <w:lang w:eastAsia="sv-SE"/>
              </w:rPr>
            </w:pPr>
          </w:p>
        </w:tc>
      </w:tr>
      <w:tr w:rsidR="008D2195" w:rsidRPr="007F2609" w14:paraId="33C679A0" w14:textId="77777777" w:rsidTr="002834AA">
        <w:trPr>
          <w:cantSplit/>
          <w:jc w:val="center"/>
        </w:trPr>
        <w:tc>
          <w:tcPr>
            <w:tcW w:w="2454" w:type="dxa"/>
          </w:tcPr>
          <w:p w14:paraId="3D190AFB" w14:textId="77777777" w:rsidR="008D2195" w:rsidRPr="007F2609" w:rsidRDefault="008D2195" w:rsidP="00346178">
            <w:pPr>
              <w:pStyle w:val="TAL"/>
            </w:pPr>
            <w:r w:rsidRPr="007F2609">
              <w:t>6.5.3.2 Spurious emission for UE co-existence</w:t>
            </w:r>
          </w:p>
        </w:tc>
        <w:tc>
          <w:tcPr>
            <w:tcW w:w="4570" w:type="dxa"/>
          </w:tcPr>
          <w:p w14:paraId="04C7095E" w14:textId="77777777" w:rsidR="008D2195" w:rsidRPr="007F2609" w:rsidRDefault="008D2195" w:rsidP="00346178">
            <w:pPr>
              <w:pStyle w:val="TAL"/>
            </w:pPr>
            <w:r w:rsidRPr="007F2609">
              <w:t>for results &gt; -60 dBm:</w:t>
            </w:r>
          </w:p>
          <w:p w14:paraId="62BF07E1" w14:textId="77777777" w:rsidR="008D2195" w:rsidRPr="007F2609" w:rsidRDefault="008D2195" w:rsidP="00346178">
            <w:pPr>
              <w:pStyle w:val="TAL"/>
            </w:pPr>
            <w:r w:rsidRPr="007F2609">
              <w:t>±2.0 dB, 9kHz &lt; f ≤ 3GHz</w:t>
            </w:r>
          </w:p>
          <w:p w14:paraId="559E2D6F" w14:textId="77777777" w:rsidR="008D2195" w:rsidRPr="007F2609" w:rsidRDefault="008D2195" w:rsidP="00346178">
            <w:pPr>
              <w:pStyle w:val="TAL"/>
            </w:pPr>
            <w:r w:rsidRPr="007F2609">
              <w:t>±2.5 dB, 3GHz &lt; f ≤ 4GHz</w:t>
            </w:r>
          </w:p>
          <w:p w14:paraId="3041EE57" w14:textId="77777777" w:rsidR="008D2195" w:rsidRPr="007F2609" w:rsidRDefault="008D2195" w:rsidP="00346178">
            <w:pPr>
              <w:pStyle w:val="TAL"/>
            </w:pPr>
            <w:r w:rsidRPr="007F2609">
              <w:t>±4.0 dB, 4GHz &lt; f ≤ 19GHz</w:t>
            </w:r>
          </w:p>
          <w:p w14:paraId="6C615279" w14:textId="77777777" w:rsidR="008D2195" w:rsidRPr="007F2609" w:rsidRDefault="008D2195" w:rsidP="00346178">
            <w:pPr>
              <w:pStyle w:val="TAL"/>
            </w:pPr>
            <w:r w:rsidRPr="007F2609">
              <w:t>±6.0 dB, 19GHz &lt; f ≤ 26GHz</w:t>
            </w:r>
          </w:p>
        </w:tc>
        <w:tc>
          <w:tcPr>
            <w:tcW w:w="2741" w:type="dxa"/>
          </w:tcPr>
          <w:p w14:paraId="6CA5E81C" w14:textId="77777777" w:rsidR="008D2195" w:rsidRPr="007F2609" w:rsidRDefault="008D2195" w:rsidP="00346178">
            <w:pPr>
              <w:pStyle w:val="TAL"/>
              <w:rPr>
                <w:snapToGrid w:val="0"/>
                <w:lang w:eastAsia="sv-SE"/>
              </w:rPr>
            </w:pPr>
          </w:p>
        </w:tc>
      </w:tr>
      <w:tr w:rsidR="008D2195" w:rsidRPr="007F2609" w14:paraId="6633D7A2" w14:textId="77777777" w:rsidTr="002834AA">
        <w:trPr>
          <w:cantSplit/>
          <w:jc w:val="center"/>
        </w:trPr>
        <w:tc>
          <w:tcPr>
            <w:tcW w:w="2454" w:type="dxa"/>
          </w:tcPr>
          <w:p w14:paraId="6034C7EA" w14:textId="77777777" w:rsidR="008D2195" w:rsidRPr="007F2609" w:rsidRDefault="008D2195" w:rsidP="00346178">
            <w:pPr>
              <w:pStyle w:val="TAL"/>
            </w:pPr>
            <w:r w:rsidRPr="007F2609">
              <w:t>6.5.3.3 Additional spurious emissions</w:t>
            </w:r>
          </w:p>
        </w:tc>
        <w:tc>
          <w:tcPr>
            <w:tcW w:w="4570" w:type="dxa"/>
          </w:tcPr>
          <w:p w14:paraId="63E63F36" w14:textId="77777777" w:rsidR="008D2195" w:rsidRPr="007F2609" w:rsidRDefault="008D2195" w:rsidP="00346178">
            <w:pPr>
              <w:pStyle w:val="TAL"/>
            </w:pPr>
            <w:r w:rsidRPr="007F2609">
              <w:t>for results &gt; -60 dBm:</w:t>
            </w:r>
          </w:p>
          <w:p w14:paraId="1313E757" w14:textId="77777777" w:rsidR="008D2195" w:rsidRPr="007F2609" w:rsidRDefault="008D2195" w:rsidP="00346178">
            <w:pPr>
              <w:pStyle w:val="TAL"/>
            </w:pPr>
            <w:r w:rsidRPr="007F2609">
              <w:t>±2.0 dB, 9kHz &lt; f ≤ 3GHz</w:t>
            </w:r>
          </w:p>
          <w:p w14:paraId="7D9EBD95" w14:textId="77777777" w:rsidR="008D2195" w:rsidRPr="007F2609" w:rsidRDefault="008D2195" w:rsidP="00346178">
            <w:pPr>
              <w:pStyle w:val="TAL"/>
            </w:pPr>
            <w:r w:rsidRPr="007F2609">
              <w:t>±2.5 dB, 3GHz &lt; f ≤ 4GHz</w:t>
            </w:r>
          </w:p>
          <w:p w14:paraId="4DDBFA2F" w14:textId="77777777" w:rsidR="008D2195" w:rsidRPr="007F2609" w:rsidRDefault="008D2195" w:rsidP="00346178">
            <w:pPr>
              <w:pStyle w:val="TAL"/>
            </w:pPr>
            <w:r w:rsidRPr="007F2609">
              <w:t>±4.0 dB, 4GHz &lt; f ≤ 19GHz</w:t>
            </w:r>
          </w:p>
          <w:p w14:paraId="0B19BD10" w14:textId="77777777" w:rsidR="008D2195" w:rsidRPr="007F2609" w:rsidRDefault="008D2195" w:rsidP="00346178">
            <w:pPr>
              <w:pStyle w:val="TAL"/>
            </w:pPr>
            <w:r w:rsidRPr="007F2609">
              <w:t>±6.0 dB, 19GHz &lt; f ≤ 26GHz</w:t>
            </w:r>
          </w:p>
        </w:tc>
        <w:tc>
          <w:tcPr>
            <w:tcW w:w="2741" w:type="dxa"/>
          </w:tcPr>
          <w:p w14:paraId="7576B612" w14:textId="77777777" w:rsidR="008D2195" w:rsidRPr="007F2609" w:rsidRDefault="008D2195" w:rsidP="00346178">
            <w:pPr>
              <w:pStyle w:val="TAL"/>
              <w:rPr>
                <w:snapToGrid w:val="0"/>
                <w:lang w:eastAsia="sv-SE"/>
              </w:rPr>
            </w:pPr>
          </w:p>
        </w:tc>
      </w:tr>
      <w:tr w:rsidR="008D2195" w:rsidRPr="007F2609" w14:paraId="31E2A2F4" w14:textId="77777777" w:rsidTr="002834AA">
        <w:trPr>
          <w:cantSplit/>
          <w:jc w:val="center"/>
        </w:trPr>
        <w:tc>
          <w:tcPr>
            <w:tcW w:w="2454" w:type="dxa"/>
          </w:tcPr>
          <w:p w14:paraId="6DE44EDF" w14:textId="77777777" w:rsidR="008D2195" w:rsidRPr="007F2609" w:rsidRDefault="008D2195" w:rsidP="00346178">
            <w:pPr>
              <w:pStyle w:val="TAL"/>
            </w:pPr>
            <w:r w:rsidRPr="007F2609">
              <w:t>6.5.4 Transmit intermodulation</w:t>
            </w:r>
          </w:p>
        </w:tc>
        <w:tc>
          <w:tcPr>
            <w:tcW w:w="4570" w:type="dxa"/>
          </w:tcPr>
          <w:p w14:paraId="6AB2A5DD" w14:textId="77777777" w:rsidR="008D2195" w:rsidRPr="007F2609" w:rsidRDefault="008D2195" w:rsidP="00346178">
            <w:pPr>
              <w:pStyle w:val="TAL"/>
            </w:pPr>
            <w:r w:rsidRPr="007F2609">
              <w:t>f ≤ 3.0GHz</w:t>
            </w:r>
          </w:p>
          <w:p w14:paraId="6291FC01" w14:textId="77777777" w:rsidR="008D2195" w:rsidRPr="007F2609" w:rsidRDefault="008D2195" w:rsidP="00346178">
            <w:pPr>
              <w:pStyle w:val="TAL"/>
            </w:pPr>
            <w:r w:rsidRPr="007F2609">
              <w:t>±2.7 dB, BW ≤ 40MHz</w:t>
            </w:r>
          </w:p>
          <w:p w14:paraId="157DA1B6" w14:textId="77777777" w:rsidR="008D2195" w:rsidRPr="007F2609" w:rsidRDefault="008D2195" w:rsidP="00346178">
            <w:pPr>
              <w:pStyle w:val="TAL"/>
              <w:rPr>
                <w:rFonts w:cs="v4.2.0"/>
              </w:rPr>
            </w:pPr>
            <w:r w:rsidRPr="007F2609">
              <w:t>±3.1 dB, 40MHz &lt; BW ≤ 100MHz</w:t>
            </w:r>
          </w:p>
          <w:p w14:paraId="0FB17373" w14:textId="77777777" w:rsidR="008D2195" w:rsidRPr="007F2609" w:rsidRDefault="008D2195" w:rsidP="00346178">
            <w:pPr>
              <w:pStyle w:val="TAL"/>
            </w:pPr>
          </w:p>
          <w:p w14:paraId="25A6BC53" w14:textId="77777777" w:rsidR="008D2195" w:rsidRPr="007F2609" w:rsidRDefault="008D2195" w:rsidP="00346178">
            <w:pPr>
              <w:pStyle w:val="TAL"/>
            </w:pPr>
            <w:r w:rsidRPr="007F2609">
              <w:t>3.0GHz &lt; f ≤ 4.2GHz</w:t>
            </w:r>
          </w:p>
          <w:p w14:paraId="089382D0" w14:textId="77777777" w:rsidR="008D2195" w:rsidRPr="007F2609" w:rsidRDefault="008D2195" w:rsidP="00346178">
            <w:pPr>
              <w:pStyle w:val="TAL"/>
            </w:pPr>
            <w:r w:rsidRPr="007F2609">
              <w:t>±3.7 dB, BW ≤ 40MHz</w:t>
            </w:r>
          </w:p>
          <w:p w14:paraId="1E0E240E" w14:textId="77777777" w:rsidR="008D2195" w:rsidRPr="007F2609" w:rsidRDefault="008D2195" w:rsidP="00346178">
            <w:pPr>
              <w:pStyle w:val="TAL"/>
              <w:rPr>
                <w:rFonts w:cs="v4.2.0"/>
              </w:rPr>
            </w:pPr>
            <w:r w:rsidRPr="007F2609">
              <w:t>±4.0 dB, 40MHz &lt; BW ≤ 100MHz</w:t>
            </w:r>
          </w:p>
          <w:p w14:paraId="1F89F34C" w14:textId="77777777" w:rsidR="008D2195" w:rsidRPr="007F2609" w:rsidRDefault="008D2195" w:rsidP="00346178">
            <w:pPr>
              <w:pStyle w:val="TAL"/>
            </w:pPr>
          </w:p>
          <w:p w14:paraId="0A4765A8" w14:textId="77777777" w:rsidR="008D2195" w:rsidRPr="007F2609" w:rsidRDefault="008D2195" w:rsidP="00346178">
            <w:pPr>
              <w:pStyle w:val="TAL"/>
            </w:pPr>
            <w:r w:rsidRPr="007F2609">
              <w:t>4.2GHz &lt; f ≤ 6.0GHz</w:t>
            </w:r>
          </w:p>
          <w:p w14:paraId="70139699" w14:textId="77777777" w:rsidR="008D2195" w:rsidRPr="007F2609" w:rsidRDefault="008D2195" w:rsidP="00346178">
            <w:pPr>
              <w:pStyle w:val="TAL"/>
            </w:pPr>
            <w:r w:rsidRPr="007F2609">
              <w:t>±5.1 dB, BW ≤ 40MHz</w:t>
            </w:r>
          </w:p>
          <w:p w14:paraId="3A85711B" w14:textId="77777777" w:rsidR="008D2195" w:rsidRPr="007F2609" w:rsidRDefault="008D2195" w:rsidP="00346178">
            <w:pPr>
              <w:pStyle w:val="TAL"/>
            </w:pPr>
            <w:r w:rsidRPr="007F2609">
              <w:t>±5.3 dB, 40MHz &lt; BW ≤ 100MHz</w:t>
            </w:r>
          </w:p>
        </w:tc>
        <w:tc>
          <w:tcPr>
            <w:tcW w:w="2741" w:type="dxa"/>
          </w:tcPr>
          <w:p w14:paraId="2C50E6A9" w14:textId="77777777" w:rsidR="008D2195" w:rsidRPr="007F2609" w:rsidRDefault="008D2195" w:rsidP="00346178">
            <w:pPr>
              <w:pStyle w:val="TAL"/>
              <w:rPr>
                <w:lang w:eastAsia="sv-SE"/>
              </w:rPr>
            </w:pPr>
            <w:r w:rsidRPr="007F2609">
              <w:rPr>
                <w:lang w:eastAsia="sv-SE"/>
              </w:rPr>
              <w:t>Overall system uncertainty comprises four quantities:</w:t>
            </w:r>
          </w:p>
          <w:p w14:paraId="36ADB0AB" w14:textId="77777777" w:rsidR="008D2195" w:rsidRPr="007F2609" w:rsidRDefault="008D2195" w:rsidP="00346178">
            <w:pPr>
              <w:pStyle w:val="TAL"/>
              <w:rPr>
                <w:lang w:eastAsia="sv-SE"/>
              </w:rPr>
            </w:pPr>
            <w:r w:rsidRPr="007F2609">
              <w:rPr>
                <w:lang w:eastAsia="sv-SE"/>
              </w:rPr>
              <w:t>1. Wanted signal setting error</w:t>
            </w:r>
          </w:p>
          <w:p w14:paraId="405F70B4" w14:textId="77777777" w:rsidR="008D2195" w:rsidRPr="007F2609" w:rsidRDefault="008D2195" w:rsidP="00346178">
            <w:pPr>
              <w:pStyle w:val="TAL"/>
              <w:rPr>
                <w:lang w:eastAsia="sv-SE"/>
              </w:rPr>
            </w:pPr>
            <w:r w:rsidRPr="007F2609">
              <w:rPr>
                <w:lang w:eastAsia="sv-SE"/>
              </w:rPr>
              <w:t>2. CW Interferer level error</w:t>
            </w:r>
          </w:p>
          <w:p w14:paraId="28738867" w14:textId="77777777" w:rsidR="008D2195" w:rsidRPr="007F2609" w:rsidRDefault="008D2195" w:rsidP="00346178">
            <w:pPr>
              <w:pStyle w:val="TAL"/>
              <w:rPr>
                <w:lang w:eastAsia="sv-SE"/>
              </w:rPr>
            </w:pPr>
            <w:r w:rsidRPr="007F2609">
              <w:rPr>
                <w:lang w:eastAsia="sv-SE"/>
              </w:rPr>
              <w:t>3. Wanted signal meas. error</w:t>
            </w:r>
          </w:p>
          <w:p w14:paraId="7344972E" w14:textId="77777777" w:rsidR="008D2195" w:rsidRPr="007F2609" w:rsidRDefault="008D2195" w:rsidP="00346178">
            <w:pPr>
              <w:pStyle w:val="TAL"/>
              <w:rPr>
                <w:lang w:eastAsia="sv-SE"/>
              </w:rPr>
            </w:pPr>
            <w:r w:rsidRPr="007F2609">
              <w:rPr>
                <w:lang w:eastAsia="sv-SE"/>
              </w:rPr>
              <w:t>4. Intermodulation product measurement error</w:t>
            </w:r>
          </w:p>
          <w:p w14:paraId="2968AFA8" w14:textId="77777777" w:rsidR="008D2195" w:rsidRPr="007F2609" w:rsidRDefault="008D2195" w:rsidP="00346178">
            <w:pPr>
              <w:pStyle w:val="TAL"/>
              <w:rPr>
                <w:lang w:eastAsia="sv-SE"/>
              </w:rPr>
            </w:pPr>
            <w:r w:rsidRPr="007F2609">
              <w:rPr>
                <w:lang w:eastAsia="sv-SE"/>
              </w:rPr>
              <w:t>The relative level of the wanted signal and the CW interferer has 2 x effect on the intermodulation product.</w:t>
            </w:r>
          </w:p>
          <w:p w14:paraId="302781E5" w14:textId="77777777" w:rsidR="008D2195" w:rsidRPr="007F2609" w:rsidRDefault="008D2195" w:rsidP="00346178">
            <w:pPr>
              <w:pStyle w:val="TAL"/>
              <w:rPr>
                <w:lang w:eastAsia="sv-SE"/>
              </w:rPr>
            </w:pPr>
            <w:r w:rsidRPr="007F2609">
              <w:rPr>
                <w:lang w:eastAsia="sv-SE"/>
              </w:rPr>
              <w:t>Items 1, 2, 3 and 4 are assumed to be uncorrelated so can be root sum squared to provide the combined effect.</w:t>
            </w:r>
          </w:p>
          <w:p w14:paraId="76AEFB11" w14:textId="77777777" w:rsidR="008D2195" w:rsidRPr="007F2609" w:rsidRDefault="008D2195" w:rsidP="00346178">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Wanted_level_meas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8D2195" w:rsidRPr="007F2609" w14:paraId="5AED5DCC" w14:textId="77777777" w:rsidTr="002834AA">
        <w:trPr>
          <w:cantSplit/>
          <w:jc w:val="center"/>
        </w:trPr>
        <w:tc>
          <w:tcPr>
            <w:tcW w:w="2454" w:type="dxa"/>
          </w:tcPr>
          <w:p w14:paraId="5E923425" w14:textId="7957BF6D" w:rsidR="008D2195" w:rsidRPr="007F2609" w:rsidRDefault="008D2195" w:rsidP="00346178">
            <w:pPr>
              <w:pStyle w:val="TAL"/>
            </w:pPr>
            <w:r w:rsidRPr="007F2609">
              <w:rPr>
                <w:lang w:eastAsia="zh-CN"/>
              </w:rPr>
              <w:t>6.5A.1.1 Occupied bandwidth for CA</w:t>
            </w:r>
            <w:r w:rsidRPr="007F2609">
              <w:t xml:space="preserve"> (2UL CA)</w:t>
            </w:r>
          </w:p>
        </w:tc>
        <w:tc>
          <w:tcPr>
            <w:tcW w:w="4570" w:type="dxa"/>
          </w:tcPr>
          <w:p w14:paraId="29AA6C66" w14:textId="77777777" w:rsidR="008D2195" w:rsidRDefault="008D2195" w:rsidP="00346178">
            <w:pPr>
              <w:pStyle w:val="TAL"/>
            </w:pPr>
            <w:r w:rsidRPr="007F2609">
              <w:t>For inter-band CA: same as 6.5.1 for each CC</w:t>
            </w:r>
          </w:p>
          <w:p w14:paraId="5BBF35E8" w14:textId="77777777" w:rsidR="00CC032A" w:rsidRDefault="00CC032A" w:rsidP="00346178">
            <w:pPr>
              <w:pStyle w:val="TAL"/>
              <w:rPr>
                <w:rFonts w:eastAsiaTheme="minorEastAsia"/>
              </w:rPr>
            </w:pPr>
            <w:r>
              <w:rPr>
                <w:rFonts w:eastAsiaTheme="minorEastAsia"/>
              </w:rPr>
              <w:t xml:space="preserve">For intra-band CA: </w:t>
            </w:r>
          </w:p>
          <w:p w14:paraId="5183E171" w14:textId="77777777" w:rsidR="00CC032A" w:rsidRPr="007F2609" w:rsidRDefault="00CC032A" w:rsidP="00346178">
            <w:pPr>
              <w:pStyle w:val="TAL"/>
            </w:pPr>
            <w:r w:rsidRPr="007F2609">
              <w:t xml:space="preserve">Aggregated BW ≤ 100M: same as 6.5.1 for </w:t>
            </w:r>
            <w:r>
              <w:t>aggregated channel bandwidth</w:t>
            </w:r>
          </w:p>
          <w:p w14:paraId="29E7508D" w14:textId="4B6C95ED" w:rsidR="00CC032A" w:rsidRPr="007F2609" w:rsidRDefault="00CC032A" w:rsidP="00346178">
            <w:pPr>
              <w:pStyle w:val="TAL"/>
            </w:pPr>
            <w:r w:rsidRPr="007F2609">
              <w:t>Aggregated BW &gt; 100M: TBD</w:t>
            </w:r>
          </w:p>
        </w:tc>
        <w:tc>
          <w:tcPr>
            <w:tcW w:w="2741" w:type="dxa"/>
          </w:tcPr>
          <w:p w14:paraId="2A09F449" w14:textId="77777777" w:rsidR="008D2195" w:rsidRPr="007F2609" w:rsidRDefault="008D2195" w:rsidP="00346178">
            <w:pPr>
              <w:pStyle w:val="TAL"/>
              <w:rPr>
                <w:snapToGrid w:val="0"/>
                <w:lang w:eastAsia="sv-SE"/>
              </w:rPr>
            </w:pPr>
          </w:p>
        </w:tc>
      </w:tr>
      <w:tr w:rsidR="008D2195" w:rsidRPr="007F2609" w14:paraId="44387F56" w14:textId="77777777" w:rsidTr="002834AA">
        <w:trPr>
          <w:cantSplit/>
          <w:jc w:val="center"/>
        </w:trPr>
        <w:tc>
          <w:tcPr>
            <w:tcW w:w="2454" w:type="dxa"/>
          </w:tcPr>
          <w:p w14:paraId="5F344DAC" w14:textId="48B59F90" w:rsidR="008D2195" w:rsidRPr="007F2609" w:rsidRDefault="008D2195" w:rsidP="00346178">
            <w:pPr>
              <w:pStyle w:val="TAL"/>
              <w:rPr>
                <w:lang w:eastAsia="zh-CN"/>
              </w:rPr>
            </w:pPr>
            <w:r w:rsidRPr="007F2609">
              <w:rPr>
                <w:lang w:eastAsia="zh-CN"/>
              </w:rPr>
              <w:lastRenderedPageBreak/>
              <w:t xml:space="preserve">6.5A.2.2.1 </w:t>
            </w:r>
            <w:r w:rsidRPr="007F2609">
              <w:t>Spectrum emission mask for CA (2UL CA)</w:t>
            </w:r>
          </w:p>
        </w:tc>
        <w:tc>
          <w:tcPr>
            <w:tcW w:w="4570" w:type="dxa"/>
          </w:tcPr>
          <w:p w14:paraId="2842B918" w14:textId="77777777" w:rsidR="008D2195" w:rsidRDefault="008D2195" w:rsidP="00346178">
            <w:pPr>
              <w:pStyle w:val="TAL"/>
            </w:pPr>
            <w:r w:rsidRPr="007F2609">
              <w:t>For inter-band CA: same as 6.5.2.2 for each CC</w:t>
            </w:r>
          </w:p>
          <w:p w14:paraId="3CE8C485" w14:textId="77777777" w:rsidR="00CC032A" w:rsidRPr="007F2609" w:rsidRDefault="00CC032A" w:rsidP="00346178">
            <w:pPr>
              <w:pStyle w:val="TAL"/>
            </w:pPr>
            <w:r w:rsidRPr="007F2609">
              <w:t>For intra-band contiguous CA</w:t>
            </w:r>
          </w:p>
          <w:p w14:paraId="48C7F782" w14:textId="77777777" w:rsidR="00CC032A" w:rsidRPr="007F2609" w:rsidRDefault="00CC032A" w:rsidP="00346178">
            <w:pPr>
              <w:pStyle w:val="TAL"/>
            </w:pPr>
            <w:r w:rsidRPr="007F2609">
              <w:t>Aggregated BW ≤ 100M: same as 6.5.2.2</w:t>
            </w:r>
          </w:p>
          <w:p w14:paraId="7494B545" w14:textId="3A6F2439" w:rsidR="00CC032A" w:rsidRPr="007F2609" w:rsidRDefault="00CC032A" w:rsidP="00346178">
            <w:pPr>
              <w:pStyle w:val="TAL"/>
            </w:pPr>
            <w:r w:rsidRPr="007F2609">
              <w:t>Aggregated BW &gt; 100M: TBD</w:t>
            </w:r>
          </w:p>
        </w:tc>
        <w:tc>
          <w:tcPr>
            <w:tcW w:w="2741" w:type="dxa"/>
          </w:tcPr>
          <w:p w14:paraId="07FB0697" w14:textId="77777777" w:rsidR="008D2195" w:rsidRPr="007F2609" w:rsidRDefault="008D2195" w:rsidP="00346178">
            <w:pPr>
              <w:pStyle w:val="TAL"/>
              <w:rPr>
                <w:snapToGrid w:val="0"/>
                <w:lang w:eastAsia="sv-SE"/>
              </w:rPr>
            </w:pPr>
          </w:p>
        </w:tc>
      </w:tr>
      <w:tr w:rsidR="00CC032A" w:rsidRPr="007F2609" w14:paraId="0D1A71F8" w14:textId="77777777" w:rsidTr="002834AA">
        <w:trPr>
          <w:cantSplit/>
          <w:jc w:val="center"/>
        </w:trPr>
        <w:tc>
          <w:tcPr>
            <w:tcW w:w="2454" w:type="dxa"/>
          </w:tcPr>
          <w:p w14:paraId="43FFE8A9" w14:textId="77777777" w:rsidR="00CC032A" w:rsidRPr="007F2609" w:rsidRDefault="00CC032A" w:rsidP="00346178">
            <w:pPr>
              <w:pStyle w:val="TAL"/>
            </w:pPr>
            <w:r w:rsidRPr="007F2609">
              <w:t>6.5A.2.</w:t>
            </w:r>
            <w:r>
              <w:t>3</w:t>
            </w:r>
            <w:r w:rsidRPr="007F2609">
              <w:t xml:space="preserve">.1 </w:t>
            </w:r>
            <w:r>
              <w:t xml:space="preserve">Additional </w:t>
            </w:r>
            <w:r w:rsidRPr="007F2609">
              <w:t>Spectrum emission mask for CA (2UL CA)</w:t>
            </w:r>
          </w:p>
        </w:tc>
        <w:tc>
          <w:tcPr>
            <w:tcW w:w="4570" w:type="dxa"/>
          </w:tcPr>
          <w:p w14:paraId="4B8D77EE" w14:textId="77777777" w:rsidR="00CC032A" w:rsidRPr="007F2609" w:rsidRDefault="00CC032A" w:rsidP="00346178">
            <w:pPr>
              <w:pStyle w:val="TAL"/>
            </w:pPr>
            <w:r w:rsidRPr="007F2609">
              <w:t>For intra-band contiguous CA</w:t>
            </w:r>
          </w:p>
          <w:p w14:paraId="0D3ECBD1" w14:textId="77777777" w:rsidR="00CC032A" w:rsidRPr="007F2609" w:rsidRDefault="00CC032A" w:rsidP="00346178">
            <w:pPr>
              <w:pStyle w:val="TAL"/>
            </w:pPr>
            <w:r w:rsidRPr="007F2609">
              <w:t>Aggregated BW ≤ 100M: same as 6.</w:t>
            </w:r>
            <w:r>
              <w:t>5.2.3</w:t>
            </w:r>
          </w:p>
          <w:p w14:paraId="3D1DC90C" w14:textId="77777777" w:rsidR="00CC032A" w:rsidRPr="007F2609" w:rsidRDefault="00CC032A" w:rsidP="00346178">
            <w:pPr>
              <w:pStyle w:val="TAL"/>
            </w:pPr>
            <w:r w:rsidRPr="007F2609">
              <w:t>Aggregated BW &gt; 100M: TBD</w:t>
            </w:r>
          </w:p>
        </w:tc>
        <w:tc>
          <w:tcPr>
            <w:tcW w:w="2741" w:type="dxa"/>
          </w:tcPr>
          <w:p w14:paraId="3AB6AD12" w14:textId="77777777" w:rsidR="00CC032A" w:rsidRPr="007F2609" w:rsidRDefault="00CC032A" w:rsidP="00346178">
            <w:pPr>
              <w:pStyle w:val="TAL"/>
              <w:rPr>
                <w:snapToGrid w:val="0"/>
                <w:lang w:eastAsia="sv-SE"/>
              </w:rPr>
            </w:pPr>
          </w:p>
        </w:tc>
      </w:tr>
      <w:tr w:rsidR="008D2195" w:rsidRPr="007F2609" w14:paraId="72E54254" w14:textId="77777777" w:rsidTr="002834AA">
        <w:trPr>
          <w:cantSplit/>
          <w:jc w:val="center"/>
        </w:trPr>
        <w:tc>
          <w:tcPr>
            <w:tcW w:w="2454" w:type="dxa"/>
          </w:tcPr>
          <w:p w14:paraId="4679CDB9" w14:textId="6F1E5080" w:rsidR="008D2195" w:rsidRPr="007F2609" w:rsidRDefault="008D2195" w:rsidP="00346178">
            <w:pPr>
              <w:pStyle w:val="TAL"/>
              <w:rPr>
                <w:lang w:eastAsia="zh-CN"/>
              </w:rPr>
            </w:pPr>
            <w:r w:rsidRPr="007F2609">
              <w:rPr>
                <w:lang w:eastAsia="zh-CN"/>
              </w:rPr>
              <w:t>6.5A.2.4.1.1 NR ACLR for CA</w:t>
            </w:r>
            <w:r w:rsidRPr="007F2609">
              <w:t xml:space="preserve"> (2UL CA)</w:t>
            </w:r>
          </w:p>
        </w:tc>
        <w:tc>
          <w:tcPr>
            <w:tcW w:w="4570" w:type="dxa"/>
          </w:tcPr>
          <w:p w14:paraId="74E3B894" w14:textId="77777777" w:rsidR="008D2195" w:rsidRDefault="008D2195" w:rsidP="00346178">
            <w:pPr>
              <w:pStyle w:val="TAL"/>
            </w:pPr>
            <w:r w:rsidRPr="007F2609">
              <w:t>For inter-band CA: same as 6.5.2.4.1 for each CC</w:t>
            </w:r>
          </w:p>
          <w:p w14:paraId="2F523D15" w14:textId="77777777" w:rsidR="00CC032A" w:rsidRPr="007F2609" w:rsidRDefault="00CC032A" w:rsidP="00346178">
            <w:pPr>
              <w:pStyle w:val="TAL"/>
            </w:pPr>
            <w:r w:rsidRPr="007F2609">
              <w:t>For intra-band contiguous CA</w:t>
            </w:r>
          </w:p>
          <w:p w14:paraId="00FE2121" w14:textId="77777777" w:rsidR="00CC032A" w:rsidRPr="007F2609" w:rsidRDefault="00CC032A" w:rsidP="00346178">
            <w:pPr>
              <w:pStyle w:val="TAL"/>
            </w:pPr>
            <w:r w:rsidRPr="007F2609">
              <w:t>Aggregated BW ≤ 100M: same as 6.5.2.4.1</w:t>
            </w:r>
          </w:p>
          <w:p w14:paraId="49D616FC" w14:textId="3049A1F1" w:rsidR="00CC032A" w:rsidRPr="007F2609" w:rsidRDefault="00CC032A" w:rsidP="00346178">
            <w:pPr>
              <w:pStyle w:val="TAL"/>
            </w:pPr>
            <w:r w:rsidRPr="007F2609">
              <w:t>Aggregated BW &gt; 100M: TBD</w:t>
            </w:r>
          </w:p>
        </w:tc>
        <w:tc>
          <w:tcPr>
            <w:tcW w:w="2741" w:type="dxa"/>
          </w:tcPr>
          <w:p w14:paraId="353CA727" w14:textId="77777777" w:rsidR="008D2195" w:rsidRPr="007F2609" w:rsidRDefault="008D2195" w:rsidP="00346178">
            <w:pPr>
              <w:pStyle w:val="TAL"/>
              <w:rPr>
                <w:snapToGrid w:val="0"/>
                <w:lang w:eastAsia="sv-SE"/>
              </w:rPr>
            </w:pPr>
          </w:p>
        </w:tc>
      </w:tr>
      <w:tr w:rsidR="008D2195" w:rsidRPr="007F2609" w14:paraId="2C225FE7" w14:textId="77777777" w:rsidTr="002834AA">
        <w:trPr>
          <w:cantSplit/>
          <w:jc w:val="center"/>
        </w:trPr>
        <w:tc>
          <w:tcPr>
            <w:tcW w:w="2454" w:type="dxa"/>
          </w:tcPr>
          <w:p w14:paraId="602E9570" w14:textId="574B03D5" w:rsidR="008D2195" w:rsidRPr="007F2609" w:rsidRDefault="008D2195" w:rsidP="00346178">
            <w:pPr>
              <w:pStyle w:val="TAL"/>
              <w:rPr>
                <w:lang w:eastAsia="zh-CN"/>
              </w:rPr>
            </w:pPr>
            <w:r w:rsidRPr="007F2609">
              <w:rPr>
                <w:lang w:eastAsia="zh-CN"/>
              </w:rPr>
              <w:t xml:space="preserve">6.5A.2.4.2.1 URTA ACLR for CA </w:t>
            </w:r>
            <w:r w:rsidRPr="007F2609">
              <w:t>(2UL CA)</w:t>
            </w:r>
          </w:p>
        </w:tc>
        <w:tc>
          <w:tcPr>
            <w:tcW w:w="4570" w:type="dxa"/>
          </w:tcPr>
          <w:p w14:paraId="7627CC84" w14:textId="27C01D65" w:rsidR="008D2195" w:rsidRPr="007F2609" w:rsidRDefault="008D2195" w:rsidP="00346178">
            <w:pPr>
              <w:pStyle w:val="TAL"/>
            </w:pPr>
            <w:bookmarkStart w:id="246" w:name="OLE_LINK41"/>
            <w:r w:rsidRPr="007F2609">
              <w:t>For inter-band CA: same as 6.5.2.4.2 for each CC</w:t>
            </w:r>
            <w:bookmarkEnd w:id="246"/>
          </w:p>
        </w:tc>
        <w:tc>
          <w:tcPr>
            <w:tcW w:w="2741" w:type="dxa"/>
          </w:tcPr>
          <w:p w14:paraId="6FDDD431" w14:textId="77777777" w:rsidR="008D2195" w:rsidRPr="007F2609" w:rsidRDefault="008D2195" w:rsidP="00346178">
            <w:pPr>
              <w:pStyle w:val="TAL"/>
              <w:rPr>
                <w:snapToGrid w:val="0"/>
                <w:lang w:eastAsia="sv-SE"/>
              </w:rPr>
            </w:pPr>
          </w:p>
        </w:tc>
      </w:tr>
      <w:tr w:rsidR="008D2195" w:rsidRPr="007F2609" w14:paraId="6FFDE1FA" w14:textId="77777777" w:rsidTr="002834AA">
        <w:trPr>
          <w:cantSplit/>
          <w:jc w:val="center"/>
        </w:trPr>
        <w:tc>
          <w:tcPr>
            <w:tcW w:w="2454" w:type="dxa"/>
          </w:tcPr>
          <w:p w14:paraId="3DC5DD63" w14:textId="71BC41CF" w:rsidR="008D2195" w:rsidRPr="007F2609" w:rsidRDefault="008D2195" w:rsidP="00346178">
            <w:pPr>
              <w:pStyle w:val="TAL"/>
              <w:rPr>
                <w:lang w:eastAsia="zh-CN"/>
              </w:rPr>
            </w:pPr>
            <w:r w:rsidRPr="007F2609">
              <w:rPr>
                <w:lang w:eastAsia="zh-CN"/>
              </w:rPr>
              <w:t xml:space="preserve">6.5A.3.1.1 General spurious emissions for CA </w:t>
            </w:r>
            <w:r w:rsidRPr="007F2609">
              <w:t>(2UL CA)</w:t>
            </w:r>
          </w:p>
        </w:tc>
        <w:tc>
          <w:tcPr>
            <w:tcW w:w="4570" w:type="dxa"/>
          </w:tcPr>
          <w:p w14:paraId="335C0E9C" w14:textId="77777777" w:rsidR="008D2195" w:rsidRDefault="008D2195" w:rsidP="00346178">
            <w:pPr>
              <w:pStyle w:val="TAL"/>
            </w:pPr>
            <w:r w:rsidRPr="007F2609">
              <w:t>For inter-band CA: same as 6.5.3.1 for each CC</w:t>
            </w:r>
          </w:p>
          <w:p w14:paraId="48C0CFD6" w14:textId="77777777" w:rsidR="00CC032A" w:rsidRPr="007F2609" w:rsidRDefault="00CC032A" w:rsidP="00346178">
            <w:pPr>
              <w:pStyle w:val="TAL"/>
            </w:pPr>
            <w:r w:rsidRPr="007F2609">
              <w:t>For intra-band contiguous CA</w:t>
            </w:r>
          </w:p>
          <w:p w14:paraId="27F22DA5" w14:textId="77777777" w:rsidR="00CC032A" w:rsidRPr="007F2609" w:rsidRDefault="00CC032A" w:rsidP="00346178">
            <w:pPr>
              <w:pStyle w:val="TAL"/>
            </w:pPr>
            <w:r w:rsidRPr="007F2609">
              <w:t>Aggregated BW ≤ 100M: same as 6.5.3.</w:t>
            </w:r>
            <w:r>
              <w:t>1</w:t>
            </w:r>
          </w:p>
          <w:p w14:paraId="6ACAE8D8" w14:textId="10CDD1CF" w:rsidR="00CC032A" w:rsidRPr="007F2609" w:rsidRDefault="00CC032A" w:rsidP="00346178">
            <w:pPr>
              <w:pStyle w:val="TAL"/>
            </w:pPr>
            <w:r w:rsidRPr="007F2609">
              <w:t>Aggregated BW &gt; 100M: TBD</w:t>
            </w:r>
          </w:p>
        </w:tc>
        <w:tc>
          <w:tcPr>
            <w:tcW w:w="2741" w:type="dxa"/>
          </w:tcPr>
          <w:p w14:paraId="0553840F" w14:textId="77777777" w:rsidR="008D2195" w:rsidRPr="007F2609" w:rsidRDefault="008D2195" w:rsidP="00346178">
            <w:pPr>
              <w:pStyle w:val="TAL"/>
              <w:rPr>
                <w:snapToGrid w:val="0"/>
                <w:lang w:eastAsia="sv-SE"/>
              </w:rPr>
            </w:pPr>
          </w:p>
        </w:tc>
      </w:tr>
      <w:tr w:rsidR="008D2195" w:rsidRPr="007F2609" w14:paraId="0D328AB5" w14:textId="77777777" w:rsidTr="002834AA">
        <w:trPr>
          <w:cantSplit/>
          <w:jc w:val="center"/>
        </w:trPr>
        <w:tc>
          <w:tcPr>
            <w:tcW w:w="2454" w:type="dxa"/>
          </w:tcPr>
          <w:p w14:paraId="79D32C4D" w14:textId="074CD2F5" w:rsidR="008D2195" w:rsidRPr="007F2609" w:rsidRDefault="008D2195" w:rsidP="00346178">
            <w:pPr>
              <w:pStyle w:val="TAL"/>
              <w:rPr>
                <w:lang w:eastAsia="zh-CN"/>
              </w:rPr>
            </w:pPr>
            <w:r w:rsidRPr="007F2609">
              <w:rPr>
                <w:lang w:eastAsia="zh-CN"/>
              </w:rPr>
              <w:t xml:space="preserve">6.5A.3.2.1 </w:t>
            </w:r>
            <w:r w:rsidRPr="007F2609">
              <w:t>Spurious emission for UE co-existence for CA (2UL CA)</w:t>
            </w:r>
          </w:p>
        </w:tc>
        <w:tc>
          <w:tcPr>
            <w:tcW w:w="4570" w:type="dxa"/>
          </w:tcPr>
          <w:p w14:paraId="409655B6" w14:textId="77777777" w:rsidR="008D2195" w:rsidRDefault="008D2195" w:rsidP="00346178">
            <w:pPr>
              <w:pStyle w:val="TAL"/>
            </w:pPr>
            <w:r w:rsidRPr="007F2609">
              <w:t>For inter-band CA: same as 6.5.3.2 for each CC</w:t>
            </w:r>
          </w:p>
          <w:p w14:paraId="7A71EE57" w14:textId="77777777" w:rsidR="00CC032A" w:rsidRPr="007F2609" w:rsidRDefault="00CC032A" w:rsidP="00346178">
            <w:pPr>
              <w:pStyle w:val="TAL"/>
            </w:pPr>
            <w:r w:rsidRPr="007F2609">
              <w:t>For intra-band contiguous CA</w:t>
            </w:r>
          </w:p>
          <w:p w14:paraId="7FD180C7" w14:textId="77777777" w:rsidR="00CC032A" w:rsidRPr="007F2609" w:rsidRDefault="00CC032A" w:rsidP="00346178">
            <w:pPr>
              <w:pStyle w:val="TAL"/>
            </w:pPr>
            <w:r w:rsidRPr="007F2609">
              <w:t>Aggregated BW ≤ 100M: same as 6.5.3.2</w:t>
            </w:r>
          </w:p>
          <w:p w14:paraId="3557892C" w14:textId="23465831" w:rsidR="00CC032A" w:rsidRPr="007F2609" w:rsidRDefault="00CC032A" w:rsidP="00346178">
            <w:pPr>
              <w:pStyle w:val="TAL"/>
            </w:pPr>
            <w:r w:rsidRPr="007F2609">
              <w:t>Aggregated BW &gt; 100M: TBD</w:t>
            </w:r>
          </w:p>
        </w:tc>
        <w:tc>
          <w:tcPr>
            <w:tcW w:w="2741" w:type="dxa"/>
          </w:tcPr>
          <w:p w14:paraId="7A3638EB" w14:textId="77777777" w:rsidR="008D2195" w:rsidRPr="007F2609" w:rsidRDefault="008D2195" w:rsidP="00346178">
            <w:pPr>
              <w:pStyle w:val="TAL"/>
              <w:rPr>
                <w:snapToGrid w:val="0"/>
                <w:lang w:eastAsia="sv-SE"/>
              </w:rPr>
            </w:pPr>
          </w:p>
        </w:tc>
      </w:tr>
      <w:tr w:rsidR="00CC032A" w:rsidRPr="007F2609" w14:paraId="5A92B8CB" w14:textId="77777777" w:rsidTr="002834AA">
        <w:trPr>
          <w:cantSplit/>
          <w:jc w:val="center"/>
        </w:trPr>
        <w:tc>
          <w:tcPr>
            <w:tcW w:w="2454" w:type="dxa"/>
          </w:tcPr>
          <w:p w14:paraId="6888AC1A" w14:textId="77777777" w:rsidR="00CC032A" w:rsidRPr="007F2609" w:rsidRDefault="00CC032A" w:rsidP="00346178">
            <w:pPr>
              <w:pStyle w:val="TAL"/>
            </w:pPr>
            <w:r w:rsidRPr="007F2609">
              <w:t>6.5A.3.</w:t>
            </w:r>
            <w:r>
              <w:t>3</w:t>
            </w:r>
            <w:r w:rsidRPr="007F2609">
              <w:t xml:space="preserve">.1 </w:t>
            </w:r>
            <w:r>
              <w:t xml:space="preserve">Additional </w:t>
            </w:r>
            <w:r w:rsidRPr="007F2609">
              <w:t>Spurious emission for CA (2UL CA)</w:t>
            </w:r>
          </w:p>
        </w:tc>
        <w:tc>
          <w:tcPr>
            <w:tcW w:w="4570" w:type="dxa"/>
          </w:tcPr>
          <w:p w14:paraId="5E3F60BF" w14:textId="77777777" w:rsidR="00CC032A" w:rsidRPr="007F2609" w:rsidRDefault="00CC032A" w:rsidP="00346178">
            <w:pPr>
              <w:pStyle w:val="TAL"/>
            </w:pPr>
            <w:r w:rsidRPr="007F2609">
              <w:t>For intra-band contiguous CA</w:t>
            </w:r>
          </w:p>
          <w:p w14:paraId="406F7087" w14:textId="77777777" w:rsidR="00CC032A" w:rsidRPr="007F2609" w:rsidRDefault="00CC032A" w:rsidP="00346178">
            <w:pPr>
              <w:pStyle w:val="TAL"/>
            </w:pPr>
            <w:r w:rsidRPr="007F2609">
              <w:t>Aggregated BW ≤ 100M: same as 6.5.3.2</w:t>
            </w:r>
          </w:p>
          <w:p w14:paraId="0E3CCF86" w14:textId="77777777" w:rsidR="00CC032A" w:rsidRPr="007F2609" w:rsidRDefault="00CC032A" w:rsidP="00346178">
            <w:pPr>
              <w:pStyle w:val="TAL"/>
            </w:pPr>
            <w:r w:rsidRPr="007F2609">
              <w:t>Aggregated BW &gt; 100M: TBD</w:t>
            </w:r>
          </w:p>
        </w:tc>
        <w:tc>
          <w:tcPr>
            <w:tcW w:w="2741" w:type="dxa"/>
          </w:tcPr>
          <w:p w14:paraId="4DF21169" w14:textId="77777777" w:rsidR="00CC032A" w:rsidRPr="007F2609" w:rsidRDefault="00CC032A" w:rsidP="00346178">
            <w:pPr>
              <w:pStyle w:val="TAL"/>
              <w:rPr>
                <w:snapToGrid w:val="0"/>
                <w:lang w:eastAsia="sv-SE"/>
              </w:rPr>
            </w:pPr>
          </w:p>
        </w:tc>
      </w:tr>
      <w:tr w:rsidR="008D2195" w:rsidRPr="007F2609" w14:paraId="1A019C22" w14:textId="77777777" w:rsidTr="002834AA">
        <w:trPr>
          <w:cantSplit/>
          <w:jc w:val="center"/>
        </w:trPr>
        <w:tc>
          <w:tcPr>
            <w:tcW w:w="2454" w:type="dxa"/>
          </w:tcPr>
          <w:p w14:paraId="66FFF4A1" w14:textId="6FA04D2B" w:rsidR="008D2195" w:rsidRPr="007F2609" w:rsidRDefault="008D2195" w:rsidP="00346178">
            <w:pPr>
              <w:pStyle w:val="TAL"/>
              <w:rPr>
                <w:lang w:eastAsia="zh-CN"/>
              </w:rPr>
            </w:pPr>
            <w:r w:rsidRPr="007F2609">
              <w:rPr>
                <w:lang w:eastAsia="zh-CN"/>
              </w:rPr>
              <w:t xml:space="preserve">6.5A.4.1 Transmit intermodulation for CA </w:t>
            </w:r>
            <w:r w:rsidRPr="007F2609">
              <w:t>(2UL CA)</w:t>
            </w:r>
          </w:p>
        </w:tc>
        <w:tc>
          <w:tcPr>
            <w:tcW w:w="4570" w:type="dxa"/>
          </w:tcPr>
          <w:p w14:paraId="0458AB25" w14:textId="6304A8C0" w:rsidR="008D2195" w:rsidRPr="007F2609" w:rsidRDefault="008D2195" w:rsidP="00346178">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41" w:type="dxa"/>
          </w:tcPr>
          <w:p w14:paraId="58AA5812" w14:textId="77777777" w:rsidR="008D2195" w:rsidRPr="007F2609" w:rsidRDefault="008D2195" w:rsidP="00346178">
            <w:pPr>
              <w:rPr>
                <w:lang w:eastAsia="sv-SE"/>
              </w:rPr>
            </w:pPr>
          </w:p>
        </w:tc>
      </w:tr>
      <w:tr w:rsidR="008D2195" w:rsidRPr="007F2609" w14:paraId="019F18DD" w14:textId="77777777" w:rsidTr="002834AA">
        <w:trPr>
          <w:cantSplit/>
          <w:jc w:val="center"/>
        </w:trPr>
        <w:tc>
          <w:tcPr>
            <w:tcW w:w="2454" w:type="dxa"/>
          </w:tcPr>
          <w:p w14:paraId="4ACF85EA" w14:textId="77777777" w:rsidR="008D2195" w:rsidRPr="007F2609" w:rsidRDefault="008D2195" w:rsidP="00346178">
            <w:pPr>
              <w:pStyle w:val="TAL"/>
            </w:pPr>
            <w:r w:rsidRPr="007F2609">
              <w:t>6.5C.1 Occupied bandwidth for SUL</w:t>
            </w:r>
          </w:p>
        </w:tc>
        <w:tc>
          <w:tcPr>
            <w:tcW w:w="4570" w:type="dxa"/>
          </w:tcPr>
          <w:p w14:paraId="16513961" w14:textId="77777777" w:rsidR="008D2195" w:rsidRPr="007F2609" w:rsidRDefault="008D2195" w:rsidP="00346178">
            <w:pPr>
              <w:pStyle w:val="TAL"/>
            </w:pPr>
            <w:r w:rsidRPr="007F2609">
              <w:t>Same as 6.5.1</w:t>
            </w:r>
          </w:p>
        </w:tc>
        <w:tc>
          <w:tcPr>
            <w:tcW w:w="2741" w:type="dxa"/>
          </w:tcPr>
          <w:p w14:paraId="4512E9C6" w14:textId="77777777" w:rsidR="008D2195" w:rsidRPr="007F2609" w:rsidRDefault="008D2195" w:rsidP="00346178">
            <w:pPr>
              <w:pStyle w:val="TAL"/>
              <w:rPr>
                <w:snapToGrid w:val="0"/>
                <w:lang w:eastAsia="sv-SE"/>
              </w:rPr>
            </w:pPr>
          </w:p>
        </w:tc>
      </w:tr>
      <w:tr w:rsidR="008D2195" w:rsidRPr="007F2609" w14:paraId="022A37B5" w14:textId="77777777" w:rsidTr="002834AA">
        <w:trPr>
          <w:cantSplit/>
          <w:jc w:val="center"/>
        </w:trPr>
        <w:tc>
          <w:tcPr>
            <w:tcW w:w="2454" w:type="dxa"/>
          </w:tcPr>
          <w:p w14:paraId="4F899826" w14:textId="77777777" w:rsidR="008D2195" w:rsidRPr="007F2609" w:rsidRDefault="008D2195" w:rsidP="00346178">
            <w:pPr>
              <w:pStyle w:val="TAL"/>
            </w:pPr>
            <w:r w:rsidRPr="007F2609">
              <w:t>6.5C.2.2 Spectrum Emission Mask for SUL</w:t>
            </w:r>
          </w:p>
        </w:tc>
        <w:tc>
          <w:tcPr>
            <w:tcW w:w="4570" w:type="dxa"/>
          </w:tcPr>
          <w:p w14:paraId="6C9EB6AE" w14:textId="77777777" w:rsidR="008D2195" w:rsidRPr="007F2609" w:rsidRDefault="008D2195" w:rsidP="00346178">
            <w:pPr>
              <w:pStyle w:val="TAL"/>
            </w:pPr>
            <w:r w:rsidRPr="007F2609">
              <w:t>Same as 6.5.2.2</w:t>
            </w:r>
          </w:p>
        </w:tc>
        <w:tc>
          <w:tcPr>
            <w:tcW w:w="2741" w:type="dxa"/>
          </w:tcPr>
          <w:p w14:paraId="1FD32474" w14:textId="77777777" w:rsidR="008D2195" w:rsidRPr="007F2609" w:rsidRDefault="008D2195" w:rsidP="00346178">
            <w:pPr>
              <w:pStyle w:val="TAL"/>
              <w:rPr>
                <w:snapToGrid w:val="0"/>
                <w:lang w:eastAsia="sv-SE"/>
              </w:rPr>
            </w:pPr>
          </w:p>
        </w:tc>
      </w:tr>
      <w:tr w:rsidR="008D2195" w:rsidRPr="007F2609" w14:paraId="0FCF7C5D" w14:textId="77777777" w:rsidTr="002834AA">
        <w:trPr>
          <w:cantSplit/>
          <w:jc w:val="center"/>
        </w:trPr>
        <w:tc>
          <w:tcPr>
            <w:tcW w:w="2454" w:type="dxa"/>
          </w:tcPr>
          <w:p w14:paraId="28A7CBC2" w14:textId="77777777" w:rsidR="008D2195" w:rsidRPr="007F2609" w:rsidRDefault="008D2195" w:rsidP="00346178">
            <w:pPr>
              <w:pStyle w:val="TAL"/>
            </w:pPr>
            <w:r w:rsidRPr="007F2609">
              <w:t>6.5C.2.3 Additional spectrum emission mask for SUL</w:t>
            </w:r>
          </w:p>
        </w:tc>
        <w:tc>
          <w:tcPr>
            <w:tcW w:w="4570" w:type="dxa"/>
          </w:tcPr>
          <w:p w14:paraId="4840A360" w14:textId="77777777" w:rsidR="008D2195" w:rsidRPr="007F2609" w:rsidRDefault="008D2195" w:rsidP="00346178">
            <w:pPr>
              <w:pStyle w:val="TAL"/>
            </w:pPr>
            <w:r w:rsidRPr="007F2609">
              <w:t>Same as 6.5.2.3</w:t>
            </w:r>
          </w:p>
        </w:tc>
        <w:tc>
          <w:tcPr>
            <w:tcW w:w="2741" w:type="dxa"/>
          </w:tcPr>
          <w:p w14:paraId="72C878CE" w14:textId="77777777" w:rsidR="008D2195" w:rsidRPr="007F2609" w:rsidRDefault="008D2195" w:rsidP="00346178">
            <w:pPr>
              <w:pStyle w:val="TAL"/>
              <w:rPr>
                <w:snapToGrid w:val="0"/>
                <w:lang w:eastAsia="sv-SE"/>
              </w:rPr>
            </w:pPr>
          </w:p>
        </w:tc>
      </w:tr>
      <w:tr w:rsidR="008D2195" w:rsidRPr="007F2609" w14:paraId="350DDF78" w14:textId="77777777" w:rsidTr="002834AA">
        <w:trPr>
          <w:cantSplit/>
          <w:jc w:val="center"/>
        </w:trPr>
        <w:tc>
          <w:tcPr>
            <w:tcW w:w="2454" w:type="dxa"/>
          </w:tcPr>
          <w:p w14:paraId="25E2A346" w14:textId="77777777" w:rsidR="008D2195" w:rsidRPr="007F2609" w:rsidRDefault="008D2195" w:rsidP="00346178">
            <w:pPr>
              <w:pStyle w:val="TAL"/>
            </w:pPr>
            <w:r w:rsidRPr="007F2609">
              <w:t>6.5C.2.4.1 NR ACLR for SUL</w:t>
            </w:r>
          </w:p>
        </w:tc>
        <w:tc>
          <w:tcPr>
            <w:tcW w:w="4570" w:type="dxa"/>
          </w:tcPr>
          <w:p w14:paraId="029E83B5" w14:textId="77777777" w:rsidR="008D2195" w:rsidRPr="007F2609" w:rsidRDefault="008D2195" w:rsidP="00346178">
            <w:pPr>
              <w:pStyle w:val="TAL"/>
            </w:pPr>
            <w:r w:rsidRPr="007F2609">
              <w:t>Same 6.5.2.4.1</w:t>
            </w:r>
          </w:p>
        </w:tc>
        <w:tc>
          <w:tcPr>
            <w:tcW w:w="2741" w:type="dxa"/>
          </w:tcPr>
          <w:p w14:paraId="162F70FA" w14:textId="77777777" w:rsidR="008D2195" w:rsidRPr="007F2609" w:rsidRDefault="008D2195" w:rsidP="00346178">
            <w:pPr>
              <w:pStyle w:val="TAL"/>
              <w:rPr>
                <w:snapToGrid w:val="0"/>
                <w:lang w:eastAsia="sv-SE"/>
              </w:rPr>
            </w:pPr>
          </w:p>
        </w:tc>
      </w:tr>
      <w:tr w:rsidR="008D2195" w:rsidRPr="007F2609" w14:paraId="50D93553" w14:textId="77777777" w:rsidTr="002834AA">
        <w:trPr>
          <w:cantSplit/>
          <w:jc w:val="center"/>
        </w:trPr>
        <w:tc>
          <w:tcPr>
            <w:tcW w:w="2454" w:type="dxa"/>
          </w:tcPr>
          <w:p w14:paraId="7042D55C" w14:textId="77777777" w:rsidR="008D2195" w:rsidRPr="007F2609" w:rsidRDefault="008D2195" w:rsidP="00346178">
            <w:pPr>
              <w:pStyle w:val="TAL"/>
            </w:pPr>
            <w:r w:rsidRPr="007F2609">
              <w:t>6.5C.2.4.2 UTRA ACLR for SUL</w:t>
            </w:r>
          </w:p>
        </w:tc>
        <w:tc>
          <w:tcPr>
            <w:tcW w:w="4570" w:type="dxa"/>
          </w:tcPr>
          <w:p w14:paraId="4F00114C" w14:textId="77777777" w:rsidR="008D2195" w:rsidRPr="007F2609" w:rsidRDefault="008D2195" w:rsidP="00346178">
            <w:pPr>
              <w:pStyle w:val="TAL"/>
            </w:pPr>
            <w:r w:rsidRPr="007F2609">
              <w:t>Same as 6.5.2.4.2</w:t>
            </w:r>
          </w:p>
        </w:tc>
        <w:tc>
          <w:tcPr>
            <w:tcW w:w="2741" w:type="dxa"/>
          </w:tcPr>
          <w:p w14:paraId="50A47995" w14:textId="77777777" w:rsidR="008D2195" w:rsidRPr="007F2609" w:rsidRDefault="008D2195" w:rsidP="00346178">
            <w:pPr>
              <w:pStyle w:val="TAL"/>
              <w:rPr>
                <w:snapToGrid w:val="0"/>
                <w:lang w:eastAsia="sv-SE"/>
              </w:rPr>
            </w:pPr>
          </w:p>
        </w:tc>
      </w:tr>
      <w:tr w:rsidR="008D2195" w:rsidRPr="007F2609" w14:paraId="7199C091" w14:textId="77777777" w:rsidTr="002834AA">
        <w:trPr>
          <w:cantSplit/>
          <w:jc w:val="center"/>
        </w:trPr>
        <w:tc>
          <w:tcPr>
            <w:tcW w:w="2454" w:type="dxa"/>
          </w:tcPr>
          <w:p w14:paraId="37DF9615" w14:textId="77777777" w:rsidR="008D2195" w:rsidRPr="007F2609" w:rsidRDefault="008D2195" w:rsidP="00346178">
            <w:pPr>
              <w:pStyle w:val="TAL"/>
            </w:pPr>
            <w:r w:rsidRPr="007F2609">
              <w:t>6.5C.3.1 General spurious emissions for SUL</w:t>
            </w:r>
          </w:p>
        </w:tc>
        <w:tc>
          <w:tcPr>
            <w:tcW w:w="4570" w:type="dxa"/>
          </w:tcPr>
          <w:p w14:paraId="178D70CF" w14:textId="77777777" w:rsidR="008D2195" w:rsidRPr="007F2609" w:rsidRDefault="008D2195" w:rsidP="00346178">
            <w:pPr>
              <w:pStyle w:val="TAL"/>
            </w:pPr>
            <w:r w:rsidRPr="007F2609">
              <w:t>Same as 6.5.3.1</w:t>
            </w:r>
          </w:p>
        </w:tc>
        <w:tc>
          <w:tcPr>
            <w:tcW w:w="2741" w:type="dxa"/>
          </w:tcPr>
          <w:p w14:paraId="282D6C20" w14:textId="77777777" w:rsidR="008D2195" w:rsidRPr="007F2609" w:rsidRDefault="008D2195" w:rsidP="00346178">
            <w:pPr>
              <w:pStyle w:val="TAL"/>
              <w:rPr>
                <w:snapToGrid w:val="0"/>
                <w:lang w:eastAsia="sv-SE"/>
              </w:rPr>
            </w:pPr>
          </w:p>
        </w:tc>
      </w:tr>
      <w:tr w:rsidR="008D2195" w:rsidRPr="007F2609" w14:paraId="6B8158C0" w14:textId="77777777" w:rsidTr="002834AA">
        <w:trPr>
          <w:cantSplit/>
          <w:jc w:val="center"/>
        </w:trPr>
        <w:tc>
          <w:tcPr>
            <w:tcW w:w="2454" w:type="dxa"/>
          </w:tcPr>
          <w:p w14:paraId="327D7CAD" w14:textId="77777777" w:rsidR="008D2195" w:rsidRPr="007F2609" w:rsidRDefault="008D2195" w:rsidP="00346178">
            <w:pPr>
              <w:pStyle w:val="TAL"/>
            </w:pPr>
            <w:r w:rsidRPr="007F2609">
              <w:t>6.5C.3.2 Spurious emission for UE co-existence for SUL</w:t>
            </w:r>
          </w:p>
        </w:tc>
        <w:tc>
          <w:tcPr>
            <w:tcW w:w="4570" w:type="dxa"/>
          </w:tcPr>
          <w:p w14:paraId="1324D862" w14:textId="77777777" w:rsidR="008D2195" w:rsidRPr="007F2609" w:rsidRDefault="008D2195" w:rsidP="00346178">
            <w:pPr>
              <w:pStyle w:val="TAL"/>
            </w:pPr>
            <w:r w:rsidRPr="007F2609">
              <w:t>Same as 6.5.3.2</w:t>
            </w:r>
          </w:p>
        </w:tc>
        <w:tc>
          <w:tcPr>
            <w:tcW w:w="2741" w:type="dxa"/>
          </w:tcPr>
          <w:p w14:paraId="078DF1C9" w14:textId="77777777" w:rsidR="008D2195" w:rsidRPr="007F2609" w:rsidRDefault="008D2195" w:rsidP="00346178">
            <w:pPr>
              <w:pStyle w:val="TAL"/>
              <w:rPr>
                <w:snapToGrid w:val="0"/>
                <w:lang w:eastAsia="sv-SE"/>
              </w:rPr>
            </w:pPr>
          </w:p>
        </w:tc>
      </w:tr>
      <w:tr w:rsidR="008D2195" w:rsidRPr="007F2609" w14:paraId="3533A72C" w14:textId="77777777" w:rsidTr="002834AA">
        <w:trPr>
          <w:cantSplit/>
          <w:jc w:val="center"/>
        </w:trPr>
        <w:tc>
          <w:tcPr>
            <w:tcW w:w="2454" w:type="dxa"/>
          </w:tcPr>
          <w:p w14:paraId="5C36A872" w14:textId="77777777" w:rsidR="008D2195" w:rsidRPr="007F2609" w:rsidRDefault="008D2195" w:rsidP="00346178">
            <w:pPr>
              <w:pStyle w:val="TAL"/>
            </w:pPr>
            <w:r w:rsidRPr="007F2609">
              <w:t>6.5C.3.3 Additional spurious emissions for SUL</w:t>
            </w:r>
          </w:p>
        </w:tc>
        <w:tc>
          <w:tcPr>
            <w:tcW w:w="4570" w:type="dxa"/>
          </w:tcPr>
          <w:p w14:paraId="37E9106E" w14:textId="77777777" w:rsidR="008D2195" w:rsidRPr="007F2609" w:rsidRDefault="008D2195" w:rsidP="00346178">
            <w:pPr>
              <w:pStyle w:val="TAL"/>
            </w:pPr>
            <w:r w:rsidRPr="007F2609">
              <w:t>Same as 6.5.3.3</w:t>
            </w:r>
          </w:p>
        </w:tc>
        <w:tc>
          <w:tcPr>
            <w:tcW w:w="2741" w:type="dxa"/>
          </w:tcPr>
          <w:p w14:paraId="03281ED6" w14:textId="77777777" w:rsidR="008D2195" w:rsidRPr="007F2609" w:rsidRDefault="008D2195" w:rsidP="00346178">
            <w:pPr>
              <w:pStyle w:val="TAL"/>
              <w:rPr>
                <w:snapToGrid w:val="0"/>
                <w:lang w:eastAsia="sv-SE"/>
              </w:rPr>
            </w:pPr>
          </w:p>
        </w:tc>
      </w:tr>
      <w:tr w:rsidR="008D2195" w:rsidRPr="007F2609" w14:paraId="74EA2DEC" w14:textId="77777777" w:rsidTr="002834AA">
        <w:trPr>
          <w:cantSplit/>
          <w:jc w:val="center"/>
        </w:trPr>
        <w:tc>
          <w:tcPr>
            <w:tcW w:w="2454" w:type="dxa"/>
          </w:tcPr>
          <w:p w14:paraId="19A11C01" w14:textId="77777777" w:rsidR="008D2195" w:rsidRPr="007F2609" w:rsidRDefault="008D2195" w:rsidP="00346178">
            <w:pPr>
              <w:pStyle w:val="TAL"/>
            </w:pPr>
            <w:r w:rsidRPr="007F2609">
              <w:t>6.5C.4 Transmit intermodulation for SUL</w:t>
            </w:r>
          </w:p>
        </w:tc>
        <w:tc>
          <w:tcPr>
            <w:tcW w:w="4570" w:type="dxa"/>
          </w:tcPr>
          <w:p w14:paraId="54BC14C0" w14:textId="77777777" w:rsidR="008D2195" w:rsidRPr="007F2609" w:rsidRDefault="008D2195" w:rsidP="00346178">
            <w:pPr>
              <w:pStyle w:val="TAL"/>
            </w:pPr>
            <w:r w:rsidRPr="007F2609">
              <w:t>Same as 6.5.4</w:t>
            </w:r>
          </w:p>
        </w:tc>
        <w:tc>
          <w:tcPr>
            <w:tcW w:w="2741" w:type="dxa"/>
          </w:tcPr>
          <w:p w14:paraId="4E74E10A" w14:textId="77777777" w:rsidR="008D2195" w:rsidRPr="007F2609" w:rsidRDefault="008D2195" w:rsidP="00346178">
            <w:pPr>
              <w:rPr>
                <w:lang w:eastAsia="sv-SE"/>
              </w:rPr>
            </w:pPr>
          </w:p>
        </w:tc>
      </w:tr>
      <w:tr w:rsidR="008D2195" w:rsidRPr="007F2609" w14:paraId="2F0912D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6F0A926" w14:textId="77777777" w:rsidR="008D2195" w:rsidRPr="007F2609" w:rsidRDefault="008D2195" w:rsidP="00346178">
            <w:pPr>
              <w:pStyle w:val="TAL"/>
            </w:pPr>
            <w:r w:rsidRPr="007F2609">
              <w:t>6.5D.1 Occupied bandwidth for UL MIMO</w:t>
            </w:r>
          </w:p>
        </w:tc>
        <w:tc>
          <w:tcPr>
            <w:tcW w:w="4570" w:type="dxa"/>
            <w:tcBorders>
              <w:top w:val="single" w:sz="4" w:space="0" w:color="auto"/>
              <w:left w:val="single" w:sz="4" w:space="0" w:color="auto"/>
              <w:bottom w:val="single" w:sz="4" w:space="0" w:color="auto"/>
              <w:right w:val="single" w:sz="4" w:space="0" w:color="auto"/>
            </w:tcBorders>
          </w:tcPr>
          <w:p w14:paraId="6995FEBA" w14:textId="294F34B2" w:rsidR="008D2195" w:rsidRPr="007F2609" w:rsidRDefault="008D219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5A234D" w14:textId="5C7744C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13E18" w:rsidRPr="007F2609" w14:paraId="457CB45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345BEA2" w14:textId="131E5651" w:rsidR="00E13E18" w:rsidRPr="007F2609" w:rsidRDefault="00E13E18" w:rsidP="00346178">
            <w:pPr>
              <w:pStyle w:val="TAL"/>
            </w:pPr>
            <w:r w:rsidRPr="00250178">
              <w:t>6.5D.1_2</w:t>
            </w:r>
            <w:r w:rsidR="00155B48">
              <w:t xml:space="preserve"> </w:t>
            </w:r>
            <w:r w:rsidRPr="00250178">
              <w:t>Occupied bandwidth for SUL with UL MIMO</w:t>
            </w:r>
          </w:p>
        </w:tc>
        <w:tc>
          <w:tcPr>
            <w:tcW w:w="4570" w:type="dxa"/>
            <w:tcBorders>
              <w:top w:val="single" w:sz="4" w:space="0" w:color="auto"/>
              <w:left w:val="single" w:sz="4" w:space="0" w:color="auto"/>
              <w:bottom w:val="single" w:sz="4" w:space="0" w:color="auto"/>
              <w:right w:val="single" w:sz="4" w:space="0" w:color="auto"/>
            </w:tcBorders>
          </w:tcPr>
          <w:p w14:paraId="25AEF0E5"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6.5D.1</w:t>
            </w:r>
          </w:p>
        </w:tc>
        <w:tc>
          <w:tcPr>
            <w:tcW w:w="2741" w:type="dxa"/>
            <w:tcBorders>
              <w:top w:val="single" w:sz="4" w:space="0" w:color="auto"/>
              <w:left w:val="single" w:sz="4" w:space="0" w:color="auto"/>
              <w:bottom w:val="single" w:sz="4" w:space="0" w:color="auto"/>
              <w:right w:val="single" w:sz="4" w:space="0" w:color="auto"/>
            </w:tcBorders>
          </w:tcPr>
          <w:p w14:paraId="435C42D5" w14:textId="77777777" w:rsidR="00E13E18" w:rsidRPr="007F2609" w:rsidRDefault="00E13E18" w:rsidP="00346178">
            <w:pPr>
              <w:pStyle w:val="TAL"/>
              <w:rPr>
                <w:lang w:eastAsia="zh-CN"/>
              </w:rPr>
            </w:pPr>
          </w:p>
        </w:tc>
      </w:tr>
      <w:tr w:rsidR="008D2195" w:rsidRPr="007F2609" w14:paraId="33F3B56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A25BCF2" w14:textId="77777777" w:rsidR="008D2195" w:rsidRPr="007F2609" w:rsidRDefault="008D2195" w:rsidP="00346178">
            <w:pPr>
              <w:pStyle w:val="TAL"/>
            </w:pPr>
            <w:r w:rsidRPr="007F2609">
              <w:t>6.5D.2.2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4CE51C6" w14:textId="5EA55FDD" w:rsidR="008D2195" w:rsidRPr="007F2609" w:rsidRDefault="008D219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A240C2B" w14:textId="6696EC9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13E18" w:rsidRPr="007F2609" w14:paraId="341A2B6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E86A19C" w14:textId="1B7C6DCB" w:rsidR="00E13E18" w:rsidRPr="007F2609" w:rsidRDefault="00E13E18" w:rsidP="00346178">
            <w:pPr>
              <w:pStyle w:val="TAL"/>
            </w:pPr>
            <w:r w:rsidRPr="00250178">
              <w:t>6.5D.2.2_1</w:t>
            </w:r>
            <w:r w:rsidR="00155B48">
              <w:t xml:space="preserve"> </w:t>
            </w:r>
            <w:r w:rsidRPr="00250178">
              <w:t>Spectrum emission mask for SUL with UL MIMO</w:t>
            </w:r>
          </w:p>
        </w:tc>
        <w:tc>
          <w:tcPr>
            <w:tcW w:w="4570" w:type="dxa"/>
            <w:tcBorders>
              <w:top w:val="single" w:sz="4" w:space="0" w:color="auto"/>
              <w:left w:val="single" w:sz="4" w:space="0" w:color="auto"/>
              <w:bottom w:val="single" w:sz="4" w:space="0" w:color="auto"/>
              <w:right w:val="single" w:sz="4" w:space="0" w:color="auto"/>
            </w:tcBorders>
          </w:tcPr>
          <w:p w14:paraId="7DF29B09" w14:textId="6F6B38D3" w:rsidR="00E13E18" w:rsidRPr="007F2609" w:rsidRDefault="00E13E18" w:rsidP="00346178">
            <w:pPr>
              <w:pStyle w:val="TAL"/>
            </w:pPr>
            <w:r>
              <w:rPr>
                <w:rFonts w:hint="eastAsia"/>
                <w:lang w:eastAsia="zh-CN"/>
              </w:rPr>
              <w:t>S</w:t>
            </w:r>
            <w:r>
              <w:rPr>
                <w:lang w:eastAsia="zh-CN"/>
              </w:rPr>
              <w:t xml:space="preserve">ame as </w:t>
            </w:r>
            <w:r w:rsidRPr="007F2609">
              <w:t>6.5D.2.2</w:t>
            </w:r>
          </w:p>
        </w:tc>
        <w:tc>
          <w:tcPr>
            <w:tcW w:w="2741" w:type="dxa"/>
            <w:tcBorders>
              <w:top w:val="single" w:sz="4" w:space="0" w:color="auto"/>
              <w:left w:val="single" w:sz="4" w:space="0" w:color="auto"/>
              <w:bottom w:val="single" w:sz="4" w:space="0" w:color="auto"/>
              <w:right w:val="single" w:sz="4" w:space="0" w:color="auto"/>
            </w:tcBorders>
          </w:tcPr>
          <w:p w14:paraId="5F329F67" w14:textId="77777777" w:rsidR="00E13E18" w:rsidRPr="007F2609" w:rsidRDefault="00E13E18" w:rsidP="00346178">
            <w:pPr>
              <w:pStyle w:val="TAL"/>
              <w:rPr>
                <w:lang w:eastAsia="zh-CN"/>
              </w:rPr>
            </w:pPr>
          </w:p>
        </w:tc>
      </w:tr>
      <w:tr w:rsidR="008D2195" w:rsidRPr="007F2609" w14:paraId="1D3CFAA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782D37C" w14:textId="13877FB8" w:rsidR="008D2195" w:rsidRPr="007F2609" w:rsidRDefault="00E13E18" w:rsidP="00346178">
            <w:pPr>
              <w:pStyle w:val="TAL"/>
            </w:pPr>
            <w:r>
              <w:lastRenderedPageBreak/>
              <w:t>]</w:t>
            </w:r>
            <w:r w:rsidR="008D2195" w:rsidRPr="007F2609">
              <w:t>6.5D.2.3 Additional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0F8162F" w14:textId="77777777" w:rsidR="008D2195" w:rsidRPr="007F2609" w:rsidRDefault="008D2195" w:rsidP="00346178">
            <w:pPr>
              <w:pStyle w:val="TAL"/>
            </w:pPr>
            <w:r w:rsidRPr="007F2609">
              <w:t>Same as 6.5.2.3 for each antenna</w:t>
            </w:r>
          </w:p>
        </w:tc>
        <w:tc>
          <w:tcPr>
            <w:tcW w:w="2741" w:type="dxa"/>
            <w:tcBorders>
              <w:top w:val="single" w:sz="4" w:space="0" w:color="auto"/>
              <w:left w:val="single" w:sz="4" w:space="0" w:color="auto"/>
              <w:bottom w:val="single" w:sz="4" w:space="0" w:color="auto"/>
              <w:right w:val="single" w:sz="4" w:space="0" w:color="auto"/>
            </w:tcBorders>
          </w:tcPr>
          <w:p w14:paraId="2877F69F" w14:textId="77777777" w:rsidR="008D2195" w:rsidRPr="007F2609" w:rsidRDefault="008D2195" w:rsidP="00346178">
            <w:pPr>
              <w:pStyle w:val="TAL"/>
              <w:rPr>
                <w:lang w:eastAsia="sv-SE"/>
              </w:rPr>
            </w:pPr>
          </w:p>
        </w:tc>
      </w:tr>
      <w:tr w:rsidR="008D2195" w:rsidRPr="007F2609" w14:paraId="65179C0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76941D8" w14:textId="77777777" w:rsidR="008D2195" w:rsidRPr="007F2609" w:rsidRDefault="008D2195" w:rsidP="00346178">
            <w:pPr>
              <w:pStyle w:val="TAL"/>
            </w:pPr>
            <w:r w:rsidRPr="007F2609">
              <w:t>6.5D.2.4.1 NR ACLR for UL MIMO</w:t>
            </w:r>
          </w:p>
        </w:tc>
        <w:tc>
          <w:tcPr>
            <w:tcW w:w="4570" w:type="dxa"/>
            <w:tcBorders>
              <w:top w:val="single" w:sz="4" w:space="0" w:color="auto"/>
              <w:left w:val="single" w:sz="4" w:space="0" w:color="auto"/>
              <w:bottom w:val="single" w:sz="4" w:space="0" w:color="auto"/>
              <w:right w:val="single" w:sz="4" w:space="0" w:color="auto"/>
            </w:tcBorders>
          </w:tcPr>
          <w:p w14:paraId="2C0FDF80" w14:textId="095B7AE7" w:rsidR="008D2195" w:rsidRPr="007F2609" w:rsidRDefault="008D219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7FDF7C8" w14:textId="4700778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956E8D" w:rsidRPr="007F2609" w14:paraId="6AAB3EA7"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D06904C" w14:textId="6244B2CE" w:rsidR="00956E8D" w:rsidRPr="007F2609" w:rsidRDefault="00956E8D" w:rsidP="00956E8D">
            <w:pPr>
              <w:pStyle w:val="TAL"/>
            </w:pPr>
            <w:r w:rsidRPr="007F2609">
              <w:t>6.5D.2.4.1</w:t>
            </w:r>
            <w:r>
              <w:rPr>
                <w:rFonts w:hint="eastAsia"/>
                <w:lang w:eastAsia="zh-CN"/>
              </w:rPr>
              <w:t>_</w:t>
            </w:r>
            <w:r>
              <w:rPr>
                <w:lang w:eastAsia="zh-CN"/>
              </w:rPr>
              <w:t>1</w:t>
            </w:r>
            <w:r w:rsidRPr="007F2609">
              <w:t xml:space="preserve"> NR ACLR for </w:t>
            </w:r>
            <w:r>
              <w:t>SUL with</w:t>
            </w:r>
            <w:r w:rsidRPr="007F2609">
              <w:t xml:space="preserve"> UL MIMO</w:t>
            </w:r>
          </w:p>
        </w:tc>
        <w:tc>
          <w:tcPr>
            <w:tcW w:w="4570" w:type="dxa"/>
            <w:tcBorders>
              <w:top w:val="single" w:sz="4" w:space="0" w:color="auto"/>
              <w:left w:val="single" w:sz="4" w:space="0" w:color="auto"/>
              <w:bottom w:val="single" w:sz="4" w:space="0" w:color="auto"/>
              <w:right w:val="single" w:sz="4" w:space="0" w:color="auto"/>
            </w:tcBorders>
          </w:tcPr>
          <w:p w14:paraId="6FDA794A" w14:textId="008C6527" w:rsidR="00956E8D" w:rsidRPr="007F2609" w:rsidRDefault="00956E8D" w:rsidP="00956E8D">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B6C093D" w14:textId="25113441"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6.5.2.4.1 with SNR assumption reduced by 3dB compared to the single antenna case.</w:t>
            </w:r>
          </w:p>
        </w:tc>
      </w:tr>
      <w:tr w:rsidR="008D2195" w:rsidRPr="007F2609" w14:paraId="030C722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5C9B9CB" w14:textId="77777777" w:rsidR="008D2195" w:rsidRPr="007F2609" w:rsidRDefault="008D2195" w:rsidP="00346178">
            <w:pPr>
              <w:pStyle w:val="TAL"/>
            </w:pPr>
            <w:r w:rsidRPr="007F2609">
              <w:t>6.5D.2.4.2 UTRA ACLR for UL MIMO</w:t>
            </w:r>
          </w:p>
        </w:tc>
        <w:tc>
          <w:tcPr>
            <w:tcW w:w="4570" w:type="dxa"/>
            <w:tcBorders>
              <w:top w:val="single" w:sz="4" w:space="0" w:color="auto"/>
              <w:left w:val="single" w:sz="4" w:space="0" w:color="auto"/>
              <w:bottom w:val="single" w:sz="4" w:space="0" w:color="auto"/>
              <w:right w:val="single" w:sz="4" w:space="0" w:color="auto"/>
            </w:tcBorders>
          </w:tcPr>
          <w:p w14:paraId="36E98740" w14:textId="1586ACB0" w:rsidR="008D2195" w:rsidRPr="007F2609" w:rsidRDefault="008D219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7F6684F" w14:textId="77F6B28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956E8D" w:rsidRPr="007F2609" w14:paraId="5CF7C07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6B2D98D" w14:textId="38945640" w:rsidR="00956E8D" w:rsidRPr="007F2609" w:rsidRDefault="00956E8D" w:rsidP="00956E8D">
            <w:pPr>
              <w:pStyle w:val="TAL"/>
            </w:pPr>
            <w:r w:rsidRPr="007F2609">
              <w:t>6.5D.2.4.2</w:t>
            </w:r>
            <w:r>
              <w:t>_1</w:t>
            </w:r>
            <w:r w:rsidRPr="007F2609">
              <w:t xml:space="preserve"> UTRA ACLR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5650C306" w14:textId="2DBDB037" w:rsidR="00956E8D" w:rsidRPr="007F2609" w:rsidRDefault="00956E8D" w:rsidP="00956E8D">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3569DFC" w14:textId="611DF516"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6.5.2.4.2 with SNR assumption reduced by 3dB compared to the single antenna case.</w:t>
            </w:r>
          </w:p>
        </w:tc>
      </w:tr>
      <w:tr w:rsidR="008D2195" w:rsidRPr="007F2609" w14:paraId="384D337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F84C2CD" w14:textId="77777777" w:rsidR="008D2195" w:rsidRPr="007F2609" w:rsidRDefault="008D2195" w:rsidP="00346178">
            <w:pPr>
              <w:pStyle w:val="TAL"/>
            </w:pPr>
            <w:r w:rsidRPr="007F2609">
              <w:t>6.5D.3.1 General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7331EA85" w14:textId="77777777" w:rsidR="008D2195" w:rsidRPr="007F2609" w:rsidRDefault="008D2195" w:rsidP="00346178">
            <w:pPr>
              <w:pStyle w:val="TAL"/>
            </w:pPr>
            <w:r w:rsidRPr="007F2609">
              <w:t>Same as 6.5.3.1 for each antenna</w:t>
            </w:r>
          </w:p>
        </w:tc>
        <w:tc>
          <w:tcPr>
            <w:tcW w:w="2741" w:type="dxa"/>
            <w:tcBorders>
              <w:top w:val="single" w:sz="4" w:space="0" w:color="auto"/>
              <w:left w:val="single" w:sz="4" w:space="0" w:color="auto"/>
              <w:bottom w:val="single" w:sz="4" w:space="0" w:color="auto"/>
              <w:right w:val="single" w:sz="4" w:space="0" w:color="auto"/>
            </w:tcBorders>
          </w:tcPr>
          <w:p w14:paraId="5CFEDC10" w14:textId="77777777" w:rsidR="008D2195" w:rsidRPr="007F2609" w:rsidRDefault="008D2195" w:rsidP="00346178">
            <w:pPr>
              <w:rPr>
                <w:lang w:eastAsia="sv-SE"/>
              </w:rPr>
            </w:pPr>
          </w:p>
        </w:tc>
      </w:tr>
      <w:tr w:rsidR="008D2195" w:rsidRPr="007F2609" w14:paraId="459CA16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4BB69E5" w14:textId="77777777" w:rsidR="008D2195" w:rsidRPr="007F2609" w:rsidRDefault="008D2195" w:rsidP="00346178">
            <w:pPr>
              <w:pStyle w:val="TAL"/>
            </w:pPr>
            <w:r w:rsidRPr="007F2609">
              <w:t>6.5D.3.2 Spurious emissions for UE co-existence for UL MIMO</w:t>
            </w:r>
          </w:p>
        </w:tc>
        <w:tc>
          <w:tcPr>
            <w:tcW w:w="4570" w:type="dxa"/>
            <w:tcBorders>
              <w:top w:val="single" w:sz="4" w:space="0" w:color="auto"/>
              <w:left w:val="single" w:sz="4" w:space="0" w:color="auto"/>
              <w:bottom w:val="single" w:sz="4" w:space="0" w:color="auto"/>
              <w:right w:val="single" w:sz="4" w:space="0" w:color="auto"/>
            </w:tcBorders>
          </w:tcPr>
          <w:p w14:paraId="24DA22A0" w14:textId="77777777" w:rsidR="008D2195" w:rsidRPr="007F2609" w:rsidRDefault="008D2195" w:rsidP="00346178">
            <w:pPr>
              <w:pStyle w:val="TAL"/>
            </w:pPr>
            <w:r w:rsidRPr="007F2609">
              <w:t>Same as 6.5.3.2 for each antenna</w:t>
            </w:r>
          </w:p>
        </w:tc>
        <w:tc>
          <w:tcPr>
            <w:tcW w:w="2741" w:type="dxa"/>
            <w:tcBorders>
              <w:top w:val="single" w:sz="4" w:space="0" w:color="auto"/>
              <w:left w:val="single" w:sz="4" w:space="0" w:color="auto"/>
              <w:bottom w:val="single" w:sz="4" w:space="0" w:color="auto"/>
              <w:right w:val="single" w:sz="4" w:space="0" w:color="auto"/>
            </w:tcBorders>
          </w:tcPr>
          <w:p w14:paraId="5F6F22F3" w14:textId="77777777" w:rsidR="008D2195" w:rsidRPr="007F2609" w:rsidRDefault="008D2195" w:rsidP="00346178">
            <w:pPr>
              <w:rPr>
                <w:lang w:eastAsia="sv-SE"/>
              </w:rPr>
            </w:pPr>
          </w:p>
        </w:tc>
      </w:tr>
      <w:tr w:rsidR="008D2195" w:rsidRPr="007F2609" w14:paraId="3F347B6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4E930E2" w14:textId="77777777" w:rsidR="008D2195" w:rsidRPr="007F2609" w:rsidRDefault="008D2195" w:rsidP="00346178">
            <w:pPr>
              <w:pStyle w:val="TAL"/>
            </w:pPr>
            <w:r w:rsidRPr="007F2609">
              <w:t>6.5D.3.3 Additional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21050B9F" w14:textId="77777777" w:rsidR="008D2195" w:rsidRPr="007F2609" w:rsidRDefault="008D2195" w:rsidP="00346178">
            <w:pPr>
              <w:pStyle w:val="TAL"/>
            </w:pPr>
            <w:r w:rsidRPr="007F2609">
              <w:t>Same as 6.5.3.3 for each antenna</w:t>
            </w:r>
          </w:p>
        </w:tc>
        <w:tc>
          <w:tcPr>
            <w:tcW w:w="2741" w:type="dxa"/>
            <w:tcBorders>
              <w:top w:val="single" w:sz="4" w:space="0" w:color="auto"/>
              <w:left w:val="single" w:sz="4" w:space="0" w:color="auto"/>
              <w:bottom w:val="single" w:sz="4" w:space="0" w:color="auto"/>
              <w:right w:val="single" w:sz="4" w:space="0" w:color="auto"/>
            </w:tcBorders>
          </w:tcPr>
          <w:p w14:paraId="599B8B1B" w14:textId="77777777" w:rsidR="008D2195" w:rsidRPr="007F2609" w:rsidRDefault="008D2195" w:rsidP="00346178">
            <w:pPr>
              <w:rPr>
                <w:lang w:eastAsia="sv-SE"/>
              </w:rPr>
            </w:pPr>
          </w:p>
        </w:tc>
      </w:tr>
      <w:tr w:rsidR="008D2195" w:rsidRPr="007F2609" w14:paraId="4A48D00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F89D710" w14:textId="05168442" w:rsidR="008D2195" w:rsidRPr="007F2609" w:rsidRDefault="008D2195" w:rsidP="00346178">
            <w:pPr>
              <w:pStyle w:val="TAL"/>
            </w:pPr>
            <w:r w:rsidRPr="007F2609">
              <w:t>6.5D.3_1.1 General spurious emissions for UL MIM</w:t>
            </w:r>
            <w:r w:rsidR="00956E8D">
              <w:t xml:space="preserve">O </w:t>
            </w:r>
            <w:r w:rsidRPr="007F2609">
              <w:t>(Rel-16 onward)</w:t>
            </w:r>
          </w:p>
        </w:tc>
        <w:tc>
          <w:tcPr>
            <w:tcW w:w="4570" w:type="dxa"/>
            <w:tcBorders>
              <w:top w:val="single" w:sz="4" w:space="0" w:color="auto"/>
              <w:left w:val="single" w:sz="4" w:space="0" w:color="auto"/>
              <w:bottom w:val="single" w:sz="4" w:space="0" w:color="auto"/>
              <w:right w:val="single" w:sz="4" w:space="0" w:color="auto"/>
            </w:tcBorders>
          </w:tcPr>
          <w:p w14:paraId="760C6537" w14:textId="0FB0ED7F" w:rsidR="008D2195" w:rsidRPr="007F2609" w:rsidRDefault="008D2195" w:rsidP="00346178">
            <w:pPr>
              <w:pStyle w:val="TAL"/>
              <w:rPr>
                <w:rFonts w:cs="Arial"/>
                <w:bCs/>
                <w:szCs w:val="18"/>
              </w:rPr>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493EF1B" w14:textId="1193C854"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8D2195" w:rsidRPr="007F2609" w14:paraId="46FD4D1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3C4535A" w14:textId="6D78F1EA" w:rsidR="008D2195" w:rsidRPr="007F2609" w:rsidRDefault="008D2195" w:rsidP="00346178">
            <w:pPr>
              <w:pStyle w:val="TAL"/>
            </w:pPr>
            <w:r w:rsidRPr="007F2609">
              <w:t>6.5D.3_1.2 Spurious emissions for UE co-existence for UL MIMO (Rel-16 onward)</w:t>
            </w:r>
          </w:p>
        </w:tc>
        <w:tc>
          <w:tcPr>
            <w:tcW w:w="4570" w:type="dxa"/>
            <w:tcBorders>
              <w:top w:val="single" w:sz="4" w:space="0" w:color="auto"/>
              <w:left w:val="single" w:sz="4" w:space="0" w:color="auto"/>
              <w:bottom w:val="single" w:sz="4" w:space="0" w:color="auto"/>
              <w:right w:val="single" w:sz="4" w:space="0" w:color="auto"/>
            </w:tcBorders>
          </w:tcPr>
          <w:p w14:paraId="6DBE597E" w14:textId="53E58F13" w:rsidR="008D2195" w:rsidRPr="007F2609" w:rsidRDefault="008D2195" w:rsidP="00346178">
            <w:pPr>
              <w:pStyle w:val="TAL"/>
              <w:rPr>
                <w:rFonts w:cs="Arial"/>
                <w:bCs/>
                <w:szCs w:val="18"/>
              </w:rPr>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7C20A6" w14:textId="28AEA97D"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8D2195" w:rsidRPr="007F2609" w14:paraId="39901FF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2404792" w14:textId="4FA8F53A" w:rsidR="008D2195" w:rsidRPr="007F2609" w:rsidRDefault="008D2195" w:rsidP="00346178">
            <w:pPr>
              <w:pStyle w:val="TAL"/>
            </w:pPr>
            <w:r w:rsidRPr="007F2609">
              <w:t>6.5D.3_1.3 Additional spurious emissions for UL MIMO (Rel-16 onward)</w:t>
            </w:r>
          </w:p>
        </w:tc>
        <w:tc>
          <w:tcPr>
            <w:tcW w:w="4570" w:type="dxa"/>
            <w:tcBorders>
              <w:top w:val="single" w:sz="4" w:space="0" w:color="auto"/>
              <w:left w:val="single" w:sz="4" w:space="0" w:color="auto"/>
              <w:bottom w:val="single" w:sz="4" w:space="0" w:color="auto"/>
              <w:right w:val="single" w:sz="4" w:space="0" w:color="auto"/>
            </w:tcBorders>
          </w:tcPr>
          <w:p w14:paraId="07068595" w14:textId="1FD4A397" w:rsidR="008D2195" w:rsidRPr="007F2609" w:rsidRDefault="008D2195" w:rsidP="00346178">
            <w:pPr>
              <w:pStyle w:val="TAL"/>
              <w:rPr>
                <w:rFonts w:cs="Arial"/>
                <w:bCs/>
                <w:szCs w:val="18"/>
              </w:rPr>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03F5AEE" w14:textId="3B949273"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956E8D" w:rsidRPr="007F2609" w14:paraId="6A5699C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1170640" w14:textId="2F69CB7E" w:rsidR="00956E8D" w:rsidRPr="007F2609" w:rsidRDefault="00956E8D" w:rsidP="00956E8D">
            <w:pPr>
              <w:pStyle w:val="TAL"/>
            </w:pPr>
            <w:r w:rsidRPr="007F2609">
              <w:t>6.5D.3_</w:t>
            </w:r>
            <w:r>
              <w:t>2</w:t>
            </w:r>
            <w:r w:rsidRPr="007F2609">
              <w:t xml:space="preserve">.1 General spurious emissions for </w:t>
            </w:r>
            <w:r>
              <w:t xml:space="preserve">SUL with </w:t>
            </w:r>
            <w:r w:rsidRPr="007F2609">
              <w:t>UL MIM</w:t>
            </w:r>
            <w:r>
              <w:t>O</w:t>
            </w:r>
          </w:p>
        </w:tc>
        <w:tc>
          <w:tcPr>
            <w:tcW w:w="4570" w:type="dxa"/>
            <w:tcBorders>
              <w:top w:val="single" w:sz="4" w:space="0" w:color="auto"/>
              <w:left w:val="single" w:sz="4" w:space="0" w:color="auto"/>
              <w:bottom w:val="single" w:sz="4" w:space="0" w:color="auto"/>
              <w:right w:val="single" w:sz="4" w:space="0" w:color="auto"/>
            </w:tcBorders>
          </w:tcPr>
          <w:p w14:paraId="6B57793F" w14:textId="08B07658" w:rsidR="00956E8D" w:rsidRPr="007F2609" w:rsidRDefault="00956E8D" w:rsidP="00956E8D">
            <w:pPr>
              <w:pStyle w:val="TAL"/>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5D36857" w14:textId="74B8D213"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6.5.3.1 with SNR assumption reduced by 3dB compared to the single antenna case.</w:t>
            </w:r>
          </w:p>
        </w:tc>
      </w:tr>
      <w:tr w:rsidR="00956E8D" w:rsidRPr="007F2609" w14:paraId="6AFE0EF3"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E095338" w14:textId="7160275F" w:rsidR="00956E8D" w:rsidRPr="007F2609" w:rsidRDefault="00956E8D" w:rsidP="00956E8D">
            <w:pPr>
              <w:pStyle w:val="TAL"/>
            </w:pPr>
            <w:r w:rsidRPr="007F2609">
              <w:lastRenderedPageBreak/>
              <w:t>6.5D.3_</w:t>
            </w:r>
            <w:r>
              <w:t>2</w:t>
            </w:r>
            <w:r w:rsidRPr="007F2609">
              <w:t xml:space="preserve">.2 Spurious emissions for UE co-existence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66CA4BB5" w14:textId="10D36D1D" w:rsidR="00956E8D" w:rsidRPr="007F2609" w:rsidRDefault="00956E8D" w:rsidP="00956E8D">
            <w:pPr>
              <w:pStyle w:val="TAL"/>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9C739B7" w14:textId="1A0D9FEB"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6.5.3.2 with SNR assumption reduced by 3dB compared to the single antenna case.</w:t>
            </w:r>
          </w:p>
        </w:tc>
      </w:tr>
      <w:tr w:rsidR="00956E8D" w:rsidRPr="007F2609" w14:paraId="0E5E427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6815336" w14:textId="17BCBE8F" w:rsidR="00956E8D" w:rsidRPr="007F2609" w:rsidRDefault="00956E8D" w:rsidP="00956E8D">
            <w:pPr>
              <w:pStyle w:val="TAL"/>
            </w:pPr>
            <w:r w:rsidRPr="007F2609">
              <w:t>6.5D.3_</w:t>
            </w:r>
            <w:r>
              <w:t>2</w:t>
            </w:r>
            <w:r w:rsidRPr="007F2609">
              <w:t xml:space="preserve">.3 Additional spurious emissions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2A61EC1A" w14:textId="3EE732AA" w:rsidR="00956E8D" w:rsidRPr="007F2609" w:rsidRDefault="00956E8D" w:rsidP="00956E8D">
            <w:pPr>
              <w:pStyle w:val="TAL"/>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9AB5EBE" w14:textId="468F7ED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6.5.3.3 with SNR assumption reduced by 3dB compared to the single antenna case.</w:t>
            </w:r>
          </w:p>
        </w:tc>
      </w:tr>
      <w:tr w:rsidR="008D2195" w:rsidRPr="007F2609" w14:paraId="2559046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B6FDEA9" w14:textId="77777777" w:rsidR="008D2195" w:rsidRPr="007F2609" w:rsidRDefault="008D2195" w:rsidP="00346178">
            <w:pPr>
              <w:pStyle w:val="TAL"/>
            </w:pPr>
            <w:r w:rsidRPr="007F2609">
              <w:t>6.5D.4 Transmit intermodulation for UL MIMO</w:t>
            </w:r>
          </w:p>
        </w:tc>
        <w:tc>
          <w:tcPr>
            <w:tcW w:w="4570" w:type="dxa"/>
            <w:tcBorders>
              <w:top w:val="single" w:sz="4" w:space="0" w:color="auto"/>
              <w:left w:val="single" w:sz="4" w:space="0" w:color="auto"/>
              <w:bottom w:val="single" w:sz="4" w:space="0" w:color="auto"/>
              <w:right w:val="single" w:sz="4" w:space="0" w:color="auto"/>
            </w:tcBorders>
          </w:tcPr>
          <w:p w14:paraId="6DBDDFF8" w14:textId="77777777" w:rsidR="008D2195" w:rsidRPr="007F2609" w:rsidRDefault="008D2195" w:rsidP="00346178">
            <w:pPr>
              <w:pStyle w:val="TAL"/>
            </w:pPr>
            <w:r w:rsidRPr="007F2609">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846207C" w14:textId="77777777" w:rsidR="008D2195" w:rsidRPr="007F2609" w:rsidRDefault="008D2195" w:rsidP="00346178">
            <w:pPr>
              <w:rPr>
                <w:lang w:eastAsia="sv-SE"/>
              </w:rPr>
            </w:pPr>
          </w:p>
        </w:tc>
      </w:tr>
      <w:tr w:rsidR="00956E8D" w:rsidRPr="007F2609" w14:paraId="30A8F11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13A7C92" w14:textId="259454A8" w:rsidR="00956E8D" w:rsidRPr="007F2609" w:rsidRDefault="00956E8D" w:rsidP="00956E8D">
            <w:pPr>
              <w:pStyle w:val="TAL"/>
            </w:pPr>
            <w:r w:rsidRPr="001B59D2">
              <w:t>6.5D.4_1 Transmit intermodulation for SUL with UL MIMO</w:t>
            </w:r>
          </w:p>
        </w:tc>
        <w:tc>
          <w:tcPr>
            <w:tcW w:w="4570" w:type="dxa"/>
            <w:tcBorders>
              <w:top w:val="single" w:sz="4" w:space="0" w:color="auto"/>
              <w:left w:val="single" w:sz="4" w:space="0" w:color="auto"/>
              <w:bottom w:val="single" w:sz="4" w:space="0" w:color="auto"/>
              <w:right w:val="single" w:sz="4" w:space="0" w:color="auto"/>
            </w:tcBorders>
          </w:tcPr>
          <w:p w14:paraId="1BC9CBFA" w14:textId="46807E82" w:rsidR="00956E8D" w:rsidRPr="007F2609" w:rsidRDefault="00956E8D" w:rsidP="00956E8D">
            <w:pPr>
              <w:pStyle w:val="TAL"/>
            </w:pPr>
            <w:r w:rsidRPr="001B59D2">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7A2EE9E" w14:textId="77777777" w:rsidR="00956E8D" w:rsidRPr="007F2609" w:rsidRDefault="00956E8D" w:rsidP="00956E8D">
            <w:pPr>
              <w:rPr>
                <w:lang w:eastAsia="sv-SE"/>
              </w:rPr>
            </w:pPr>
          </w:p>
        </w:tc>
      </w:tr>
      <w:tr w:rsidR="0049611B" w:rsidRPr="007F2609" w14:paraId="7620D62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F29146F" w14:textId="78B8FF4E" w:rsidR="0049611B" w:rsidRPr="001B59D2" w:rsidRDefault="0049611B" w:rsidP="0049611B">
            <w:pPr>
              <w:pStyle w:val="TAL"/>
            </w:pPr>
            <w:r w:rsidRPr="007F2609">
              <w:t>6.5</w:t>
            </w:r>
            <w:r>
              <w:t>F</w:t>
            </w:r>
            <w:r w:rsidRPr="007F2609">
              <w:t>.1 Occupied bandwidth for</w:t>
            </w:r>
            <w:r>
              <w:t xml:space="preserve">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C2759AE" w14:textId="77777777" w:rsidR="0049611B" w:rsidRPr="006D669C" w:rsidRDefault="0049611B" w:rsidP="0049611B">
            <w:pPr>
              <w:pStyle w:val="TAL"/>
              <w:rPr>
                <w:rFonts w:eastAsia="Malgun Gothic"/>
              </w:rPr>
            </w:pPr>
            <w:r w:rsidRPr="007F2609">
              <w:t>Same as 6.5.1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3CA85C47" w14:textId="77777777" w:rsidR="0049611B" w:rsidRPr="006D669C" w:rsidRDefault="0049611B" w:rsidP="0049611B">
            <w:pPr>
              <w:pStyle w:val="TAL"/>
              <w:rPr>
                <w:lang w:eastAsia="ko-KR"/>
              </w:rPr>
            </w:pPr>
          </w:p>
          <w:p w14:paraId="4601D73E" w14:textId="21E8D135" w:rsidR="0049611B" w:rsidRPr="001B59D2"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Borders>
              <w:top w:val="single" w:sz="4" w:space="0" w:color="auto"/>
              <w:left w:val="single" w:sz="4" w:space="0" w:color="auto"/>
              <w:bottom w:val="single" w:sz="4" w:space="0" w:color="auto"/>
              <w:right w:val="single" w:sz="4" w:space="0" w:color="auto"/>
            </w:tcBorders>
          </w:tcPr>
          <w:p w14:paraId="4FAB3519" w14:textId="77777777" w:rsidR="0049611B" w:rsidRPr="007F2609" w:rsidRDefault="0049611B" w:rsidP="0049611B">
            <w:pPr>
              <w:rPr>
                <w:lang w:eastAsia="sv-SE"/>
              </w:rPr>
            </w:pPr>
          </w:p>
        </w:tc>
      </w:tr>
      <w:tr w:rsidR="008D2195" w14:paraId="745E355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06A4231" w14:textId="77777777" w:rsidR="008D2195" w:rsidRDefault="008D2195" w:rsidP="00346178">
            <w:pPr>
              <w:pStyle w:val="TAL"/>
            </w:pPr>
            <w:r>
              <w:t>6.5F.2.2 Spectrum emission mask for operation with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277A1324" w14:textId="77777777" w:rsidR="008D2195" w:rsidRDefault="008D2195" w:rsidP="00346178">
            <w:pPr>
              <w:pStyle w:val="TAL"/>
            </w:pPr>
            <w:r>
              <w:t>±1.5 dB, f ≤ 3.0GHz</w:t>
            </w:r>
          </w:p>
          <w:p w14:paraId="113D0E8B" w14:textId="77777777" w:rsidR="008D2195" w:rsidRDefault="008D2195" w:rsidP="00346178">
            <w:pPr>
              <w:pStyle w:val="TAL"/>
            </w:pPr>
            <w:r>
              <w:t>±1.8 dB, 3.0GHz &lt; f ≤ 4.2GHz</w:t>
            </w:r>
          </w:p>
          <w:p w14:paraId="6E63A264" w14:textId="194611C8" w:rsidR="008D2195" w:rsidRDefault="008D2195" w:rsidP="00346178">
            <w:pPr>
              <w:pStyle w:val="TAL"/>
            </w:pPr>
            <w:r>
              <w:t xml:space="preserve">±2.0 dB, 4.2GHz &lt; f ≤ </w:t>
            </w:r>
            <w:r w:rsidR="00FB1274" w:rsidRPr="007F2609">
              <w:t>7.125GHz</w:t>
            </w:r>
          </w:p>
          <w:p w14:paraId="7F59C37F" w14:textId="3024F53B" w:rsidR="008D2195"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1ADD201" w14:textId="77777777" w:rsidR="008D2195" w:rsidRDefault="008D2195" w:rsidP="00346178">
            <w:pPr>
              <w:rPr>
                <w:lang w:eastAsia="sv-SE"/>
              </w:rPr>
            </w:pPr>
          </w:p>
        </w:tc>
      </w:tr>
      <w:tr w:rsidR="008D2195" w14:paraId="565AB02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D326283" w14:textId="77777777" w:rsidR="008D2195" w:rsidRDefault="008D2195" w:rsidP="00346178">
            <w:pPr>
              <w:pStyle w:val="TAL"/>
            </w:pPr>
            <w:r>
              <w:t>6.5F.2.4.1 NR ACLR</w:t>
            </w:r>
          </w:p>
        </w:tc>
        <w:tc>
          <w:tcPr>
            <w:tcW w:w="4570" w:type="dxa"/>
            <w:tcBorders>
              <w:top w:val="single" w:sz="4" w:space="0" w:color="auto"/>
              <w:left w:val="single" w:sz="4" w:space="0" w:color="auto"/>
              <w:bottom w:val="single" w:sz="4" w:space="0" w:color="auto"/>
              <w:right w:val="single" w:sz="4" w:space="0" w:color="auto"/>
            </w:tcBorders>
          </w:tcPr>
          <w:p w14:paraId="70FA3618" w14:textId="77777777" w:rsidR="008D2195" w:rsidRDefault="008D2195" w:rsidP="00346178">
            <w:pPr>
              <w:pStyle w:val="TAL"/>
            </w:pPr>
            <w:r>
              <w:t>±0.8 dB, f ≤ 4.0GHz</w:t>
            </w:r>
          </w:p>
          <w:p w14:paraId="49FA363F" w14:textId="14E0AE87" w:rsidR="008D2195" w:rsidRDefault="008D2195" w:rsidP="00346178">
            <w:pPr>
              <w:pStyle w:val="TAL"/>
            </w:pPr>
            <w:r>
              <w:t xml:space="preserve">±1.0 dB, 4.0GHz &lt; f ≤ </w:t>
            </w:r>
            <w:r w:rsidR="00FB1274" w:rsidRPr="007F2609">
              <w:t>7.125GHz</w:t>
            </w:r>
          </w:p>
          <w:p w14:paraId="1EFFEEB9" w14:textId="0A943F92" w:rsidR="008D2195"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5B75EEE5" w14:textId="77777777" w:rsidR="008D2195" w:rsidRDefault="008D2195" w:rsidP="00346178">
            <w:pPr>
              <w:rPr>
                <w:lang w:eastAsia="sv-SE"/>
              </w:rPr>
            </w:pPr>
          </w:p>
        </w:tc>
      </w:tr>
      <w:tr w:rsidR="00E76C90" w14:paraId="12B6C1C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4E565EE" w14:textId="1BD6838C" w:rsidR="00E76C90" w:rsidRDefault="00E76C90" w:rsidP="00E76C90">
            <w:pPr>
              <w:pStyle w:val="TAL"/>
            </w:pPr>
            <w:r>
              <w:t xml:space="preserve">6.5F.2.4.2 </w:t>
            </w:r>
            <w:r w:rsidRPr="002C3C47">
              <w:rPr>
                <w:snapToGrid w:val="0"/>
              </w:rPr>
              <w:t>Shared spectrum channel access ACLR with additional requirement for NS_29</w:t>
            </w:r>
          </w:p>
        </w:tc>
        <w:tc>
          <w:tcPr>
            <w:tcW w:w="4570" w:type="dxa"/>
            <w:tcBorders>
              <w:top w:val="single" w:sz="4" w:space="0" w:color="auto"/>
              <w:left w:val="single" w:sz="4" w:space="0" w:color="auto"/>
              <w:bottom w:val="single" w:sz="4" w:space="0" w:color="auto"/>
              <w:right w:val="single" w:sz="4" w:space="0" w:color="auto"/>
            </w:tcBorders>
          </w:tcPr>
          <w:p w14:paraId="0F814DA8" w14:textId="77777777" w:rsidR="00E76C90" w:rsidRDefault="00E76C90" w:rsidP="00E76C90">
            <w:pPr>
              <w:pStyle w:val="TAL"/>
            </w:pPr>
            <w:r>
              <w:t>±0.8 dB, f ≤ 4.0GHz</w:t>
            </w:r>
          </w:p>
          <w:p w14:paraId="6E8CD78E" w14:textId="7457854C" w:rsidR="00E76C90" w:rsidRDefault="00E76C90" w:rsidP="00E76C90">
            <w:pPr>
              <w:pStyle w:val="TAL"/>
            </w:pPr>
            <w:r>
              <w:t xml:space="preserve">±1.0 dB, 4.0GHz &lt; f ≤ </w:t>
            </w:r>
            <w:r w:rsidR="00FB1274" w:rsidRPr="007F2609">
              <w:t>7.125GHz</w:t>
            </w:r>
          </w:p>
          <w:p w14:paraId="5F84183A" w14:textId="5CA1BCD4" w:rsidR="00E76C90" w:rsidRDefault="00E76C90" w:rsidP="00E76C90">
            <w:pPr>
              <w:pStyle w:val="TAL"/>
            </w:pPr>
          </w:p>
        </w:tc>
        <w:tc>
          <w:tcPr>
            <w:tcW w:w="2741" w:type="dxa"/>
            <w:tcBorders>
              <w:top w:val="single" w:sz="4" w:space="0" w:color="auto"/>
              <w:left w:val="single" w:sz="4" w:space="0" w:color="auto"/>
              <w:bottom w:val="single" w:sz="4" w:space="0" w:color="auto"/>
              <w:right w:val="single" w:sz="4" w:space="0" w:color="auto"/>
            </w:tcBorders>
          </w:tcPr>
          <w:p w14:paraId="69A24ED2" w14:textId="77777777" w:rsidR="00E76C90" w:rsidRDefault="00E76C90" w:rsidP="00E76C90">
            <w:pPr>
              <w:rPr>
                <w:lang w:eastAsia="sv-SE"/>
              </w:rPr>
            </w:pPr>
          </w:p>
        </w:tc>
      </w:tr>
      <w:tr w:rsidR="008D2195" w14:paraId="3708CEA3"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70252774" w14:textId="77777777" w:rsidR="008D2195" w:rsidRDefault="008D2195" w:rsidP="00346178">
            <w:pPr>
              <w:pStyle w:val="TAL"/>
            </w:pPr>
            <w:r>
              <w:t>6.5F.3.1 General spurious emissions</w:t>
            </w:r>
          </w:p>
        </w:tc>
        <w:tc>
          <w:tcPr>
            <w:tcW w:w="4570" w:type="dxa"/>
            <w:tcBorders>
              <w:top w:val="single" w:sz="4" w:space="0" w:color="auto"/>
              <w:left w:val="single" w:sz="4" w:space="0" w:color="auto"/>
              <w:bottom w:val="single" w:sz="4" w:space="0" w:color="auto"/>
              <w:right w:val="single" w:sz="4" w:space="0" w:color="auto"/>
            </w:tcBorders>
          </w:tcPr>
          <w:p w14:paraId="5C677211" w14:textId="77777777" w:rsidR="008D2195" w:rsidRDefault="008D2195" w:rsidP="00346178">
            <w:pPr>
              <w:pStyle w:val="TAL"/>
            </w:pPr>
            <w:r>
              <w:t>Same as in 6.5.3.1</w:t>
            </w:r>
          </w:p>
        </w:tc>
        <w:tc>
          <w:tcPr>
            <w:tcW w:w="2741" w:type="dxa"/>
            <w:tcBorders>
              <w:top w:val="single" w:sz="4" w:space="0" w:color="auto"/>
              <w:left w:val="single" w:sz="4" w:space="0" w:color="auto"/>
              <w:bottom w:val="single" w:sz="4" w:space="0" w:color="auto"/>
              <w:right w:val="single" w:sz="4" w:space="0" w:color="auto"/>
            </w:tcBorders>
          </w:tcPr>
          <w:p w14:paraId="078FE9CB" w14:textId="77777777" w:rsidR="008D2195" w:rsidRDefault="008D2195" w:rsidP="00346178">
            <w:pPr>
              <w:rPr>
                <w:lang w:eastAsia="sv-SE"/>
              </w:rPr>
            </w:pPr>
          </w:p>
        </w:tc>
      </w:tr>
      <w:tr w:rsidR="008D2195" w14:paraId="5D039705"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7EC1E67" w14:textId="71E2F612" w:rsidR="008D2195" w:rsidRDefault="008D2195" w:rsidP="00346178">
            <w:pPr>
              <w:pStyle w:val="TAL"/>
            </w:pPr>
            <w:r>
              <w:t>6.5F.4 Transmit intermodulation for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857316E" w14:textId="77777777" w:rsidR="008D2195" w:rsidRDefault="008D2195" w:rsidP="00346178">
            <w:pPr>
              <w:pStyle w:val="TAL"/>
            </w:pPr>
            <w:r>
              <w:t>Same as 6.5.4 for each antenna with exception:</w:t>
            </w:r>
          </w:p>
          <w:p w14:paraId="7E4D9700" w14:textId="77777777" w:rsidR="00FB1274" w:rsidRPr="007F2609" w:rsidRDefault="00FB1274" w:rsidP="00FB1274">
            <w:pPr>
              <w:pStyle w:val="TAL"/>
            </w:pPr>
            <w:r w:rsidRPr="007F2609">
              <w:t xml:space="preserve">4.2GHz &lt; f ≤ </w:t>
            </w:r>
            <w:r>
              <w:t>7.125</w:t>
            </w:r>
            <w:r w:rsidRPr="007F2609">
              <w:t>GHz</w:t>
            </w:r>
          </w:p>
          <w:p w14:paraId="01A6DB48" w14:textId="77777777" w:rsidR="00FB1274" w:rsidRPr="007F2609" w:rsidRDefault="00FB1274" w:rsidP="00FB1274">
            <w:pPr>
              <w:pStyle w:val="TAL"/>
            </w:pPr>
            <w:r w:rsidRPr="007F2609">
              <w:t>±5.1 dB, BW ≤ 40MHz</w:t>
            </w:r>
          </w:p>
          <w:p w14:paraId="2A646086" w14:textId="01ED163C" w:rsidR="008D2195" w:rsidRDefault="00FB1274" w:rsidP="00FB1274">
            <w:pPr>
              <w:pStyle w:val="TAL"/>
            </w:pPr>
            <w:r w:rsidRPr="007F2609">
              <w:t>±5.3 dB, 40MHz &lt; BW ≤ 100MHz</w:t>
            </w:r>
          </w:p>
        </w:tc>
        <w:tc>
          <w:tcPr>
            <w:tcW w:w="2741" w:type="dxa"/>
            <w:tcBorders>
              <w:top w:val="single" w:sz="4" w:space="0" w:color="auto"/>
              <w:left w:val="single" w:sz="4" w:space="0" w:color="auto"/>
              <w:bottom w:val="single" w:sz="4" w:space="0" w:color="auto"/>
              <w:right w:val="single" w:sz="4" w:space="0" w:color="auto"/>
            </w:tcBorders>
          </w:tcPr>
          <w:p w14:paraId="67D7CDEB" w14:textId="77777777" w:rsidR="008D2195" w:rsidRDefault="008D2195" w:rsidP="00346178">
            <w:pPr>
              <w:rPr>
                <w:lang w:eastAsia="sv-SE"/>
              </w:rPr>
            </w:pPr>
          </w:p>
        </w:tc>
      </w:tr>
      <w:tr w:rsidR="008D2195" w:rsidRPr="007F2609" w14:paraId="4174757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FFEA0C0" w14:textId="77777777" w:rsidR="008D2195" w:rsidRPr="007F2609" w:rsidRDefault="008D2195" w:rsidP="00346178">
            <w:pPr>
              <w:pStyle w:val="TAL"/>
              <w:rPr>
                <w:lang w:eastAsia="zh-CN"/>
              </w:rPr>
            </w:pPr>
            <w:r w:rsidRPr="00037576">
              <w:rPr>
                <w:lang w:eastAsia="zh-CN"/>
              </w:rPr>
              <w:t>6.5G.1</w:t>
            </w:r>
            <w:r>
              <w:rPr>
                <w:lang w:eastAsia="zh-CN"/>
              </w:rPr>
              <w:t xml:space="preserve"> </w:t>
            </w:r>
            <w:r w:rsidRPr="00037576">
              <w:rPr>
                <w:lang w:eastAsia="zh-CN"/>
              </w:rPr>
              <w:t>Occupied bandwidth for Tx Diversity</w:t>
            </w:r>
          </w:p>
        </w:tc>
        <w:tc>
          <w:tcPr>
            <w:tcW w:w="4570" w:type="dxa"/>
            <w:tcBorders>
              <w:top w:val="single" w:sz="4" w:space="0" w:color="auto"/>
              <w:left w:val="single" w:sz="4" w:space="0" w:color="auto"/>
              <w:bottom w:val="single" w:sz="4" w:space="0" w:color="auto"/>
              <w:right w:val="single" w:sz="4" w:space="0" w:color="auto"/>
            </w:tcBorders>
          </w:tcPr>
          <w:p w14:paraId="3669AF1B" w14:textId="77777777" w:rsidR="008D2195" w:rsidRPr="007F2609" w:rsidRDefault="008D2195" w:rsidP="00346178">
            <w:pPr>
              <w:pStyle w:val="TAL"/>
            </w:pPr>
            <w:r w:rsidRPr="007F2609">
              <w:t>Same as 6</w:t>
            </w:r>
            <w:r>
              <w:t>.5.1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F6F71FB"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5.1</w:t>
            </w:r>
            <w:r w:rsidRPr="007F2609">
              <w:rPr>
                <w:lang w:eastAsia="zh-CN"/>
              </w:rPr>
              <w:t xml:space="preserve"> with SNR assumption reduced by 3dB compared to the single antenna case.</w:t>
            </w:r>
          </w:p>
        </w:tc>
      </w:tr>
      <w:tr w:rsidR="008D2195" w:rsidRPr="007F2609" w14:paraId="7F6F4C0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BCC04F1" w14:textId="77777777" w:rsidR="008D2195" w:rsidRPr="007F2609" w:rsidRDefault="008D2195" w:rsidP="00346178">
            <w:pPr>
              <w:pStyle w:val="TAL"/>
              <w:rPr>
                <w:lang w:eastAsia="zh-CN"/>
              </w:rPr>
            </w:pPr>
            <w:r w:rsidRPr="00E31AE7">
              <w:rPr>
                <w:lang w:eastAsia="zh-CN"/>
              </w:rPr>
              <w:t>6.5G.2.1</w:t>
            </w:r>
            <w:r>
              <w:rPr>
                <w:lang w:eastAsia="zh-CN"/>
              </w:rPr>
              <w:t xml:space="preserve"> </w:t>
            </w:r>
            <w:r w:rsidRPr="00E31AE7">
              <w:rPr>
                <w:lang w:eastAsia="zh-CN"/>
              </w:rPr>
              <w:t>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4CE664CC" w14:textId="77777777" w:rsidR="008D2195" w:rsidRPr="007F2609" w:rsidRDefault="008D2195" w:rsidP="00346178">
            <w:pPr>
              <w:pStyle w:val="TAL"/>
            </w:pPr>
            <w:r w:rsidRPr="007F2609">
              <w:t>Same as 6</w:t>
            </w:r>
            <w:r>
              <w:t>.5.2.2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DB5B862"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5.2.2</w:t>
            </w:r>
            <w:r w:rsidRPr="007F2609">
              <w:rPr>
                <w:lang w:eastAsia="zh-CN"/>
              </w:rPr>
              <w:t xml:space="preserve"> with SNR assumption reduced by 3dB compared to the single antenna case.</w:t>
            </w:r>
          </w:p>
        </w:tc>
      </w:tr>
      <w:tr w:rsidR="008D2195" w:rsidRPr="007F2609" w14:paraId="1169974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BC3E2B5" w14:textId="77777777" w:rsidR="008D2195" w:rsidRPr="00E31AE7" w:rsidRDefault="008D2195" w:rsidP="00346178">
            <w:pPr>
              <w:pStyle w:val="TAL"/>
              <w:rPr>
                <w:lang w:eastAsia="zh-CN"/>
              </w:rPr>
            </w:pPr>
            <w:r w:rsidRPr="00E31AE7">
              <w:rPr>
                <w:lang w:eastAsia="zh-CN"/>
              </w:rPr>
              <w:t>6.5G.2.2</w:t>
            </w:r>
            <w:r>
              <w:rPr>
                <w:lang w:eastAsia="zh-CN"/>
              </w:rPr>
              <w:t xml:space="preserve"> </w:t>
            </w:r>
            <w:r w:rsidRPr="00E31AE7">
              <w:rPr>
                <w:lang w:eastAsia="zh-CN"/>
              </w:rPr>
              <w:t>Additional 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54DD2EDE" w14:textId="77777777" w:rsidR="008D2195" w:rsidRPr="007F2609" w:rsidRDefault="008D2195" w:rsidP="00346178">
            <w:pPr>
              <w:pStyle w:val="TAL"/>
            </w:pPr>
            <w:r w:rsidRPr="007F2609">
              <w:t>Same as 6</w:t>
            </w:r>
            <w:r>
              <w:t>.5.2.3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445BD0E4"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5.2.3</w:t>
            </w:r>
            <w:r w:rsidRPr="007F2609">
              <w:rPr>
                <w:lang w:eastAsia="zh-CN"/>
              </w:rPr>
              <w:t xml:space="preserve"> with SNR assumption reduced by 3dB compared to the single antenna case.</w:t>
            </w:r>
          </w:p>
        </w:tc>
      </w:tr>
      <w:tr w:rsidR="008D2195" w:rsidRPr="007F2609" w14:paraId="31B6A05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DF09DD6" w14:textId="0FDBB96B" w:rsidR="008D2195" w:rsidRPr="007F2609" w:rsidRDefault="008D2195" w:rsidP="00346178">
            <w:pPr>
              <w:pStyle w:val="TAL"/>
            </w:pPr>
            <w:r w:rsidRPr="007F2609">
              <w:rPr>
                <w:lang w:eastAsia="zh-CN"/>
              </w:rPr>
              <w:lastRenderedPageBreak/>
              <w:t>6.5G.2.3.1</w:t>
            </w:r>
            <w:r w:rsidRPr="007F2609">
              <w:t xml:space="preserve"> </w:t>
            </w:r>
            <w:r w:rsidRPr="007F2609">
              <w:rPr>
                <w:lang w:eastAsia="zh-CN"/>
              </w:rPr>
              <w:t>NR ACLR for Tx Diversity</w:t>
            </w:r>
          </w:p>
        </w:tc>
        <w:tc>
          <w:tcPr>
            <w:tcW w:w="4570" w:type="dxa"/>
            <w:tcBorders>
              <w:top w:val="single" w:sz="4" w:space="0" w:color="auto"/>
              <w:left w:val="single" w:sz="4" w:space="0" w:color="auto"/>
              <w:bottom w:val="single" w:sz="4" w:space="0" w:color="auto"/>
              <w:right w:val="single" w:sz="4" w:space="0" w:color="auto"/>
            </w:tcBorders>
          </w:tcPr>
          <w:p w14:paraId="62E3C23A" w14:textId="7B650307" w:rsidR="008D2195" w:rsidRPr="007F2609" w:rsidRDefault="008D2195" w:rsidP="00346178">
            <w:pPr>
              <w:pStyle w:val="TAL"/>
            </w:pPr>
            <w:r w:rsidRPr="007F2609">
              <w:t>Same as 6.5.2.4.1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69F20B5" w14:textId="6D32167B" w:rsidR="008D2195" w:rsidRPr="007F2609" w:rsidRDefault="008D2195" w:rsidP="00346178">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7A62538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8086B83" w14:textId="77777777" w:rsidR="008D2195" w:rsidRPr="007F2609" w:rsidRDefault="008D2195" w:rsidP="00346178">
            <w:pPr>
              <w:pStyle w:val="TAL"/>
              <w:rPr>
                <w:lang w:eastAsia="zh-CN"/>
              </w:rPr>
            </w:pPr>
            <w:r>
              <w:rPr>
                <w:lang w:eastAsia="zh-CN"/>
              </w:rPr>
              <w:t xml:space="preserve">6.5G.2.3.2 </w:t>
            </w:r>
            <w:r w:rsidRPr="00955026">
              <w:rPr>
                <w:lang w:eastAsia="zh-CN"/>
              </w:rPr>
              <w:t>UTRA ACLR for Tx Diversity</w:t>
            </w:r>
          </w:p>
        </w:tc>
        <w:tc>
          <w:tcPr>
            <w:tcW w:w="4570" w:type="dxa"/>
            <w:tcBorders>
              <w:top w:val="single" w:sz="4" w:space="0" w:color="auto"/>
              <w:left w:val="single" w:sz="4" w:space="0" w:color="auto"/>
              <w:bottom w:val="single" w:sz="4" w:space="0" w:color="auto"/>
              <w:right w:val="single" w:sz="4" w:space="0" w:color="auto"/>
            </w:tcBorders>
          </w:tcPr>
          <w:p w14:paraId="361154BC" w14:textId="77777777" w:rsidR="008D2195" w:rsidRPr="007F2609" w:rsidRDefault="008D2195" w:rsidP="00346178">
            <w:pPr>
              <w:pStyle w:val="TAL"/>
            </w:pPr>
            <w:r w:rsidRPr="007F2609">
              <w:t>Same as 6.5.2.4.</w:t>
            </w:r>
            <w:r>
              <w:t>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1EC897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25FB3140"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92C2057" w14:textId="77777777" w:rsidR="008D2195" w:rsidRPr="007F2609" w:rsidRDefault="008D2195"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1CE17476" w14:textId="77777777" w:rsidR="008D2195" w:rsidRPr="007F2609" w:rsidRDefault="008D2195" w:rsidP="00346178">
            <w:pPr>
              <w:pStyle w:val="TAL"/>
            </w:pPr>
            <w:r w:rsidRPr="007F2609">
              <w:t>Same as 6.5.</w:t>
            </w:r>
            <w:r>
              <w:t>3.1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03D97F4"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3.1</w:t>
            </w:r>
            <w:r w:rsidRPr="007F2609">
              <w:rPr>
                <w:lang w:eastAsia="zh-CN"/>
              </w:rPr>
              <w:t xml:space="preserve"> with SNR assumption reduced by 3dB compared to the single antenna case.</w:t>
            </w:r>
          </w:p>
        </w:tc>
      </w:tr>
      <w:tr w:rsidR="008D2195" w:rsidRPr="007F2609" w14:paraId="32A95F7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09D3446" w14:textId="77777777" w:rsidR="008D2195" w:rsidRPr="007F2609" w:rsidRDefault="008D2195"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570" w:type="dxa"/>
            <w:tcBorders>
              <w:top w:val="single" w:sz="4" w:space="0" w:color="auto"/>
              <w:left w:val="single" w:sz="4" w:space="0" w:color="auto"/>
              <w:bottom w:val="single" w:sz="4" w:space="0" w:color="auto"/>
              <w:right w:val="single" w:sz="4" w:space="0" w:color="auto"/>
            </w:tcBorders>
          </w:tcPr>
          <w:p w14:paraId="19EB3AF9" w14:textId="77777777" w:rsidR="008D2195" w:rsidRPr="007F2609" w:rsidRDefault="008D2195" w:rsidP="00346178">
            <w:pPr>
              <w:pStyle w:val="TAL"/>
            </w:pPr>
            <w:r w:rsidRPr="007F2609">
              <w:t>Same as 6.5.</w:t>
            </w:r>
            <w:r>
              <w:t>3.2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0421841"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3.2</w:t>
            </w:r>
            <w:r w:rsidRPr="007F2609">
              <w:rPr>
                <w:lang w:eastAsia="zh-CN"/>
              </w:rPr>
              <w:t xml:space="preserve"> with SNR assumption reduced by 3dB compared to the single antenna case.</w:t>
            </w:r>
          </w:p>
        </w:tc>
      </w:tr>
      <w:tr w:rsidR="008D2195" w:rsidRPr="007F2609" w14:paraId="31C6319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6C10B37" w14:textId="77777777" w:rsidR="008D2195" w:rsidRPr="007F2609" w:rsidRDefault="008D2195"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56D7F76C" w14:textId="77777777" w:rsidR="008D2195" w:rsidRPr="007F2609" w:rsidRDefault="008D2195" w:rsidP="00346178">
            <w:pPr>
              <w:pStyle w:val="TAL"/>
            </w:pPr>
            <w:r w:rsidRPr="007F2609">
              <w:t>Same as 6.5.</w:t>
            </w:r>
            <w:r>
              <w:t>3.3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63BDE2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3.3</w:t>
            </w:r>
            <w:r w:rsidRPr="007F2609">
              <w:rPr>
                <w:lang w:eastAsia="zh-CN"/>
              </w:rPr>
              <w:t xml:space="preserve"> with SNR assumption reduced by 3dB compared to the single antenna case.</w:t>
            </w:r>
          </w:p>
        </w:tc>
      </w:tr>
      <w:tr w:rsidR="008D2195" w:rsidRPr="007F2609" w14:paraId="799B620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B6878BF" w14:textId="77777777" w:rsidR="008D2195" w:rsidRPr="007F2609" w:rsidRDefault="008D2195" w:rsidP="00346178">
            <w:pPr>
              <w:pStyle w:val="TAL"/>
              <w:rPr>
                <w:lang w:eastAsia="zh-CN"/>
              </w:rPr>
            </w:pPr>
            <w:r>
              <w:rPr>
                <w:lang w:eastAsia="zh-CN"/>
              </w:rPr>
              <w:t xml:space="preserve">6.5G.4 </w:t>
            </w:r>
            <w:r w:rsidRPr="007E20C4">
              <w:rPr>
                <w:lang w:eastAsia="zh-CN"/>
              </w:rPr>
              <w:t>Transmit intermodulation for Tx Diversity</w:t>
            </w:r>
          </w:p>
        </w:tc>
        <w:tc>
          <w:tcPr>
            <w:tcW w:w="4570" w:type="dxa"/>
            <w:tcBorders>
              <w:top w:val="single" w:sz="4" w:space="0" w:color="auto"/>
              <w:left w:val="single" w:sz="4" w:space="0" w:color="auto"/>
              <w:bottom w:val="single" w:sz="4" w:space="0" w:color="auto"/>
              <w:right w:val="single" w:sz="4" w:space="0" w:color="auto"/>
            </w:tcBorders>
          </w:tcPr>
          <w:p w14:paraId="11ECEE89" w14:textId="77777777" w:rsidR="008D2195" w:rsidRPr="007F2609" w:rsidRDefault="008D2195" w:rsidP="00346178">
            <w:pPr>
              <w:pStyle w:val="TAL"/>
            </w:pPr>
            <w:r w:rsidRPr="007F2609">
              <w:t>Same as 6.5.</w:t>
            </w:r>
            <w:r>
              <w:t>4</w:t>
            </w:r>
            <w:r w:rsidRPr="007F2609">
              <w:t xml:space="preserve"> for each antenna</w:t>
            </w:r>
          </w:p>
        </w:tc>
        <w:tc>
          <w:tcPr>
            <w:tcW w:w="2741" w:type="dxa"/>
            <w:tcBorders>
              <w:top w:val="single" w:sz="4" w:space="0" w:color="auto"/>
              <w:left w:val="single" w:sz="4" w:space="0" w:color="auto"/>
              <w:bottom w:val="single" w:sz="4" w:space="0" w:color="auto"/>
              <w:right w:val="single" w:sz="4" w:space="0" w:color="auto"/>
            </w:tcBorders>
          </w:tcPr>
          <w:p w14:paraId="4987CB9F" w14:textId="77777777" w:rsidR="008D2195" w:rsidRPr="007F2609" w:rsidRDefault="008D2195" w:rsidP="00346178">
            <w:pPr>
              <w:pStyle w:val="TAL"/>
              <w:rPr>
                <w:lang w:eastAsia="zh-CN"/>
              </w:rPr>
            </w:pPr>
          </w:p>
        </w:tc>
      </w:tr>
    </w:tbl>
    <w:p w14:paraId="630A7E3E" w14:textId="77777777" w:rsidR="00975C97" w:rsidRPr="007F2609" w:rsidRDefault="00975C97" w:rsidP="00346178"/>
    <w:p w14:paraId="2499EB6A" w14:textId="2160667D" w:rsidR="00975C97" w:rsidRDefault="00975C97" w:rsidP="00975C97">
      <w:pPr>
        <w:pStyle w:val="Heading2"/>
      </w:pPr>
      <w:bookmarkStart w:id="247" w:name="_Toc27478775"/>
      <w:bookmarkStart w:id="248" w:name="_Toc36227489"/>
      <w:r w:rsidRPr="007F2609">
        <w:t>F.1.3</w:t>
      </w:r>
      <w:r w:rsidRPr="007F2609">
        <w:tab/>
      </w:r>
      <w:r w:rsidRPr="007F2609">
        <w:rPr>
          <w:lang w:eastAsia="sv-SE"/>
        </w:rPr>
        <w:t xml:space="preserve">Measurement of </w:t>
      </w:r>
      <w:r w:rsidRPr="007F2609">
        <w:t>receiver</w:t>
      </w:r>
      <w:bookmarkEnd w:id="247"/>
      <w:bookmarkEnd w:id="248"/>
    </w:p>
    <w:p w14:paraId="7E3DDBFD" w14:textId="4B4BAB1D" w:rsidR="00FB1274" w:rsidRPr="00FB1274" w:rsidRDefault="00FB1274" w:rsidP="00FB1274">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3FE901A6" w14:textId="77777777" w:rsidR="00975C97" w:rsidRPr="007F2609" w:rsidRDefault="00975C97" w:rsidP="00346178">
      <w:pPr>
        <w:pStyle w:val="TH"/>
      </w:pPr>
      <w:r w:rsidRPr="007F2609">
        <w:lastRenderedPageBreak/>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346178">
            <w:pPr>
              <w:pStyle w:val="TAH"/>
            </w:pPr>
            <w:r w:rsidRPr="007F2609">
              <w:lastRenderedPageBreak/>
              <w:t>Subclause</w:t>
            </w:r>
          </w:p>
        </w:tc>
        <w:tc>
          <w:tcPr>
            <w:tcW w:w="4535" w:type="dxa"/>
          </w:tcPr>
          <w:p w14:paraId="011ADA42" w14:textId="77777777" w:rsidR="00975C97" w:rsidRPr="007F2609" w:rsidRDefault="00975C97" w:rsidP="00346178">
            <w:pPr>
              <w:pStyle w:val="TAH"/>
            </w:pPr>
            <w:r w:rsidRPr="007F2609">
              <w:t>Maximum Test System Uncertainty</w:t>
            </w:r>
          </w:p>
        </w:tc>
        <w:tc>
          <w:tcPr>
            <w:tcW w:w="2720" w:type="dxa"/>
          </w:tcPr>
          <w:p w14:paraId="7E33D6C9" w14:textId="77777777" w:rsidR="00975C97" w:rsidRPr="007F2609" w:rsidRDefault="00975C97" w:rsidP="00346178">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346178">
            <w:pPr>
              <w:pStyle w:val="TAL"/>
            </w:pPr>
            <w:r w:rsidRPr="007F2609">
              <w:t>7.3.2 Reference sensitivity power level</w:t>
            </w:r>
          </w:p>
        </w:tc>
        <w:tc>
          <w:tcPr>
            <w:tcW w:w="4535" w:type="dxa"/>
          </w:tcPr>
          <w:p w14:paraId="09F93B0C" w14:textId="77777777" w:rsidR="00975C97" w:rsidRPr="007F2609" w:rsidRDefault="00975C97" w:rsidP="00346178">
            <w:pPr>
              <w:pStyle w:val="TAL"/>
            </w:pPr>
            <w:r w:rsidRPr="007F2609">
              <w:t>±0.7 dB, f ≤ 3.0GHz</w:t>
            </w:r>
          </w:p>
          <w:p w14:paraId="395AE53F" w14:textId="77777777" w:rsidR="00975C97" w:rsidRPr="007F2609" w:rsidRDefault="00975C97" w:rsidP="00346178">
            <w:pPr>
              <w:pStyle w:val="TAL"/>
            </w:pPr>
            <w:r w:rsidRPr="007F2609">
              <w:t>±1.0 dB, 3.0GHz &lt; f ≤ 4.2GHz</w:t>
            </w:r>
          </w:p>
          <w:p w14:paraId="6F1969F7" w14:textId="77777777" w:rsidR="00975C97" w:rsidRPr="007F2609" w:rsidRDefault="00975C97" w:rsidP="00346178">
            <w:pPr>
              <w:pStyle w:val="TAL"/>
              <w:rPr>
                <w:rFonts w:cs="v4.2.0"/>
              </w:rPr>
            </w:pPr>
            <w:r w:rsidRPr="007F2609">
              <w:t>±1.5 dB, 4.2GHz &lt; f ≤ 6GHz</w:t>
            </w:r>
          </w:p>
        </w:tc>
        <w:tc>
          <w:tcPr>
            <w:tcW w:w="2720" w:type="dxa"/>
          </w:tcPr>
          <w:p w14:paraId="3D031EE5" w14:textId="77777777" w:rsidR="00975C97" w:rsidRPr="007F2609" w:rsidRDefault="00975C97" w:rsidP="00346178">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346178">
            <w:pPr>
              <w:pStyle w:val="TAL"/>
            </w:pPr>
            <w:r w:rsidRPr="007F2609">
              <w:t>7.3A Reference sensitivity for CA</w:t>
            </w:r>
          </w:p>
          <w:p w14:paraId="24892EFD" w14:textId="0A4109B2" w:rsidR="00975C97" w:rsidRPr="007F2609" w:rsidRDefault="00975C97" w:rsidP="00346178">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346178">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346178">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346178">
            <w:pPr>
              <w:pStyle w:val="TAL"/>
            </w:pPr>
            <w:r w:rsidRPr="007F2609">
              <w:t>7.3C.2 Reference sensitivity power level</w:t>
            </w:r>
          </w:p>
        </w:tc>
        <w:tc>
          <w:tcPr>
            <w:tcW w:w="4535" w:type="dxa"/>
          </w:tcPr>
          <w:p w14:paraId="2E178EC0" w14:textId="77777777" w:rsidR="00975C97" w:rsidRPr="007F2609" w:rsidRDefault="00975C97" w:rsidP="00346178">
            <w:pPr>
              <w:pStyle w:val="TAL"/>
            </w:pPr>
            <w:r w:rsidRPr="007F2609">
              <w:t>Same as 7.3.2</w:t>
            </w:r>
          </w:p>
        </w:tc>
        <w:tc>
          <w:tcPr>
            <w:tcW w:w="2720" w:type="dxa"/>
          </w:tcPr>
          <w:p w14:paraId="58CC1777" w14:textId="77777777" w:rsidR="00975C97" w:rsidRPr="007F2609" w:rsidRDefault="00975C97" w:rsidP="00346178">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346178">
            <w:pPr>
              <w:pStyle w:val="TAL"/>
            </w:pPr>
            <w:r w:rsidRPr="007F2609">
              <w:t>7.3D Reference sensitivity for MIMO</w:t>
            </w:r>
          </w:p>
        </w:tc>
        <w:tc>
          <w:tcPr>
            <w:tcW w:w="4535" w:type="dxa"/>
          </w:tcPr>
          <w:p w14:paraId="2DA74E0A" w14:textId="77777777" w:rsidR="00975C97" w:rsidRPr="007F2609" w:rsidRDefault="00975C97" w:rsidP="00346178">
            <w:pPr>
              <w:pStyle w:val="TAL"/>
              <w:rPr>
                <w:bCs/>
                <w:szCs w:val="18"/>
              </w:rPr>
            </w:pPr>
            <w:r w:rsidRPr="007F2609">
              <w:t>Same as 7.3.2</w:t>
            </w:r>
          </w:p>
        </w:tc>
        <w:tc>
          <w:tcPr>
            <w:tcW w:w="2720" w:type="dxa"/>
          </w:tcPr>
          <w:p w14:paraId="06699DA5" w14:textId="77777777" w:rsidR="00975C97" w:rsidRPr="007F2609" w:rsidRDefault="00975C97" w:rsidP="00346178">
            <w:pPr>
              <w:pStyle w:val="TAL"/>
              <w:rPr>
                <w:snapToGrid w:val="0"/>
                <w:lang w:eastAsia="sv-SE"/>
              </w:rPr>
            </w:pPr>
          </w:p>
        </w:tc>
      </w:tr>
      <w:tr w:rsidR="008F5ED4" w:rsidRPr="007F2609" w14:paraId="4E67132C" w14:textId="77777777" w:rsidTr="00AC782F">
        <w:trPr>
          <w:cantSplit/>
          <w:jc w:val="center"/>
        </w:trPr>
        <w:tc>
          <w:tcPr>
            <w:tcW w:w="2435" w:type="dxa"/>
          </w:tcPr>
          <w:p w14:paraId="75E3ED29" w14:textId="6C406C7E" w:rsidR="008F5ED4" w:rsidRPr="007F2609" w:rsidRDefault="008F5ED4" w:rsidP="00346178">
            <w:pPr>
              <w:pStyle w:val="TAL"/>
            </w:pPr>
            <w:r w:rsidRPr="00031F5E">
              <w:t>7.3D.2_1</w:t>
            </w:r>
            <w:r>
              <w:t xml:space="preserve"> </w:t>
            </w:r>
            <w:r w:rsidRPr="00031F5E">
              <w:t>Reference sensitivity power level for SUL with UL MIMO</w:t>
            </w:r>
          </w:p>
        </w:tc>
        <w:tc>
          <w:tcPr>
            <w:tcW w:w="4535" w:type="dxa"/>
          </w:tcPr>
          <w:p w14:paraId="440E22D3" w14:textId="77777777" w:rsidR="008F5ED4" w:rsidRPr="007F2609" w:rsidRDefault="008F5ED4" w:rsidP="00346178">
            <w:pPr>
              <w:pStyle w:val="TAL"/>
              <w:rPr>
                <w:lang w:eastAsia="zh-CN"/>
              </w:rPr>
            </w:pPr>
            <w:r>
              <w:rPr>
                <w:lang w:eastAsia="zh-CN"/>
              </w:rPr>
              <w:t>Same as 7.3D</w:t>
            </w:r>
          </w:p>
        </w:tc>
        <w:tc>
          <w:tcPr>
            <w:tcW w:w="2720" w:type="dxa"/>
          </w:tcPr>
          <w:p w14:paraId="6D5AC5E7" w14:textId="77777777" w:rsidR="008F5ED4" w:rsidRPr="007F2609" w:rsidRDefault="008F5ED4" w:rsidP="00346178">
            <w:pPr>
              <w:pStyle w:val="TAL"/>
              <w:rPr>
                <w:snapToGrid w:val="0"/>
                <w:lang w:eastAsia="sv-SE"/>
              </w:rPr>
            </w:pPr>
          </w:p>
        </w:tc>
      </w:tr>
      <w:tr w:rsidR="008D2195" w:rsidRPr="008D2195" w14:paraId="2F2B52EC" w14:textId="77777777" w:rsidTr="00AC782F">
        <w:trPr>
          <w:cantSplit/>
          <w:jc w:val="center"/>
        </w:trPr>
        <w:tc>
          <w:tcPr>
            <w:tcW w:w="2435" w:type="dxa"/>
          </w:tcPr>
          <w:p w14:paraId="586C7B11" w14:textId="77777777" w:rsidR="008D2195" w:rsidRPr="008D2195" w:rsidRDefault="008D2195" w:rsidP="00D94837">
            <w:pPr>
              <w:pStyle w:val="TAL"/>
              <w:rPr>
                <w:lang w:eastAsia="en-US"/>
              </w:rPr>
            </w:pPr>
            <w:r w:rsidRPr="008D2195">
              <w:rPr>
                <w:lang w:eastAsia="en-US"/>
              </w:rPr>
              <w:t>7.3F.2 Reference sensitivity power level</w:t>
            </w:r>
          </w:p>
        </w:tc>
        <w:tc>
          <w:tcPr>
            <w:tcW w:w="4535" w:type="dxa"/>
          </w:tcPr>
          <w:p w14:paraId="54BA3289" w14:textId="77777777" w:rsidR="008D2195" w:rsidRPr="008D2195" w:rsidRDefault="008D2195" w:rsidP="00D94837">
            <w:pPr>
              <w:pStyle w:val="TAL"/>
              <w:rPr>
                <w:lang w:eastAsia="en-US"/>
              </w:rPr>
            </w:pPr>
            <w:r w:rsidRPr="008D2195">
              <w:rPr>
                <w:lang w:eastAsia="en-US"/>
              </w:rPr>
              <w:t>±0.7 dB, f ≤ 3.0GHz</w:t>
            </w:r>
          </w:p>
          <w:p w14:paraId="0631992D" w14:textId="77777777" w:rsidR="008D2195" w:rsidRPr="008D2195" w:rsidRDefault="008D2195" w:rsidP="00D94837">
            <w:pPr>
              <w:pStyle w:val="TAL"/>
              <w:rPr>
                <w:lang w:eastAsia="en-US"/>
              </w:rPr>
            </w:pPr>
            <w:r w:rsidRPr="008D2195">
              <w:rPr>
                <w:lang w:eastAsia="en-US"/>
              </w:rPr>
              <w:t>±1.0 dB, 3.0GHz &lt; f ≤ 4.2GHz</w:t>
            </w:r>
          </w:p>
          <w:p w14:paraId="37CDF9F0" w14:textId="7F7A9D23" w:rsidR="008D2195" w:rsidRPr="008D2195" w:rsidRDefault="008D2195" w:rsidP="00D94837">
            <w:pPr>
              <w:pStyle w:val="TAL"/>
              <w:rPr>
                <w:lang w:eastAsia="en-US"/>
              </w:rPr>
            </w:pPr>
            <w:r w:rsidRPr="008D2195">
              <w:rPr>
                <w:lang w:eastAsia="en-US"/>
              </w:rPr>
              <w:t xml:space="preserve">±1.5 dB, 4.2GHz &lt; f ≤ </w:t>
            </w:r>
            <w:r w:rsidR="00D94837">
              <w:t>7.125</w:t>
            </w:r>
            <w:r w:rsidR="00D94837" w:rsidRPr="008D2195">
              <w:t>GHz</w:t>
            </w:r>
          </w:p>
          <w:p w14:paraId="73FA3491" w14:textId="1DEB4167" w:rsidR="008D2195" w:rsidRPr="008D2195" w:rsidRDefault="008D2195" w:rsidP="00D94837">
            <w:pPr>
              <w:pStyle w:val="TAL"/>
              <w:rPr>
                <w:lang w:eastAsia="en-US"/>
              </w:rPr>
            </w:pPr>
          </w:p>
        </w:tc>
        <w:tc>
          <w:tcPr>
            <w:tcW w:w="2720" w:type="dxa"/>
          </w:tcPr>
          <w:p w14:paraId="60BF8A59" w14:textId="77777777" w:rsidR="008D2195" w:rsidRPr="008D2195" w:rsidRDefault="008D2195" w:rsidP="00346178">
            <w:pPr>
              <w:rPr>
                <w:snapToGrid w:val="0"/>
                <w:lang w:eastAsia="sv-SE"/>
              </w:rPr>
            </w:pPr>
          </w:p>
        </w:tc>
      </w:tr>
      <w:tr w:rsidR="00450716" w:rsidRPr="008D2195" w14:paraId="4B21C83C" w14:textId="77777777" w:rsidTr="00AC782F">
        <w:trPr>
          <w:cantSplit/>
          <w:jc w:val="center"/>
        </w:trPr>
        <w:tc>
          <w:tcPr>
            <w:tcW w:w="2435" w:type="dxa"/>
          </w:tcPr>
          <w:p w14:paraId="417D7994" w14:textId="0EEC1111" w:rsidR="00450716" w:rsidRPr="008D2195" w:rsidRDefault="00450716" w:rsidP="00450716">
            <w:pPr>
              <w:pStyle w:val="TAL"/>
              <w:rPr>
                <w:lang w:eastAsia="en-US"/>
              </w:rPr>
            </w:pPr>
            <w:r w:rsidRPr="007F2609">
              <w:t>7.3</w:t>
            </w:r>
            <w:r>
              <w:t>I</w:t>
            </w:r>
            <w:r w:rsidRPr="007F2609">
              <w:t>.2 Reference sensitivity power level</w:t>
            </w:r>
          </w:p>
        </w:tc>
        <w:tc>
          <w:tcPr>
            <w:tcW w:w="4535" w:type="dxa"/>
          </w:tcPr>
          <w:p w14:paraId="05AE05C0" w14:textId="11577C77" w:rsidR="00450716" w:rsidRPr="008D2195" w:rsidRDefault="00450716" w:rsidP="00450716">
            <w:pPr>
              <w:pStyle w:val="TAL"/>
              <w:rPr>
                <w:lang w:eastAsia="en-US"/>
              </w:rPr>
            </w:pPr>
            <w:r w:rsidRPr="007F2609">
              <w:rPr>
                <w:lang w:eastAsia="zh-CN"/>
              </w:rPr>
              <w:t>Same as 7.3.2</w:t>
            </w:r>
          </w:p>
        </w:tc>
        <w:tc>
          <w:tcPr>
            <w:tcW w:w="2720" w:type="dxa"/>
          </w:tcPr>
          <w:p w14:paraId="001F4835" w14:textId="77777777" w:rsidR="00450716" w:rsidRPr="008D2195" w:rsidRDefault="00450716" w:rsidP="00450716">
            <w:pPr>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346178">
            <w:pPr>
              <w:pStyle w:val="TAL"/>
            </w:pPr>
            <w:r w:rsidRPr="007F2609">
              <w:t>7.4 Maximum input level</w:t>
            </w:r>
          </w:p>
        </w:tc>
        <w:tc>
          <w:tcPr>
            <w:tcW w:w="4535" w:type="dxa"/>
          </w:tcPr>
          <w:p w14:paraId="431CA0B5" w14:textId="77777777" w:rsidR="00975C97" w:rsidRPr="007F2609" w:rsidRDefault="00975C97" w:rsidP="00346178">
            <w:pPr>
              <w:pStyle w:val="TAL"/>
            </w:pPr>
            <w:r w:rsidRPr="007F2609">
              <w:t>Downlink power</w:t>
            </w:r>
          </w:p>
          <w:p w14:paraId="3C4E05AA" w14:textId="77777777" w:rsidR="00975C97" w:rsidRPr="007F2609" w:rsidRDefault="00975C97" w:rsidP="00346178">
            <w:pPr>
              <w:pStyle w:val="TAL"/>
            </w:pPr>
            <w:r w:rsidRPr="007F2609">
              <w:t>±0.7 dB, f ≤ 3.0GHz</w:t>
            </w:r>
          </w:p>
          <w:p w14:paraId="183C104B" w14:textId="77777777" w:rsidR="00975C97" w:rsidRPr="007F2609" w:rsidRDefault="00975C97" w:rsidP="00346178">
            <w:pPr>
              <w:pStyle w:val="TAL"/>
            </w:pPr>
            <w:r w:rsidRPr="007F2609">
              <w:t>±1.0 dB, 3.0GHz &lt; f ≤ 4.2GHz</w:t>
            </w:r>
          </w:p>
          <w:p w14:paraId="5349D64D" w14:textId="77777777" w:rsidR="00975C97" w:rsidRPr="007F2609" w:rsidRDefault="00975C97" w:rsidP="00346178">
            <w:pPr>
              <w:pStyle w:val="TAL"/>
            </w:pPr>
            <w:r w:rsidRPr="007F2609">
              <w:t>±1.5 dB, 4.2GHz &lt; f ≤ 6GHz</w:t>
            </w:r>
          </w:p>
          <w:p w14:paraId="52AF25A2" w14:textId="77777777" w:rsidR="00975C97" w:rsidRPr="007F2609" w:rsidRDefault="00975C97" w:rsidP="00346178">
            <w:pPr>
              <w:pStyle w:val="TAL"/>
            </w:pPr>
          </w:p>
          <w:p w14:paraId="7A50FCBD" w14:textId="77777777" w:rsidR="00200108" w:rsidRDefault="00975C97" w:rsidP="00200108">
            <w:pPr>
              <w:pStyle w:val="TAL"/>
            </w:pPr>
            <w:r w:rsidRPr="007F2609">
              <w:t>Uplink power measurement same as 6.2.1</w:t>
            </w:r>
          </w:p>
          <w:p w14:paraId="0FFCE3D0" w14:textId="77777777" w:rsidR="00200108" w:rsidRPr="009A7130" w:rsidRDefault="00200108" w:rsidP="00200108">
            <w:pPr>
              <w:pStyle w:val="TAL"/>
              <w:rPr>
                <w:lang w:eastAsia="fr-FR"/>
              </w:rPr>
            </w:pPr>
            <w:r w:rsidRPr="009A7130">
              <w:rPr>
                <w:lang w:eastAsia="fr-FR"/>
              </w:rPr>
              <w:t>Downlink EVM ≤ 2.5% for ≤ 4.2 GHz</w:t>
            </w:r>
          </w:p>
          <w:p w14:paraId="244393A4" w14:textId="73BC4D7E" w:rsidR="00975C97" w:rsidRPr="007F2609" w:rsidRDefault="00200108" w:rsidP="00200108">
            <w:pPr>
              <w:pStyle w:val="TAL"/>
              <w:rPr>
                <w:bCs/>
                <w:szCs w:val="18"/>
              </w:rPr>
            </w:pPr>
            <w:r w:rsidRPr="009A7130">
              <w:rPr>
                <w:lang w:eastAsia="fr-FR"/>
              </w:rPr>
              <w:t>Downlink EVM ≤ [2.5%] for &gt; 4.2 GHz</w:t>
            </w:r>
          </w:p>
        </w:tc>
        <w:tc>
          <w:tcPr>
            <w:tcW w:w="2720" w:type="dxa"/>
          </w:tcPr>
          <w:p w14:paraId="75987890" w14:textId="710CF0E4" w:rsidR="00200108" w:rsidRPr="009A7130" w:rsidRDefault="00200108" w:rsidP="00200108">
            <w:pPr>
              <w:pStyle w:val="TAL"/>
              <w:rPr>
                <w:snapToGrid w:val="0"/>
                <w:lang w:eastAsia="sv-SE"/>
              </w:rPr>
            </w:pPr>
            <w:r w:rsidRPr="009A7130">
              <w:rPr>
                <w:snapToGrid w:val="0"/>
                <w:lang w:eastAsia="sv-SE"/>
              </w:rPr>
              <w:t>2.5% EVM is equivalent to a Test system downlink SNR of 32.04dB.</w:t>
            </w:r>
          </w:p>
          <w:p w14:paraId="755633DB" w14:textId="77777777" w:rsidR="00200108" w:rsidRPr="009A7130" w:rsidRDefault="00200108" w:rsidP="00200108">
            <w:pPr>
              <w:pStyle w:val="TAL"/>
              <w:rPr>
                <w:snapToGrid w:val="0"/>
                <w:lang w:eastAsia="sv-SE"/>
              </w:rPr>
            </w:pPr>
          </w:p>
          <w:p w14:paraId="4F83C19C" w14:textId="07104908" w:rsidR="00975C97" w:rsidRPr="007F2609" w:rsidRDefault="00200108" w:rsidP="00200108">
            <w:pPr>
              <w:pStyle w:val="TAL"/>
              <w:rPr>
                <w:snapToGrid w:val="0"/>
                <w:lang w:eastAsia="sv-SE"/>
              </w:rPr>
            </w:pPr>
            <w:r w:rsidRPr="009A7130">
              <w:rPr>
                <w:snapToGrid w:val="0"/>
                <w:lang w:eastAsia="sv-SE"/>
              </w:rPr>
              <w:t>The DL power from the Test system is way below the UE REFSENS level. Under these conditions  that required for the UE to demodulate the signal with the required % success rate. Under these conditions the UE throughput is not limited by the Test system EVM.</w:t>
            </w:r>
          </w:p>
        </w:tc>
      </w:tr>
      <w:tr w:rsidR="00975C97" w:rsidRPr="007F2609" w14:paraId="7E884FEC" w14:textId="77777777" w:rsidTr="00C971DC">
        <w:trPr>
          <w:cantSplit/>
          <w:jc w:val="center"/>
        </w:trPr>
        <w:tc>
          <w:tcPr>
            <w:tcW w:w="2435" w:type="dxa"/>
          </w:tcPr>
          <w:p w14:paraId="0BF48155" w14:textId="77777777" w:rsidR="00975C97" w:rsidRPr="007F2609" w:rsidRDefault="00975C97" w:rsidP="00346178">
            <w:pPr>
              <w:pStyle w:val="TAL"/>
            </w:pPr>
            <w:r w:rsidRPr="007F2609">
              <w:t>7.4A Maximum input level for CA</w:t>
            </w:r>
          </w:p>
          <w:p w14:paraId="3E1256CC" w14:textId="77777777" w:rsidR="00975C97" w:rsidRPr="007F2609" w:rsidRDefault="00975C97" w:rsidP="00346178">
            <w:pPr>
              <w:pStyle w:val="TAL"/>
            </w:pPr>
            <w:r w:rsidRPr="007F2609">
              <w:t>(Same MU apply to all subsections including 7.4A.1, 7.4A.2, 7.4A.3, 7.4A.4, etc.)</w:t>
            </w:r>
          </w:p>
        </w:tc>
        <w:tc>
          <w:tcPr>
            <w:tcW w:w="4535" w:type="dxa"/>
          </w:tcPr>
          <w:p w14:paraId="60989D6F" w14:textId="77777777" w:rsidR="00975C97" w:rsidRPr="007F2609" w:rsidRDefault="00975C97" w:rsidP="00346178">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346178">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346178">
            <w:pPr>
              <w:pStyle w:val="TAL"/>
            </w:pPr>
            <w:r w:rsidRPr="007F2609">
              <w:t>7.4D Maximum input level for UL MIMO</w:t>
            </w:r>
          </w:p>
        </w:tc>
        <w:tc>
          <w:tcPr>
            <w:tcW w:w="4535" w:type="dxa"/>
          </w:tcPr>
          <w:p w14:paraId="164B548A" w14:textId="77777777" w:rsidR="00975C97" w:rsidRPr="007F2609" w:rsidRDefault="00975C97" w:rsidP="00346178">
            <w:pPr>
              <w:pStyle w:val="TAL"/>
              <w:rPr>
                <w:lang w:eastAsia="zh-CN"/>
              </w:rPr>
            </w:pPr>
            <w:r w:rsidRPr="007F2609">
              <w:t>Downlink power same as 7.4</w:t>
            </w:r>
          </w:p>
          <w:p w14:paraId="62F6F976" w14:textId="77777777" w:rsidR="00975C97" w:rsidRPr="007F2609" w:rsidRDefault="00975C97" w:rsidP="00346178">
            <w:pPr>
              <w:pStyle w:val="TAL"/>
              <w:rPr>
                <w:lang w:eastAsia="zh-CN"/>
              </w:rPr>
            </w:pPr>
          </w:p>
          <w:p w14:paraId="37CD2113" w14:textId="77777777" w:rsidR="00975C97" w:rsidRPr="007F2609" w:rsidRDefault="00975C97" w:rsidP="00346178">
            <w:pPr>
              <w:pStyle w:val="TAL"/>
              <w:rPr>
                <w:bCs/>
                <w:szCs w:val="18"/>
              </w:rPr>
            </w:pPr>
            <w:r w:rsidRPr="007F2609">
              <w:t>Uplink power measurement same as 6.2D.1</w:t>
            </w:r>
          </w:p>
        </w:tc>
        <w:tc>
          <w:tcPr>
            <w:tcW w:w="2720" w:type="dxa"/>
          </w:tcPr>
          <w:p w14:paraId="537A9D62" w14:textId="77777777" w:rsidR="00975C97" w:rsidRPr="007F2609" w:rsidRDefault="00975C97" w:rsidP="00346178">
            <w:pPr>
              <w:pStyle w:val="TAL"/>
              <w:rPr>
                <w:rFonts w:ascii="Symbol" w:hAnsi="Symbol" w:cs="v4.2.0"/>
                <w:snapToGrid w:val="0"/>
                <w:lang w:eastAsia="sv-SE"/>
              </w:rPr>
            </w:pPr>
            <w:r w:rsidRPr="007F2609">
              <w:t>The overall UL power is the linear sum of the output powers over all Tx antenna connectors</w:t>
            </w:r>
          </w:p>
        </w:tc>
      </w:tr>
      <w:tr w:rsidR="008F5ED4" w:rsidRPr="007F2609" w14:paraId="165EF274" w14:textId="77777777" w:rsidTr="00AC782F">
        <w:trPr>
          <w:cantSplit/>
          <w:jc w:val="center"/>
        </w:trPr>
        <w:tc>
          <w:tcPr>
            <w:tcW w:w="2435" w:type="dxa"/>
          </w:tcPr>
          <w:p w14:paraId="5671C286" w14:textId="393ECCC1" w:rsidR="008F5ED4" w:rsidRPr="007F2609" w:rsidRDefault="008F5ED4" w:rsidP="00346178">
            <w:pPr>
              <w:pStyle w:val="TAL"/>
            </w:pPr>
            <w:r w:rsidRPr="00E94905">
              <w:t>7.4D_1</w:t>
            </w:r>
            <w:r>
              <w:t xml:space="preserve"> </w:t>
            </w:r>
            <w:r w:rsidRPr="00E94905">
              <w:t>Maximum input level for SUL with UL MIMO</w:t>
            </w:r>
          </w:p>
        </w:tc>
        <w:tc>
          <w:tcPr>
            <w:tcW w:w="4535" w:type="dxa"/>
          </w:tcPr>
          <w:p w14:paraId="6540745B" w14:textId="77777777" w:rsidR="008F5ED4" w:rsidRPr="007F2609" w:rsidRDefault="008F5ED4" w:rsidP="00346178">
            <w:pPr>
              <w:pStyle w:val="TAL"/>
              <w:rPr>
                <w:lang w:eastAsia="zh-CN"/>
              </w:rPr>
            </w:pPr>
            <w:r w:rsidRPr="007F2609">
              <w:t>Downlink power same as 7.4</w:t>
            </w:r>
            <w:r>
              <w:t>D</w:t>
            </w:r>
          </w:p>
          <w:p w14:paraId="74BCB38D" w14:textId="77777777" w:rsidR="008F5ED4" w:rsidRPr="007F2609" w:rsidRDefault="008F5ED4" w:rsidP="00346178">
            <w:pPr>
              <w:pStyle w:val="TAL"/>
              <w:rPr>
                <w:lang w:eastAsia="zh-CN"/>
              </w:rPr>
            </w:pPr>
          </w:p>
          <w:p w14:paraId="06412907" w14:textId="77777777" w:rsidR="008F5ED4" w:rsidRPr="007F2609" w:rsidRDefault="008F5ED4" w:rsidP="00346178">
            <w:pPr>
              <w:pStyle w:val="TAL"/>
              <w:rPr>
                <w:lang w:eastAsia="zh-CN"/>
              </w:rPr>
            </w:pPr>
            <w:r w:rsidRPr="007F2609">
              <w:t>Uplink power measurement same as 6.2D.1</w:t>
            </w:r>
            <w:r>
              <w:t>_1</w:t>
            </w:r>
          </w:p>
        </w:tc>
        <w:tc>
          <w:tcPr>
            <w:tcW w:w="2720" w:type="dxa"/>
          </w:tcPr>
          <w:p w14:paraId="0CCFAE50" w14:textId="77777777" w:rsidR="008F5ED4" w:rsidRPr="007F2609" w:rsidRDefault="008F5ED4" w:rsidP="00346178">
            <w:pPr>
              <w:pStyle w:val="TAL"/>
              <w:rPr>
                <w:lang w:eastAsia="zh-CN"/>
              </w:rPr>
            </w:pPr>
            <w:r>
              <w:rPr>
                <w:lang w:eastAsia="zh-CN"/>
              </w:rPr>
              <w:t>Same as 7.4D</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346178">
            <w:pPr>
              <w:pStyle w:val="TAL"/>
            </w:pPr>
            <w:r w:rsidRPr="007F2609">
              <w:t>7.5 Adjacent channel selectivity</w:t>
            </w:r>
          </w:p>
        </w:tc>
        <w:tc>
          <w:tcPr>
            <w:tcW w:w="4535" w:type="dxa"/>
          </w:tcPr>
          <w:p w14:paraId="6A7058A2" w14:textId="77777777" w:rsidR="00975C97" w:rsidRPr="007F2609" w:rsidRDefault="00975C97" w:rsidP="00346178">
            <w:pPr>
              <w:pStyle w:val="TAL"/>
            </w:pPr>
            <w:r w:rsidRPr="007F2609">
              <w:t>ACS value</w:t>
            </w:r>
          </w:p>
          <w:p w14:paraId="73051D69" w14:textId="77777777" w:rsidR="00975C97" w:rsidRPr="007F2609" w:rsidRDefault="00975C97" w:rsidP="00346178">
            <w:pPr>
              <w:pStyle w:val="TAL"/>
              <w:rPr>
                <w:rFonts w:cs="v4.2.0"/>
              </w:rPr>
            </w:pPr>
            <w:r w:rsidRPr="007F2609">
              <w:t>±1.6 dB, f ≤ 3.0GHz</w:t>
            </w:r>
          </w:p>
          <w:p w14:paraId="264627D4" w14:textId="77777777" w:rsidR="00975C97" w:rsidRPr="007F2609" w:rsidRDefault="00975C97" w:rsidP="00346178">
            <w:pPr>
              <w:pStyle w:val="TAL"/>
              <w:rPr>
                <w:rFonts w:cs="v4.2.0"/>
              </w:rPr>
            </w:pPr>
            <w:r w:rsidRPr="007F2609">
              <w:t>±2.3 dB, 3.0GHz &lt; f ≤ 4.2GHz</w:t>
            </w:r>
          </w:p>
          <w:p w14:paraId="6C72AC08" w14:textId="77777777" w:rsidR="00975C97" w:rsidRPr="007F2609" w:rsidRDefault="00975C97" w:rsidP="00346178">
            <w:pPr>
              <w:pStyle w:val="TAL"/>
              <w:rPr>
                <w:rFonts w:cs="v4.2.0"/>
              </w:rPr>
            </w:pPr>
            <w:r w:rsidRPr="007F2609">
              <w:t>±3.0 dB, 4.2GHz &lt; f ≤ 6.0GHz</w:t>
            </w:r>
          </w:p>
          <w:p w14:paraId="063E9BB5" w14:textId="77777777" w:rsidR="00975C97" w:rsidRPr="007F2609" w:rsidRDefault="00975C97" w:rsidP="00346178">
            <w:pPr>
              <w:pStyle w:val="TAL"/>
            </w:pPr>
          </w:p>
          <w:p w14:paraId="2AE81857" w14:textId="77777777" w:rsidR="00975C97" w:rsidRPr="007F2609" w:rsidRDefault="00975C97" w:rsidP="00346178">
            <w:pPr>
              <w:pStyle w:val="TAL"/>
              <w:rPr>
                <w:rFonts w:cs="v4.2.0"/>
              </w:rPr>
            </w:pPr>
            <w:r w:rsidRPr="007F2609">
              <w:t>Uplink power measurement same as 6.2.1</w:t>
            </w:r>
          </w:p>
        </w:tc>
        <w:tc>
          <w:tcPr>
            <w:tcW w:w="2720" w:type="dxa"/>
          </w:tcPr>
          <w:p w14:paraId="24FA942E" w14:textId="77777777" w:rsidR="00975C97" w:rsidRPr="007F2609" w:rsidRDefault="00975C97" w:rsidP="00346178">
            <w:pPr>
              <w:pStyle w:val="TAL"/>
              <w:rPr>
                <w:lang w:eastAsia="sv-SE"/>
              </w:rPr>
            </w:pPr>
            <w:r w:rsidRPr="007F2609">
              <w:rPr>
                <w:lang w:eastAsia="sv-SE"/>
              </w:rPr>
              <w:t>Overall ACS uncertainty comprises three quantities:</w:t>
            </w:r>
          </w:p>
          <w:p w14:paraId="3C1362A2" w14:textId="77777777" w:rsidR="00975C97" w:rsidRPr="007F2609" w:rsidRDefault="00975C97" w:rsidP="00346178">
            <w:pPr>
              <w:pStyle w:val="TAL"/>
              <w:rPr>
                <w:lang w:eastAsia="sv-SE"/>
              </w:rPr>
            </w:pPr>
            <w:r w:rsidRPr="007F2609">
              <w:rPr>
                <w:lang w:eastAsia="sv-SE"/>
              </w:rPr>
              <w:t>1. Wanted signal level error</w:t>
            </w:r>
          </w:p>
          <w:p w14:paraId="4EBBA3FD" w14:textId="77777777" w:rsidR="00975C97" w:rsidRPr="007F2609" w:rsidRDefault="00975C97" w:rsidP="00346178">
            <w:pPr>
              <w:pStyle w:val="TAL"/>
              <w:rPr>
                <w:lang w:eastAsia="sv-SE"/>
              </w:rPr>
            </w:pPr>
            <w:r w:rsidRPr="007F2609">
              <w:rPr>
                <w:lang w:eastAsia="sv-SE"/>
              </w:rPr>
              <w:t>2. Interferer signal level error</w:t>
            </w:r>
          </w:p>
          <w:p w14:paraId="0F8EF129" w14:textId="77777777" w:rsidR="00975C97" w:rsidRPr="007F2609" w:rsidRDefault="00975C97" w:rsidP="00346178">
            <w:pPr>
              <w:pStyle w:val="TAL"/>
              <w:rPr>
                <w:lang w:eastAsia="sv-SE"/>
              </w:rPr>
            </w:pPr>
            <w:r w:rsidRPr="007F2609">
              <w:rPr>
                <w:lang w:eastAsia="sv-SE"/>
              </w:rPr>
              <w:t>3. Additional impact of interferer ACLR</w:t>
            </w:r>
          </w:p>
          <w:p w14:paraId="79C679F9"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346178">
            <w:pPr>
              <w:pStyle w:val="TAL"/>
            </w:pPr>
            <w:r w:rsidRPr="007F2609">
              <w:lastRenderedPageBreak/>
              <w:t>7.5A Adjacent channel selectivity for CA</w:t>
            </w:r>
          </w:p>
          <w:p w14:paraId="2E840E9F" w14:textId="77777777" w:rsidR="00975C97" w:rsidRPr="007F2609" w:rsidRDefault="00975C97" w:rsidP="00346178">
            <w:pPr>
              <w:pStyle w:val="TAL"/>
            </w:pPr>
            <w:r w:rsidRPr="007F2609">
              <w:t>(Same MU apply to all subsections including 7.5A.1, 7.5A.2, 7.5A.3, 7.5A.4, etc.)</w:t>
            </w:r>
          </w:p>
        </w:tc>
        <w:tc>
          <w:tcPr>
            <w:tcW w:w="4535" w:type="dxa"/>
          </w:tcPr>
          <w:p w14:paraId="1B31C16E" w14:textId="77777777" w:rsidR="00975C97" w:rsidRPr="007F2609" w:rsidRDefault="00975C97" w:rsidP="00346178">
            <w:pPr>
              <w:pStyle w:val="TAL"/>
            </w:pPr>
            <w:r w:rsidRPr="007F2609">
              <w:t>Same as 7.5 for each component carrier</w:t>
            </w:r>
          </w:p>
        </w:tc>
        <w:tc>
          <w:tcPr>
            <w:tcW w:w="2720" w:type="dxa"/>
          </w:tcPr>
          <w:p w14:paraId="5ED6605E" w14:textId="77777777" w:rsidR="00975C97" w:rsidRPr="007F2609" w:rsidRDefault="00975C97" w:rsidP="00346178">
            <w:pPr>
              <w:pStyle w:val="TAL"/>
            </w:pPr>
            <w:r w:rsidRPr="007F2609">
              <w:t>Same as 7.5</w:t>
            </w:r>
          </w:p>
          <w:p w14:paraId="613BD3F5" w14:textId="77777777" w:rsidR="00975C97" w:rsidRPr="007F2609" w:rsidRDefault="00975C97" w:rsidP="00346178">
            <w:pPr>
              <w:pStyle w:val="TAL"/>
            </w:pPr>
            <w:r w:rsidRPr="007F2609">
              <w:t>The wanted signal level uncertainty applies for each CC.</w:t>
            </w:r>
          </w:p>
          <w:p w14:paraId="4F3F47BA" w14:textId="77777777" w:rsidR="00975C97" w:rsidRPr="007F2609" w:rsidRDefault="00975C97" w:rsidP="00346178">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346178">
            <w:pPr>
              <w:pStyle w:val="TAL"/>
            </w:pPr>
            <w:r w:rsidRPr="007F2609">
              <w:t>7.5D Adjacent channel selectivity for UL MIMO</w:t>
            </w:r>
          </w:p>
        </w:tc>
        <w:tc>
          <w:tcPr>
            <w:tcW w:w="4535" w:type="dxa"/>
          </w:tcPr>
          <w:p w14:paraId="28447DCF" w14:textId="77777777" w:rsidR="00975C97" w:rsidRPr="007F2609" w:rsidRDefault="00975C97" w:rsidP="00346178">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346178">
            <w:pPr>
              <w:pStyle w:val="TAL"/>
              <w:rPr>
                <w:lang w:eastAsia="zh-CN"/>
              </w:rPr>
            </w:pPr>
          </w:p>
          <w:p w14:paraId="6964B023" w14:textId="77777777" w:rsidR="00975C97" w:rsidRPr="007F2609" w:rsidRDefault="00975C97" w:rsidP="00346178">
            <w:pPr>
              <w:pStyle w:val="TAL"/>
              <w:rPr>
                <w:rFonts w:cs="v4.2.0"/>
              </w:rPr>
            </w:pPr>
            <w:r w:rsidRPr="007F2609">
              <w:t>Uplink power measurement same as 6.2D.1</w:t>
            </w:r>
          </w:p>
        </w:tc>
        <w:tc>
          <w:tcPr>
            <w:tcW w:w="2720" w:type="dxa"/>
          </w:tcPr>
          <w:p w14:paraId="56C61D15" w14:textId="77777777" w:rsidR="00975C97" w:rsidRPr="007F2609" w:rsidRDefault="00975C97" w:rsidP="00346178">
            <w:pPr>
              <w:pStyle w:val="TAL"/>
              <w:rPr>
                <w:lang w:eastAsia="sv-SE"/>
              </w:rPr>
            </w:pPr>
            <w:r w:rsidRPr="007F2609">
              <w:rPr>
                <w:lang w:eastAsia="sv-SE"/>
              </w:rPr>
              <w:t>The overall UL power is the linear sum of the output powers over all Tx antenna connectors</w:t>
            </w:r>
          </w:p>
        </w:tc>
      </w:tr>
      <w:tr w:rsidR="008F5ED4" w:rsidRPr="007F2609" w14:paraId="26D86E9E" w14:textId="77777777" w:rsidTr="00AC782F">
        <w:trPr>
          <w:cantSplit/>
          <w:jc w:val="center"/>
        </w:trPr>
        <w:tc>
          <w:tcPr>
            <w:tcW w:w="2435" w:type="dxa"/>
          </w:tcPr>
          <w:p w14:paraId="2FD42CE2" w14:textId="5E04E339" w:rsidR="008F5ED4" w:rsidRPr="007F2609" w:rsidRDefault="008F5ED4" w:rsidP="00346178">
            <w:pPr>
              <w:pStyle w:val="TAL"/>
              <w:rPr>
                <w:lang w:eastAsia="zh-CN"/>
              </w:rPr>
            </w:pPr>
            <w:r w:rsidRPr="00E94905">
              <w:rPr>
                <w:lang w:eastAsia="zh-CN"/>
              </w:rPr>
              <w:t>7.5D_1</w:t>
            </w:r>
            <w:r>
              <w:rPr>
                <w:lang w:eastAsia="zh-CN"/>
              </w:rPr>
              <w:t xml:space="preserve"> </w:t>
            </w:r>
            <w:r w:rsidRPr="00E94905">
              <w:rPr>
                <w:lang w:eastAsia="zh-CN"/>
              </w:rPr>
              <w:t>Adjacent channel selectivity for SUL with UL MIMO</w:t>
            </w:r>
          </w:p>
        </w:tc>
        <w:tc>
          <w:tcPr>
            <w:tcW w:w="4535" w:type="dxa"/>
          </w:tcPr>
          <w:p w14:paraId="79CAAE18" w14:textId="77777777" w:rsidR="008F5ED4" w:rsidRPr="007F2609" w:rsidRDefault="008F5ED4" w:rsidP="00346178">
            <w:pPr>
              <w:pStyle w:val="TAL"/>
              <w:rPr>
                <w:lang w:eastAsia="zh-CN"/>
              </w:rPr>
            </w:pPr>
            <w:r w:rsidRPr="007F2609">
              <w:rPr>
                <w:rFonts w:cs="v4.2.0"/>
              </w:rPr>
              <w:t xml:space="preserve">ACS value </w:t>
            </w:r>
            <w:r w:rsidRPr="007F2609">
              <w:t>same as 7.5</w:t>
            </w:r>
            <w:r>
              <w:t>D</w:t>
            </w:r>
          </w:p>
          <w:p w14:paraId="6F85C04F" w14:textId="77777777" w:rsidR="008F5ED4" w:rsidRPr="007F2609" w:rsidRDefault="008F5ED4" w:rsidP="00346178">
            <w:pPr>
              <w:pStyle w:val="TAL"/>
              <w:rPr>
                <w:lang w:eastAsia="zh-CN"/>
              </w:rPr>
            </w:pPr>
          </w:p>
          <w:p w14:paraId="792F7E9F"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2E199791" w14:textId="77777777" w:rsidR="008F5ED4" w:rsidRPr="007F2609" w:rsidRDefault="008F5ED4" w:rsidP="00346178">
            <w:pPr>
              <w:pStyle w:val="TAL"/>
              <w:rPr>
                <w:lang w:eastAsia="sv-SE"/>
              </w:rPr>
            </w:pPr>
            <w:r>
              <w:rPr>
                <w:lang w:eastAsia="zh-CN"/>
              </w:rPr>
              <w:t>Same as 7.5D</w:t>
            </w:r>
          </w:p>
        </w:tc>
      </w:tr>
      <w:tr w:rsidR="00F31CDD" w:rsidRPr="007F2609" w14:paraId="042865F2" w14:textId="77777777" w:rsidTr="00C971DC">
        <w:trPr>
          <w:cantSplit/>
          <w:jc w:val="center"/>
        </w:trPr>
        <w:tc>
          <w:tcPr>
            <w:tcW w:w="2435" w:type="dxa"/>
          </w:tcPr>
          <w:p w14:paraId="302381F9" w14:textId="01F34177" w:rsidR="00F31CDD" w:rsidRPr="007F2609" w:rsidRDefault="00F31CDD" w:rsidP="00346178">
            <w:pPr>
              <w:pStyle w:val="TAL"/>
              <w:rPr>
                <w:rFonts w:cs="v4.2.0"/>
              </w:rPr>
            </w:pPr>
            <w:r w:rsidRPr="007F2609">
              <w:t>7.5F.1</w:t>
            </w:r>
            <w:r w:rsidR="008F5ED4">
              <w:t xml:space="preserve"> </w:t>
            </w:r>
            <w:r w:rsidRPr="007F2609">
              <w:t>Adjacent channel selectivity for shared spectrum channel access</w:t>
            </w:r>
          </w:p>
        </w:tc>
        <w:tc>
          <w:tcPr>
            <w:tcW w:w="4535" w:type="dxa"/>
          </w:tcPr>
          <w:p w14:paraId="2E512F90" w14:textId="77777777" w:rsidR="00F31CDD" w:rsidRPr="007F2609" w:rsidRDefault="00F31CDD" w:rsidP="00346178">
            <w:pPr>
              <w:pStyle w:val="TAL"/>
            </w:pPr>
            <w:r w:rsidRPr="007F2609">
              <w:t>ACS value</w:t>
            </w:r>
          </w:p>
          <w:p w14:paraId="7B9A67F9" w14:textId="6538D65F" w:rsidR="00F31CDD" w:rsidRPr="007F2609" w:rsidRDefault="00F31CDD" w:rsidP="00346178">
            <w:pPr>
              <w:pStyle w:val="TAL"/>
            </w:pPr>
            <w:r w:rsidRPr="007F2609">
              <w:t xml:space="preserve">±3.0 dB, 4.2GHz &lt; f ≤ </w:t>
            </w:r>
            <w:r w:rsidR="00C53B5B">
              <w:t>7.125</w:t>
            </w:r>
            <w:r w:rsidR="00C53B5B" w:rsidRPr="008D2195">
              <w:t>GHz</w:t>
            </w:r>
          </w:p>
          <w:p w14:paraId="562BC462" w14:textId="77777777" w:rsidR="00F31CDD" w:rsidRPr="007F2609" w:rsidRDefault="00F31CDD" w:rsidP="00346178">
            <w:pPr>
              <w:pStyle w:val="TAL"/>
            </w:pPr>
          </w:p>
          <w:p w14:paraId="5D3DF277" w14:textId="6819B50C" w:rsidR="00F31CDD" w:rsidRPr="007F2609" w:rsidRDefault="00F31CDD" w:rsidP="00346178">
            <w:pPr>
              <w:pStyle w:val="TAL"/>
              <w:rPr>
                <w:rFonts w:cs="v4.2.0"/>
              </w:rPr>
            </w:pPr>
            <w:r w:rsidRPr="007F2609">
              <w:t>Uplink power measurement same as 6.2F.1</w:t>
            </w:r>
          </w:p>
        </w:tc>
        <w:tc>
          <w:tcPr>
            <w:tcW w:w="2720" w:type="dxa"/>
          </w:tcPr>
          <w:p w14:paraId="2C8BA43C" w14:textId="796E2018" w:rsidR="00F31CDD" w:rsidRPr="007F2609" w:rsidRDefault="00F31CDD" w:rsidP="00346178">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346178">
            <w:pPr>
              <w:pStyle w:val="TAL"/>
            </w:pPr>
            <w:r w:rsidRPr="007F2609">
              <w:t>7.6.2 Inband Blocking</w:t>
            </w:r>
          </w:p>
        </w:tc>
        <w:tc>
          <w:tcPr>
            <w:tcW w:w="4535" w:type="dxa"/>
          </w:tcPr>
          <w:p w14:paraId="7B722DEE" w14:textId="77777777" w:rsidR="00975C97" w:rsidRPr="007F2609" w:rsidRDefault="00975C97" w:rsidP="00346178">
            <w:pPr>
              <w:pStyle w:val="TAL"/>
            </w:pPr>
            <w:r w:rsidRPr="007F2609">
              <w:t>Blocking</w:t>
            </w:r>
          </w:p>
          <w:p w14:paraId="6658EFBB" w14:textId="77777777" w:rsidR="00975C97" w:rsidRPr="007F2609" w:rsidRDefault="00975C97" w:rsidP="00346178">
            <w:pPr>
              <w:pStyle w:val="TAL"/>
              <w:rPr>
                <w:rFonts w:cs="v4.2.0"/>
              </w:rPr>
            </w:pPr>
            <w:r w:rsidRPr="007F2609">
              <w:t>±1.6 dB, f ≤ 3.0GHz</w:t>
            </w:r>
          </w:p>
          <w:p w14:paraId="7CF1C4E7" w14:textId="77777777" w:rsidR="00975C97" w:rsidRPr="007F2609" w:rsidRDefault="00975C97" w:rsidP="00346178">
            <w:pPr>
              <w:pStyle w:val="TAL"/>
              <w:rPr>
                <w:rFonts w:cs="v4.2.0"/>
              </w:rPr>
            </w:pPr>
            <w:r w:rsidRPr="007F2609">
              <w:t>±2.3 dB, 3.0GHz &lt; f ≤ 4.2GHz</w:t>
            </w:r>
          </w:p>
          <w:p w14:paraId="621BC84E" w14:textId="77777777" w:rsidR="00975C97" w:rsidRPr="007F2609" w:rsidRDefault="00975C97" w:rsidP="00346178">
            <w:pPr>
              <w:pStyle w:val="TAL"/>
              <w:rPr>
                <w:rFonts w:cs="v4.2.0"/>
              </w:rPr>
            </w:pPr>
            <w:r w:rsidRPr="007F2609">
              <w:t>±3.0 dB, 4.2GHz &lt; f ≤ 6.0GHz</w:t>
            </w:r>
          </w:p>
          <w:p w14:paraId="5EE031E0" w14:textId="77777777" w:rsidR="00975C97" w:rsidRPr="007F2609" w:rsidRDefault="00975C97" w:rsidP="00346178">
            <w:pPr>
              <w:pStyle w:val="TAL"/>
            </w:pPr>
          </w:p>
          <w:p w14:paraId="59E63A89" w14:textId="77777777" w:rsidR="00975C97" w:rsidRPr="007F2609" w:rsidRDefault="00975C97" w:rsidP="00346178">
            <w:pPr>
              <w:pStyle w:val="TAL"/>
              <w:rPr>
                <w:rFonts w:cs="v4.2.0"/>
              </w:rPr>
            </w:pPr>
            <w:r w:rsidRPr="007F2609">
              <w:t>Uplink power measurement same as 6.2.1</w:t>
            </w:r>
          </w:p>
        </w:tc>
        <w:tc>
          <w:tcPr>
            <w:tcW w:w="2720" w:type="dxa"/>
          </w:tcPr>
          <w:p w14:paraId="706083A4" w14:textId="77777777" w:rsidR="00975C97" w:rsidRPr="007F2609" w:rsidRDefault="00975C97" w:rsidP="00346178">
            <w:pPr>
              <w:pStyle w:val="TAL"/>
              <w:rPr>
                <w:lang w:eastAsia="sv-SE"/>
              </w:rPr>
            </w:pPr>
            <w:r w:rsidRPr="007F2609">
              <w:rPr>
                <w:lang w:eastAsia="sv-SE"/>
              </w:rPr>
              <w:t>Overall blocking uncertainty can have these contributions:</w:t>
            </w:r>
          </w:p>
          <w:p w14:paraId="41A71DAB" w14:textId="77777777" w:rsidR="00975C97" w:rsidRPr="007F2609" w:rsidRDefault="00975C97" w:rsidP="00346178">
            <w:pPr>
              <w:pStyle w:val="TAL"/>
              <w:rPr>
                <w:lang w:eastAsia="sv-SE"/>
              </w:rPr>
            </w:pPr>
            <w:r w:rsidRPr="007F2609">
              <w:rPr>
                <w:lang w:eastAsia="sv-SE"/>
              </w:rPr>
              <w:t>1. Wanted signal level error</w:t>
            </w:r>
          </w:p>
          <w:p w14:paraId="432A02F6" w14:textId="77777777" w:rsidR="00975C97" w:rsidRPr="007F2609" w:rsidRDefault="00975C97" w:rsidP="00346178">
            <w:pPr>
              <w:pStyle w:val="TAL"/>
              <w:rPr>
                <w:lang w:eastAsia="sv-SE"/>
              </w:rPr>
            </w:pPr>
            <w:r w:rsidRPr="007F2609">
              <w:rPr>
                <w:lang w:eastAsia="sv-SE"/>
              </w:rPr>
              <w:t>2. Interferer signal level error</w:t>
            </w:r>
          </w:p>
          <w:p w14:paraId="3DC0690A" w14:textId="77777777" w:rsidR="00975C97" w:rsidRPr="007F2609" w:rsidRDefault="00975C97" w:rsidP="00346178">
            <w:pPr>
              <w:pStyle w:val="TAL"/>
              <w:rPr>
                <w:lang w:eastAsia="sv-SE"/>
              </w:rPr>
            </w:pPr>
            <w:r w:rsidRPr="007F2609">
              <w:rPr>
                <w:lang w:eastAsia="sv-SE"/>
              </w:rPr>
              <w:t>3. Interferer ACLR</w:t>
            </w:r>
          </w:p>
          <w:p w14:paraId="198A7E06" w14:textId="77777777" w:rsidR="00975C97" w:rsidRPr="007F2609" w:rsidRDefault="00975C97" w:rsidP="00346178">
            <w:pPr>
              <w:pStyle w:val="TAL"/>
              <w:rPr>
                <w:lang w:eastAsia="sv-SE"/>
              </w:rPr>
            </w:pPr>
            <w:r w:rsidRPr="007F2609">
              <w:rPr>
                <w:lang w:eastAsia="sv-SE"/>
              </w:rPr>
              <w:t>4. Interferer broadband noise</w:t>
            </w:r>
          </w:p>
          <w:p w14:paraId="71117A67"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346178">
            <w:pPr>
              <w:pStyle w:val="TAL"/>
            </w:pPr>
            <w:r w:rsidRPr="007F2609">
              <w:t>In-band blocking, using modulated interferer:</w:t>
            </w:r>
          </w:p>
          <w:p w14:paraId="6F261223" w14:textId="77777777" w:rsidR="00975C97" w:rsidRPr="007F2609" w:rsidRDefault="00975C97" w:rsidP="00346178">
            <w:pPr>
              <w:pStyle w:val="TAL"/>
              <w:rPr>
                <w:lang w:eastAsia="sv-SE"/>
              </w:rPr>
            </w:pPr>
          </w:p>
          <w:p w14:paraId="2292BF7A" w14:textId="77777777" w:rsidR="00975C97" w:rsidRPr="007F2609" w:rsidRDefault="00975C97" w:rsidP="00346178">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346178">
            <w:pPr>
              <w:pStyle w:val="TAL"/>
            </w:pPr>
            <w:r w:rsidRPr="007F2609">
              <w:t>7.6.3 Out-of-band blocking</w:t>
            </w:r>
          </w:p>
        </w:tc>
        <w:tc>
          <w:tcPr>
            <w:tcW w:w="4535" w:type="dxa"/>
          </w:tcPr>
          <w:p w14:paraId="1C6AB089" w14:textId="77777777" w:rsidR="00975C97" w:rsidRPr="007F2609" w:rsidRDefault="00975C97" w:rsidP="00346178">
            <w:pPr>
              <w:pStyle w:val="TAL"/>
              <w:rPr>
                <w:lang w:eastAsia="sv-SE"/>
              </w:rPr>
            </w:pPr>
            <w:r w:rsidRPr="007F2609">
              <w:rPr>
                <w:lang w:eastAsia="sv-SE"/>
              </w:rPr>
              <w:t>Wanted signal, f ≤ 3.0GHz</w:t>
            </w:r>
          </w:p>
          <w:p w14:paraId="44033343" w14:textId="77777777" w:rsidR="00975C97" w:rsidRPr="007F2609" w:rsidRDefault="00975C97" w:rsidP="00346178">
            <w:pPr>
              <w:pStyle w:val="TAL"/>
            </w:pPr>
            <w:r w:rsidRPr="007F2609">
              <w:t>±2.0 dB, Blocking, 1MHz &lt; f</w:t>
            </w:r>
            <w:r w:rsidRPr="007F2609">
              <w:rPr>
                <w:szCs w:val="18"/>
                <w:vertAlign w:val="subscript"/>
              </w:rPr>
              <w:t>interferer</w:t>
            </w:r>
            <w:r w:rsidRPr="007F2609">
              <w:t xml:space="preserve"> ≤ 3GHz</w:t>
            </w:r>
          </w:p>
          <w:p w14:paraId="49D273B8" w14:textId="77777777" w:rsidR="00975C97" w:rsidRPr="007F2609" w:rsidRDefault="00975C97" w:rsidP="00346178">
            <w:pPr>
              <w:pStyle w:val="TAL"/>
            </w:pPr>
            <w:r w:rsidRPr="007F2609">
              <w:t>±3.9 dB, Blocking, 3GHz &lt; f</w:t>
            </w:r>
            <w:r w:rsidRPr="007F2609">
              <w:rPr>
                <w:szCs w:val="18"/>
                <w:vertAlign w:val="subscript"/>
              </w:rPr>
              <w:t>interferer</w:t>
            </w:r>
            <w:r w:rsidRPr="007F2609">
              <w:t xml:space="preserve"> ≤ 12.75GHz</w:t>
            </w:r>
          </w:p>
          <w:p w14:paraId="29AE46A4" w14:textId="77777777" w:rsidR="00975C97" w:rsidRPr="007F2609" w:rsidRDefault="00975C97" w:rsidP="00346178">
            <w:pPr>
              <w:pStyle w:val="TAL"/>
            </w:pPr>
          </w:p>
          <w:p w14:paraId="1DD8D187" w14:textId="77777777" w:rsidR="00975C97" w:rsidRPr="007F2609" w:rsidRDefault="00975C97" w:rsidP="00346178">
            <w:pPr>
              <w:pStyle w:val="TAL"/>
              <w:rPr>
                <w:lang w:eastAsia="sv-SE"/>
              </w:rPr>
            </w:pPr>
            <w:r w:rsidRPr="007F2609">
              <w:rPr>
                <w:lang w:eastAsia="sv-SE"/>
              </w:rPr>
              <w:t>Wanted signal, 3.0GHz &lt; f ≤ 4.2GHz</w:t>
            </w:r>
          </w:p>
          <w:p w14:paraId="21EAFA9E" w14:textId="77777777" w:rsidR="00975C97" w:rsidRPr="007F2609" w:rsidRDefault="00975C97" w:rsidP="00346178">
            <w:pPr>
              <w:pStyle w:val="TAL"/>
            </w:pPr>
            <w:r w:rsidRPr="007F2609">
              <w:t>±2.2 dB, Blocking, 1MHz &lt; f</w:t>
            </w:r>
            <w:r w:rsidRPr="007F2609">
              <w:rPr>
                <w:szCs w:val="18"/>
                <w:vertAlign w:val="subscript"/>
              </w:rPr>
              <w:t>interferer</w:t>
            </w:r>
            <w:r w:rsidRPr="007F2609">
              <w:t xml:space="preserve"> ≤ 3GHz</w:t>
            </w:r>
          </w:p>
          <w:p w14:paraId="4E9D3951" w14:textId="77777777" w:rsidR="00975C97" w:rsidRPr="007F2609" w:rsidRDefault="00975C97" w:rsidP="00346178">
            <w:pPr>
              <w:pStyle w:val="TAL"/>
            </w:pPr>
            <w:r w:rsidRPr="007F2609">
              <w:t>±4.0 dB, Blocking, 3GHz &lt; f</w:t>
            </w:r>
            <w:r w:rsidRPr="007F2609">
              <w:rPr>
                <w:szCs w:val="18"/>
                <w:vertAlign w:val="subscript"/>
              </w:rPr>
              <w:t>interferer</w:t>
            </w:r>
            <w:r w:rsidRPr="007F2609">
              <w:t xml:space="preserve"> ≤ 12.75GHz</w:t>
            </w:r>
          </w:p>
          <w:p w14:paraId="00ACC1EE" w14:textId="77777777" w:rsidR="00975C97" w:rsidRPr="007F2609" w:rsidRDefault="00975C97" w:rsidP="00346178">
            <w:pPr>
              <w:pStyle w:val="TAL"/>
              <w:rPr>
                <w:lang w:eastAsia="sv-SE"/>
              </w:rPr>
            </w:pPr>
          </w:p>
          <w:p w14:paraId="7E987158" w14:textId="77777777" w:rsidR="00975C97" w:rsidRPr="007F2609" w:rsidRDefault="00975C97" w:rsidP="00346178">
            <w:pPr>
              <w:pStyle w:val="TAL"/>
              <w:rPr>
                <w:lang w:eastAsia="sv-SE"/>
              </w:rPr>
            </w:pPr>
            <w:r w:rsidRPr="007F2609">
              <w:rPr>
                <w:lang w:eastAsia="sv-SE"/>
              </w:rPr>
              <w:t>Wanted signal, 4.2GHz &lt; f ≤ 6GHz</w:t>
            </w:r>
          </w:p>
          <w:p w14:paraId="39412B6A" w14:textId="77777777" w:rsidR="00975C97" w:rsidRPr="007F2609" w:rsidRDefault="00975C97" w:rsidP="00346178">
            <w:pPr>
              <w:pStyle w:val="TAL"/>
            </w:pPr>
            <w:r w:rsidRPr="007F2609">
              <w:t>±2.6 dB, Blocking, 1MHz &lt; f</w:t>
            </w:r>
            <w:r w:rsidRPr="007F2609">
              <w:rPr>
                <w:szCs w:val="18"/>
                <w:vertAlign w:val="subscript"/>
              </w:rPr>
              <w:t>interferer</w:t>
            </w:r>
            <w:r w:rsidRPr="007F2609">
              <w:t xml:space="preserve"> ≤ 3GHz</w:t>
            </w:r>
          </w:p>
          <w:p w14:paraId="142B5CD9" w14:textId="77777777" w:rsidR="00975C97" w:rsidRPr="007F2609" w:rsidRDefault="00975C97" w:rsidP="00346178">
            <w:pPr>
              <w:pStyle w:val="TAL"/>
            </w:pPr>
            <w:r w:rsidRPr="007F2609">
              <w:t>±4.2 dB, Blocking, 3GHz &lt; f</w:t>
            </w:r>
            <w:r w:rsidRPr="007F2609">
              <w:rPr>
                <w:szCs w:val="18"/>
                <w:vertAlign w:val="subscript"/>
              </w:rPr>
              <w:t>interferer</w:t>
            </w:r>
            <w:r w:rsidRPr="007F2609">
              <w:t xml:space="preserve"> ≤ 12.75GHz</w:t>
            </w:r>
          </w:p>
          <w:p w14:paraId="5E95B46A" w14:textId="77777777" w:rsidR="00975C97" w:rsidRPr="007F2609" w:rsidRDefault="00975C97" w:rsidP="00346178">
            <w:pPr>
              <w:pStyle w:val="TAL"/>
              <w:rPr>
                <w:lang w:eastAsia="sv-SE"/>
              </w:rPr>
            </w:pPr>
          </w:p>
          <w:p w14:paraId="30374091" w14:textId="77777777" w:rsidR="00975C97" w:rsidRPr="007F2609" w:rsidRDefault="00975C97" w:rsidP="00346178">
            <w:pPr>
              <w:pStyle w:val="TAL"/>
              <w:rPr>
                <w:szCs w:val="18"/>
                <w:lang w:eastAsia="sv-SE"/>
              </w:rPr>
            </w:pPr>
            <w:r w:rsidRPr="007F2609">
              <w:t>Uplink power measurement same as 6.2.1</w:t>
            </w:r>
          </w:p>
        </w:tc>
        <w:tc>
          <w:tcPr>
            <w:tcW w:w="2720" w:type="dxa"/>
          </w:tcPr>
          <w:p w14:paraId="52B4D065" w14:textId="77777777" w:rsidR="00975C97" w:rsidRPr="007F2609" w:rsidRDefault="00975C97" w:rsidP="00346178">
            <w:pPr>
              <w:pStyle w:val="TAL"/>
            </w:pPr>
            <w:r w:rsidRPr="007F2609">
              <w:t>Out of band blocking, using CW interferer:</w:t>
            </w:r>
          </w:p>
          <w:p w14:paraId="7DAB84BC" w14:textId="77777777" w:rsidR="00975C97" w:rsidRPr="007F2609" w:rsidRDefault="00975C97" w:rsidP="00346178">
            <w:pPr>
              <w:pStyle w:val="TAL"/>
              <w:rPr>
                <w:lang w:eastAsia="sv-SE"/>
              </w:rPr>
            </w:pPr>
          </w:p>
          <w:p w14:paraId="38101C87" w14:textId="77777777" w:rsidR="00975C97" w:rsidRPr="007F2609" w:rsidRDefault="00975C97" w:rsidP="00346178">
            <w:pPr>
              <w:pStyle w:val="TAL"/>
              <w:rPr>
                <w:lang w:eastAsia="sv-SE"/>
              </w:rPr>
            </w:pPr>
            <w:r w:rsidRPr="007F2609">
              <w:rPr>
                <w:lang w:eastAsia="sv-SE"/>
              </w:rPr>
              <w:t>Interferer ACLR not applicable</w:t>
            </w:r>
          </w:p>
          <w:p w14:paraId="5D23472D"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346178">
            <w:pPr>
              <w:pStyle w:val="TAL"/>
            </w:pPr>
            <w:r w:rsidRPr="007F2609">
              <w:t>7.6.4 Narrow band blocking</w:t>
            </w:r>
          </w:p>
        </w:tc>
        <w:tc>
          <w:tcPr>
            <w:tcW w:w="4535" w:type="dxa"/>
          </w:tcPr>
          <w:p w14:paraId="433DE034" w14:textId="77777777" w:rsidR="00975C97" w:rsidRPr="007F2609" w:rsidRDefault="00975C97" w:rsidP="00346178">
            <w:pPr>
              <w:pStyle w:val="TAL"/>
            </w:pPr>
            <w:r w:rsidRPr="007F2609">
              <w:t>Blocking</w:t>
            </w:r>
          </w:p>
          <w:p w14:paraId="37CEF25F" w14:textId="77777777" w:rsidR="00975C97" w:rsidRPr="007F2609" w:rsidRDefault="00975C97" w:rsidP="00346178">
            <w:pPr>
              <w:pStyle w:val="TAL"/>
            </w:pPr>
            <w:r w:rsidRPr="007F2609">
              <w:t>± 2.0dB, f ≤ 3.0GHz</w:t>
            </w:r>
          </w:p>
          <w:p w14:paraId="19350B4B" w14:textId="77777777" w:rsidR="00975C97" w:rsidRPr="007F2609" w:rsidRDefault="00975C97" w:rsidP="00346178">
            <w:pPr>
              <w:pStyle w:val="TAL"/>
            </w:pPr>
            <w:r w:rsidRPr="007F2609">
              <w:t>± 2.4dB, 3.0GHz &lt; f ≤ 4.2GHz</w:t>
            </w:r>
          </w:p>
          <w:p w14:paraId="22FEFB7D" w14:textId="77777777" w:rsidR="00975C97" w:rsidRPr="007F2609" w:rsidRDefault="00975C97" w:rsidP="00346178">
            <w:pPr>
              <w:pStyle w:val="TAL"/>
            </w:pPr>
            <w:r w:rsidRPr="007F2609">
              <w:t>± 3.1dB, 4.2GHz &lt; f ≤ 6.0GHz</w:t>
            </w:r>
          </w:p>
          <w:p w14:paraId="2B02A994" w14:textId="77777777" w:rsidR="00975C97" w:rsidRPr="007F2609" w:rsidRDefault="00975C97" w:rsidP="00346178">
            <w:pPr>
              <w:pStyle w:val="TAL"/>
            </w:pPr>
          </w:p>
          <w:p w14:paraId="20304AF7" w14:textId="77777777" w:rsidR="00975C97" w:rsidRPr="007F2609" w:rsidRDefault="00975C97" w:rsidP="00346178">
            <w:pPr>
              <w:pStyle w:val="TAL"/>
              <w:rPr>
                <w:rFonts w:cs="v4.2.0"/>
              </w:rPr>
            </w:pPr>
            <w:r w:rsidRPr="007F2609">
              <w:t>Uplink power measurement same as 6.2.1</w:t>
            </w:r>
          </w:p>
        </w:tc>
        <w:tc>
          <w:tcPr>
            <w:tcW w:w="2720" w:type="dxa"/>
          </w:tcPr>
          <w:p w14:paraId="77B8A20B" w14:textId="77777777" w:rsidR="00975C97" w:rsidRPr="007F2609" w:rsidRDefault="00975C97" w:rsidP="00346178">
            <w:pPr>
              <w:pStyle w:val="TAL"/>
            </w:pPr>
            <w:r w:rsidRPr="007F2609">
              <w:t>Narrow band blocking, using CW interferer:</w:t>
            </w:r>
          </w:p>
          <w:p w14:paraId="012D88AB" w14:textId="77777777" w:rsidR="00975C97" w:rsidRPr="007F2609" w:rsidRDefault="00975C97" w:rsidP="00346178">
            <w:pPr>
              <w:pStyle w:val="TAL"/>
              <w:rPr>
                <w:lang w:eastAsia="sv-SE"/>
              </w:rPr>
            </w:pPr>
          </w:p>
          <w:p w14:paraId="4AE0C796" w14:textId="77777777" w:rsidR="00975C97" w:rsidRPr="007F2609" w:rsidRDefault="00975C97" w:rsidP="00346178">
            <w:pPr>
              <w:pStyle w:val="TAL"/>
              <w:rPr>
                <w:lang w:eastAsia="sv-SE"/>
              </w:rPr>
            </w:pPr>
            <w:r w:rsidRPr="007F2609">
              <w:rPr>
                <w:lang w:eastAsia="sv-SE"/>
              </w:rPr>
              <w:t>Interferer ACLR not applicable</w:t>
            </w:r>
          </w:p>
          <w:p w14:paraId="2C559990"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346178">
            <w:pPr>
              <w:pStyle w:val="TAL"/>
            </w:pPr>
            <w:r w:rsidRPr="007F2609">
              <w:lastRenderedPageBreak/>
              <w:t>7.6A.2 Inband Blocking for CA</w:t>
            </w:r>
          </w:p>
          <w:p w14:paraId="4CB49D93" w14:textId="77777777" w:rsidR="00975C97" w:rsidRPr="007F2609" w:rsidRDefault="00975C97" w:rsidP="00346178">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346178">
            <w:pPr>
              <w:pStyle w:val="TAL"/>
            </w:pPr>
            <w:r w:rsidRPr="007F2609">
              <w:t>Same as 7.6.2 for each component carrier</w:t>
            </w:r>
          </w:p>
        </w:tc>
        <w:tc>
          <w:tcPr>
            <w:tcW w:w="2720" w:type="dxa"/>
          </w:tcPr>
          <w:p w14:paraId="57FA288A" w14:textId="77777777" w:rsidR="00975C97" w:rsidRPr="007F2609" w:rsidRDefault="00975C97" w:rsidP="00346178">
            <w:pPr>
              <w:pStyle w:val="TAL"/>
            </w:pPr>
            <w:r w:rsidRPr="007F2609">
              <w:t>Same as 7.6.2</w:t>
            </w:r>
          </w:p>
          <w:p w14:paraId="32F2264D" w14:textId="77777777" w:rsidR="00975C97" w:rsidRPr="007F2609" w:rsidRDefault="00975C97" w:rsidP="00346178">
            <w:pPr>
              <w:pStyle w:val="TAL"/>
            </w:pPr>
            <w:r w:rsidRPr="007F2609">
              <w:t>The wanted signal level uncertainty applies for each CC.</w:t>
            </w:r>
          </w:p>
          <w:p w14:paraId="0EB42E98" w14:textId="77777777" w:rsidR="00975C97" w:rsidRPr="007F2609" w:rsidRDefault="00975C97" w:rsidP="00346178">
            <w:pPr>
              <w:pStyle w:val="TAL"/>
            </w:pPr>
          </w:p>
          <w:p w14:paraId="316C2FCC"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346178">
            <w:pPr>
              <w:pStyle w:val="TAL"/>
            </w:pPr>
            <w:r w:rsidRPr="007F2609">
              <w:t>7.6A.3 Out-of-band Blocking for CA</w:t>
            </w:r>
          </w:p>
          <w:p w14:paraId="26777CA5" w14:textId="77777777" w:rsidR="00975C97" w:rsidRPr="007F2609" w:rsidRDefault="00975C97" w:rsidP="00346178">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346178">
            <w:pPr>
              <w:pStyle w:val="TAL"/>
            </w:pPr>
            <w:r w:rsidRPr="007F2609">
              <w:t>Same as 7.6.3 for each component carrier</w:t>
            </w:r>
          </w:p>
        </w:tc>
        <w:tc>
          <w:tcPr>
            <w:tcW w:w="2720" w:type="dxa"/>
          </w:tcPr>
          <w:p w14:paraId="78789EEA" w14:textId="77777777" w:rsidR="00975C97" w:rsidRPr="007F2609" w:rsidRDefault="00975C97" w:rsidP="00346178">
            <w:pPr>
              <w:pStyle w:val="TAL"/>
            </w:pPr>
            <w:r w:rsidRPr="007F2609">
              <w:t>Same as 7.6.3</w:t>
            </w:r>
          </w:p>
          <w:p w14:paraId="467567C6" w14:textId="77777777" w:rsidR="00975C97" w:rsidRPr="007F2609" w:rsidRDefault="00975C97" w:rsidP="00346178">
            <w:pPr>
              <w:pStyle w:val="TAL"/>
            </w:pPr>
            <w:r w:rsidRPr="007F2609">
              <w:t>The wanted signal level uncertainty applies for each CC.</w:t>
            </w:r>
          </w:p>
          <w:p w14:paraId="211AFF02" w14:textId="77777777" w:rsidR="00975C97" w:rsidRPr="007F2609" w:rsidRDefault="00975C97" w:rsidP="00346178">
            <w:pPr>
              <w:pStyle w:val="TAL"/>
            </w:pPr>
          </w:p>
          <w:p w14:paraId="23B5AEAB"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346178">
            <w:pPr>
              <w:pStyle w:val="TAL"/>
            </w:pPr>
            <w:r w:rsidRPr="007F2609">
              <w:t>7.6A.4 Narrow band Blocking for CA</w:t>
            </w:r>
          </w:p>
          <w:p w14:paraId="5CB1FAA3" w14:textId="77777777" w:rsidR="00975C97" w:rsidRPr="007F2609" w:rsidRDefault="00975C97" w:rsidP="00346178">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346178">
            <w:pPr>
              <w:pStyle w:val="TAL"/>
            </w:pPr>
            <w:r w:rsidRPr="007F2609">
              <w:t>Same as 7.6.4 for each component carrier</w:t>
            </w:r>
          </w:p>
        </w:tc>
        <w:tc>
          <w:tcPr>
            <w:tcW w:w="2720" w:type="dxa"/>
          </w:tcPr>
          <w:p w14:paraId="36D438D5" w14:textId="77777777" w:rsidR="00975C97" w:rsidRPr="007F2609" w:rsidRDefault="00975C97" w:rsidP="00346178">
            <w:pPr>
              <w:pStyle w:val="TAL"/>
            </w:pPr>
            <w:r w:rsidRPr="007F2609">
              <w:t>Same as 7.6.4</w:t>
            </w:r>
          </w:p>
          <w:p w14:paraId="06950FF6" w14:textId="77777777" w:rsidR="00975C97" w:rsidRPr="007F2609" w:rsidRDefault="00975C97" w:rsidP="00346178">
            <w:pPr>
              <w:pStyle w:val="TAL"/>
            </w:pPr>
            <w:r w:rsidRPr="007F2609">
              <w:t>The wanted signal level uncertainty applies for each CC.</w:t>
            </w:r>
          </w:p>
          <w:p w14:paraId="1F91F5E9" w14:textId="77777777" w:rsidR="00975C97" w:rsidRPr="007F2609" w:rsidRDefault="00975C97" w:rsidP="00346178">
            <w:pPr>
              <w:pStyle w:val="TAL"/>
            </w:pPr>
          </w:p>
          <w:p w14:paraId="3D939F32"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2E6B1E" w:rsidRPr="007F2609" w14:paraId="08B5B7EF" w14:textId="77777777" w:rsidTr="002B3A1B">
        <w:trPr>
          <w:cantSplit/>
          <w:jc w:val="center"/>
        </w:trPr>
        <w:tc>
          <w:tcPr>
            <w:tcW w:w="2435" w:type="dxa"/>
          </w:tcPr>
          <w:p w14:paraId="7A2B4B19" w14:textId="77777777" w:rsidR="002E6B1E" w:rsidRPr="007F2609" w:rsidRDefault="002E6B1E" w:rsidP="002B3A1B">
            <w:pPr>
              <w:pStyle w:val="TAL"/>
            </w:pPr>
            <w:r w:rsidRPr="007F2609">
              <w:t>7.6C.2 Inband Blocking for SUL</w:t>
            </w:r>
          </w:p>
        </w:tc>
        <w:tc>
          <w:tcPr>
            <w:tcW w:w="4535" w:type="dxa"/>
          </w:tcPr>
          <w:p w14:paraId="69ECF418" w14:textId="77777777" w:rsidR="002E6B1E" w:rsidRPr="007F2609" w:rsidRDefault="002E6B1E" w:rsidP="002B3A1B">
            <w:pPr>
              <w:pStyle w:val="TAL"/>
            </w:pPr>
            <w:r w:rsidRPr="007F2609">
              <w:rPr>
                <w:lang w:eastAsia="zh-CN"/>
              </w:rPr>
              <w:t>Same as 7.6.2</w:t>
            </w:r>
          </w:p>
        </w:tc>
        <w:tc>
          <w:tcPr>
            <w:tcW w:w="2720" w:type="dxa"/>
          </w:tcPr>
          <w:p w14:paraId="425D19DB" w14:textId="77777777" w:rsidR="002E6B1E" w:rsidRPr="007F2609" w:rsidRDefault="002E6B1E" w:rsidP="002B3A1B">
            <w:pPr>
              <w:pStyle w:val="TAL"/>
            </w:pPr>
            <w:r w:rsidRPr="007F2609">
              <w:rPr>
                <w:lang w:eastAsia="zh-CN"/>
              </w:rPr>
              <w:t>Same as 7.6.2</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346178">
            <w:pPr>
              <w:pStyle w:val="TAL"/>
            </w:pPr>
            <w:r w:rsidRPr="007F2609">
              <w:t>7.6C.2_1.1 Inband Blocking for SUL with 2 DL CA</w:t>
            </w:r>
          </w:p>
        </w:tc>
        <w:tc>
          <w:tcPr>
            <w:tcW w:w="4535" w:type="dxa"/>
          </w:tcPr>
          <w:p w14:paraId="7C38DF68" w14:textId="77777777" w:rsidR="00975C97" w:rsidRPr="007F2609" w:rsidRDefault="00975C97" w:rsidP="00346178">
            <w:pPr>
              <w:pStyle w:val="TAL"/>
            </w:pPr>
            <w:r w:rsidRPr="007F2609">
              <w:t>Same as 7.6A.2</w:t>
            </w:r>
          </w:p>
        </w:tc>
        <w:tc>
          <w:tcPr>
            <w:tcW w:w="2720" w:type="dxa"/>
          </w:tcPr>
          <w:p w14:paraId="2CDF8774" w14:textId="77777777" w:rsidR="00975C97" w:rsidRPr="007F2609" w:rsidRDefault="00975C97" w:rsidP="00346178">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535" w:type="dxa"/>
          </w:tcPr>
          <w:p w14:paraId="384932F7" w14:textId="77777777" w:rsidR="00975C97" w:rsidRPr="007F2609" w:rsidRDefault="00975C97" w:rsidP="00346178">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346178">
            <w:pPr>
              <w:pStyle w:val="TAL"/>
              <w:rPr>
                <w:lang w:eastAsia="zh-CN"/>
              </w:rPr>
            </w:pPr>
          </w:p>
          <w:p w14:paraId="6D255590" w14:textId="77777777" w:rsidR="00975C97" w:rsidRPr="007F2609" w:rsidRDefault="00975C97" w:rsidP="00346178">
            <w:pPr>
              <w:pStyle w:val="TAL"/>
              <w:rPr>
                <w:bCs/>
                <w:szCs w:val="18"/>
              </w:rPr>
            </w:pPr>
            <w:r w:rsidRPr="007F2609">
              <w:t>Uplink power measurement same as 6.2D.1</w:t>
            </w:r>
          </w:p>
        </w:tc>
        <w:tc>
          <w:tcPr>
            <w:tcW w:w="2720" w:type="dxa"/>
          </w:tcPr>
          <w:p w14:paraId="4C5057B1"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1FFE5009" w14:textId="77777777" w:rsidTr="00AC782F">
        <w:trPr>
          <w:cantSplit/>
          <w:jc w:val="center"/>
        </w:trPr>
        <w:tc>
          <w:tcPr>
            <w:tcW w:w="2435" w:type="dxa"/>
          </w:tcPr>
          <w:p w14:paraId="3FB5B068" w14:textId="16A87244" w:rsidR="008F5ED4" w:rsidRPr="007F2609" w:rsidRDefault="008F5ED4" w:rsidP="00346178">
            <w:pPr>
              <w:pStyle w:val="TAL"/>
            </w:pPr>
            <w:r w:rsidRPr="00E94905">
              <w:t>7.6D.2_1</w:t>
            </w:r>
            <w:r>
              <w:t xml:space="preserve"> </w:t>
            </w:r>
            <w:r w:rsidRPr="00E94905">
              <w:t xml:space="preserve">In-band blocking for </w:t>
            </w:r>
            <w:r w:rsidR="007072C3" w:rsidRPr="00493207">
              <w:t xml:space="preserve">SUL with </w:t>
            </w:r>
            <w:r w:rsidRPr="00E94905">
              <w:t>UL MIMO</w:t>
            </w:r>
          </w:p>
        </w:tc>
        <w:tc>
          <w:tcPr>
            <w:tcW w:w="4535" w:type="dxa"/>
          </w:tcPr>
          <w:p w14:paraId="383D5907" w14:textId="77777777" w:rsidR="008F5ED4" w:rsidRPr="007F2609" w:rsidRDefault="008F5ED4" w:rsidP="00346178">
            <w:pPr>
              <w:pStyle w:val="TAL"/>
              <w:rPr>
                <w:lang w:eastAsia="zh-CN"/>
              </w:rPr>
            </w:pPr>
            <w:r w:rsidRPr="007F2609">
              <w:rPr>
                <w:rFonts w:cs="v4.2.0"/>
              </w:rPr>
              <w:t>Blocking</w:t>
            </w:r>
            <w:r w:rsidRPr="007F2609">
              <w:t xml:space="preserve"> same as 7.6.2</w:t>
            </w:r>
          </w:p>
          <w:p w14:paraId="248D33D1" w14:textId="77777777" w:rsidR="008F5ED4" w:rsidRPr="007F2609" w:rsidRDefault="008F5ED4" w:rsidP="00346178">
            <w:pPr>
              <w:pStyle w:val="TAL"/>
              <w:rPr>
                <w:lang w:eastAsia="zh-CN"/>
              </w:rPr>
            </w:pPr>
          </w:p>
          <w:p w14:paraId="58099D56"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03E5BFDE" w14:textId="77777777" w:rsidR="008F5ED4" w:rsidRPr="007F2609" w:rsidRDefault="008F5ED4" w:rsidP="00346178">
            <w:pPr>
              <w:pStyle w:val="TAL"/>
            </w:pPr>
          </w:p>
        </w:tc>
      </w:tr>
      <w:tr w:rsidR="00975C97" w:rsidRPr="007F2609" w14:paraId="22CFC646" w14:textId="77777777" w:rsidTr="00C971DC">
        <w:trPr>
          <w:cantSplit/>
          <w:jc w:val="center"/>
        </w:trPr>
        <w:tc>
          <w:tcPr>
            <w:tcW w:w="2435" w:type="dxa"/>
          </w:tcPr>
          <w:p w14:paraId="77C984E6"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346178">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346178">
            <w:pPr>
              <w:pStyle w:val="TAL"/>
              <w:rPr>
                <w:lang w:eastAsia="zh-CN"/>
              </w:rPr>
            </w:pPr>
          </w:p>
          <w:p w14:paraId="758562AE" w14:textId="77777777" w:rsidR="00975C97" w:rsidRPr="007F2609" w:rsidRDefault="00975C97" w:rsidP="00346178">
            <w:pPr>
              <w:pStyle w:val="TAL"/>
              <w:rPr>
                <w:bCs/>
                <w:szCs w:val="18"/>
              </w:rPr>
            </w:pPr>
            <w:r w:rsidRPr="007F2609">
              <w:t>Uplink power measurement same as 6.2D.1</w:t>
            </w:r>
          </w:p>
        </w:tc>
        <w:tc>
          <w:tcPr>
            <w:tcW w:w="2720" w:type="dxa"/>
          </w:tcPr>
          <w:p w14:paraId="1927B176"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7B3DD13D" w14:textId="77777777" w:rsidTr="00AC782F">
        <w:trPr>
          <w:cantSplit/>
          <w:jc w:val="center"/>
        </w:trPr>
        <w:tc>
          <w:tcPr>
            <w:tcW w:w="2435" w:type="dxa"/>
          </w:tcPr>
          <w:p w14:paraId="128EF1CB" w14:textId="45F3001D" w:rsidR="008F5ED4" w:rsidRPr="007F2609" w:rsidRDefault="008F5ED4" w:rsidP="00346178">
            <w:pPr>
              <w:pStyle w:val="TAL"/>
            </w:pPr>
            <w:r w:rsidRPr="00E94905">
              <w:t>7.6D.3_1</w:t>
            </w:r>
            <w:r>
              <w:t xml:space="preserve"> </w:t>
            </w:r>
            <w:r w:rsidRPr="00E94905">
              <w:t>Out-of-band blocking for SUL with UL MIMO</w:t>
            </w:r>
          </w:p>
        </w:tc>
        <w:tc>
          <w:tcPr>
            <w:tcW w:w="4535" w:type="dxa"/>
          </w:tcPr>
          <w:p w14:paraId="10DEC1F4" w14:textId="77777777" w:rsidR="008F5ED4" w:rsidRPr="007F2609" w:rsidRDefault="008F5ED4" w:rsidP="00346178">
            <w:pPr>
              <w:pStyle w:val="TAL"/>
              <w:rPr>
                <w:lang w:eastAsia="zh-CN"/>
              </w:rPr>
            </w:pPr>
            <w:r w:rsidRPr="007F2609">
              <w:rPr>
                <w:szCs w:val="18"/>
                <w:lang w:eastAsia="sv-SE"/>
              </w:rPr>
              <w:t>Wanted signal</w:t>
            </w:r>
            <w:r w:rsidRPr="007F2609">
              <w:t xml:space="preserve"> same as 7.6</w:t>
            </w:r>
            <w:r>
              <w:t>D</w:t>
            </w:r>
            <w:r w:rsidRPr="007F2609">
              <w:t>.3</w:t>
            </w:r>
          </w:p>
          <w:p w14:paraId="4CC372E0" w14:textId="77777777" w:rsidR="008F5ED4" w:rsidRPr="007F2609" w:rsidRDefault="008F5ED4" w:rsidP="00346178">
            <w:pPr>
              <w:pStyle w:val="TAL"/>
              <w:rPr>
                <w:lang w:eastAsia="zh-CN"/>
              </w:rPr>
            </w:pPr>
          </w:p>
          <w:p w14:paraId="011ACEED" w14:textId="77777777" w:rsidR="008F5ED4" w:rsidRPr="007F2609" w:rsidRDefault="008F5ED4" w:rsidP="00346178">
            <w:pPr>
              <w:pStyle w:val="TAL"/>
              <w:rPr>
                <w:rFonts w:cs="v4.2.0"/>
              </w:rPr>
            </w:pPr>
            <w:r w:rsidRPr="007F2609">
              <w:t>Uplink power measurement same as 6.2D.1</w:t>
            </w:r>
            <w:r>
              <w:t>_1</w:t>
            </w:r>
          </w:p>
        </w:tc>
        <w:tc>
          <w:tcPr>
            <w:tcW w:w="2720" w:type="dxa"/>
          </w:tcPr>
          <w:p w14:paraId="7C80FB83" w14:textId="77777777" w:rsidR="008F5ED4" w:rsidRPr="007F2609" w:rsidRDefault="008F5ED4" w:rsidP="00346178">
            <w:pPr>
              <w:pStyle w:val="TAL"/>
              <w:rPr>
                <w:lang w:eastAsia="zh-CN"/>
              </w:rPr>
            </w:pPr>
            <w:r>
              <w:rPr>
                <w:lang w:eastAsia="zh-CN"/>
              </w:rPr>
              <w:t>Same as 7.6D.3</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346178">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346178">
            <w:pPr>
              <w:pStyle w:val="TAL"/>
              <w:rPr>
                <w:lang w:eastAsia="zh-CN"/>
              </w:rPr>
            </w:pPr>
          </w:p>
          <w:p w14:paraId="5EB04C74" w14:textId="77777777" w:rsidR="00975C97" w:rsidRPr="007F2609" w:rsidRDefault="00975C97" w:rsidP="00346178">
            <w:pPr>
              <w:pStyle w:val="TAL"/>
              <w:rPr>
                <w:bCs/>
                <w:szCs w:val="18"/>
              </w:rPr>
            </w:pPr>
            <w:r w:rsidRPr="007F2609">
              <w:t>Uplink power measurement same as 6.2D.1</w:t>
            </w:r>
          </w:p>
        </w:tc>
        <w:tc>
          <w:tcPr>
            <w:tcW w:w="2720" w:type="dxa"/>
          </w:tcPr>
          <w:p w14:paraId="2C71E2D9"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5A3FEDFF" w14:textId="77777777" w:rsidTr="00AC782F">
        <w:trPr>
          <w:cantSplit/>
          <w:jc w:val="center"/>
        </w:trPr>
        <w:tc>
          <w:tcPr>
            <w:tcW w:w="2435" w:type="dxa"/>
          </w:tcPr>
          <w:p w14:paraId="324EA9FE" w14:textId="6BB3D41F" w:rsidR="008F5ED4" w:rsidRPr="007F2609" w:rsidRDefault="008F5ED4" w:rsidP="00346178">
            <w:pPr>
              <w:pStyle w:val="TAL"/>
            </w:pPr>
            <w:r w:rsidRPr="00E94905">
              <w:t>7.6D.4_1</w:t>
            </w:r>
            <w:r>
              <w:t xml:space="preserve"> </w:t>
            </w:r>
            <w:r w:rsidRPr="00E94905">
              <w:t>Narrow band blocking for SUL with UL MIMO</w:t>
            </w:r>
          </w:p>
        </w:tc>
        <w:tc>
          <w:tcPr>
            <w:tcW w:w="4535" w:type="dxa"/>
          </w:tcPr>
          <w:p w14:paraId="0EDC3498" w14:textId="77777777" w:rsidR="008F5ED4" w:rsidRPr="007F2609" w:rsidRDefault="008F5ED4" w:rsidP="00346178">
            <w:pPr>
              <w:pStyle w:val="TAL"/>
              <w:rPr>
                <w:lang w:eastAsia="zh-CN"/>
              </w:rPr>
            </w:pPr>
            <w:r w:rsidRPr="007F2609">
              <w:rPr>
                <w:rFonts w:cs="v4.2.0"/>
              </w:rPr>
              <w:t>Blocking</w:t>
            </w:r>
            <w:r w:rsidRPr="007F2609">
              <w:t xml:space="preserve"> same as 7.6</w:t>
            </w:r>
            <w:r>
              <w:t>D</w:t>
            </w:r>
            <w:r w:rsidRPr="007F2609">
              <w:t>.4</w:t>
            </w:r>
          </w:p>
          <w:p w14:paraId="30DA61FE" w14:textId="77777777" w:rsidR="008F5ED4" w:rsidRPr="007F2609" w:rsidRDefault="008F5ED4" w:rsidP="00346178">
            <w:pPr>
              <w:pStyle w:val="TAL"/>
              <w:rPr>
                <w:lang w:eastAsia="zh-CN"/>
              </w:rPr>
            </w:pPr>
          </w:p>
          <w:p w14:paraId="44EE1EA5" w14:textId="77777777" w:rsidR="008F5ED4" w:rsidRPr="007F2609" w:rsidRDefault="008F5ED4" w:rsidP="00346178">
            <w:pPr>
              <w:pStyle w:val="TAL"/>
              <w:rPr>
                <w:rFonts w:cs="v4.2.0"/>
              </w:rPr>
            </w:pPr>
            <w:r w:rsidRPr="007F2609">
              <w:t>Uplink power measurement same as 6.2D.1</w:t>
            </w:r>
            <w:r>
              <w:t>_1</w:t>
            </w:r>
          </w:p>
        </w:tc>
        <w:tc>
          <w:tcPr>
            <w:tcW w:w="2720" w:type="dxa"/>
          </w:tcPr>
          <w:p w14:paraId="7E1A83D1" w14:textId="77777777" w:rsidR="008F5ED4" w:rsidRPr="007F2609" w:rsidRDefault="008F5ED4" w:rsidP="00346178">
            <w:pPr>
              <w:pStyle w:val="TAL"/>
              <w:rPr>
                <w:lang w:eastAsia="zh-CN"/>
              </w:rPr>
            </w:pPr>
            <w:r>
              <w:rPr>
                <w:lang w:eastAsia="zh-CN"/>
              </w:rPr>
              <w:t>Same as 7.6D.4</w:t>
            </w:r>
          </w:p>
        </w:tc>
      </w:tr>
      <w:tr w:rsidR="00F31CDD" w:rsidRPr="007F2609" w14:paraId="4A738140" w14:textId="77777777" w:rsidTr="00C971DC">
        <w:trPr>
          <w:cantSplit/>
          <w:jc w:val="center"/>
        </w:trPr>
        <w:tc>
          <w:tcPr>
            <w:tcW w:w="2435" w:type="dxa"/>
          </w:tcPr>
          <w:p w14:paraId="68A433CE" w14:textId="6C23287A" w:rsidR="00F31CDD" w:rsidRPr="007F2609" w:rsidRDefault="00F31CDD" w:rsidP="00346178">
            <w:pPr>
              <w:pStyle w:val="TAL"/>
            </w:pPr>
            <w:r w:rsidRPr="007F2609">
              <w:t>7.6F.2</w:t>
            </w:r>
            <w:r w:rsidR="008D2195">
              <w:t>.1</w:t>
            </w:r>
            <w:r w:rsidR="008F5ED4">
              <w:t xml:space="preserve"> </w:t>
            </w:r>
            <w:r w:rsidRPr="007F2609">
              <w:t>In-band blocking for shared spectrum channel access</w:t>
            </w:r>
          </w:p>
        </w:tc>
        <w:tc>
          <w:tcPr>
            <w:tcW w:w="4535" w:type="dxa"/>
          </w:tcPr>
          <w:p w14:paraId="1D28C78C" w14:textId="77777777" w:rsidR="00F31CDD" w:rsidRPr="007F2609" w:rsidRDefault="00F31CDD" w:rsidP="00346178">
            <w:pPr>
              <w:pStyle w:val="TAL"/>
            </w:pPr>
            <w:r w:rsidRPr="007F2609">
              <w:t>Blocking</w:t>
            </w:r>
          </w:p>
          <w:p w14:paraId="407BF78A" w14:textId="146E5FE0" w:rsidR="00F31CDD" w:rsidRPr="007F2609" w:rsidRDefault="00F31CDD" w:rsidP="00346178">
            <w:pPr>
              <w:pStyle w:val="TAL"/>
            </w:pPr>
            <w:r w:rsidRPr="007F2609">
              <w:t xml:space="preserve">±3.0 dB, 4.2GHz &lt; f ≤ </w:t>
            </w:r>
            <w:r w:rsidR="009105C5">
              <w:t>7.125</w:t>
            </w:r>
            <w:r w:rsidR="009105C5" w:rsidRPr="008D2195">
              <w:t>GHz</w:t>
            </w:r>
          </w:p>
          <w:p w14:paraId="5CCFE205" w14:textId="77777777" w:rsidR="00F31CDD" w:rsidRPr="007F2609" w:rsidRDefault="00F31CDD" w:rsidP="00346178">
            <w:pPr>
              <w:pStyle w:val="TAL"/>
            </w:pPr>
          </w:p>
          <w:p w14:paraId="7E64630A" w14:textId="6D8B26EC" w:rsidR="00F31CDD" w:rsidRPr="007F2609" w:rsidRDefault="00F31CDD" w:rsidP="00346178">
            <w:pPr>
              <w:pStyle w:val="TAL"/>
              <w:rPr>
                <w:rFonts w:cs="v4.2.0"/>
              </w:rPr>
            </w:pPr>
            <w:r w:rsidRPr="007F2609">
              <w:t>Uplink power measurement same as 6.2F.1</w:t>
            </w:r>
          </w:p>
        </w:tc>
        <w:tc>
          <w:tcPr>
            <w:tcW w:w="2720" w:type="dxa"/>
          </w:tcPr>
          <w:p w14:paraId="6C38647A" w14:textId="0E6115C3" w:rsidR="00F31CDD" w:rsidRPr="007F2609" w:rsidRDefault="00F31CDD" w:rsidP="00346178">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346178">
            <w:pPr>
              <w:pStyle w:val="TAL"/>
            </w:pPr>
            <w:r w:rsidRPr="007F2609">
              <w:t>7.7 Spurious response</w:t>
            </w:r>
          </w:p>
        </w:tc>
        <w:tc>
          <w:tcPr>
            <w:tcW w:w="4535" w:type="dxa"/>
          </w:tcPr>
          <w:p w14:paraId="4B3CF8E7" w14:textId="77777777" w:rsidR="00975C97" w:rsidRPr="007F2609" w:rsidRDefault="00975C97" w:rsidP="00346178">
            <w:pPr>
              <w:pStyle w:val="TAL"/>
            </w:pPr>
            <w:r w:rsidRPr="007F2609">
              <w:t>Same as 7.6.3</w:t>
            </w:r>
          </w:p>
        </w:tc>
        <w:tc>
          <w:tcPr>
            <w:tcW w:w="2720" w:type="dxa"/>
          </w:tcPr>
          <w:p w14:paraId="7D259C1E" w14:textId="77777777" w:rsidR="00975C97" w:rsidRPr="007F2609" w:rsidRDefault="00975C97" w:rsidP="00346178">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346178">
            <w:pPr>
              <w:pStyle w:val="TAL"/>
            </w:pPr>
            <w:r w:rsidRPr="007F2609">
              <w:t>7.7A Spurious response for CA</w:t>
            </w:r>
          </w:p>
          <w:p w14:paraId="55512BB7" w14:textId="77777777" w:rsidR="00975C97" w:rsidRPr="007F2609" w:rsidRDefault="00975C97" w:rsidP="00346178">
            <w:pPr>
              <w:pStyle w:val="TAL"/>
            </w:pPr>
            <w:r w:rsidRPr="007F2609">
              <w:t>(Same MU apply to all subsections including 7.7A.1, 7.7A.2, 7.7A.3, etc.)</w:t>
            </w:r>
          </w:p>
        </w:tc>
        <w:tc>
          <w:tcPr>
            <w:tcW w:w="4535" w:type="dxa"/>
          </w:tcPr>
          <w:p w14:paraId="2606F402" w14:textId="77777777" w:rsidR="00975C97" w:rsidRPr="007F2609" w:rsidRDefault="00975C97" w:rsidP="00346178">
            <w:pPr>
              <w:pStyle w:val="TAL"/>
              <w:rPr>
                <w:rFonts w:cs="Arial"/>
                <w:bCs/>
                <w:szCs w:val="18"/>
              </w:rPr>
            </w:pPr>
            <w:r w:rsidRPr="007F2609">
              <w:t>Same as 7.6A.3</w:t>
            </w:r>
          </w:p>
        </w:tc>
        <w:tc>
          <w:tcPr>
            <w:tcW w:w="2720" w:type="dxa"/>
          </w:tcPr>
          <w:p w14:paraId="73CBB31C" w14:textId="77777777" w:rsidR="00975C97" w:rsidRPr="007F2609" w:rsidRDefault="00975C97" w:rsidP="00346178">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346178">
            <w:pPr>
              <w:pStyle w:val="TAL"/>
            </w:pPr>
            <w:r w:rsidRPr="007F2609">
              <w:lastRenderedPageBreak/>
              <w:t>7.7D Spurious response for UL MIMO</w:t>
            </w:r>
          </w:p>
        </w:tc>
        <w:tc>
          <w:tcPr>
            <w:tcW w:w="4535" w:type="dxa"/>
          </w:tcPr>
          <w:p w14:paraId="08A148D7" w14:textId="77777777" w:rsidR="00975C97" w:rsidRPr="007F2609" w:rsidRDefault="00975C97" w:rsidP="00346178">
            <w:pPr>
              <w:pStyle w:val="TAL"/>
            </w:pPr>
            <w:r w:rsidRPr="007F2609">
              <w:rPr>
                <w:rFonts w:cs="v4.2.0"/>
              </w:rPr>
              <w:t>S</w:t>
            </w:r>
            <w:r w:rsidRPr="007F2609">
              <w:t>ame as 7.7</w:t>
            </w:r>
          </w:p>
          <w:p w14:paraId="2E741D79" w14:textId="77777777" w:rsidR="00975C97" w:rsidRPr="007F2609" w:rsidRDefault="00975C97" w:rsidP="00346178">
            <w:pPr>
              <w:pStyle w:val="TAL"/>
            </w:pPr>
          </w:p>
          <w:p w14:paraId="379B7BBB" w14:textId="77777777" w:rsidR="00975C97" w:rsidRPr="007F2609" w:rsidRDefault="00975C97" w:rsidP="00346178">
            <w:pPr>
              <w:pStyle w:val="TAL"/>
              <w:rPr>
                <w:bCs/>
                <w:szCs w:val="18"/>
              </w:rPr>
            </w:pPr>
            <w:r w:rsidRPr="007F2609">
              <w:t>Uplink power measurement same as 6.2D.1</w:t>
            </w:r>
          </w:p>
        </w:tc>
        <w:tc>
          <w:tcPr>
            <w:tcW w:w="2720" w:type="dxa"/>
          </w:tcPr>
          <w:p w14:paraId="62E6876E" w14:textId="77777777" w:rsidR="00975C97" w:rsidRPr="007F2609" w:rsidRDefault="00975C97" w:rsidP="00346178">
            <w:pPr>
              <w:pStyle w:val="TAL"/>
              <w:rPr>
                <w:rFonts w:cs="Arial"/>
                <w:snapToGrid w:val="0"/>
              </w:rPr>
            </w:pPr>
            <w:r w:rsidRPr="007F2609">
              <w:t>The overall UL power is the linear sum of the output powers over all Tx antenna connectors</w:t>
            </w:r>
          </w:p>
        </w:tc>
      </w:tr>
      <w:tr w:rsidR="008F5ED4" w:rsidRPr="007F2609" w14:paraId="248DFB44" w14:textId="77777777" w:rsidTr="00AC782F">
        <w:trPr>
          <w:cantSplit/>
          <w:jc w:val="center"/>
        </w:trPr>
        <w:tc>
          <w:tcPr>
            <w:tcW w:w="2435" w:type="dxa"/>
          </w:tcPr>
          <w:p w14:paraId="6C89F069" w14:textId="03A45B75" w:rsidR="008F5ED4" w:rsidRPr="007F2609" w:rsidRDefault="008F5ED4" w:rsidP="00346178">
            <w:pPr>
              <w:pStyle w:val="TAL"/>
            </w:pPr>
            <w:r w:rsidRPr="00E94905">
              <w:t>7.7D_1</w:t>
            </w:r>
            <w:r>
              <w:t xml:space="preserve"> </w:t>
            </w:r>
            <w:r w:rsidRPr="00E94905">
              <w:t>Spurious response for SUL with UL MIMO</w:t>
            </w:r>
          </w:p>
        </w:tc>
        <w:tc>
          <w:tcPr>
            <w:tcW w:w="4535" w:type="dxa"/>
          </w:tcPr>
          <w:p w14:paraId="02D8EA67" w14:textId="77777777" w:rsidR="008F5ED4" w:rsidRPr="007F2609" w:rsidRDefault="008F5ED4" w:rsidP="00346178">
            <w:pPr>
              <w:pStyle w:val="TAL"/>
            </w:pPr>
            <w:r w:rsidRPr="007F2609">
              <w:rPr>
                <w:rFonts w:cs="v4.2.0"/>
              </w:rPr>
              <w:t>S</w:t>
            </w:r>
            <w:r w:rsidRPr="007F2609">
              <w:t>ame as 7.7</w:t>
            </w:r>
            <w:r>
              <w:t>D</w:t>
            </w:r>
          </w:p>
          <w:p w14:paraId="56A52771" w14:textId="77777777" w:rsidR="008F5ED4" w:rsidRPr="007F2609" w:rsidRDefault="008F5ED4" w:rsidP="00346178">
            <w:pPr>
              <w:pStyle w:val="TAL"/>
            </w:pPr>
          </w:p>
          <w:p w14:paraId="18E6F279" w14:textId="77777777" w:rsidR="008F5ED4" w:rsidRPr="007F2609" w:rsidRDefault="008F5ED4" w:rsidP="00346178">
            <w:pPr>
              <w:pStyle w:val="TAL"/>
              <w:rPr>
                <w:rFonts w:cs="v4.2.0"/>
              </w:rPr>
            </w:pPr>
            <w:r w:rsidRPr="007F2609">
              <w:t>Uplink power measurement same as 6.2D.1</w:t>
            </w:r>
            <w:r>
              <w:t>_1</w:t>
            </w:r>
          </w:p>
        </w:tc>
        <w:tc>
          <w:tcPr>
            <w:tcW w:w="2720" w:type="dxa"/>
          </w:tcPr>
          <w:p w14:paraId="6EF0BCF5" w14:textId="77777777" w:rsidR="008F5ED4" w:rsidRPr="007F2609" w:rsidRDefault="008F5ED4" w:rsidP="00346178">
            <w:pPr>
              <w:pStyle w:val="TAL"/>
              <w:rPr>
                <w:lang w:eastAsia="zh-CN"/>
              </w:rPr>
            </w:pPr>
            <w:r>
              <w:rPr>
                <w:rFonts w:hint="eastAsia"/>
                <w:lang w:eastAsia="zh-CN"/>
              </w:rPr>
              <w:t>S</w:t>
            </w:r>
            <w:r>
              <w:rPr>
                <w:lang w:eastAsia="zh-CN"/>
              </w:rPr>
              <w:t>ame as 7.7D</w:t>
            </w:r>
          </w:p>
        </w:tc>
      </w:tr>
      <w:tr w:rsidR="008D2195" w:rsidRPr="008D2195" w14:paraId="4883AE31" w14:textId="77777777" w:rsidTr="00AC782F">
        <w:trPr>
          <w:cantSplit/>
          <w:jc w:val="center"/>
        </w:trPr>
        <w:tc>
          <w:tcPr>
            <w:tcW w:w="2435" w:type="dxa"/>
          </w:tcPr>
          <w:p w14:paraId="69651313" w14:textId="77777777" w:rsidR="008D2195" w:rsidRPr="008D2195" w:rsidRDefault="008D2195" w:rsidP="00346178">
            <w:pPr>
              <w:rPr>
                <w:lang w:eastAsia="en-US"/>
              </w:rPr>
            </w:pPr>
            <w:r w:rsidRPr="008D2195">
              <w:rPr>
                <w:lang w:eastAsia="en-US"/>
              </w:rPr>
              <w:t>7.7F.1 Spurious response for shared spectrum channel access</w:t>
            </w:r>
          </w:p>
        </w:tc>
        <w:tc>
          <w:tcPr>
            <w:tcW w:w="4535" w:type="dxa"/>
          </w:tcPr>
          <w:p w14:paraId="6599B71C" w14:textId="77777777" w:rsidR="008D2195" w:rsidRPr="008D2195" w:rsidRDefault="008D2195" w:rsidP="00346178">
            <w:pPr>
              <w:rPr>
                <w:rFonts w:cs="v4.2.0"/>
                <w:lang w:eastAsia="en-US"/>
              </w:rPr>
            </w:pPr>
            <w:r w:rsidRPr="008D2195">
              <w:rPr>
                <w:lang w:eastAsia="en-US"/>
              </w:rPr>
              <w:t>Same as 7.6.3</w:t>
            </w:r>
          </w:p>
        </w:tc>
        <w:tc>
          <w:tcPr>
            <w:tcW w:w="2720" w:type="dxa"/>
          </w:tcPr>
          <w:p w14:paraId="5512AD00" w14:textId="77777777" w:rsidR="008D2195" w:rsidRPr="008D2195" w:rsidRDefault="008D2195" w:rsidP="00346178">
            <w:pPr>
              <w:rPr>
                <w:lang w:eastAsia="en-US"/>
              </w:rPr>
            </w:pPr>
            <w:r w:rsidRPr="008D2195">
              <w:rPr>
                <w:lang w:eastAsia="en-US"/>
              </w:rPr>
              <w:t>Same as 7.6.3</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346178">
            <w:pPr>
              <w:pStyle w:val="TAL"/>
            </w:pPr>
            <w:r w:rsidRPr="007F2609">
              <w:t>7.8.2 Wide band Intermodulation</w:t>
            </w:r>
          </w:p>
        </w:tc>
        <w:tc>
          <w:tcPr>
            <w:tcW w:w="4535" w:type="dxa"/>
          </w:tcPr>
          <w:p w14:paraId="16340199" w14:textId="77777777" w:rsidR="00975C97" w:rsidRPr="007F2609" w:rsidRDefault="00975C97" w:rsidP="00346178">
            <w:pPr>
              <w:pStyle w:val="TAL"/>
            </w:pPr>
            <w:r w:rsidRPr="007F2609">
              <w:t>Intermodulation</w:t>
            </w:r>
          </w:p>
          <w:p w14:paraId="642E162F" w14:textId="77777777" w:rsidR="00975C97" w:rsidRPr="007F2609" w:rsidRDefault="00975C97" w:rsidP="00346178">
            <w:pPr>
              <w:pStyle w:val="TAL"/>
            </w:pPr>
            <w:r w:rsidRPr="007F2609">
              <w:t>± 2.3dB, f ≤ 3.0GHz</w:t>
            </w:r>
          </w:p>
          <w:p w14:paraId="5715ED7A" w14:textId="77777777" w:rsidR="00975C97" w:rsidRPr="007F2609" w:rsidRDefault="00975C97" w:rsidP="00346178">
            <w:pPr>
              <w:pStyle w:val="TAL"/>
            </w:pPr>
            <w:r w:rsidRPr="007F2609">
              <w:t>± 3.1dB, 3.0GHz &lt; f ≤ 4.2GHz</w:t>
            </w:r>
          </w:p>
          <w:p w14:paraId="7F444A71" w14:textId="77777777" w:rsidR="00975C97" w:rsidRPr="007F2609" w:rsidRDefault="00975C97" w:rsidP="00346178">
            <w:pPr>
              <w:pStyle w:val="TAL"/>
            </w:pPr>
            <w:r w:rsidRPr="007F2609">
              <w:t>± 4.3dB, 4.2GHz &lt; f ≤ 6.0GHz</w:t>
            </w:r>
          </w:p>
          <w:p w14:paraId="79E8CB2E" w14:textId="77777777" w:rsidR="00975C97" w:rsidRPr="007F2609" w:rsidRDefault="00975C97" w:rsidP="00346178">
            <w:pPr>
              <w:pStyle w:val="TAL"/>
            </w:pPr>
          </w:p>
          <w:p w14:paraId="72C7A6E8" w14:textId="77777777" w:rsidR="00975C97" w:rsidRPr="007F2609" w:rsidRDefault="00975C97" w:rsidP="00346178">
            <w:pPr>
              <w:pStyle w:val="TAL"/>
              <w:rPr>
                <w:bCs/>
                <w:szCs w:val="18"/>
              </w:rPr>
            </w:pPr>
            <w:r w:rsidRPr="007F2609">
              <w:t>Uplink power measurement same as 6.2.1</w:t>
            </w:r>
          </w:p>
        </w:tc>
        <w:tc>
          <w:tcPr>
            <w:tcW w:w="2720" w:type="dxa"/>
          </w:tcPr>
          <w:p w14:paraId="705B1494" w14:textId="77777777" w:rsidR="00975C97" w:rsidRPr="007F2609" w:rsidRDefault="00975C97" w:rsidP="00346178">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346178">
            <w:pPr>
              <w:pStyle w:val="TAL"/>
              <w:rPr>
                <w:lang w:eastAsia="sv-SE"/>
              </w:rPr>
            </w:pPr>
            <w:r w:rsidRPr="007F2609">
              <w:rPr>
                <w:lang w:eastAsia="sv-SE"/>
              </w:rPr>
              <w:t>1. Wanted signal level error</w:t>
            </w:r>
          </w:p>
          <w:p w14:paraId="1036111F" w14:textId="77777777" w:rsidR="00975C97" w:rsidRPr="007F2609" w:rsidRDefault="00975C97" w:rsidP="00346178">
            <w:pPr>
              <w:pStyle w:val="TAL"/>
              <w:rPr>
                <w:lang w:eastAsia="sv-SE"/>
              </w:rPr>
            </w:pPr>
            <w:r w:rsidRPr="007F2609">
              <w:rPr>
                <w:lang w:eastAsia="sv-SE"/>
              </w:rPr>
              <w:t>2. CW Interferer level error</w:t>
            </w:r>
          </w:p>
          <w:p w14:paraId="053B878A" w14:textId="77777777" w:rsidR="00975C97" w:rsidRPr="007F2609" w:rsidRDefault="00975C97" w:rsidP="00346178">
            <w:pPr>
              <w:pStyle w:val="TAL"/>
              <w:rPr>
                <w:lang w:eastAsia="sv-SE"/>
              </w:rPr>
            </w:pPr>
            <w:r w:rsidRPr="007F2609">
              <w:rPr>
                <w:lang w:eastAsia="sv-SE"/>
              </w:rPr>
              <w:t>3. Modulated Interferer level error</w:t>
            </w:r>
          </w:p>
          <w:p w14:paraId="57CB723A" w14:textId="77777777" w:rsidR="00975C97" w:rsidRPr="007F2609" w:rsidRDefault="00975C97" w:rsidP="00346178">
            <w:pPr>
              <w:pStyle w:val="TAL"/>
              <w:rPr>
                <w:lang w:eastAsia="sv-SE"/>
              </w:rPr>
            </w:pPr>
          </w:p>
          <w:p w14:paraId="32EA04A5" w14:textId="77777777" w:rsidR="00975C97" w:rsidRPr="007F2609" w:rsidRDefault="00975C97" w:rsidP="00346178">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346178">
            <w:pPr>
              <w:pStyle w:val="TAL"/>
              <w:rPr>
                <w:lang w:eastAsia="sv-SE"/>
              </w:rPr>
            </w:pPr>
            <w:r w:rsidRPr="007F2609">
              <w:rPr>
                <w:lang w:eastAsia="sv-SE"/>
              </w:rPr>
              <w:t>The effect of the closer CW signal has twice the effect.</w:t>
            </w:r>
          </w:p>
          <w:p w14:paraId="45EFB9DB" w14:textId="77777777" w:rsidR="00975C97" w:rsidRPr="007F2609" w:rsidRDefault="00975C97" w:rsidP="00346178">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346178">
            <w:pPr>
              <w:pStyle w:val="TAL"/>
              <w:rPr>
                <w:snapToGrid w:val="0"/>
                <w:lang w:eastAsia="sv-SE"/>
              </w:rPr>
            </w:pPr>
            <w:r w:rsidRPr="007F2609">
              <w:rPr>
                <w:lang w:eastAsia="sv-SE"/>
              </w:rPr>
              <w:t>Test System uncertainty = SQRT [(2 x CW_level_error)</w:t>
            </w:r>
            <w:r w:rsidRPr="007F2609">
              <w:rPr>
                <w:vertAlign w:val="superscript"/>
                <w:lang w:eastAsia="sv-SE"/>
              </w:rPr>
              <w:t>2</w:t>
            </w:r>
            <w:r w:rsidRPr="007F2609">
              <w:rPr>
                <w:lang w:eastAsia="sv-SE"/>
              </w:rPr>
              <w:t xml:space="preserve"> +(mod interferer_level_error)</w:t>
            </w:r>
            <w:r w:rsidRPr="007F2609">
              <w:rPr>
                <w:vertAlign w:val="superscript"/>
                <w:lang w:eastAsia="sv-SE"/>
              </w:rPr>
              <w:t>2</w:t>
            </w:r>
            <w:r w:rsidRPr="007F2609">
              <w:rPr>
                <w:lang w:eastAsia="sv-SE"/>
              </w:rPr>
              <w:t xml:space="preserve"> +(wanted signal_level_error)</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346178">
            <w:pPr>
              <w:pStyle w:val="TAL"/>
            </w:pPr>
            <w:r w:rsidRPr="007F2609">
              <w:t>7.8A.2 Wide band Intermodulation for CA</w:t>
            </w:r>
          </w:p>
          <w:p w14:paraId="1BBBE370" w14:textId="2704EA6C" w:rsidR="00975C97" w:rsidRPr="007F2609" w:rsidRDefault="00975C97" w:rsidP="00346178">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346178">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346178">
            <w:pPr>
              <w:pStyle w:val="TAL"/>
            </w:pPr>
            <w:r w:rsidRPr="007F2609">
              <w:t>Same as 7.8.2</w:t>
            </w:r>
          </w:p>
          <w:p w14:paraId="73D5FE47" w14:textId="77777777" w:rsidR="00975C97" w:rsidRPr="007F2609" w:rsidRDefault="00975C97" w:rsidP="00346178">
            <w:pPr>
              <w:pStyle w:val="TAL"/>
            </w:pPr>
            <w:r w:rsidRPr="007F2609">
              <w:t>The wanted signal level uncertainty applies for each CC.</w:t>
            </w:r>
          </w:p>
          <w:p w14:paraId="7388ECB1" w14:textId="77777777" w:rsidR="00975C97" w:rsidRPr="007F2609" w:rsidRDefault="00975C97" w:rsidP="00346178">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346178">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346178">
            <w:pPr>
              <w:pStyle w:val="TAL"/>
              <w:rPr>
                <w:lang w:eastAsia="zh-CN"/>
              </w:rPr>
            </w:pPr>
            <w:r w:rsidRPr="007F2609">
              <w:t>Intermodulation same as 7.8.2</w:t>
            </w:r>
          </w:p>
          <w:p w14:paraId="10D1F443" w14:textId="77777777" w:rsidR="00975C97" w:rsidRPr="007F2609" w:rsidRDefault="00975C97" w:rsidP="00346178">
            <w:pPr>
              <w:pStyle w:val="TAL"/>
              <w:rPr>
                <w:lang w:eastAsia="zh-CN"/>
              </w:rPr>
            </w:pPr>
          </w:p>
          <w:p w14:paraId="61946A48" w14:textId="77777777" w:rsidR="00975C97" w:rsidRPr="007F2609" w:rsidRDefault="00975C97" w:rsidP="00346178">
            <w:pPr>
              <w:pStyle w:val="TAL"/>
              <w:rPr>
                <w:bCs/>
                <w:szCs w:val="18"/>
              </w:rPr>
            </w:pPr>
            <w:r w:rsidRPr="007F2609">
              <w:t>Uplink power measurement same as 6.2D.1</w:t>
            </w:r>
          </w:p>
        </w:tc>
        <w:tc>
          <w:tcPr>
            <w:tcW w:w="2720" w:type="dxa"/>
          </w:tcPr>
          <w:p w14:paraId="15BE31FD" w14:textId="77777777" w:rsidR="00975C97" w:rsidRPr="007F2609" w:rsidRDefault="00975C97" w:rsidP="00346178">
            <w:pPr>
              <w:pStyle w:val="TAL"/>
              <w:rPr>
                <w:rFonts w:cs="Arial"/>
                <w:szCs w:val="18"/>
                <w:lang w:eastAsia="sv-SE"/>
              </w:rPr>
            </w:pPr>
            <w:r w:rsidRPr="007F2609">
              <w:t>The overall UL power is the linear sum of the output powers over all Tx antenna connectors</w:t>
            </w:r>
          </w:p>
        </w:tc>
      </w:tr>
      <w:tr w:rsidR="008F5ED4" w:rsidRPr="007F2609" w14:paraId="49DE0B62" w14:textId="77777777" w:rsidTr="00AC782F">
        <w:trPr>
          <w:cantSplit/>
          <w:jc w:val="center"/>
        </w:trPr>
        <w:tc>
          <w:tcPr>
            <w:tcW w:w="2435" w:type="dxa"/>
          </w:tcPr>
          <w:p w14:paraId="7C2F7A17" w14:textId="4AAF3054" w:rsidR="008F5ED4" w:rsidRPr="007F2609" w:rsidRDefault="008F5ED4" w:rsidP="00346178">
            <w:pPr>
              <w:pStyle w:val="TAL"/>
            </w:pPr>
            <w:r w:rsidRPr="00E94905">
              <w:t>7.8D.2_1</w:t>
            </w:r>
            <w:r>
              <w:t xml:space="preserve"> </w:t>
            </w:r>
            <w:r w:rsidRPr="00E94905">
              <w:t xml:space="preserve">Wide band Intermodulation for </w:t>
            </w:r>
            <w:r w:rsidR="007072C3" w:rsidRPr="00493207">
              <w:t xml:space="preserve">SUL with </w:t>
            </w:r>
            <w:r w:rsidRPr="00E94905">
              <w:t>UL MIMO</w:t>
            </w:r>
          </w:p>
        </w:tc>
        <w:tc>
          <w:tcPr>
            <w:tcW w:w="4535" w:type="dxa"/>
          </w:tcPr>
          <w:p w14:paraId="446BCADA" w14:textId="77777777" w:rsidR="008F5ED4" w:rsidRPr="007F2609" w:rsidRDefault="008F5ED4" w:rsidP="00346178">
            <w:pPr>
              <w:pStyle w:val="TAL"/>
              <w:rPr>
                <w:lang w:eastAsia="zh-CN"/>
              </w:rPr>
            </w:pPr>
            <w:r w:rsidRPr="007F2609">
              <w:t>Intermodulation same as 7.8</w:t>
            </w:r>
            <w:r>
              <w:t>D</w:t>
            </w:r>
            <w:r w:rsidRPr="007F2609">
              <w:t>.2</w:t>
            </w:r>
          </w:p>
          <w:p w14:paraId="7651E8D4" w14:textId="77777777" w:rsidR="008F5ED4" w:rsidRPr="007F2609" w:rsidRDefault="008F5ED4" w:rsidP="00346178">
            <w:pPr>
              <w:pStyle w:val="TAL"/>
              <w:rPr>
                <w:lang w:eastAsia="zh-CN"/>
              </w:rPr>
            </w:pPr>
          </w:p>
          <w:p w14:paraId="3F5E12D7" w14:textId="77777777" w:rsidR="008F5ED4" w:rsidRPr="007F2609" w:rsidRDefault="008F5ED4" w:rsidP="00346178">
            <w:pPr>
              <w:pStyle w:val="TAL"/>
            </w:pPr>
            <w:r w:rsidRPr="007F2609">
              <w:t>Uplink power measurement same as 6.2D.1</w:t>
            </w:r>
            <w:r>
              <w:t>_1</w:t>
            </w:r>
          </w:p>
        </w:tc>
        <w:tc>
          <w:tcPr>
            <w:tcW w:w="2720" w:type="dxa"/>
          </w:tcPr>
          <w:p w14:paraId="17058578" w14:textId="77777777" w:rsidR="008F5ED4" w:rsidRPr="007F2609" w:rsidRDefault="008F5ED4" w:rsidP="00346178">
            <w:pPr>
              <w:pStyle w:val="TAL"/>
              <w:rPr>
                <w:lang w:eastAsia="zh-CN"/>
              </w:rPr>
            </w:pPr>
            <w:r>
              <w:rPr>
                <w:rFonts w:hint="eastAsia"/>
                <w:lang w:eastAsia="zh-CN"/>
              </w:rPr>
              <w:t>S</w:t>
            </w:r>
            <w:r>
              <w:rPr>
                <w:lang w:eastAsia="zh-CN"/>
              </w:rPr>
              <w:t>ame as 7.8D.2</w:t>
            </w:r>
          </w:p>
        </w:tc>
      </w:tr>
      <w:tr w:rsidR="009105C5" w:rsidRPr="007F2609" w14:paraId="44461E97" w14:textId="77777777" w:rsidTr="00AC782F">
        <w:trPr>
          <w:cantSplit/>
          <w:jc w:val="center"/>
        </w:trPr>
        <w:tc>
          <w:tcPr>
            <w:tcW w:w="2435" w:type="dxa"/>
          </w:tcPr>
          <w:p w14:paraId="2AB81AED" w14:textId="30E3D43E" w:rsidR="009105C5" w:rsidRPr="00E94905" w:rsidRDefault="009105C5" w:rsidP="009105C5">
            <w:pPr>
              <w:pStyle w:val="TAL"/>
            </w:pPr>
            <w:bookmarkStart w:id="249" w:name="_Toc59650472"/>
            <w:bookmarkStart w:id="250" w:name="_Toc61357744"/>
            <w:bookmarkStart w:id="251" w:name="_Toc61359518"/>
            <w:bookmarkStart w:id="252" w:name="_Toc67916458"/>
            <w:bookmarkStart w:id="253" w:name="_Toc75534004"/>
            <w:bookmarkStart w:id="254" w:name="_Toc75819890"/>
            <w:bookmarkStart w:id="255" w:name="_Toc76508734"/>
            <w:bookmarkStart w:id="256" w:name="_Toc76717684"/>
            <w:bookmarkStart w:id="257" w:name="_Toc83294325"/>
            <w:bookmarkStart w:id="258" w:name="_Toc84335364"/>
            <w:r w:rsidRPr="003F3B32">
              <w:t>7.8F.2</w:t>
            </w:r>
            <w:r w:rsidRPr="003F3B32">
              <w:tab/>
              <w:t>Wide band Intermodulation</w:t>
            </w:r>
            <w:bookmarkEnd w:id="249"/>
            <w:bookmarkEnd w:id="250"/>
            <w:bookmarkEnd w:id="251"/>
            <w:bookmarkEnd w:id="252"/>
            <w:bookmarkEnd w:id="253"/>
            <w:bookmarkEnd w:id="254"/>
            <w:bookmarkEnd w:id="255"/>
            <w:bookmarkEnd w:id="256"/>
            <w:bookmarkEnd w:id="257"/>
            <w:bookmarkEnd w:id="258"/>
            <w:r w:rsidRPr="003F3B32">
              <w:t xml:space="preserve"> for shared spectrum channel access</w:t>
            </w:r>
          </w:p>
        </w:tc>
        <w:tc>
          <w:tcPr>
            <w:tcW w:w="4535" w:type="dxa"/>
          </w:tcPr>
          <w:p w14:paraId="2F521375" w14:textId="77777777" w:rsidR="009105C5" w:rsidRPr="007F2609" w:rsidRDefault="009105C5" w:rsidP="009105C5">
            <w:pPr>
              <w:pStyle w:val="TAL"/>
            </w:pPr>
            <w:r w:rsidRPr="007F2609">
              <w:t>Intermodulation</w:t>
            </w:r>
          </w:p>
          <w:p w14:paraId="7AC14D89" w14:textId="77777777" w:rsidR="009105C5" w:rsidRPr="007F2609" w:rsidRDefault="009105C5" w:rsidP="009105C5">
            <w:pPr>
              <w:pStyle w:val="TAL"/>
            </w:pPr>
            <w:r w:rsidRPr="007F2609">
              <w:t>± 2.3dB, f ≤ 3.0GHz</w:t>
            </w:r>
          </w:p>
          <w:p w14:paraId="64C87F65" w14:textId="77777777" w:rsidR="009105C5" w:rsidRPr="007F2609" w:rsidRDefault="009105C5" w:rsidP="009105C5">
            <w:pPr>
              <w:pStyle w:val="TAL"/>
            </w:pPr>
            <w:r w:rsidRPr="007F2609">
              <w:t>± 3.1dB, 3.0GHz &lt; f ≤ 4.2GHz</w:t>
            </w:r>
          </w:p>
          <w:p w14:paraId="7ACC44FE" w14:textId="77777777" w:rsidR="009105C5" w:rsidRPr="007F2609" w:rsidRDefault="009105C5" w:rsidP="009105C5">
            <w:pPr>
              <w:pStyle w:val="TAL"/>
            </w:pPr>
            <w:r w:rsidRPr="007F2609">
              <w:t xml:space="preserve">± 4.3dB, 4.2GHz &lt; f ≤ </w:t>
            </w:r>
            <w:r>
              <w:t>7.125</w:t>
            </w:r>
            <w:r w:rsidRPr="007F2609">
              <w:t>GHz</w:t>
            </w:r>
          </w:p>
          <w:p w14:paraId="097FB56B" w14:textId="77777777" w:rsidR="009105C5" w:rsidRPr="007F2609" w:rsidRDefault="009105C5" w:rsidP="009105C5">
            <w:pPr>
              <w:pStyle w:val="TAL"/>
            </w:pPr>
          </w:p>
          <w:p w14:paraId="73EDC8E4" w14:textId="035F8824" w:rsidR="009105C5" w:rsidRPr="007F2609" w:rsidRDefault="009105C5" w:rsidP="009105C5">
            <w:pPr>
              <w:pStyle w:val="TAL"/>
            </w:pPr>
            <w:r w:rsidRPr="007F2609">
              <w:t>Uplink power measurement same as 6.2</w:t>
            </w:r>
            <w:r>
              <w:t>F</w:t>
            </w:r>
            <w:r w:rsidRPr="007F2609">
              <w:t>.1</w:t>
            </w:r>
          </w:p>
        </w:tc>
        <w:tc>
          <w:tcPr>
            <w:tcW w:w="2720" w:type="dxa"/>
          </w:tcPr>
          <w:p w14:paraId="0440C805" w14:textId="77777777" w:rsidR="009105C5" w:rsidRDefault="009105C5" w:rsidP="009105C5">
            <w:pPr>
              <w:pStyle w:val="TAL"/>
              <w:rPr>
                <w:lang w:eastAsia="zh-CN"/>
              </w:rPr>
            </w:pPr>
          </w:p>
        </w:tc>
      </w:tr>
      <w:tr w:rsidR="00975C97" w:rsidRPr="007F2609" w14:paraId="72618024" w14:textId="77777777" w:rsidTr="00C971DC">
        <w:trPr>
          <w:cantSplit/>
          <w:jc w:val="center"/>
        </w:trPr>
        <w:tc>
          <w:tcPr>
            <w:tcW w:w="2435" w:type="dxa"/>
          </w:tcPr>
          <w:p w14:paraId="0A70D399" w14:textId="77777777" w:rsidR="00975C97" w:rsidRPr="007F2609" w:rsidRDefault="00975C97" w:rsidP="00346178">
            <w:pPr>
              <w:pStyle w:val="TAL"/>
            </w:pPr>
            <w:r w:rsidRPr="007F2609">
              <w:t>7.9 Spurious emissions</w:t>
            </w:r>
          </w:p>
        </w:tc>
        <w:tc>
          <w:tcPr>
            <w:tcW w:w="4535" w:type="dxa"/>
          </w:tcPr>
          <w:p w14:paraId="25725206" w14:textId="77777777" w:rsidR="00975C97" w:rsidRPr="007F2609" w:rsidRDefault="00975C97" w:rsidP="00346178">
            <w:pPr>
              <w:pStyle w:val="TAL"/>
            </w:pPr>
            <w:r w:rsidRPr="007F2609">
              <w:t>for results &gt; -60 dBm:</w:t>
            </w:r>
          </w:p>
          <w:p w14:paraId="2DC187EC" w14:textId="77777777" w:rsidR="00975C97" w:rsidRPr="007F2609" w:rsidRDefault="00975C97" w:rsidP="00346178">
            <w:pPr>
              <w:pStyle w:val="TAL"/>
            </w:pPr>
            <w:r w:rsidRPr="007F2609">
              <w:t>±2.0 dB, 9kHz &lt; f ≤ 3GHz</w:t>
            </w:r>
          </w:p>
          <w:p w14:paraId="7488371B" w14:textId="77777777" w:rsidR="00975C97" w:rsidRPr="007F2609" w:rsidRDefault="00975C97" w:rsidP="00346178">
            <w:pPr>
              <w:pStyle w:val="TAL"/>
            </w:pPr>
            <w:r w:rsidRPr="007F2609">
              <w:t>±2.5 dB, 3GHz &lt; f ≤ 4GHz</w:t>
            </w:r>
          </w:p>
          <w:p w14:paraId="28B706DD" w14:textId="77777777" w:rsidR="00975C97" w:rsidRPr="007F2609" w:rsidRDefault="00975C97" w:rsidP="00346178">
            <w:pPr>
              <w:pStyle w:val="TAL"/>
            </w:pPr>
            <w:r w:rsidRPr="007F2609">
              <w:t>±4.0 dB, 4GHz &lt; f ≤ 19GHz</w:t>
            </w:r>
          </w:p>
          <w:p w14:paraId="108F1019" w14:textId="77777777" w:rsidR="00975C97" w:rsidRPr="007F2609" w:rsidRDefault="00975C97" w:rsidP="00346178">
            <w:pPr>
              <w:pStyle w:val="TAL"/>
            </w:pPr>
            <w:r w:rsidRPr="007F2609">
              <w:t>±6.0 dB, 19GHz &lt; f ≤ 26GHz</w:t>
            </w:r>
          </w:p>
        </w:tc>
        <w:tc>
          <w:tcPr>
            <w:tcW w:w="2720" w:type="dxa"/>
          </w:tcPr>
          <w:p w14:paraId="5B695151" w14:textId="77777777" w:rsidR="00975C97" w:rsidRPr="007F2609" w:rsidRDefault="00975C97" w:rsidP="00346178">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346178">
            <w:pPr>
              <w:pStyle w:val="TAL"/>
            </w:pPr>
            <w:r w:rsidRPr="007F2609">
              <w:t>7.9A.1 Spurious emissions for CA (2DL CA)</w:t>
            </w:r>
          </w:p>
        </w:tc>
        <w:tc>
          <w:tcPr>
            <w:tcW w:w="4535" w:type="dxa"/>
          </w:tcPr>
          <w:p w14:paraId="74D1F87C" w14:textId="77777777" w:rsidR="00975C97" w:rsidRPr="007F2609" w:rsidRDefault="00975C97" w:rsidP="00346178">
            <w:pPr>
              <w:pStyle w:val="TAL"/>
              <w:rPr>
                <w:rFonts w:cs="Arial"/>
                <w:bCs/>
                <w:szCs w:val="18"/>
              </w:rPr>
            </w:pPr>
            <w:r w:rsidRPr="007F2609">
              <w:t>Same as 7.9</w:t>
            </w:r>
          </w:p>
        </w:tc>
        <w:tc>
          <w:tcPr>
            <w:tcW w:w="2720" w:type="dxa"/>
          </w:tcPr>
          <w:p w14:paraId="3636A9E1" w14:textId="77777777" w:rsidR="00975C97" w:rsidRPr="007F2609" w:rsidRDefault="00975C97" w:rsidP="00346178">
            <w:pPr>
              <w:pStyle w:val="TAL"/>
              <w:rPr>
                <w:snapToGrid w:val="0"/>
                <w:lang w:eastAsia="sv-SE"/>
              </w:rPr>
            </w:pPr>
          </w:p>
        </w:tc>
      </w:tr>
    </w:tbl>
    <w:p w14:paraId="650FF6C9" w14:textId="77777777" w:rsidR="00975C97" w:rsidRPr="007F2609" w:rsidRDefault="00975C97" w:rsidP="00346178"/>
    <w:p w14:paraId="307B5882" w14:textId="148454BD" w:rsidR="00975C97" w:rsidRPr="007F2609" w:rsidRDefault="00975C97" w:rsidP="00975C97">
      <w:pPr>
        <w:pStyle w:val="Heading1"/>
      </w:pPr>
      <w:bookmarkStart w:id="259" w:name="_Toc27478776"/>
      <w:bookmarkStart w:id="260" w:name="_Toc36227490"/>
      <w:r w:rsidRPr="007F2609">
        <w:lastRenderedPageBreak/>
        <w:t>F.2</w:t>
      </w:r>
      <w:r w:rsidRPr="007F2609">
        <w:tab/>
        <w:t>Interpretation of measurement results (normative)</w:t>
      </w:r>
      <w:bookmarkEnd w:id="259"/>
      <w:bookmarkEnd w:id="260"/>
    </w:p>
    <w:p w14:paraId="06FF44C1" w14:textId="77777777" w:rsidR="00975C97" w:rsidRPr="007F2609" w:rsidRDefault="00975C97" w:rsidP="00346178">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346178">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346178">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346178">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346178">
      <w:pPr>
        <w:rPr>
          <w:rFonts w:eastAsia="Batang"/>
        </w:rPr>
      </w:pPr>
      <w:r w:rsidRPr="007F2609">
        <w:rPr>
          <w:rFonts w:eastAsia="Batang"/>
        </w:rPr>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346178">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45E93D8B" w:rsidR="00975C97" w:rsidRPr="007F2609" w:rsidRDefault="00975C97" w:rsidP="00975C97">
      <w:pPr>
        <w:pStyle w:val="Heading1"/>
      </w:pPr>
      <w:bookmarkStart w:id="261" w:name="_Toc27478777"/>
      <w:bookmarkStart w:id="262" w:name="_Toc36227491"/>
      <w:r w:rsidRPr="007F2609">
        <w:t>F.3</w:t>
      </w:r>
      <w:r w:rsidRPr="007F2609">
        <w:tab/>
        <w:t>Test Tolerance and Derivation of Test Requirements (informative)</w:t>
      </w:r>
      <w:bookmarkEnd w:id="261"/>
      <w:bookmarkEnd w:id="262"/>
    </w:p>
    <w:p w14:paraId="6B60A434" w14:textId="77777777" w:rsidR="00975C97" w:rsidRPr="007F2609" w:rsidRDefault="00975C97" w:rsidP="00346178">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346178">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346178">
      <w:r w:rsidRPr="007F2609">
        <w:t>The test tolerances should not be modified for any reason e.g. to take account of commonly known test system errors (such as mismatch, cable loss, etc.).</w:t>
      </w:r>
    </w:p>
    <w:p w14:paraId="03B3D588" w14:textId="77777777" w:rsidR="00975C97" w:rsidRPr="007F2609" w:rsidRDefault="00975C97" w:rsidP="00346178">
      <w:r w:rsidRPr="007F2609">
        <w:rPr>
          <w:rFonts w:eastAsia="MS Mincho"/>
        </w:rPr>
        <w:t>T</w:t>
      </w:r>
      <w:r w:rsidRPr="007F2609">
        <w:t>he downlink Test Tolerances apply at each receiver antenna connector.</w:t>
      </w:r>
    </w:p>
    <w:p w14:paraId="2513676C" w14:textId="7B9633D0" w:rsidR="00975C97" w:rsidRPr="007F2609" w:rsidRDefault="00975C97" w:rsidP="00975C97">
      <w:pPr>
        <w:pStyle w:val="Heading2"/>
      </w:pPr>
      <w:bookmarkStart w:id="263" w:name="_Toc27478778"/>
      <w:bookmarkStart w:id="264" w:name="_Toc36227492"/>
      <w:r w:rsidRPr="007F2609">
        <w:t>F.3.1</w:t>
      </w:r>
      <w:r w:rsidRPr="007F2609">
        <w:tab/>
      </w:r>
      <w:r w:rsidRPr="007F2609">
        <w:rPr>
          <w:lang w:eastAsia="sv-SE"/>
        </w:rPr>
        <w:t>Measurement of test environments</w:t>
      </w:r>
      <w:bookmarkEnd w:id="263"/>
      <w:bookmarkEnd w:id="264"/>
    </w:p>
    <w:p w14:paraId="747369BB" w14:textId="77777777" w:rsidR="00975C97" w:rsidRPr="007F2609" w:rsidRDefault="00975C97" w:rsidP="00346178">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298876B0" w:rsidR="00975C97" w:rsidRDefault="00975C97" w:rsidP="00975C97">
      <w:pPr>
        <w:pStyle w:val="Heading2"/>
      </w:pPr>
      <w:bookmarkStart w:id="265" w:name="_Toc27478779"/>
      <w:bookmarkStart w:id="266" w:name="_Toc36227493"/>
      <w:r w:rsidRPr="007F2609">
        <w:t>F.3.2</w:t>
      </w:r>
      <w:r w:rsidRPr="007F2609">
        <w:tab/>
      </w:r>
      <w:r w:rsidRPr="007F2609">
        <w:rPr>
          <w:lang w:eastAsia="sv-SE"/>
        </w:rPr>
        <w:t xml:space="preserve">Measurement of </w:t>
      </w:r>
      <w:r w:rsidRPr="007F2609">
        <w:t>transmitter</w:t>
      </w:r>
      <w:bookmarkEnd w:id="265"/>
      <w:bookmarkEnd w:id="266"/>
    </w:p>
    <w:p w14:paraId="6EBB5E75" w14:textId="77B52C44" w:rsidR="009105C5" w:rsidRPr="009105C5" w:rsidRDefault="009105C5" w:rsidP="009105C5">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0864A1E2" w14:textId="77777777" w:rsidR="00975C97" w:rsidRPr="007F2609" w:rsidRDefault="00975C97" w:rsidP="00346178">
      <w:pPr>
        <w:pStyle w:val="TH"/>
      </w:pPr>
      <w:bookmarkStart w:id="267" w:name="_Toc27478780"/>
      <w:bookmarkStart w:id="268" w:name="_Toc36227494"/>
      <w:r w:rsidRPr="007F2609">
        <w:lastRenderedPageBreak/>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7D481E">
        <w:trPr>
          <w:jc w:val="center"/>
        </w:trPr>
        <w:tc>
          <w:tcPr>
            <w:tcW w:w="2467" w:type="dxa"/>
          </w:tcPr>
          <w:p w14:paraId="17A31BFE" w14:textId="77777777" w:rsidR="00975C97" w:rsidRPr="007F2609" w:rsidRDefault="00975C97" w:rsidP="00346178">
            <w:pPr>
              <w:pStyle w:val="TAH"/>
            </w:pPr>
            <w:r w:rsidRPr="007F2609">
              <w:lastRenderedPageBreak/>
              <w:t>Sub clause</w:t>
            </w:r>
          </w:p>
        </w:tc>
        <w:tc>
          <w:tcPr>
            <w:tcW w:w="4071" w:type="dxa"/>
          </w:tcPr>
          <w:p w14:paraId="67759E49" w14:textId="77777777" w:rsidR="00975C97" w:rsidRPr="007F2609" w:rsidRDefault="00975C97" w:rsidP="00346178">
            <w:pPr>
              <w:pStyle w:val="TAH"/>
            </w:pPr>
            <w:r w:rsidRPr="007F2609">
              <w:t>Test Tolerance (TT)</w:t>
            </w:r>
          </w:p>
        </w:tc>
        <w:tc>
          <w:tcPr>
            <w:tcW w:w="3284" w:type="dxa"/>
          </w:tcPr>
          <w:p w14:paraId="26464D82" w14:textId="77777777" w:rsidR="00975C97" w:rsidRPr="007F2609" w:rsidRDefault="00975C97" w:rsidP="00346178">
            <w:pPr>
              <w:pStyle w:val="TAH"/>
            </w:pPr>
            <w:r w:rsidRPr="007F2609">
              <w:t>Formula for test requirement</w:t>
            </w:r>
          </w:p>
        </w:tc>
      </w:tr>
      <w:tr w:rsidR="00975C97" w:rsidRPr="007F2609" w14:paraId="3F6077B2" w14:textId="77777777" w:rsidTr="007D481E">
        <w:trPr>
          <w:jc w:val="center"/>
        </w:trPr>
        <w:tc>
          <w:tcPr>
            <w:tcW w:w="2467" w:type="dxa"/>
          </w:tcPr>
          <w:p w14:paraId="26475894" w14:textId="77777777" w:rsidR="00975C97" w:rsidRPr="007F2609" w:rsidRDefault="00975C97" w:rsidP="00346178">
            <w:pPr>
              <w:pStyle w:val="TAL"/>
            </w:pPr>
            <w:r w:rsidRPr="007F2609">
              <w:t>6.2.1 UE maximum output power</w:t>
            </w:r>
          </w:p>
        </w:tc>
        <w:tc>
          <w:tcPr>
            <w:tcW w:w="4071" w:type="dxa"/>
          </w:tcPr>
          <w:p w14:paraId="1A1DEC6D" w14:textId="77777777" w:rsidR="00975C97" w:rsidRPr="007F2609" w:rsidRDefault="00975C97" w:rsidP="00346178">
            <w:pPr>
              <w:pStyle w:val="TAL"/>
            </w:pPr>
            <w:r w:rsidRPr="007F2609">
              <w:t>f ≤ 3.0GHz</w:t>
            </w:r>
          </w:p>
          <w:p w14:paraId="0903D017" w14:textId="77777777" w:rsidR="00975C97" w:rsidRPr="007F2609" w:rsidRDefault="00975C97" w:rsidP="00346178">
            <w:pPr>
              <w:pStyle w:val="TAL"/>
            </w:pPr>
            <w:r w:rsidRPr="007F2609">
              <w:t>0.7 dB, BW ≤ 40MHz</w:t>
            </w:r>
          </w:p>
          <w:p w14:paraId="7252C88F" w14:textId="77777777" w:rsidR="00975C97" w:rsidRPr="007F2609" w:rsidRDefault="00975C97" w:rsidP="00346178">
            <w:pPr>
              <w:pStyle w:val="TAL"/>
              <w:rPr>
                <w:rFonts w:cs="v4.2.0"/>
              </w:rPr>
            </w:pPr>
            <w:r w:rsidRPr="007F2609">
              <w:t>1.0 dB, 40MHz &lt; BW ≤ 100MHz</w:t>
            </w:r>
          </w:p>
          <w:p w14:paraId="6CE51DB8" w14:textId="77777777" w:rsidR="00975C97" w:rsidRPr="007F2609" w:rsidRDefault="00975C97" w:rsidP="00346178">
            <w:pPr>
              <w:pStyle w:val="TAL"/>
            </w:pPr>
          </w:p>
          <w:p w14:paraId="2CB1FAC8" w14:textId="77777777" w:rsidR="00975C97" w:rsidRPr="007F2609" w:rsidRDefault="00975C97" w:rsidP="00346178">
            <w:pPr>
              <w:pStyle w:val="TAL"/>
            </w:pPr>
            <w:r w:rsidRPr="007F2609">
              <w:t>3.0GHz &lt; f ≤ 6.0GHz</w:t>
            </w:r>
          </w:p>
          <w:p w14:paraId="42EE8387" w14:textId="77777777" w:rsidR="00975C97" w:rsidRPr="007F2609" w:rsidRDefault="00975C97" w:rsidP="00346178">
            <w:pPr>
              <w:pStyle w:val="TAL"/>
            </w:pPr>
            <w:r w:rsidRPr="007F2609">
              <w:t>1.0 dB, BW ≤ 100MHz</w:t>
            </w:r>
          </w:p>
        </w:tc>
        <w:tc>
          <w:tcPr>
            <w:tcW w:w="3284" w:type="dxa"/>
          </w:tcPr>
          <w:p w14:paraId="5338A6B6" w14:textId="77777777" w:rsidR="00975C97" w:rsidRPr="007F2609" w:rsidRDefault="00975C97" w:rsidP="00346178">
            <w:pPr>
              <w:pStyle w:val="TAL"/>
            </w:pPr>
            <w:r w:rsidRPr="007F2609">
              <w:t>Upper limit + TT, Lower limit - TT</w:t>
            </w:r>
          </w:p>
        </w:tc>
      </w:tr>
      <w:tr w:rsidR="00975C97" w:rsidRPr="007F2609" w14:paraId="50771343" w14:textId="77777777" w:rsidTr="007D481E">
        <w:trPr>
          <w:jc w:val="center"/>
        </w:trPr>
        <w:tc>
          <w:tcPr>
            <w:tcW w:w="2467" w:type="dxa"/>
          </w:tcPr>
          <w:p w14:paraId="72DCD0DC" w14:textId="77777777" w:rsidR="00975C97" w:rsidRPr="007F2609" w:rsidRDefault="00975C97" w:rsidP="00346178">
            <w:pPr>
              <w:pStyle w:val="TAL"/>
            </w:pPr>
            <w:r w:rsidRPr="007F2609">
              <w:t>6.2.2 Maximum Power Reduction (MPR)</w:t>
            </w:r>
          </w:p>
        </w:tc>
        <w:tc>
          <w:tcPr>
            <w:tcW w:w="4071" w:type="dxa"/>
          </w:tcPr>
          <w:p w14:paraId="1C458907" w14:textId="77777777" w:rsidR="00975C97" w:rsidRPr="007F2609" w:rsidRDefault="00975C97" w:rsidP="00346178">
            <w:pPr>
              <w:pStyle w:val="TAL"/>
            </w:pPr>
            <w:r w:rsidRPr="007F2609">
              <w:t>f ≤ 3.0GHz</w:t>
            </w:r>
          </w:p>
          <w:p w14:paraId="32A683D2" w14:textId="77777777" w:rsidR="00975C97" w:rsidRPr="007F2609" w:rsidRDefault="00975C97" w:rsidP="00346178">
            <w:pPr>
              <w:pStyle w:val="TAL"/>
            </w:pPr>
            <w:r w:rsidRPr="007F2609">
              <w:t>0.7 dB, BW ≤ 40MHz</w:t>
            </w:r>
          </w:p>
          <w:p w14:paraId="391BE48F" w14:textId="77777777" w:rsidR="00975C97" w:rsidRPr="007F2609" w:rsidRDefault="00975C97" w:rsidP="00346178">
            <w:pPr>
              <w:pStyle w:val="TAL"/>
              <w:rPr>
                <w:rFonts w:cs="v4.2.0"/>
              </w:rPr>
            </w:pPr>
            <w:r w:rsidRPr="007F2609">
              <w:t>1.0 dB, 40MHz &lt; BW ≤ 100MHz</w:t>
            </w:r>
          </w:p>
          <w:p w14:paraId="7E1C108C" w14:textId="77777777" w:rsidR="00975C97" w:rsidRPr="007F2609" w:rsidRDefault="00975C97" w:rsidP="00346178">
            <w:pPr>
              <w:pStyle w:val="TAL"/>
            </w:pPr>
          </w:p>
          <w:p w14:paraId="15B3B975" w14:textId="77777777" w:rsidR="00975C97" w:rsidRPr="007F2609" w:rsidRDefault="00975C97" w:rsidP="00346178">
            <w:pPr>
              <w:pStyle w:val="TAL"/>
            </w:pPr>
            <w:r w:rsidRPr="007F2609">
              <w:t>3.0GHz &lt; f ≤ 6.0GHz</w:t>
            </w:r>
          </w:p>
          <w:p w14:paraId="2ADE74E1" w14:textId="77777777" w:rsidR="00975C97" w:rsidRPr="007F2609" w:rsidRDefault="00975C97" w:rsidP="00346178">
            <w:pPr>
              <w:pStyle w:val="TAL"/>
            </w:pPr>
            <w:r w:rsidRPr="007F2609">
              <w:t>1.0 dB, BW ≤ 100MHz</w:t>
            </w:r>
          </w:p>
        </w:tc>
        <w:tc>
          <w:tcPr>
            <w:tcW w:w="3284" w:type="dxa"/>
          </w:tcPr>
          <w:p w14:paraId="33369822" w14:textId="77777777" w:rsidR="00975C97" w:rsidRPr="007F2609" w:rsidRDefault="00975C97" w:rsidP="00346178">
            <w:pPr>
              <w:pStyle w:val="TAL"/>
            </w:pPr>
            <w:r w:rsidRPr="007F2609">
              <w:t>Upper limit + TT, Lower limit - TT</w:t>
            </w:r>
          </w:p>
        </w:tc>
      </w:tr>
      <w:tr w:rsidR="00975C97" w:rsidRPr="007F2609" w14:paraId="69AD8D0E" w14:textId="77777777" w:rsidTr="007D481E">
        <w:trPr>
          <w:jc w:val="center"/>
        </w:trPr>
        <w:tc>
          <w:tcPr>
            <w:tcW w:w="2467" w:type="dxa"/>
          </w:tcPr>
          <w:p w14:paraId="032AD30D" w14:textId="77777777" w:rsidR="00975C97" w:rsidRPr="007F2609" w:rsidRDefault="00975C97" w:rsidP="00346178">
            <w:pPr>
              <w:pStyle w:val="TAL"/>
            </w:pPr>
            <w:r w:rsidRPr="007F2609">
              <w:t>6.2.3 UE additional maximum output power reduction</w:t>
            </w:r>
          </w:p>
        </w:tc>
        <w:tc>
          <w:tcPr>
            <w:tcW w:w="4071" w:type="dxa"/>
          </w:tcPr>
          <w:p w14:paraId="1CEF47CE" w14:textId="77777777" w:rsidR="00975C97" w:rsidRPr="007F2609" w:rsidRDefault="00975C97" w:rsidP="00346178">
            <w:pPr>
              <w:pStyle w:val="TAL"/>
            </w:pPr>
            <w:r w:rsidRPr="007F2609">
              <w:t>f ≤ 3.0GHz</w:t>
            </w:r>
          </w:p>
          <w:p w14:paraId="22A27884" w14:textId="77777777" w:rsidR="00975C97" w:rsidRPr="007F2609" w:rsidRDefault="00975C97" w:rsidP="00346178">
            <w:pPr>
              <w:pStyle w:val="TAL"/>
            </w:pPr>
            <w:r w:rsidRPr="007F2609">
              <w:t>0.7 dB, BW ≤ 40MHz</w:t>
            </w:r>
          </w:p>
          <w:p w14:paraId="4DF61FCB" w14:textId="77777777" w:rsidR="00975C97" w:rsidRPr="007F2609" w:rsidRDefault="00975C97" w:rsidP="00346178">
            <w:pPr>
              <w:pStyle w:val="TAL"/>
              <w:rPr>
                <w:rFonts w:cs="v4.2.0"/>
              </w:rPr>
            </w:pPr>
            <w:r w:rsidRPr="007F2609">
              <w:t>1.0 dB, 40MHz &lt; BW ≤ 100MHz</w:t>
            </w:r>
          </w:p>
          <w:p w14:paraId="762E7F4B" w14:textId="77777777" w:rsidR="00975C97" w:rsidRPr="007F2609" w:rsidRDefault="00975C97" w:rsidP="00346178">
            <w:pPr>
              <w:pStyle w:val="TAL"/>
            </w:pPr>
          </w:p>
          <w:p w14:paraId="70D64433" w14:textId="77777777" w:rsidR="00975C97" w:rsidRPr="007F2609" w:rsidRDefault="00975C97" w:rsidP="00346178">
            <w:pPr>
              <w:pStyle w:val="TAL"/>
            </w:pPr>
            <w:r w:rsidRPr="007F2609">
              <w:t>3.0GHz &lt; f ≤ 6.0GHz</w:t>
            </w:r>
          </w:p>
          <w:p w14:paraId="67033E5A" w14:textId="77777777" w:rsidR="00975C97" w:rsidRPr="007F2609" w:rsidRDefault="00975C97" w:rsidP="00346178">
            <w:pPr>
              <w:pStyle w:val="TAL"/>
            </w:pPr>
            <w:r w:rsidRPr="007F2609">
              <w:t>1.0 dB, BW ≤ 100MHz</w:t>
            </w:r>
          </w:p>
        </w:tc>
        <w:tc>
          <w:tcPr>
            <w:tcW w:w="3284" w:type="dxa"/>
          </w:tcPr>
          <w:p w14:paraId="027BFD35" w14:textId="77777777" w:rsidR="00975C97" w:rsidRPr="007F2609" w:rsidRDefault="00975C97" w:rsidP="00346178">
            <w:pPr>
              <w:pStyle w:val="TAL"/>
            </w:pPr>
            <w:r w:rsidRPr="007F2609">
              <w:t>Upper limit + TT, Lower limit - TT</w:t>
            </w:r>
          </w:p>
        </w:tc>
      </w:tr>
      <w:tr w:rsidR="00975C97" w:rsidRPr="007F2609" w14:paraId="32CC1D48" w14:textId="77777777" w:rsidTr="007D481E">
        <w:trPr>
          <w:jc w:val="center"/>
        </w:trPr>
        <w:tc>
          <w:tcPr>
            <w:tcW w:w="2467" w:type="dxa"/>
          </w:tcPr>
          <w:p w14:paraId="420931C6" w14:textId="77777777" w:rsidR="00975C97" w:rsidRPr="007F2609" w:rsidRDefault="00975C97" w:rsidP="00346178">
            <w:pPr>
              <w:pStyle w:val="TAL"/>
            </w:pPr>
            <w:r w:rsidRPr="007F2609">
              <w:t>6.2.4 Configured transmitted power</w:t>
            </w:r>
          </w:p>
        </w:tc>
        <w:tc>
          <w:tcPr>
            <w:tcW w:w="4071" w:type="dxa"/>
          </w:tcPr>
          <w:p w14:paraId="75C741AF" w14:textId="77777777" w:rsidR="00975C97" w:rsidRPr="007F2609" w:rsidRDefault="00975C97" w:rsidP="00346178">
            <w:pPr>
              <w:pStyle w:val="TAL"/>
            </w:pPr>
            <w:r w:rsidRPr="007F2609">
              <w:t>f ≤ 3.0GHz</w:t>
            </w:r>
          </w:p>
          <w:p w14:paraId="782FBEB9" w14:textId="77777777" w:rsidR="00975C97" w:rsidRPr="007F2609" w:rsidRDefault="00975C97" w:rsidP="00346178">
            <w:pPr>
              <w:pStyle w:val="TAL"/>
            </w:pPr>
            <w:r w:rsidRPr="007F2609">
              <w:t>0.7 dB, BW ≤ 40MHz</w:t>
            </w:r>
          </w:p>
          <w:p w14:paraId="5AB4ABA1" w14:textId="77777777" w:rsidR="00975C97" w:rsidRPr="007F2609" w:rsidRDefault="00975C97" w:rsidP="00346178">
            <w:pPr>
              <w:pStyle w:val="TAL"/>
              <w:rPr>
                <w:rFonts w:cs="v4.2.0"/>
              </w:rPr>
            </w:pPr>
            <w:r w:rsidRPr="007F2609">
              <w:t>1.0 dB, 40MHz &lt; BW ≤ 100MHz</w:t>
            </w:r>
          </w:p>
          <w:p w14:paraId="60291308" w14:textId="77777777" w:rsidR="00975C97" w:rsidRPr="007F2609" w:rsidRDefault="00975C97" w:rsidP="00346178">
            <w:pPr>
              <w:pStyle w:val="TAL"/>
            </w:pPr>
          </w:p>
          <w:p w14:paraId="22CC080E" w14:textId="77777777" w:rsidR="00975C97" w:rsidRPr="007F2609" w:rsidRDefault="00975C97" w:rsidP="00346178">
            <w:pPr>
              <w:pStyle w:val="TAL"/>
            </w:pPr>
            <w:r w:rsidRPr="007F2609">
              <w:t>3.0GHz &lt; f ≤ 6.0GHz</w:t>
            </w:r>
          </w:p>
          <w:p w14:paraId="085DB504" w14:textId="77777777" w:rsidR="00975C97" w:rsidRPr="007F2609" w:rsidRDefault="00975C97" w:rsidP="00346178">
            <w:pPr>
              <w:pStyle w:val="TAL"/>
            </w:pPr>
            <w:r w:rsidRPr="007F2609">
              <w:t>1.0 dB, BW ≤ 100MHz</w:t>
            </w:r>
          </w:p>
        </w:tc>
        <w:tc>
          <w:tcPr>
            <w:tcW w:w="3284" w:type="dxa"/>
          </w:tcPr>
          <w:p w14:paraId="0DF60936" w14:textId="77777777" w:rsidR="00975C97" w:rsidRPr="007F2609" w:rsidRDefault="00975C97" w:rsidP="00346178">
            <w:pPr>
              <w:pStyle w:val="TAL"/>
            </w:pPr>
            <w:r w:rsidRPr="007F2609">
              <w:t>Upper limit + TT, Lower limit - TT</w:t>
            </w:r>
          </w:p>
        </w:tc>
      </w:tr>
      <w:tr w:rsidR="00975C97" w:rsidRPr="007F2609" w14:paraId="0EB67AC3" w14:textId="77777777" w:rsidTr="007D481E">
        <w:trPr>
          <w:jc w:val="center"/>
        </w:trPr>
        <w:tc>
          <w:tcPr>
            <w:tcW w:w="2467" w:type="dxa"/>
          </w:tcPr>
          <w:p w14:paraId="5B8C23A1" w14:textId="77777777" w:rsidR="00975C97" w:rsidRPr="007F2609" w:rsidRDefault="00975C97" w:rsidP="00346178">
            <w:pPr>
              <w:pStyle w:val="TAL"/>
            </w:pPr>
            <w:r w:rsidRPr="007F2609">
              <w:t>6.2A.1.1 UE maximum output power for CA (2UL CA)</w:t>
            </w:r>
          </w:p>
        </w:tc>
        <w:tc>
          <w:tcPr>
            <w:tcW w:w="4071" w:type="dxa"/>
          </w:tcPr>
          <w:p w14:paraId="2A3FB47A" w14:textId="77777777" w:rsidR="00975C97" w:rsidRPr="007F2609" w:rsidRDefault="00975C97" w:rsidP="00346178">
            <w:pPr>
              <w:pStyle w:val="TAL"/>
            </w:pPr>
            <w:r w:rsidRPr="007F2609">
              <w:t>For Inter-band CA</w:t>
            </w:r>
          </w:p>
          <w:p w14:paraId="68FB6FC1"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10FB2B3D"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7D481E">
        <w:trPr>
          <w:jc w:val="center"/>
        </w:trPr>
        <w:tc>
          <w:tcPr>
            <w:tcW w:w="2467" w:type="dxa"/>
          </w:tcPr>
          <w:p w14:paraId="099035C7" w14:textId="77777777" w:rsidR="00975C97" w:rsidRPr="007F2609" w:rsidRDefault="00975C97" w:rsidP="00346178">
            <w:pPr>
              <w:pStyle w:val="TAL"/>
            </w:pPr>
            <w:r w:rsidRPr="007F2609">
              <w:t>6.2A.2.1 UE maximum output power reduction for CA (2UL CA)</w:t>
            </w:r>
          </w:p>
        </w:tc>
        <w:tc>
          <w:tcPr>
            <w:tcW w:w="4071" w:type="dxa"/>
          </w:tcPr>
          <w:p w14:paraId="7C6BC9D6" w14:textId="77777777" w:rsidR="00975C97" w:rsidRPr="007F2609" w:rsidRDefault="00975C97" w:rsidP="00346178">
            <w:pPr>
              <w:pStyle w:val="TAL"/>
            </w:pPr>
            <w:r w:rsidRPr="007F2609">
              <w:t>For Inter-band CA</w:t>
            </w:r>
          </w:p>
          <w:p w14:paraId="4E2B1FEF"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346178">
            <w:pPr>
              <w:pStyle w:val="TAL"/>
            </w:pPr>
            <w:r w:rsidRPr="007F2609">
              <w:t>For intra-band contiguous CA</w:t>
            </w:r>
          </w:p>
          <w:p w14:paraId="0F2CBDA3" w14:textId="77777777" w:rsidR="00975C97" w:rsidRPr="007F2609" w:rsidRDefault="00975C97" w:rsidP="00346178">
            <w:pPr>
              <w:pStyle w:val="TAL"/>
              <w:rPr>
                <w:lang w:eastAsia="zh-CN"/>
              </w:rPr>
            </w:pPr>
            <w:r w:rsidRPr="007F2609">
              <w:rPr>
                <w:lang w:eastAsia="zh-CN"/>
              </w:rPr>
              <w:t>Aggregated BW ≤ 100M: same as 6.2.2 for sum of powers of all CCs</w:t>
            </w:r>
          </w:p>
          <w:p w14:paraId="4273C08D"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6DAEACBF"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7D481E">
        <w:trPr>
          <w:jc w:val="center"/>
        </w:trPr>
        <w:tc>
          <w:tcPr>
            <w:tcW w:w="2467" w:type="dxa"/>
          </w:tcPr>
          <w:p w14:paraId="0E873B66" w14:textId="77777777" w:rsidR="00975C97" w:rsidRPr="007F2609" w:rsidRDefault="00975C97" w:rsidP="00346178">
            <w:pPr>
              <w:pStyle w:val="TAL"/>
            </w:pPr>
            <w:r w:rsidRPr="007F2609">
              <w:t>6.2A.3.1 UE additional maximum output power reduction CA (2UL CA)</w:t>
            </w:r>
          </w:p>
        </w:tc>
        <w:tc>
          <w:tcPr>
            <w:tcW w:w="4071" w:type="dxa"/>
          </w:tcPr>
          <w:p w14:paraId="74FE6C0D" w14:textId="77777777" w:rsidR="00975C97" w:rsidRPr="007F2609" w:rsidRDefault="00975C97" w:rsidP="00346178">
            <w:pPr>
              <w:pStyle w:val="TAL"/>
            </w:pPr>
            <w:r w:rsidRPr="007F2609">
              <w:t>For Inter-band CA</w:t>
            </w:r>
          </w:p>
          <w:p w14:paraId="2E1D2763" w14:textId="77777777" w:rsidR="00975C97"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3479E426" w14:textId="77777777" w:rsidR="00BB6FF7" w:rsidRPr="007F2609" w:rsidRDefault="00BB6FF7" w:rsidP="00346178">
            <w:pPr>
              <w:pStyle w:val="TAL"/>
            </w:pPr>
            <w:r w:rsidRPr="007F2609">
              <w:t>For intra-band contiguous CA</w:t>
            </w:r>
          </w:p>
          <w:p w14:paraId="433247BE" w14:textId="77777777" w:rsidR="00BB6FF7" w:rsidRPr="007F2609" w:rsidRDefault="00BB6FF7" w:rsidP="00346178">
            <w:pPr>
              <w:pStyle w:val="TAL"/>
            </w:pPr>
            <w:r w:rsidRPr="007F2609">
              <w:t>Aggregated BW ≤ 100M: same as 6.2.2 for sum of  powers of all CCs</w:t>
            </w:r>
          </w:p>
          <w:p w14:paraId="5F84312C" w14:textId="7AF717DD" w:rsidR="00BB6FF7" w:rsidRPr="007F2609" w:rsidRDefault="00BB6FF7" w:rsidP="00346178">
            <w:pPr>
              <w:pStyle w:val="TAL"/>
            </w:pPr>
            <w:r w:rsidRPr="007F2609">
              <w:t>Aggregated BW &gt; 100M: TBD</w:t>
            </w:r>
          </w:p>
        </w:tc>
        <w:tc>
          <w:tcPr>
            <w:tcW w:w="3284" w:type="dxa"/>
          </w:tcPr>
          <w:p w14:paraId="6D5F47F6"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7D481E">
        <w:trPr>
          <w:jc w:val="center"/>
        </w:trPr>
        <w:tc>
          <w:tcPr>
            <w:tcW w:w="2467" w:type="dxa"/>
          </w:tcPr>
          <w:p w14:paraId="12FA1E35" w14:textId="77777777" w:rsidR="00975C97" w:rsidRPr="007F2609" w:rsidRDefault="00975C97" w:rsidP="00346178">
            <w:pPr>
              <w:pStyle w:val="TAL"/>
            </w:pPr>
            <w:r w:rsidRPr="007F2609">
              <w:t>6.2A.4.1 Configured transmitted power for CA (2UL CA)</w:t>
            </w:r>
          </w:p>
        </w:tc>
        <w:tc>
          <w:tcPr>
            <w:tcW w:w="4071" w:type="dxa"/>
          </w:tcPr>
          <w:p w14:paraId="20658689" w14:textId="77777777" w:rsidR="00975C97" w:rsidRPr="007F2609" w:rsidRDefault="00975C97" w:rsidP="00346178">
            <w:pPr>
              <w:pStyle w:val="TAL"/>
            </w:pPr>
            <w:r w:rsidRPr="007F2609">
              <w:t>For Inter-band CA</w:t>
            </w:r>
          </w:p>
          <w:p w14:paraId="71E700D8"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346178">
            <w:pPr>
              <w:pStyle w:val="TAL"/>
            </w:pPr>
            <w:r w:rsidRPr="007F2609">
              <w:t>For intra-band contiguous CA</w:t>
            </w:r>
          </w:p>
          <w:p w14:paraId="2FFA7DF9" w14:textId="77777777" w:rsidR="00975C97" w:rsidRPr="007F2609" w:rsidRDefault="00975C97" w:rsidP="00346178">
            <w:pPr>
              <w:pStyle w:val="TAL"/>
              <w:rPr>
                <w:lang w:eastAsia="zh-CN"/>
              </w:rPr>
            </w:pPr>
            <w:r w:rsidRPr="007F2609">
              <w:rPr>
                <w:lang w:eastAsia="zh-CN"/>
              </w:rPr>
              <w:t>Aggregated BW ≤ 100M: same as 6.2.4 for sum of powers of all CCs</w:t>
            </w:r>
          </w:p>
          <w:p w14:paraId="37BF9193"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4B407F41"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7D481E">
        <w:trPr>
          <w:jc w:val="center"/>
        </w:trPr>
        <w:tc>
          <w:tcPr>
            <w:tcW w:w="2467" w:type="dxa"/>
          </w:tcPr>
          <w:p w14:paraId="43C7476C" w14:textId="77777777" w:rsidR="00975C97" w:rsidRPr="007F2609" w:rsidRDefault="00975C97" w:rsidP="00346178">
            <w:pPr>
              <w:pStyle w:val="TAL"/>
            </w:pPr>
            <w:r w:rsidRPr="007F2609">
              <w:t>6.2C.1 Configured transmitted power for SUL</w:t>
            </w:r>
          </w:p>
        </w:tc>
        <w:tc>
          <w:tcPr>
            <w:tcW w:w="4071" w:type="dxa"/>
          </w:tcPr>
          <w:p w14:paraId="4F0BCA42" w14:textId="77777777" w:rsidR="00975C97" w:rsidRPr="007F2609" w:rsidRDefault="00975C97" w:rsidP="00346178">
            <w:pPr>
              <w:pStyle w:val="TAL"/>
            </w:pPr>
            <w:r w:rsidRPr="007F2609">
              <w:t>Same as 6.2.4</w:t>
            </w:r>
          </w:p>
        </w:tc>
        <w:tc>
          <w:tcPr>
            <w:tcW w:w="3284" w:type="dxa"/>
          </w:tcPr>
          <w:p w14:paraId="125B1F85" w14:textId="77777777" w:rsidR="00975C97" w:rsidRPr="007F2609" w:rsidRDefault="00975C97" w:rsidP="00346178">
            <w:pPr>
              <w:pStyle w:val="TAL"/>
            </w:pPr>
            <w:r w:rsidRPr="007F2609">
              <w:t>Same as 6.2.4</w:t>
            </w:r>
          </w:p>
        </w:tc>
      </w:tr>
      <w:tr w:rsidR="00975C97" w:rsidRPr="007F2609" w14:paraId="568AD9DE" w14:textId="77777777" w:rsidTr="007D481E">
        <w:trPr>
          <w:jc w:val="center"/>
        </w:trPr>
        <w:tc>
          <w:tcPr>
            <w:tcW w:w="2467" w:type="dxa"/>
          </w:tcPr>
          <w:p w14:paraId="1EB32D69" w14:textId="77777777" w:rsidR="00975C97" w:rsidRPr="007F2609" w:rsidRDefault="00975C97" w:rsidP="00346178">
            <w:pPr>
              <w:pStyle w:val="TAL"/>
            </w:pPr>
            <w:r w:rsidRPr="007F2609">
              <w:t>6.2C.3 UE maximum output power for SUL</w:t>
            </w:r>
          </w:p>
        </w:tc>
        <w:tc>
          <w:tcPr>
            <w:tcW w:w="4071" w:type="dxa"/>
          </w:tcPr>
          <w:p w14:paraId="5AE1E1DF" w14:textId="77777777" w:rsidR="00975C97" w:rsidRPr="007F2609" w:rsidRDefault="00975C97" w:rsidP="00346178">
            <w:pPr>
              <w:pStyle w:val="TAL"/>
            </w:pPr>
            <w:r w:rsidRPr="007F2609">
              <w:t>Same as 6.2.1</w:t>
            </w:r>
          </w:p>
        </w:tc>
        <w:tc>
          <w:tcPr>
            <w:tcW w:w="3284" w:type="dxa"/>
          </w:tcPr>
          <w:p w14:paraId="26A301DA" w14:textId="77777777" w:rsidR="00975C97" w:rsidRPr="007F2609" w:rsidRDefault="00975C97" w:rsidP="00346178">
            <w:pPr>
              <w:pStyle w:val="TAL"/>
            </w:pPr>
            <w:r w:rsidRPr="007F2609">
              <w:t>Same as 6.2.1</w:t>
            </w:r>
          </w:p>
        </w:tc>
      </w:tr>
      <w:tr w:rsidR="009E40C5" w:rsidRPr="007F2609" w14:paraId="73CCC3D2" w14:textId="77777777" w:rsidTr="007D481E">
        <w:trPr>
          <w:jc w:val="center"/>
        </w:trPr>
        <w:tc>
          <w:tcPr>
            <w:tcW w:w="2467" w:type="dxa"/>
          </w:tcPr>
          <w:p w14:paraId="27D4F30A" w14:textId="77777777" w:rsidR="009E40C5" w:rsidRPr="007F2609" w:rsidRDefault="009E40C5" w:rsidP="00346178">
            <w:pPr>
              <w:pStyle w:val="TAL"/>
            </w:pPr>
            <w:r w:rsidRPr="007F2609">
              <w:t>6.2C.4 UE maximum output power reduction for SUL</w:t>
            </w:r>
          </w:p>
        </w:tc>
        <w:tc>
          <w:tcPr>
            <w:tcW w:w="4071" w:type="dxa"/>
          </w:tcPr>
          <w:p w14:paraId="2F7C94DC" w14:textId="77777777" w:rsidR="009E40C5" w:rsidRPr="007F2609" w:rsidRDefault="009E40C5" w:rsidP="00346178">
            <w:pPr>
              <w:pStyle w:val="TAL"/>
            </w:pPr>
            <w:r w:rsidRPr="007F2609">
              <w:t>Same as 6.2.2</w:t>
            </w:r>
          </w:p>
        </w:tc>
        <w:tc>
          <w:tcPr>
            <w:tcW w:w="3284" w:type="dxa"/>
          </w:tcPr>
          <w:p w14:paraId="596787AC" w14:textId="77777777" w:rsidR="009E40C5" w:rsidRPr="007F2609" w:rsidRDefault="009E40C5" w:rsidP="00346178">
            <w:pPr>
              <w:pStyle w:val="TAL"/>
            </w:pPr>
            <w:r w:rsidRPr="007F2609">
              <w:t>Same as 6.2.2</w:t>
            </w:r>
          </w:p>
        </w:tc>
      </w:tr>
      <w:tr w:rsidR="009E40C5" w:rsidRPr="007F2609" w14:paraId="44F41603" w14:textId="77777777" w:rsidTr="007D481E">
        <w:trPr>
          <w:jc w:val="center"/>
        </w:trPr>
        <w:tc>
          <w:tcPr>
            <w:tcW w:w="2467" w:type="dxa"/>
          </w:tcPr>
          <w:p w14:paraId="1181568A" w14:textId="77777777" w:rsidR="009E40C5" w:rsidRPr="007F2609" w:rsidRDefault="009E40C5" w:rsidP="00346178">
            <w:pPr>
              <w:pStyle w:val="TAL"/>
            </w:pPr>
            <w:r w:rsidRPr="007F2609">
              <w:t>6.2C.5 UE additional maximum output power reduction for SUL</w:t>
            </w:r>
          </w:p>
        </w:tc>
        <w:tc>
          <w:tcPr>
            <w:tcW w:w="4071" w:type="dxa"/>
          </w:tcPr>
          <w:p w14:paraId="29E19A5E" w14:textId="77777777" w:rsidR="009E40C5" w:rsidRPr="007F2609" w:rsidRDefault="009E40C5" w:rsidP="00346178">
            <w:pPr>
              <w:pStyle w:val="TAL"/>
            </w:pPr>
            <w:r w:rsidRPr="007F2609">
              <w:t>Same as 6.2.3</w:t>
            </w:r>
          </w:p>
        </w:tc>
        <w:tc>
          <w:tcPr>
            <w:tcW w:w="3284" w:type="dxa"/>
          </w:tcPr>
          <w:p w14:paraId="4EEBBE65" w14:textId="77777777" w:rsidR="009E40C5" w:rsidRPr="007F2609" w:rsidRDefault="009E40C5" w:rsidP="00346178">
            <w:pPr>
              <w:pStyle w:val="TAL"/>
            </w:pPr>
            <w:r w:rsidRPr="007F2609">
              <w:t>Same as 6.2.3</w:t>
            </w:r>
          </w:p>
        </w:tc>
      </w:tr>
      <w:tr w:rsidR="009E40C5" w:rsidRPr="007F2609" w14:paraId="5B70EFAF" w14:textId="77777777" w:rsidTr="007D481E">
        <w:trPr>
          <w:jc w:val="center"/>
        </w:trPr>
        <w:tc>
          <w:tcPr>
            <w:tcW w:w="2467" w:type="dxa"/>
          </w:tcPr>
          <w:p w14:paraId="62FD4B74" w14:textId="77777777" w:rsidR="009E40C5" w:rsidRPr="007F2609" w:rsidRDefault="009E40C5" w:rsidP="00346178">
            <w:pPr>
              <w:pStyle w:val="TAL"/>
            </w:pPr>
            <w:r w:rsidRPr="007F2609">
              <w:t>6.2D.1 UE maximum output power for UL MIMO</w:t>
            </w:r>
          </w:p>
        </w:tc>
        <w:tc>
          <w:tcPr>
            <w:tcW w:w="4071" w:type="dxa"/>
          </w:tcPr>
          <w:p w14:paraId="2A447D3B" w14:textId="77777777" w:rsidR="009E40C5" w:rsidRPr="007F2609" w:rsidRDefault="009E40C5" w:rsidP="00346178">
            <w:pPr>
              <w:pStyle w:val="TAL"/>
              <w:rPr>
                <w:u w:val="single"/>
              </w:rPr>
            </w:pPr>
            <w:r w:rsidRPr="007F2609">
              <w:t>Same as 6.2.1 for the sum of power at each of UE antenna connector</w:t>
            </w:r>
          </w:p>
        </w:tc>
        <w:tc>
          <w:tcPr>
            <w:tcW w:w="3284" w:type="dxa"/>
          </w:tcPr>
          <w:p w14:paraId="2084FCFA" w14:textId="77777777" w:rsidR="009E40C5" w:rsidRPr="007F2609" w:rsidRDefault="009E40C5" w:rsidP="00346178">
            <w:pPr>
              <w:pStyle w:val="TAL"/>
            </w:pPr>
            <w:r w:rsidRPr="007F2609">
              <w:t>Same as 6.2.1</w:t>
            </w:r>
          </w:p>
          <w:p w14:paraId="28E9D3AB" w14:textId="77777777" w:rsidR="009E40C5" w:rsidRPr="007F2609" w:rsidRDefault="009E40C5" w:rsidP="00346178">
            <w:pPr>
              <w:pStyle w:val="TAL"/>
            </w:pPr>
          </w:p>
          <w:p w14:paraId="2D6A2096"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745A70B0" w14:textId="77777777" w:rsidTr="007D481E">
        <w:trPr>
          <w:jc w:val="center"/>
        </w:trPr>
        <w:tc>
          <w:tcPr>
            <w:tcW w:w="2467" w:type="dxa"/>
          </w:tcPr>
          <w:p w14:paraId="05080D15" w14:textId="6405C5CE" w:rsidR="008F5ED4" w:rsidRPr="007F2609" w:rsidRDefault="008F5ED4" w:rsidP="00346178">
            <w:pPr>
              <w:pStyle w:val="TAL"/>
            </w:pPr>
            <w:r w:rsidRPr="009C16D3">
              <w:t>6.2D.1_1</w:t>
            </w:r>
            <w:r>
              <w:t xml:space="preserve"> </w:t>
            </w:r>
            <w:r w:rsidRPr="009C16D3">
              <w:t>UE maximum output power for SUL with UL MIMO</w:t>
            </w:r>
          </w:p>
        </w:tc>
        <w:tc>
          <w:tcPr>
            <w:tcW w:w="4071" w:type="dxa"/>
          </w:tcPr>
          <w:p w14:paraId="20EAA2D1" w14:textId="77777777" w:rsidR="008F5ED4" w:rsidRPr="007F2609" w:rsidRDefault="008F5ED4" w:rsidP="00346178">
            <w:pPr>
              <w:pStyle w:val="TAL"/>
              <w:rPr>
                <w:lang w:eastAsia="zh-CN"/>
              </w:rPr>
            </w:pPr>
            <w:r>
              <w:rPr>
                <w:lang w:eastAsia="zh-CN"/>
              </w:rPr>
              <w:t>Same as 6.2D.1</w:t>
            </w:r>
          </w:p>
        </w:tc>
        <w:tc>
          <w:tcPr>
            <w:tcW w:w="3284" w:type="dxa"/>
          </w:tcPr>
          <w:p w14:paraId="6474EAA4" w14:textId="77777777" w:rsidR="008F5ED4" w:rsidRPr="007F2609" w:rsidRDefault="008F5ED4" w:rsidP="00346178">
            <w:pPr>
              <w:pStyle w:val="TAL"/>
            </w:pPr>
            <w:r>
              <w:rPr>
                <w:lang w:eastAsia="zh-CN"/>
              </w:rPr>
              <w:t>Same as 6.2D.1</w:t>
            </w:r>
          </w:p>
        </w:tc>
      </w:tr>
      <w:tr w:rsidR="009E40C5" w:rsidRPr="007F2609" w14:paraId="3D854AD7" w14:textId="77777777" w:rsidTr="007D481E">
        <w:trPr>
          <w:jc w:val="center"/>
        </w:trPr>
        <w:tc>
          <w:tcPr>
            <w:tcW w:w="2467" w:type="dxa"/>
          </w:tcPr>
          <w:p w14:paraId="16A7FA92" w14:textId="77777777" w:rsidR="009E40C5" w:rsidRPr="007F2609" w:rsidRDefault="009E40C5" w:rsidP="00346178">
            <w:pPr>
              <w:pStyle w:val="TAL"/>
            </w:pPr>
            <w:r w:rsidRPr="007F2609">
              <w:lastRenderedPageBreak/>
              <w:t>6.2D.2 UE maximum output power reduction for UL MIMO</w:t>
            </w:r>
          </w:p>
        </w:tc>
        <w:tc>
          <w:tcPr>
            <w:tcW w:w="4071" w:type="dxa"/>
          </w:tcPr>
          <w:p w14:paraId="45447F64" w14:textId="77777777" w:rsidR="009E40C5" w:rsidRPr="007F2609" w:rsidRDefault="009E40C5" w:rsidP="00346178">
            <w:pPr>
              <w:pStyle w:val="TAL"/>
              <w:rPr>
                <w:u w:val="single"/>
              </w:rPr>
            </w:pPr>
            <w:r w:rsidRPr="007F2609">
              <w:t>Same as 6.2.2 for the sum of power at each of UE antenna connector</w:t>
            </w:r>
          </w:p>
        </w:tc>
        <w:tc>
          <w:tcPr>
            <w:tcW w:w="3284" w:type="dxa"/>
          </w:tcPr>
          <w:p w14:paraId="6FD7FCB0" w14:textId="77777777" w:rsidR="009E40C5" w:rsidRPr="007F2609" w:rsidRDefault="009E40C5" w:rsidP="00346178">
            <w:pPr>
              <w:pStyle w:val="TAL"/>
            </w:pPr>
            <w:r w:rsidRPr="007F2609">
              <w:t>Same as 6.2.2</w:t>
            </w:r>
          </w:p>
          <w:p w14:paraId="4C05D237" w14:textId="77777777" w:rsidR="009E40C5" w:rsidRPr="007F2609" w:rsidRDefault="009E40C5" w:rsidP="00346178">
            <w:pPr>
              <w:pStyle w:val="TAL"/>
            </w:pPr>
          </w:p>
          <w:p w14:paraId="165E5F93"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AC67752" w14:textId="77777777" w:rsidTr="007D481E">
        <w:trPr>
          <w:jc w:val="center"/>
        </w:trPr>
        <w:tc>
          <w:tcPr>
            <w:tcW w:w="2467" w:type="dxa"/>
          </w:tcPr>
          <w:p w14:paraId="331DFE13" w14:textId="7C8C1277" w:rsidR="00956E8D" w:rsidRPr="007F2609" w:rsidRDefault="00956E8D" w:rsidP="00956E8D">
            <w:pPr>
              <w:pStyle w:val="TAL"/>
            </w:pPr>
            <w:r w:rsidRPr="007D6A35">
              <w:t>6.2D.2_1 UE maximum output power reduction for SUL with UL MIMO</w:t>
            </w:r>
          </w:p>
        </w:tc>
        <w:tc>
          <w:tcPr>
            <w:tcW w:w="4071" w:type="dxa"/>
          </w:tcPr>
          <w:p w14:paraId="20A8FA9E" w14:textId="24AD686D" w:rsidR="00956E8D" w:rsidRPr="007F2609" w:rsidRDefault="00956E8D" w:rsidP="00956E8D">
            <w:pPr>
              <w:pStyle w:val="TAL"/>
            </w:pPr>
            <w:r w:rsidRPr="007D6A35">
              <w:t>Same as 6.2.2 for the sum of power at each of UE antenna connector</w:t>
            </w:r>
          </w:p>
        </w:tc>
        <w:tc>
          <w:tcPr>
            <w:tcW w:w="3284" w:type="dxa"/>
          </w:tcPr>
          <w:p w14:paraId="0DA33F77" w14:textId="2B8BE78E" w:rsidR="00956E8D" w:rsidRPr="007F2609" w:rsidRDefault="00956E8D" w:rsidP="00956E8D">
            <w:pPr>
              <w:pStyle w:val="TAL"/>
            </w:pPr>
            <w:r w:rsidRPr="007D6A35">
              <w:t>Same as 6.2.2</w:t>
            </w:r>
          </w:p>
        </w:tc>
      </w:tr>
      <w:tr w:rsidR="009E40C5" w:rsidRPr="007F2609" w14:paraId="0F07BDF1" w14:textId="77777777" w:rsidTr="007D481E">
        <w:trPr>
          <w:jc w:val="center"/>
        </w:trPr>
        <w:tc>
          <w:tcPr>
            <w:tcW w:w="2467" w:type="dxa"/>
          </w:tcPr>
          <w:p w14:paraId="3D94FC0A" w14:textId="77777777" w:rsidR="009E40C5" w:rsidRPr="007F2609" w:rsidRDefault="009E40C5" w:rsidP="00346178">
            <w:pPr>
              <w:pStyle w:val="TAL"/>
            </w:pPr>
            <w:r w:rsidRPr="007F2609">
              <w:t>6.2D.3 UE additional maximum output power reduction for UL MIMO</w:t>
            </w:r>
          </w:p>
        </w:tc>
        <w:tc>
          <w:tcPr>
            <w:tcW w:w="4071" w:type="dxa"/>
          </w:tcPr>
          <w:p w14:paraId="1795CE9F" w14:textId="77777777" w:rsidR="009E40C5" w:rsidRPr="007F2609" w:rsidRDefault="009E40C5" w:rsidP="00346178">
            <w:pPr>
              <w:pStyle w:val="TAL"/>
              <w:rPr>
                <w:u w:val="single"/>
              </w:rPr>
            </w:pPr>
            <w:r w:rsidRPr="007F2609">
              <w:t>Same as 6.2.3 for the sum of power at each of UE antenna connector</w:t>
            </w:r>
          </w:p>
        </w:tc>
        <w:tc>
          <w:tcPr>
            <w:tcW w:w="3284" w:type="dxa"/>
          </w:tcPr>
          <w:p w14:paraId="69246C12" w14:textId="77777777" w:rsidR="009E40C5" w:rsidRPr="007F2609" w:rsidRDefault="009E40C5" w:rsidP="00346178">
            <w:pPr>
              <w:pStyle w:val="TAL"/>
            </w:pPr>
            <w:r w:rsidRPr="007F2609">
              <w:t>Same as 6.2.3</w:t>
            </w:r>
          </w:p>
          <w:p w14:paraId="3552E53A" w14:textId="77777777" w:rsidR="009E40C5" w:rsidRPr="007F2609" w:rsidRDefault="009E40C5" w:rsidP="00346178">
            <w:pPr>
              <w:pStyle w:val="TAL"/>
            </w:pPr>
          </w:p>
          <w:p w14:paraId="4830B11F"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3E4CD64C" w14:textId="77777777" w:rsidTr="007D481E">
        <w:trPr>
          <w:jc w:val="center"/>
        </w:trPr>
        <w:tc>
          <w:tcPr>
            <w:tcW w:w="2467" w:type="dxa"/>
          </w:tcPr>
          <w:p w14:paraId="5C381CF4" w14:textId="51CF20D0" w:rsidR="00956E8D" w:rsidRPr="007F2609" w:rsidRDefault="00956E8D" w:rsidP="00956E8D">
            <w:pPr>
              <w:pStyle w:val="TAL"/>
            </w:pPr>
            <w:r w:rsidRPr="006113DB">
              <w:t>6.2D.3_1 UE additional maximum output power reduction for SUL with UL MIMO</w:t>
            </w:r>
          </w:p>
        </w:tc>
        <w:tc>
          <w:tcPr>
            <w:tcW w:w="4071" w:type="dxa"/>
          </w:tcPr>
          <w:p w14:paraId="6FBBAF5A" w14:textId="122AB092" w:rsidR="00956E8D" w:rsidRPr="007F2609" w:rsidRDefault="00956E8D" w:rsidP="00956E8D">
            <w:pPr>
              <w:pStyle w:val="TAL"/>
            </w:pPr>
            <w:r w:rsidRPr="006113DB">
              <w:t>Same as 6.2.3 for the sum of power at each of UE antenna connector</w:t>
            </w:r>
          </w:p>
        </w:tc>
        <w:tc>
          <w:tcPr>
            <w:tcW w:w="3284" w:type="dxa"/>
          </w:tcPr>
          <w:p w14:paraId="0E43136C" w14:textId="0AC47ED3" w:rsidR="00956E8D" w:rsidRPr="007F2609" w:rsidRDefault="00956E8D" w:rsidP="00956E8D">
            <w:pPr>
              <w:pStyle w:val="TAL"/>
            </w:pPr>
            <w:r w:rsidRPr="006113DB">
              <w:t>Same as 6.2.3</w:t>
            </w:r>
          </w:p>
        </w:tc>
      </w:tr>
      <w:tr w:rsidR="009E40C5" w:rsidRPr="007F2609" w14:paraId="5C9B3997" w14:textId="77777777" w:rsidTr="007D481E">
        <w:trPr>
          <w:jc w:val="center"/>
        </w:trPr>
        <w:tc>
          <w:tcPr>
            <w:tcW w:w="2467" w:type="dxa"/>
          </w:tcPr>
          <w:p w14:paraId="370E8B90" w14:textId="77777777" w:rsidR="009E40C5" w:rsidRPr="007F2609" w:rsidRDefault="009E40C5" w:rsidP="00346178">
            <w:pPr>
              <w:pStyle w:val="TAL"/>
            </w:pPr>
            <w:r w:rsidRPr="007F2609">
              <w:t>6.2D.4 Configured transmitted power for UL MIMO</w:t>
            </w:r>
          </w:p>
        </w:tc>
        <w:tc>
          <w:tcPr>
            <w:tcW w:w="4071" w:type="dxa"/>
          </w:tcPr>
          <w:p w14:paraId="440CD1F4" w14:textId="77777777" w:rsidR="009E40C5" w:rsidRPr="007F2609" w:rsidRDefault="009E40C5" w:rsidP="00346178">
            <w:pPr>
              <w:pStyle w:val="TAL"/>
              <w:rPr>
                <w:u w:val="single"/>
              </w:rPr>
            </w:pPr>
            <w:r w:rsidRPr="007F2609">
              <w:t>Same as 6.2.4 for the sum of power at each of UE antenna connector</w:t>
            </w:r>
          </w:p>
        </w:tc>
        <w:tc>
          <w:tcPr>
            <w:tcW w:w="3284" w:type="dxa"/>
          </w:tcPr>
          <w:p w14:paraId="3ADF51C9" w14:textId="77777777" w:rsidR="009E40C5" w:rsidRPr="007F2609" w:rsidRDefault="009E40C5" w:rsidP="00346178">
            <w:pPr>
              <w:pStyle w:val="TAL"/>
            </w:pPr>
            <w:r w:rsidRPr="007F2609">
              <w:t>Same as 6.2.4</w:t>
            </w:r>
          </w:p>
          <w:p w14:paraId="24516530" w14:textId="77777777" w:rsidR="009E40C5" w:rsidRPr="007F2609" w:rsidRDefault="009E40C5" w:rsidP="00346178">
            <w:pPr>
              <w:pStyle w:val="TAL"/>
            </w:pPr>
          </w:p>
          <w:p w14:paraId="61A39BC2"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6A550B37" w14:textId="77777777" w:rsidTr="007D481E">
        <w:trPr>
          <w:jc w:val="center"/>
        </w:trPr>
        <w:tc>
          <w:tcPr>
            <w:tcW w:w="2467" w:type="dxa"/>
          </w:tcPr>
          <w:p w14:paraId="562ACAD0" w14:textId="4EEE048E" w:rsidR="008F5ED4" w:rsidRPr="007F2609" w:rsidRDefault="008F5ED4" w:rsidP="00346178">
            <w:pPr>
              <w:pStyle w:val="TAL"/>
            </w:pPr>
            <w:r w:rsidRPr="009C16D3">
              <w:t>6.2D.4_1</w:t>
            </w:r>
            <w:r>
              <w:t xml:space="preserve"> </w:t>
            </w:r>
            <w:r w:rsidRPr="009C16D3">
              <w:t>Configured transmitted power for SUL with UL MIMO</w:t>
            </w:r>
          </w:p>
        </w:tc>
        <w:tc>
          <w:tcPr>
            <w:tcW w:w="4071" w:type="dxa"/>
          </w:tcPr>
          <w:p w14:paraId="42B36D3F" w14:textId="77777777" w:rsidR="008F5ED4" w:rsidRPr="007F2609" w:rsidRDefault="008F5ED4" w:rsidP="00346178">
            <w:pPr>
              <w:pStyle w:val="TAL"/>
              <w:rPr>
                <w:lang w:eastAsia="zh-CN"/>
              </w:rPr>
            </w:pPr>
            <w:r>
              <w:rPr>
                <w:lang w:eastAsia="zh-CN"/>
              </w:rPr>
              <w:t>Same as 6.2D.4</w:t>
            </w:r>
          </w:p>
        </w:tc>
        <w:tc>
          <w:tcPr>
            <w:tcW w:w="3284" w:type="dxa"/>
          </w:tcPr>
          <w:p w14:paraId="7872E200" w14:textId="77777777" w:rsidR="008F5ED4" w:rsidRPr="007F2609" w:rsidRDefault="008F5ED4" w:rsidP="00346178">
            <w:pPr>
              <w:pStyle w:val="TAL"/>
            </w:pPr>
            <w:r>
              <w:rPr>
                <w:lang w:eastAsia="zh-CN"/>
              </w:rPr>
              <w:t>Same as 6.2D.4</w:t>
            </w:r>
          </w:p>
        </w:tc>
      </w:tr>
      <w:tr w:rsidR="009E40C5" w:rsidRPr="007F2609" w14:paraId="638D84C1" w14:textId="77777777" w:rsidTr="007D481E">
        <w:trPr>
          <w:jc w:val="center"/>
        </w:trPr>
        <w:tc>
          <w:tcPr>
            <w:tcW w:w="2467" w:type="dxa"/>
          </w:tcPr>
          <w:p w14:paraId="49FD4712" w14:textId="77777777" w:rsidR="009E40C5" w:rsidRPr="007F2609" w:rsidRDefault="009E40C5" w:rsidP="00346178">
            <w:pPr>
              <w:pStyle w:val="TAL"/>
            </w:pPr>
            <w:r w:rsidRPr="007F2609">
              <w:t>6.2F.1 UE maximum output power for shared spectrum channel access</w:t>
            </w:r>
          </w:p>
        </w:tc>
        <w:tc>
          <w:tcPr>
            <w:tcW w:w="4071" w:type="dxa"/>
          </w:tcPr>
          <w:p w14:paraId="149C68FD" w14:textId="40AE3B1F" w:rsidR="009E40C5" w:rsidRPr="007F2609" w:rsidRDefault="009E40C5" w:rsidP="00346178">
            <w:pPr>
              <w:pStyle w:val="TAL"/>
            </w:pPr>
            <w:r w:rsidRPr="007F2609">
              <w:t xml:space="preserve">3.0GHz &lt; f ≤ </w:t>
            </w:r>
            <w:r w:rsidR="009105C5" w:rsidRPr="007F2609">
              <w:t>7.125GHz</w:t>
            </w:r>
          </w:p>
          <w:p w14:paraId="4F747785" w14:textId="77777777" w:rsidR="009E40C5" w:rsidRPr="007F2609" w:rsidRDefault="009E40C5" w:rsidP="00346178">
            <w:pPr>
              <w:pStyle w:val="TAL"/>
            </w:pPr>
            <w:r w:rsidRPr="007F2609">
              <w:t>1.0 dB, BW ≤ 100MHz</w:t>
            </w:r>
          </w:p>
          <w:p w14:paraId="4219F957" w14:textId="77777777" w:rsidR="009E40C5" w:rsidRPr="007F2609" w:rsidRDefault="009E40C5" w:rsidP="00346178">
            <w:pPr>
              <w:pStyle w:val="TAL"/>
            </w:pPr>
          </w:p>
          <w:p w14:paraId="25655F9B" w14:textId="79EE9E1D" w:rsidR="009E40C5" w:rsidRPr="007F2609" w:rsidRDefault="009E40C5" w:rsidP="00346178">
            <w:pPr>
              <w:pStyle w:val="TAL"/>
            </w:pPr>
          </w:p>
        </w:tc>
        <w:tc>
          <w:tcPr>
            <w:tcW w:w="3284" w:type="dxa"/>
          </w:tcPr>
          <w:p w14:paraId="3D1180F8" w14:textId="77777777" w:rsidR="009E40C5" w:rsidRPr="007F2609" w:rsidRDefault="009E40C5" w:rsidP="00346178">
            <w:pPr>
              <w:pStyle w:val="TAL"/>
            </w:pPr>
            <w:r w:rsidRPr="007F2609">
              <w:t>Upper limit + TT, Lower limit - TT</w:t>
            </w:r>
          </w:p>
        </w:tc>
      </w:tr>
      <w:tr w:rsidR="000603CA" w:rsidRPr="007F2609" w14:paraId="4DA01F36" w14:textId="77777777" w:rsidTr="007D481E">
        <w:trPr>
          <w:jc w:val="center"/>
        </w:trPr>
        <w:tc>
          <w:tcPr>
            <w:tcW w:w="2467" w:type="dxa"/>
          </w:tcPr>
          <w:p w14:paraId="1123DA96" w14:textId="2BCDCBB3" w:rsidR="000603CA" w:rsidRPr="007F2609" w:rsidRDefault="000603CA" w:rsidP="000603CA">
            <w:pPr>
              <w:pStyle w:val="TAL"/>
            </w:pPr>
            <w:r w:rsidRPr="007F2609">
              <w:t>6.2F.</w:t>
            </w:r>
            <w:r>
              <w:t>2</w:t>
            </w:r>
            <w:r w:rsidRPr="007F2609">
              <w:tab/>
            </w:r>
            <w:r w:rsidRPr="00147C50">
              <w:t>UE maximum output power reduction for shared spectrum access</w:t>
            </w:r>
          </w:p>
        </w:tc>
        <w:tc>
          <w:tcPr>
            <w:tcW w:w="4071" w:type="dxa"/>
          </w:tcPr>
          <w:p w14:paraId="27855495" w14:textId="110C53E4" w:rsidR="000603CA" w:rsidRPr="007F2609" w:rsidRDefault="000603CA" w:rsidP="000603CA">
            <w:pPr>
              <w:pStyle w:val="TAL"/>
            </w:pPr>
            <w:r w:rsidRPr="007F2609">
              <w:t>Same as 6.2F.1</w:t>
            </w:r>
          </w:p>
        </w:tc>
        <w:tc>
          <w:tcPr>
            <w:tcW w:w="3284" w:type="dxa"/>
          </w:tcPr>
          <w:p w14:paraId="410A926C" w14:textId="20FB1EB5" w:rsidR="000603CA" w:rsidRPr="007F2609" w:rsidRDefault="000603CA" w:rsidP="000603CA">
            <w:pPr>
              <w:pStyle w:val="TAL"/>
            </w:pPr>
            <w:r w:rsidRPr="007F2609">
              <w:t xml:space="preserve">Same as 6.2F. </w:t>
            </w:r>
          </w:p>
        </w:tc>
      </w:tr>
      <w:tr w:rsidR="009E40C5" w:rsidRPr="007F2609" w14:paraId="7D3B6EE0" w14:textId="77777777" w:rsidTr="007D481E">
        <w:trPr>
          <w:jc w:val="center"/>
        </w:trPr>
        <w:tc>
          <w:tcPr>
            <w:tcW w:w="2467" w:type="dxa"/>
          </w:tcPr>
          <w:p w14:paraId="472AD813" w14:textId="77777777" w:rsidR="009E40C5" w:rsidRPr="007F2609" w:rsidRDefault="009E40C5" w:rsidP="00346178">
            <w:pPr>
              <w:pStyle w:val="TAL"/>
            </w:pPr>
            <w:r w:rsidRPr="007F2609">
              <w:t>6.2F.3</w:t>
            </w:r>
            <w:r w:rsidRPr="007F2609">
              <w:tab/>
              <w:t>UE additional maximum output power reduction for shared spectrum access</w:t>
            </w:r>
          </w:p>
        </w:tc>
        <w:tc>
          <w:tcPr>
            <w:tcW w:w="4071" w:type="dxa"/>
          </w:tcPr>
          <w:p w14:paraId="51B02353" w14:textId="77777777" w:rsidR="009E40C5" w:rsidRPr="007F2609" w:rsidRDefault="009E40C5" w:rsidP="00346178">
            <w:pPr>
              <w:pStyle w:val="TAL"/>
            </w:pPr>
            <w:r w:rsidRPr="007F2609">
              <w:t>Same as 6.2F.1</w:t>
            </w:r>
          </w:p>
        </w:tc>
        <w:tc>
          <w:tcPr>
            <w:tcW w:w="3284" w:type="dxa"/>
          </w:tcPr>
          <w:p w14:paraId="6D47F97F" w14:textId="77777777" w:rsidR="009E40C5" w:rsidRPr="007F2609" w:rsidRDefault="009E40C5" w:rsidP="00346178">
            <w:pPr>
              <w:pStyle w:val="TAL"/>
            </w:pPr>
            <w:r w:rsidRPr="007F2609">
              <w:t xml:space="preserve">Same as 6.2F. </w:t>
            </w:r>
          </w:p>
        </w:tc>
      </w:tr>
      <w:tr w:rsidR="009E40C5" w:rsidRPr="007F2609" w14:paraId="461E35D7" w14:textId="77777777" w:rsidTr="007D481E">
        <w:trPr>
          <w:jc w:val="center"/>
        </w:trPr>
        <w:tc>
          <w:tcPr>
            <w:tcW w:w="2467" w:type="dxa"/>
          </w:tcPr>
          <w:p w14:paraId="174E40E7" w14:textId="40415DBF" w:rsidR="009E40C5" w:rsidRPr="007F2609" w:rsidRDefault="009E40C5" w:rsidP="00346178">
            <w:pPr>
              <w:pStyle w:val="TAL"/>
              <w:rPr>
                <w:rFonts w:cs="Arial"/>
                <w:szCs w:val="18"/>
              </w:rPr>
            </w:pPr>
            <w:r w:rsidRPr="007F2609">
              <w:t>6.2G.1 UE maximum output power for Tx Diversity</w:t>
            </w:r>
          </w:p>
        </w:tc>
        <w:tc>
          <w:tcPr>
            <w:tcW w:w="4071" w:type="dxa"/>
          </w:tcPr>
          <w:p w14:paraId="301C9F55" w14:textId="26B63172" w:rsidR="009E40C5" w:rsidRPr="007F2609" w:rsidRDefault="009E40C5" w:rsidP="00346178">
            <w:pPr>
              <w:pStyle w:val="TAL"/>
              <w:rPr>
                <w:rFonts w:cs="Arial"/>
                <w:bCs/>
                <w:szCs w:val="18"/>
                <w:u w:val="single"/>
              </w:rPr>
            </w:pPr>
            <w:r w:rsidRPr="007F2609">
              <w:t>Same as 6.2.1 for the sum of power at each of UE antenna connector</w:t>
            </w:r>
          </w:p>
        </w:tc>
        <w:tc>
          <w:tcPr>
            <w:tcW w:w="3284" w:type="dxa"/>
          </w:tcPr>
          <w:p w14:paraId="369399B6" w14:textId="77777777" w:rsidR="009E40C5" w:rsidRPr="007F2609" w:rsidRDefault="009E40C5" w:rsidP="00346178">
            <w:pPr>
              <w:pStyle w:val="TAL"/>
            </w:pPr>
            <w:r w:rsidRPr="007F2609">
              <w:t>Same as 6.2.1</w:t>
            </w:r>
          </w:p>
          <w:p w14:paraId="577CB6E7" w14:textId="77777777" w:rsidR="009E40C5" w:rsidRPr="007F2609" w:rsidRDefault="009E40C5" w:rsidP="00346178">
            <w:pPr>
              <w:pStyle w:val="TAL"/>
            </w:pPr>
          </w:p>
          <w:p w14:paraId="5519494F" w14:textId="6681A950"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7D481E">
        <w:trPr>
          <w:jc w:val="center"/>
        </w:trPr>
        <w:tc>
          <w:tcPr>
            <w:tcW w:w="2467" w:type="dxa"/>
          </w:tcPr>
          <w:p w14:paraId="074BE7D7" w14:textId="17494366" w:rsidR="009E40C5" w:rsidRPr="007F2609" w:rsidRDefault="009E40C5" w:rsidP="00346178">
            <w:pPr>
              <w:pStyle w:val="TAL"/>
              <w:rPr>
                <w:rFonts w:cs="Arial"/>
                <w:szCs w:val="18"/>
              </w:rPr>
            </w:pPr>
            <w:r w:rsidRPr="007F2609">
              <w:t>6.2G.2 UE maximum output power reduction for Tx Diversity</w:t>
            </w:r>
          </w:p>
        </w:tc>
        <w:tc>
          <w:tcPr>
            <w:tcW w:w="4071" w:type="dxa"/>
          </w:tcPr>
          <w:p w14:paraId="0609E978" w14:textId="70AB51A8" w:rsidR="009E40C5" w:rsidRPr="007F2609" w:rsidRDefault="009E40C5" w:rsidP="00346178">
            <w:pPr>
              <w:pStyle w:val="TAL"/>
              <w:rPr>
                <w:rFonts w:cs="Arial"/>
                <w:bCs/>
                <w:szCs w:val="18"/>
                <w:u w:val="single"/>
              </w:rPr>
            </w:pPr>
            <w:r w:rsidRPr="007F2609">
              <w:t>Same as 6.2.2 for the sum of power at each of UE antenna connector</w:t>
            </w:r>
          </w:p>
        </w:tc>
        <w:tc>
          <w:tcPr>
            <w:tcW w:w="3284" w:type="dxa"/>
          </w:tcPr>
          <w:p w14:paraId="77687D4F" w14:textId="77777777" w:rsidR="009E40C5" w:rsidRPr="007F2609" w:rsidRDefault="009E40C5" w:rsidP="00346178">
            <w:pPr>
              <w:pStyle w:val="TAL"/>
            </w:pPr>
            <w:r w:rsidRPr="007F2609">
              <w:t>Same as 6.2.2</w:t>
            </w:r>
          </w:p>
          <w:p w14:paraId="7E9C3376" w14:textId="77777777" w:rsidR="009E40C5" w:rsidRPr="007F2609" w:rsidRDefault="009E40C5" w:rsidP="00346178">
            <w:pPr>
              <w:pStyle w:val="TAL"/>
            </w:pPr>
          </w:p>
          <w:p w14:paraId="454E4336" w14:textId="496F2822"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7D481E">
        <w:trPr>
          <w:jc w:val="center"/>
        </w:trPr>
        <w:tc>
          <w:tcPr>
            <w:tcW w:w="2467" w:type="dxa"/>
          </w:tcPr>
          <w:p w14:paraId="20F833B9" w14:textId="48637A57" w:rsidR="009E40C5" w:rsidRPr="007F2609" w:rsidRDefault="009E40C5" w:rsidP="00346178">
            <w:pPr>
              <w:pStyle w:val="TAL"/>
              <w:rPr>
                <w:rFonts w:cs="Arial"/>
                <w:szCs w:val="18"/>
              </w:rPr>
            </w:pPr>
            <w:r w:rsidRPr="007F2609">
              <w:t>6.2G.3 UE additional maximum output power reduction for Tx Diversity</w:t>
            </w:r>
          </w:p>
        </w:tc>
        <w:tc>
          <w:tcPr>
            <w:tcW w:w="4071" w:type="dxa"/>
          </w:tcPr>
          <w:p w14:paraId="6CE4FB40" w14:textId="2B593B37" w:rsidR="009E40C5" w:rsidRPr="007F2609" w:rsidRDefault="009E40C5" w:rsidP="00346178">
            <w:pPr>
              <w:pStyle w:val="TAL"/>
              <w:rPr>
                <w:rFonts w:cs="Arial"/>
                <w:bCs/>
                <w:szCs w:val="18"/>
                <w:u w:val="single"/>
              </w:rPr>
            </w:pPr>
            <w:r w:rsidRPr="007F2609">
              <w:t>Same as 6.2.3 for the sum of power at each of UE antenna connector</w:t>
            </w:r>
          </w:p>
        </w:tc>
        <w:tc>
          <w:tcPr>
            <w:tcW w:w="3284" w:type="dxa"/>
          </w:tcPr>
          <w:p w14:paraId="19417E21" w14:textId="77777777" w:rsidR="009E40C5" w:rsidRPr="007F2609" w:rsidRDefault="009E40C5" w:rsidP="00346178">
            <w:pPr>
              <w:pStyle w:val="TAL"/>
            </w:pPr>
            <w:r w:rsidRPr="007F2609">
              <w:t>Same as 6.2.3</w:t>
            </w:r>
          </w:p>
          <w:p w14:paraId="009086F8" w14:textId="77777777" w:rsidR="009E40C5" w:rsidRPr="007F2609" w:rsidRDefault="009E40C5" w:rsidP="00346178">
            <w:pPr>
              <w:pStyle w:val="TAL"/>
            </w:pPr>
          </w:p>
          <w:p w14:paraId="2787A530" w14:textId="43967671"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116C70D" w14:textId="77777777" w:rsidTr="007D481E">
        <w:trPr>
          <w:jc w:val="center"/>
        </w:trPr>
        <w:tc>
          <w:tcPr>
            <w:tcW w:w="2467" w:type="dxa"/>
          </w:tcPr>
          <w:p w14:paraId="44C3592C" w14:textId="77777777" w:rsidR="00B966D8" w:rsidRPr="007F2609" w:rsidRDefault="00B966D8" w:rsidP="00346178">
            <w:pPr>
              <w:pStyle w:val="TAL"/>
            </w:pPr>
            <w:r>
              <w:t xml:space="preserve">6.2G.4 </w:t>
            </w:r>
            <w:r w:rsidRPr="00A8121B">
              <w:t>Configured transmitted power</w:t>
            </w:r>
            <w:r w:rsidRPr="00A8121B">
              <w:rPr>
                <w:lang w:eastAsia="zh-CN"/>
              </w:rPr>
              <w:t xml:space="preserve"> for </w:t>
            </w:r>
            <w:r>
              <w:t>Tx Diversity</w:t>
            </w:r>
          </w:p>
        </w:tc>
        <w:tc>
          <w:tcPr>
            <w:tcW w:w="4071" w:type="dxa"/>
          </w:tcPr>
          <w:p w14:paraId="1540C0FB"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3284" w:type="dxa"/>
          </w:tcPr>
          <w:p w14:paraId="70382869" w14:textId="77777777" w:rsidR="00B966D8" w:rsidRPr="007F2609" w:rsidRDefault="00B966D8" w:rsidP="00346178">
            <w:pPr>
              <w:pStyle w:val="TAL"/>
            </w:pPr>
            <w:r>
              <w:t>Same as 6.2.4</w:t>
            </w:r>
          </w:p>
          <w:p w14:paraId="35732C12" w14:textId="77777777" w:rsidR="00B966D8" w:rsidRPr="007F2609" w:rsidRDefault="00B966D8" w:rsidP="00346178">
            <w:pPr>
              <w:pStyle w:val="TAL"/>
            </w:pPr>
          </w:p>
          <w:p w14:paraId="1E6E85FC"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450716" w:rsidRPr="007F2609" w14:paraId="6843F0D9" w14:textId="77777777" w:rsidTr="007D481E">
        <w:trPr>
          <w:jc w:val="center"/>
        </w:trPr>
        <w:tc>
          <w:tcPr>
            <w:tcW w:w="2467" w:type="dxa"/>
          </w:tcPr>
          <w:p w14:paraId="75172657" w14:textId="5F286A51" w:rsidR="00450716" w:rsidRDefault="00450716" w:rsidP="00450716">
            <w:pPr>
              <w:pStyle w:val="TAL"/>
            </w:pPr>
            <w:r w:rsidRPr="001F098F">
              <w:t>6.2I.1</w:t>
            </w:r>
            <w:r w:rsidRPr="001F098F">
              <w:tab/>
              <w:t>UE maximum output power for RedCap</w:t>
            </w:r>
          </w:p>
        </w:tc>
        <w:tc>
          <w:tcPr>
            <w:tcW w:w="4071" w:type="dxa"/>
          </w:tcPr>
          <w:p w14:paraId="1426CE98" w14:textId="2C838B54" w:rsidR="00450716" w:rsidRPr="007F2609" w:rsidRDefault="00450716" w:rsidP="00450716">
            <w:pPr>
              <w:pStyle w:val="TAL"/>
            </w:pPr>
            <w:r w:rsidRPr="007F2609">
              <w:t>Same as 6.2.</w:t>
            </w:r>
            <w:r>
              <w:t>1</w:t>
            </w:r>
            <w:r w:rsidRPr="007F2609">
              <w:t xml:space="preserve"> for</w:t>
            </w:r>
            <w:r>
              <w:t xml:space="preserve"> BW </w:t>
            </w:r>
            <w:r>
              <w:rPr>
                <w:rFonts w:cs="Arial"/>
              </w:rPr>
              <w:t>≤</w:t>
            </w:r>
            <w:r>
              <w:t xml:space="preserve"> 20MHz</w:t>
            </w:r>
          </w:p>
        </w:tc>
        <w:tc>
          <w:tcPr>
            <w:tcW w:w="3284" w:type="dxa"/>
          </w:tcPr>
          <w:p w14:paraId="2FD061C8" w14:textId="4D84F08E" w:rsidR="00450716" w:rsidRDefault="00450716" w:rsidP="00450716">
            <w:pPr>
              <w:pStyle w:val="TAL"/>
            </w:pPr>
            <w:r w:rsidRPr="007F2609">
              <w:t>Same as 6.2.</w:t>
            </w:r>
            <w:r>
              <w:t>1</w:t>
            </w:r>
          </w:p>
        </w:tc>
      </w:tr>
      <w:tr w:rsidR="009E40C5" w:rsidRPr="007F2609" w14:paraId="57BF20F2" w14:textId="77777777" w:rsidTr="007D481E">
        <w:trPr>
          <w:jc w:val="center"/>
        </w:trPr>
        <w:tc>
          <w:tcPr>
            <w:tcW w:w="2467" w:type="dxa"/>
          </w:tcPr>
          <w:p w14:paraId="6C197D62" w14:textId="77777777" w:rsidR="009E40C5" w:rsidRPr="007F2609" w:rsidRDefault="009E40C5" w:rsidP="00346178">
            <w:pPr>
              <w:pStyle w:val="TAL"/>
            </w:pPr>
            <w:r w:rsidRPr="007F2609">
              <w:lastRenderedPageBreak/>
              <w:t>6.3.1 Minimum output power</w:t>
            </w:r>
          </w:p>
        </w:tc>
        <w:tc>
          <w:tcPr>
            <w:tcW w:w="4071" w:type="dxa"/>
          </w:tcPr>
          <w:p w14:paraId="28EC1C1A" w14:textId="77777777" w:rsidR="009E40C5" w:rsidRPr="007F2609" w:rsidRDefault="009E40C5" w:rsidP="00346178">
            <w:pPr>
              <w:pStyle w:val="TAL"/>
            </w:pPr>
            <w:r w:rsidRPr="007F2609">
              <w:t>f ≤ 3.0GHz</w:t>
            </w:r>
          </w:p>
          <w:p w14:paraId="04FEE2E5" w14:textId="77777777" w:rsidR="009E40C5" w:rsidRPr="007F2609" w:rsidRDefault="009E40C5" w:rsidP="00346178">
            <w:pPr>
              <w:pStyle w:val="TAL"/>
            </w:pPr>
            <w:r w:rsidRPr="007F2609">
              <w:t>1.0 dB, BW ≤ 40MHz</w:t>
            </w:r>
          </w:p>
          <w:p w14:paraId="41532FAD" w14:textId="77777777" w:rsidR="009E40C5" w:rsidRPr="007F2609" w:rsidRDefault="009E40C5" w:rsidP="00346178">
            <w:pPr>
              <w:pStyle w:val="TAL"/>
              <w:rPr>
                <w:rFonts w:cs="v4.2.0"/>
              </w:rPr>
            </w:pPr>
            <w:r w:rsidRPr="007F2609">
              <w:t>1.3 dB, 40MHz &lt; BW ≤ 100MHz</w:t>
            </w:r>
          </w:p>
          <w:p w14:paraId="2F58DA70" w14:textId="77777777" w:rsidR="009E40C5" w:rsidRPr="007F2609" w:rsidRDefault="009E40C5" w:rsidP="00346178">
            <w:pPr>
              <w:pStyle w:val="TAL"/>
            </w:pPr>
          </w:p>
          <w:p w14:paraId="7EC0C550" w14:textId="77777777" w:rsidR="009E40C5" w:rsidRPr="007F2609" w:rsidRDefault="009E40C5" w:rsidP="00346178">
            <w:pPr>
              <w:pStyle w:val="TAL"/>
            </w:pPr>
            <w:r w:rsidRPr="007F2609">
              <w:t>3.0GHz &lt; f ≤ 6.0GHz</w:t>
            </w:r>
          </w:p>
          <w:p w14:paraId="445E8AF8" w14:textId="77777777" w:rsidR="009E40C5" w:rsidRPr="007F2609" w:rsidRDefault="009E40C5" w:rsidP="00346178">
            <w:pPr>
              <w:pStyle w:val="TAL"/>
            </w:pPr>
            <w:r w:rsidRPr="007F2609">
              <w:t>1.3 dB, BW ≤ 100MHz</w:t>
            </w:r>
          </w:p>
        </w:tc>
        <w:tc>
          <w:tcPr>
            <w:tcW w:w="3284" w:type="dxa"/>
          </w:tcPr>
          <w:p w14:paraId="7A061E23" w14:textId="77777777" w:rsidR="009E40C5" w:rsidRPr="007F2609" w:rsidRDefault="009E40C5" w:rsidP="00346178">
            <w:pPr>
              <w:pStyle w:val="TAL"/>
            </w:pPr>
            <w:r w:rsidRPr="007F2609">
              <w:t>Minimum requirement + TT</w:t>
            </w:r>
          </w:p>
        </w:tc>
      </w:tr>
      <w:tr w:rsidR="009E40C5" w:rsidRPr="007F2609" w14:paraId="6124E93F" w14:textId="77777777" w:rsidTr="007D481E">
        <w:trPr>
          <w:jc w:val="center"/>
        </w:trPr>
        <w:tc>
          <w:tcPr>
            <w:tcW w:w="2467" w:type="dxa"/>
          </w:tcPr>
          <w:p w14:paraId="5A5FC40C" w14:textId="77777777" w:rsidR="009E40C5" w:rsidRPr="007F2609" w:rsidRDefault="009E40C5" w:rsidP="00346178">
            <w:pPr>
              <w:pStyle w:val="TAL"/>
            </w:pPr>
            <w:r w:rsidRPr="007F2609">
              <w:t>6.3.2 Transmit OFF power</w:t>
            </w:r>
          </w:p>
        </w:tc>
        <w:tc>
          <w:tcPr>
            <w:tcW w:w="4071" w:type="dxa"/>
          </w:tcPr>
          <w:p w14:paraId="26F0DBEC" w14:textId="77777777" w:rsidR="009E40C5" w:rsidRPr="007F2609" w:rsidRDefault="009E40C5" w:rsidP="00346178">
            <w:pPr>
              <w:pStyle w:val="TAL"/>
            </w:pPr>
            <w:r w:rsidRPr="007F2609">
              <w:t>f ≤ 3.0GHz</w:t>
            </w:r>
          </w:p>
          <w:p w14:paraId="0131C53B" w14:textId="77777777" w:rsidR="009E40C5" w:rsidRPr="007F2609" w:rsidRDefault="009E40C5" w:rsidP="00346178">
            <w:pPr>
              <w:pStyle w:val="TAL"/>
            </w:pPr>
            <w:r w:rsidRPr="007F2609">
              <w:t>1.5 dB, BW ≤ 40MHz</w:t>
            </w:r>
          </w:p>
          <w:p w14:paraId="6D680966" w14:textId="77777777" w:rsidR="009E40C5" w:rsidRPr="007F2609" w:rsidRDefault="009E40C5" w:rsidP="00346178">
            <w:pPr>
              <w:pStyle w:val="TAL"/>
              <w:rPr>
                <w:rFonts w:cs="v4.2.0"/>
              </w:rPr>
            </w:pPr>
            <w:r w:rsidRPr="007F2609">
              <w:t>1.7 dB, 40MHz &lt; BW ≤ 100MHz</w:t>
            </w:r>
          </w:p>
          <w:p w14:paraId="4B3D8B43" w14:textId="77777777" w:rsidR="009E40C5" w:rsidRPr="007F2609" w:rsidRDefault="009E40C5" w:rsidP="00346178">
            <w:pPr>
              <w:pStyle w:val="TAL"/>
            </w:pPr>
          </w:p>
          <w:p w14:paraId="13145C70" w14:textId="77777777" w:rsidR="009E40C5" w:rsidRPr="007F2609" w:rsidRDefault="009E40C5" w:rsidP="00346178">
            <w:pPr>
              <w:pStyle w:val="TAL"/>
            </w:pPr>
            <w:r w:rsidRPr="007F2609">
              <w:t>3.0GHz &lt; f ≤ 6.0GHz</w:t>
            </w:r>
          </w:p>
          <w:p w14:paraId="0F2AF907" w14:textId="77777777" w:rsidR="009E40C5" w:rsidRPr="007F2609" w:rsidRDefault="009E40C5" w:rsidP="00346178">
            <w:pPr>
              <w:pStyle w:val="TAL"/>
            </w:pPr>
            <w:r w:rsidRPr="007F2609">
              <w:t>1.8 dB, BW ≤ 100MHz</w:t>
            </w:r>
          </w:p>
        </w:tc>
        <w:tc>
          <w:tcPr>
            <w:tcW w:w="3284" w:type="dxa"/>
          </w:tcPr>
          <w:p w14:paraId="7EA027D4" w14:textId="77777777" w:rsidR="009E40C5" w:rsidRPr="007F2609" w:rsidRDefault="009E40C5" w:rsidP="00346178">
            <w:pPr>
              <w:pStyle w:val="TAL"/>
            </w:pPr>
            <w:r w:rsidRPr="007F2609">
              <w:t>Minimum requirement + TT</w:t>
            </w:r>
          </w:p>
        </w:tc>
      </w:tr>
      <w:tr w:rsidR="009E40C5" w:rsidRPr="007F2609" w14:paraId="6F314ED9" w14:textId="77777777" w:rsidTr="007D481E">
        <w:trPr>
          <w:jc w:val="center"/>
        </w:trPr>
        <w:tc>
          <w:tcPr>
            <w:tcW w:w="2467" w:type="dxa"/>
          </w:tcPr>
          <w:p w14:paraId="60151231" w14:textId="77777777" w:rsidR="009E40C5" w:rsidRPr="007F2609" w:rsidRDefault="009E40C5" w:rsidP="00346178">
            <w:pPr>
              <w:pStyle w:val="TAL"/>
            </w:pPr>
            <w:r w:rsidRPr="007F2609">
              <w:t>6.3.3.2 General ON/OFF time mask</w:t>
            </w:r>
          </w:p>
        </w:tc>
        <w:tc>
          <w:tcPr>
            <w:tcW w:w="4071" w:type="dxa"/>
          </w:tcPr>
          <w:p w14:paraId="2367C8C1" w14:textId="77777777" w:rsidR="009E40C5" w:rsidRPr="007F2609" w:rsidRDefault="009E40C5" w:rsidP="00346178">
            <w:pPr>
              <w:pStyle w:val="TAL"/>
            </w:pPr>
            <w:r w:rsidRPr="007F2609">
              <w:t>f ≤ 3.0GHz</w:t>
            </w:r>
          </w:p>
          <w:p w14:paraId="5F8D5D9E" w14:textId="77777777" w:rsidR="009E40C5" w:rsidRPr="007F2609" w:rsidRDefault="009E40C5" w:rsidP="00346178">
            <w:pPr>
              <w:pStyle w:val="TAL"/>
            </w:pPr>
            <w:r w:rsidRPr="007F2609">
              <w:t>1.5 dB, BW ≤ 40MHz</w:t>
            </w:r>
          </w:p>
          <w:p w14:paraId="4D4D5781" w14:textId="77777777" w:rsidR="009E40C5" w:rsidRPr="007F2609" w:rsidRDefault="009E40C5" w:rsidP="00346178">
            <w:pPr>
              <w:pStyle w:val="TAL"/>
              <w:rPr>
                <w:rFonts w:cs="v4.2.0"/>
              </w:rPr>
            </w:pPr>
            <w:r w:rsidRPr="007F2609">
              <w:t>1.7 dB, 40MHz &lt; BW ≤ 100MHz</w:t>
            </w:r>
          </w:p>
          <w:p w14:paraId="2B22D94A" w14:textId="77777777" w:rsidR="009E40C5" w:rsidRPr="007F2609" w:rsidRDefault="009E40C5" w:rsidP="00346178">
            <w:pPr>
              <w:pStyle w:val="TAL"/>
            </w:pPr>
          </w:p>
          <w:p w14:paraId="72F6B529" w14:textId="77777777" w:rsidR="009E40C5" w:rsidRPr="007F2609" w:rsidRDefault="009E40C5" w:rsidP="00346178">
            <w:pPr>
              <w:pStyle w:val="TAL"/>
            </w:pPr>
            <w:r w:rsidRPr="007F2609">
              <w:t>3.0GHz &lt; f ≤ 6.0GHz</w:t>
            </w:r>
          </w:p>
          <w:p w14:paraId="7D90D875" w14:textId="77777777" w:rsidR="009E40C5" w:rsidRPr="007F2609" w:rsidRDefault="009E40C5" w:rsidP="00346178">
            <w:pPr>
              <w:pStyle w:val="TAL"/>
            </w:pPr>
            <w:r w:rsidRPr="007F2609">
              <w:t>1.8 dB, BW ≤ 100MHz</w:t>
            </w:r>
          </w:p>
        </w:tc>
        <w:tc>
          <w:tcPr>
            <w:tcW w:w="3284" w:type="dxa"/>
          </w:tcPr>
          <w:p w14:paraId="38CCF65E" w14:textId="77777777" w:rsidR="009E40C5" w:rsidRPr="007F2609" w:rsidRDefault="009E40C5" w:rsidP="00346178">
            <w:pPr>
              <w:pStyle w:val="TAL"/>
            </w:pPr>
            <w:r w:rsidRPr="007F2609">
              <w:t>OFF Power:</w:t>
            </w:r>
          </w:p>
          <w:p w14:paraId="2A144359" w14:textId="77777777" w:rsidR="009E40C5" w:rsidRPr="007F2609" w:rsidRDefault="009E40C5" w:rsidP="00346178">
            <w:pPr>
              <w:pStyle w:val="TAL"/>
            </w:pPr>
            <w:r w:rsidRPr="007F2609">
              <w:t>Minimum requirement + TT</w:t>
            </w:r>
          </w:p>
          <w:p w14:paraId="666886F2" w14:textId="77777777" w:rsidR="009E40C5" w:rsidRPr="007F2609" w:rsidRDefault="009E40C5" w:rsidP="00346178">
            <w:pPr>
              <w:pStyle w:val="TAL"/>
            </w:pPr>
          </w:p>
          <w:p w14:paraId="530DD50B" w14:textId="77777777" w:rsidR="009E40C5" w:rsidRPr="007F2609" w:rsidRDefault="009E40C5" w:rsidP="00346178">
            <w:pPr>
              <w:pStyle w:val="TAL"/>
            </w:pPr>
            <w:r w:rsidRPr="007F2609">
              <w:t>ON Power:</w:t>
            </w:r>
          </w:p>
          <w:p w14:paraId="54B2ECBF" w14:textId="18525666" w:rsidR="009E40C5" w:rsidRPr="007F2609" w:rsidRDefault="00102BD6" w:rsidP="00346178">
            <w:pPr>
              <w:pStyle w:val="TAL"/>
            </w:pPr>
            <w:r w:rsidRPr="007F2609">
              <w:t>–Same as 6.2.1</w:t>
            </w:r>
          </w:p>
        </w:tc>
      </w:tr>
      <w:tr w:rsidR="009E40C5" w:rsidRPr="007F2609" w14:paraId="3403B9DC" w14:textId="77777777" w:rsidTr="007D481E">
        <w:trPr>
          <w:jc w:val="center"/>
        </w:trPr>
        <w:tc>
          <w:tcPr>
            <w:tcW w:w="2467" w:type="dxa"/>
          </w:tcPr>
          <w:p w14:paraId="51AAD783" w14:textId="77777777" w:rsidR="009E40C5" w:rsidRPr="007F2609" w:rsidRDefault="009E40C5" w:rsidP="00346178">
            <w:pPr>
              <w:pStyle w:val="TAL"/>
            </w:pPr>
            <w:r w:rsidRPr="007F2609">
              <w:t>6.3.3.4 PRACH time mask</w:t>
            </w:r>
          </w:p>
        </w:tc>
        <w:tc>
          <w:tcPr>
            <w:tcW w:w="4071" w:type="dxa"/>
          </w:tcPr>
          <w:p w14:paraId="221AA006" w14:textId="77777777" w:rsidR="009E40C5" w:rsidRPr="007F2609" w:rsidRDefault="009E40C5" w:rsidP="00346178">
            <w:pPr>
              <w:pStyle w:val="TAL"/>
            </w:pPr>
            <w:r w:rsidRPr="007F2609">
              <w:t>f ≤ 3.0GHz</w:t>
            </w:r>
          </w:p>
          <w:p w14:paraId="7279BB14" w14:textId="77777777" w:rsidR="009E40C5" w:rsidRPr="007F2609" w:rsidRDefault="009E40C5" w:rsidP="00346178">
            <w:pPr>
              <w:pStyle w:val="TAL"/>
            </w:pPr>
            <w:r w:rsidRPr="007F2609">
              <w:t>1.5 dB, BW ≤ 40MHz</w:t>
            </w:r>
          </w:p>
          <w:p w14:paraId="430AD13F" w14:textId="77777777" w:rsidR="009E40C5" w:rsidRPr="007F2609" w:rsidRDefault="009E40C5" w:rsidP="00346178">
            <w:pPr>
              <w:pStyle w:val="TAL"/>
              <w:rPr>
                <w:rFonts w:cs="v4.2.0"/>
              </w:rPr>
            </w:pPr>
            <w:r w:rsidRPr="007F2609">
              <w:t>1.7 dB, 40MHz &lt; BW ≤ 100MHz</w:t>
            </w:r>
          </w:p>
          <w:p w14:paraId="110A35C8" w14:textId="77777777" w:rsidR="009E40C5" w:rsidRPr="007F2609" w:rsidRDefault="009E40C5" w:rsidP="00346178">
            <w:pPr>
              <w:pStyle w:val="TAL"/>
            </w:pPr>
          </w:p>
          <w:p w14:paraId="4FBDEF9B" w14:textId="77777777" w:rsidR="009E40C5" w:rsidRPr="007F2609" w:rsidRDefault="009E40C5" w:rsidP="00346178">
            <w:pPr>
              <w:pStyle w:val="TAL"/>
            </w:pPr>
            <w:r w:rsidRPr="007F2609">
              <w:t>3.0GHz &lt; f ≤ 6.0GHz</w:t>
            </w:r>
          </w:p>
          <w:p w14:paraId="449DDEC1" w14:textId="77777777" w:rsidR="009E40C5" w:rsidRPr="007F2609" w:rsidRDefault="009E40C5" w:rsidP="00346178">
            <w:pPr>
              <w:pStyle w:val="TAL"/>
            </w:pPr>
            <w:r w:rsidRPr="007F2609">
              <w:t>1.8 dB, BW ≤ 100MHz</w:t>
            </w:r>
          </w:p>
        </w:tc>
        <w:tc>
          <w:tcPr>
            <w:tcW w:w="3284" w:type="dxa"/>
          </w:tcPr>
          <w:p w14:paraId="77777CF5" w14:textId="77777777" w:rsidR="009E40C5" w:rsidRPr="007F2609" w:rsidRDefault="009E40C5" w:rsidP="00346178">
            <w:pPr>
              <w:pStyle w:val="TAL"/>
            </w:pPr>
            <w:r w:rsidRPr="007F2609">
              <w:t>OFF Power:</w:t>
            </w:r>
          </w:p>
          <w:p w14:paraId="3E01C3F5" w14:textId="77777777" w:rsidR="009E40C5" w:rsidRPr="007F2609" w:rsidRDefault="009E40C5" w:rsidP="00346178">
            <w:pPr>
              <w:pStyle w:val="TAL"/>
            </w:pPr>
            <w:r w:rsidRPr="007F2609">
              <w:t>Minimum requirement + TT</w:t>
            </w:r>
          </w:p>
          <w:p w14:paraId="64C758B5" w14:textId="77777777" w:rsidR="009E40C5" w:rsidRPr="007F2609" w:rsidRDefault="009E40C5" w:rsidP="00346178">
            <w:pPr>
              <w:pStyle w:val="TAL"/>
            </w:pPr>
          </w:p>
          <w:p w14:paraId="4EA2F544" w14:textId="77777777" w:rsidR="009E40C5" w:rsidRPr="007F2609" w:rsidRDefault="009E40C5" w:rsidP="00346178">
            <w:pPr>
              <w:pStyle w:val="TAL"/>
            </w:pPr>
            <w:r w:rsidRPr="007F2609">
              <w:t>ON Power:</w:t>
            </w:r>
          </w:p>
          <w:p w14:paraId="5CA7FF8D" w14:textId="77777777" w:rsidR="009E40C5" w:rsidRPr="007F2609" w:rsidRDefault="009E40C5" w:rsidP="00346178">
            <w:pPr>
              <w:pStyle w:val="TAL"/>
            </w:pPr>
            <w:r w:rsidRPr="007F2609">
              <w:t>Upper limit + TT, Lower limit - TT</w:t>
            </w:r>
          </w:p>
        </w:tc>
      </w:tr>
      <w:tr w:rsidR="009E40C5" w:rsidRPr="007F2609" w14:paraId="43226CF5" w14:textId="77777777" w:rsidTr="007D481E">
        <w:trPr>
          <w:jc w:val="center"/>
        </w:trPr>
        <w:tc>
          <w:tcPr>
            <w:tcW w:w="2467" w:type="dxa"/>
          </w:tcPr>
          <w:p w14:paraId="0DFE0D82" w14:textId="77777777" w:rsidR="009E40C5" w:rsidRPr="007F2609" w:rsidRDefault="009E40C5" w:rsidP="00346178">
            <w:pPr>
              <w:pStyle w:val="TAL"/>
            </w:pPr>
            <w:r w:rsidRPr="007F2609">
              <w:t>6.3.3.6 SRS time mask</w:t>
            </w:r>
          </w:p>
        </w:tc>
        <w:tc>
          <w:tcPr>
            <w:tcW w:w="4071" w:type="dxa"/>
          </w:tcPr>
          <w:p w14:paraId="6658ECDF" w14:textId="77777777" w:rsidR="009E40C5" w:rsidRPr="007F2609" w:rsidRDefault="009E40C5" w:rsidP="00346178">
            <w:pPr>
              <w:pStyle w:val="TAL"/>
            </w:pPr>
            <w:r w:rsidRPr="007F2609">
              <w:t>f ≤ 3.0GHz</w:t>
            </w:r>
          </w:p>
          <w:p w14:paraId="7C840D23" w14:textId="77777777" w:rsidR="009E40C5" w:rsidRPr="007F2609" w:rsidRDefault="009E40C5" w:rsidP="00346178">
            <w:pPr>
              <w:pStyle w:val="TAL"/>
            </w:pPr>
            <w:r w:rsidRPr="007F2609">
              <w:t>1.5 dB, BW ≤ 40MHz</w:t>
            </w:r>
          </w:p>
          <w:p w14:paraId="70F8E7A8" w14:textId="77777777" w:rsidR="009E40C5" w:rsidRPr="007F2609" w:rsidRDefault="009E40C5" w:rsidP="00346178">
            <w:pPr>
              <w:pStyle w:val="TAL"/>
              <w:rPr>
                <w:rFonts w:cs="v4.2.0"/>
              </w:rPr>
            </w:pPr>
            <w:r w:rsidRPr="007F2609">
              <w:t>1.7 dB, 40MHz &lt; BW ≤ 100MHz</w:t>
            </w:r>
          </w:p>
          <w:p w14:paraId="17DC0042" w14:textId="77777777" w:rsidR="009E40C5" w:rsidRPr="007F2609" w:rsidRDefault="009E40C5" w:rsidP="00346178">
            <w:pPr>
              <w:pStyle w:val="TAL"/>
            </w:pPr>
          </w:p>
          <w:p w14:paraId="6E02B0ED" w14:textId="77777777" w:rsidR="009E40C5" w:rsidRPr="007F2609" w:rsidRDefault="009E40C5" w:rsidP="00346178">
            <w:pPr>
              <w:pStyle w:val="TAL"/>
            </w:pPr>
            <w:r w:rsidRPr="007F2609">
              <w:t>3.0GHz &lt; f ≤ 6.0GHz</w:t>
            </w:r>
          </w:p>
          <w:p w14:paraId="784A62D7" w14:textId="77777777" w:rsidR="009E40C5" w:rsidRPr="007F2609" w:rsidRDefault="009E40C5" w:rsidP="00346178">
            <w:pPr>
              <w:pStyle w:val="TAL"/>
              <w:rPr>
                <w:u w:val="single"/>
              </w:rPr>
            </w:pPr>
            <w:r w:rsidRPr="007F2609">
              <w:t>1.8 dB, BW ≤ 100MHz</w:t>
            </w:r>
          </w:p>
        </w:tc>
        <w:tc>
          <w:tcPr>
            <w:tcW w:w="3284" w:type="dxa"/>
          </w:tcPr>
          <w:p w14:paraId="58BEBDED" w14:textId="77777777" w:rsidR="009E40C5" w:rsidRPr="007F2609" w:rsidRDefault="009E40C5" w:rsidP="00346178">
            <w:pPr>
              <w:pStyle w:val="TAL"/>
            </w:pPr>
            <w:r w:rsidRPr="007F2609">
              <w:t>OFF Power:</w:t>
            </w:r>
          </w:p>
          <w:p w14:paraId="288915A0" w14:textId="77777777" w:rsidR="009E40C5" w:rsidRPr="007F2609" w:rsidRDefault="009E40C5" w:rsidP="00346178">
            <w:pPr>
              <w:pStyle w:val="TAL"/>
            </w:pPr>
            <w:r w:rsidRPr="007F2609">
              <w:t>Minimum requirement + TT</w:t>
            </w:r>
          </w:p>
          <w:p w14:paraId="2E0F5D83" w14:textId="77777777" w:rsidR="009E40C5" w:rsidRPr="007F2609" w:rsidRDefault="009E40C5" w:rsidP="00346178">
            <w:pPr>
              <w:pStyle w:val="TAL"/>
            </w:pPr>
          </w:p>
          <w:p w14:paraId="1E8341E2" w14:textId="77777777" w:rsidR="009E40C5" w:rsidRPr="007F2609" w:rsidRDefault="009E40C5" w:rsidP="00346178">
            <w:pPr>
              <w:pStyle w:val="TAL"/>
            </w:pPr>
            <w:r w:rsidRPr="007F2609">
              <w:t>ON Power:</w:t>
            </w:r>
          </w:p>
          <w:p w14:paraId="2C834608" w14:textId="77777777" w:rsidR="009E40C5" w:rsidRPr="007F2609" w:rsidRDefault="009E40C5" w:rsidP="00346178">
            <w:pPr>
              <w:pStyle w:val="TAL"/>
              <w:rPr>
                <w:u w:val="single"/>
              </w:rPr>
            </w:pPr>
            <w:r w:rsidRPr="007F2609">
              <w:t>Upper limit + TT, Lower limit - TT</w:t>
            </w:r>
          </w:p>
        </w:tc>
      </w:tr>
      <w:tr w:rsidR="009E40C5" w:rsidRPr="007F2609" w14:paraId="51E677E4" w14:textId="77777777" w:rsidTr="007D481E">
        <w:trPr>
          <w:jc w:val="center"/>
        </w:trPr>
        <w:tc>
          <w:tcPr>
            <w:tcW w:w="2467" w:type="dxa"/>
          </w:tcPr>
          <w:p w14:paraId="1ABADADB" w14:textId="77777777" w:rsidR="009E40C5" w:rsidRPr="007F2609" w:rsidRDefault="009E40C5" w:rsidP="00346178">
            <w:pPr>
              <w:pStyle w:val="TAL"/>
            </w:pPr>
            <w:r w:rsidRPr="007F2609">
              <w:t>6.3.4.2 Absolute power tolerance</w:t>
            </w:r>
          </w:p>
        </w:tc>
        <w:tc>
          <w:tcPr>
            <w:tcW w:w="4071" w:type="dxa"/>
          </w:tcPr>
          <w:p w14:paraId="0D6AD3F6" w14:textId="77777777" w:rsidR="009E40C5" w:rsidRPr="007F2609" w:rsidRDefault="009E40C5" w:rsidP="00346178">
            <w:pPr>
              <w:pStyle w:val="TAL"/>
            </w:pPr>
            <w:r w:rsidRPr="007F2609">
              <w:t>UL Power ≥ 0dBm</w:t>
            </w:r>
          </w:p>
          <w:p w14:paraId="56523405" w14:textId="77777777" w:rsidR="009E40C5" w:rsidRPr="007F2609" w:rsidRDefault="009E40C5" w:rsidP="00346178">
            <w:pPr>
              <w:pStyle w:val="TAL"/>
            </w:pPr>
          </w:p>
          <w:p w14:paraId="2AA291BD" w14:textId="77777777" w:rsidR="009E40C5" w:rsidRPr="007F2609" w:rsidRDefault="009E40C5" w:rsidP="00346178">
            <w:pPr>
              <w:pStyle w:val="TAL"/>
            </w:pPr>
            <w:r w:rsidRPr="007F2609">
              <w:t>f ≤ 3.0GHz</w:t>
            </w:r>
          </w:p>
          <w:p w14:paraId="39BDC50B" w14:textId="77777777" w:rsidR="009E40C5" w:rsidRPr="007F2609" w:rsidRDefault="009E40C5" w:rsidP="00346178">
            <w:pPr>
              <w:pStyle w:val="TAL"/>
            </w:pPr>
            <w:r w:rsidRPr="007F2609">
              <w:t>1.0 dB, BW ≤ 40MHz</w:t>
            </w:r>
          </w:p>
          <w:p w14:paraId="403D187A" w14:textId="77777777" w:rsidR="009E40C5" w:rsidRPr="007F2609" w:rsidRDefault="009E40C5" w:rsidP="00346178">
            <w:pPr>
              <w:pStyle w:val="TAL"/>
              <w:rPr>
                <w:rFonts w:cs="v4.2.0"/>
              </w:rPr>
            </w:pPr>
            <w:r w:rsidRPr="007F2609">
              <w:t>1.4 dB, 40MHz &lt; BW ≤ 100MHz</w:t>
            </w:r>
          </w:p>
          <w:p w14:paraId="02E0E63A" w14:textId="77777777" w:rsidR="009E40C5" w:rsidRPr="007F2609" w:rsidRDefault="009E40C5" w:rsidP="00346178">
            <w:pPr>
              <w:pStyle w:val="TAL"/>
            </w:pPr>
          </w:p>
          <w:p w14:paraId="08ECF3C0" w14:textId="77777777" w:rsidR="009E40C5" w:rsidRPr="007F2609" w:rsidRDefault="009E40C5" w:rsidP="00346178">
            <w:pPr>
              <w:pStyle w:val="TAL"/>
            </w:pPr>
            <w:r w:rsidRPr="007F2609">
              <w:t>3.0GHz &lt; f ≤ 6.0GHz</w:t>
            </w:r>
          </w:p>
          <w:p w14:paraId="054FB478" w14:textId="77777777" w:rsidR="009E40C5" w:rsidRPr="007F2609" w:rsidRDefault="009E40C5" w:rsidP="00346178">
            <w:pPr>
              <w:pStyle w:val="TAL"/>
            </w:pPr>
            <w:r w:rsidRPr="007F2609">
              <w:t>1.4 dB, BW ≤ 100MHz</w:t>
            </w:r>
          </w:p>
        </w:tc>
        <w:tc>
          <w:tcPr>
            <w:tcW w:w="3284" w:type="dxa"/>
          </w:tcPr>
          <w:p w14:paraId="5DCB0E0A" w14:textId="77777777" w:rsidR="009E40C5" w:rsidRPr="007F2609" w:rsidRDefault="009E40C5" w:rsidP="00346178">
            <w:pPr>
              <w:pStyle w:val="TAL"/>
            </w:pPr>
            <w:r w:rsidRPr="007F2609">
              <w:t>Upper limit + TT, Lower limit – TT</w:t>
            </w:r>
          </w:p>
        </w:tc>
      </w:tr>
      <w:tr w:rsidR="009E40C5" w:rsidRPr="007F2609" w14:paraId="6F83BDB4" w14:textId="77777777" w:rsidTr="007D481E">
        <w:trPr>
          <w:jc w:val="center"/>
        </w:trPr>
        <w:tc>
          <w:tcPr>
            <w:tcW w:w="2467" w:type="dxa"/>
          </w:tcPr>
          <w:p w14:paraId="11924C1C" w14:textId="29C937FC" w:rsidR="009E40C5" w:rsidRPr="007F2609" w:rsidRDefault="009E40C5" w:rsidP="00346178">
            <w:pPr>
              <w:pStyle w:val="TAL"/>
            </w:pPr>
            <w:r w:rsidRPr="007F2609">
              <w:t>6.3.4.3 Relative power tolerance</w:t>
            </w:r>
          </w:p>
        </w:tc>
        <w:tc>
          <w:tcPr>
            <w:tcW w:w="4071" w:type="dxa"/>
          </w:tcPr>
          <w:p w14:paraId="347E7F53" w14:textId="77777777" w:rsidR="009E40C5" w:rsidRPr="007F2609" w:rsidRDefault="009E40C5" w:rsidP="00346178">
            <w:pPr>
              <w:pStyle w:val="TAL"/>
            </w:pPr>
            <w:r w:rsidRPr="007F2609">
              <w:t>0.7 dB, BW ≤ 100MHz</w:t>
            </w:r>
          </w:p>
        </w:tc>
        <w:tc>
          <w:tcPr>
            <w:tcW w:w="3284" w:type="dxa"/>
          </w:tcPr>
          <w:p w14:paraId="73E772FC" w14:textId="77777777" w:rsidR="009E40C5" w:rsidRPr="007F2609" w:rsidRDefault="009E40C5" w:rsidP="00346178">
            <w:pPr>
              <w:pStyle w:val="TAL"/>
            </w:pPr>
            <w:r w:rsidRPr="007F2609">
              <w:t>Upper limit + TT, Lower limit – TT</w:t>
            </w:r>
          </w:p>
          <w:p w14:paraId="1133139A" w14:textId="77777777" w:rsidR="009E40C5" w:rsidRPr="007F2609" w:rsidRDefault="009E40C5" w:rsidP="00346178">
            <w:pPr>
              <w:pStyle w:val="TAL"/>
            </w:pPr>
          </w:p>
        </w:tc>
      </w:tr>
      <w:tr w:rsidR="009E40C5" w:rsidRPr="007F2609" w14:paraId="6E3B9BEC" w14:textId="77777777" w:rsidTr="007D481E">
        <w:trPr>
          <w:jc w:val="center"/>
        </w:trPr>
        <w:tc>
          <w:tcPr>
            <w:tcW w:w="2467" w:type="dxa"/>
          </w:tcPr>
          <w:p w14:paraId="2C119C86" w14:textId="77777777" w:rsidR="009E40C5" w:rsidRPr="007F2609" w:rsidRDefault="009E40C5" w:rsidP="00346178">
            <w:pPr>
              <w:pStyle w:val="TAL"/>
            </w:pPr>
            <w:r w:rsidRPr="007F2609">
              <w:t>6.3.4.4 Aggregate power tolerance</w:t>
            </w:r>
          </w:p>
        </w:tc>
        <w:tc>
          <w:tcPr>
            <w:tcW w:w="4071" w:type="dxa"/>
          </w:tcPr>
          <w:p w14:paraId="3AAE9D84" w14:textId="77777777" w:rsidR="009E40C5" w:rsidRPr="007F2609" w:rsidRDefault="009E40C5" w:rsidP="00346178">
            <w:pPr>
              <w:pStyle w:val="TAL"/>
            </w:pPr>
            <w:r w:rsidRPr="007F2609">
              <w:t>0.7 dB, BW ≤ 100MHz</w:t>
            </w:r>
          </w:p>
        </w:tc>
        <w:tc>
          <w:tcPr>
            <w:tcW w:w="3284" w:type="dxa"/>
          </w:tcPr>
          <w:p w14:paraId="57DDACD0" w14:textId="77777777" w:rsidR="009E40C5" w:rsidRPr="007F2609" w:rsidRDefault="009E40C5" w:rsidP="00346178">
            <w:pPr>
              <w:pStyle w:val="TAL"/>
            </w:pPr>
            <w:r w:rsidRPr="007F2609">
              <w:t>Upper limit + TT, Lower limit – TT</w:t>
            </w:r>
          </w:p>
        </w:tc>
      </w:tr>
      <w:tr w:rsidR="009E40C5" w:rsidRPr="007F2609" w14:paraId="42C6154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346178">
            <w:pPr>
              <w:pStyle w:val="TAL"/>
            </w:pPr>
            <w:r w:rsidRPr="007F2609">
              <w:t>6.3A.1.1 Minimum output power for CA (2UL CA)</w:t>
            </w:r>
          </w:p>
        </w:tc>
        <w:tc>
          <w:tcPr>
            <w:tcW w:w="4071"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346178">
            <w:pPr>
              <w:pStyle w:val="TAL"/>
            </w:pPr>
            <w:r w:rsidRPr="007F2609">
              <w:t>Same as 6.3.1</w:t>
            </w:r>
          </w:p>
        </w:tc>
        <w:tc>
          <w:tcPr>
            <w:tcW w:w="3284"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346178">
            <w:pPr>
              <w:pStyle w:val="TAL"/>
            </w:pPr>
            <w:r w:rsidRPr="007F2609">
              <w:t>Minimum requirement + TT</w:t>
            </w:r>
          </w:p>
        </w:tc>
      </w:tr>
      <w:tr w:rsidR="009E40C5" w:rsidRPr="007F2609" w14:paraId="6551158A"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346178">
            <w:pPr>
              <w:pStyle w:val="TAL"/>
            </w:pPr>
            <w:r w:rsidRPr="007F2609">
              <w:t>6.3A.3.1 Transmit ON/OFF time mask for CA (2UL CA)</w:t>
            </w:r>
          </w:p>
        </w:tc>
        <w:tc>
          <w:tcPr>
            <w:tcW w:w="4071"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346178">
            <w:pPr>
              <w:pStyle w:val="TAL"/>
            </w:pPr>
            <w:r w:rsidRPr="007F2609">
              <w:t>Same as 6.3.3.2</w:t>
            </w:r>
          </w:p>
        </w:tc>
        <w:tc>
          <w:tcPr>
            <w:tcW w:w="3284"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346178">
            <w:pPr>
              <w:pStyle w:val="TAL"/>
            </w:pPr>
            <w:r w:rsidRPr="007F2609">
              <w:t>Minimum requirement + TT</w:t>
            </w:r>
          </w:p>
        </w:tc>
      </w:tr>
      <w:tr w:rsidR="00ED5126" w:rsidRPr="007F2609" w14:paraId="08EAB17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2C2FAC" w14:textId="5234ACC1" w:rsidR="00ED5126" w:rsidRPr="007F2609" w:rsidRDefault="00ED5126" w:rsidP="00346178">
            <w:pPr>
              <w:pStyle w:val="TAL"/>
            </w:pPr>
            <w:r w:rsidRPr="007F2609">
              <w:rPr>
                <w:rFonts w:eastAsia="MS Mincho"/>
              </w:rPr>
              <w:t>6.3A.3.</w:t>
            </w:r>
            <w:r w:rsidR="00612635">
              <w:rPr>
                <w:rFonts w:eastAsia="MS Mincho"/>
              </w:rPr>
              <w:t>2</w:t>
            </w:r>
            <w:r w:rsidRPr="007F2609">
              <w:rPr>
                <w:rFonts w:eastAsia="MS Mincho"/>
              </w:rPr>
              <w:t xml:space="preserve">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346178">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346178">
            <w:pPr>
              <w:pStyle w:val="TAL"/>
            </w:pPr>
            <w:r w:rsidRPr="007F2609">
              <w:t>Same as 6.2A.2.1 for inter-band CA</w:t>
            </w:r>
          </w:p>
        </w:tc>
      </w:tr>
      <w:tr w:rsidR="007D481E" w:rsidRPr="007F2609" w14:paraId="4F5D861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8520558" w14:textId="175BB27C" w:rsidR="007D481E" w:rsidRPr="007F2609" w:rsidRDefault="007D481E" w:rsidP="007D481E">
            <w:pPr>
              <w:pStyle w:val="TAL"/>
              <w:rPr>
                <w:rFonts w:eastAsia="MS Mincho"/>
              </w:rPr>
            </w:pPr>
            <w:r>
              <w:rPr>
                <w:rFonts w:eastAsia="MS Mincho"/>
              </w:rPr>
              <w:t>6.3A.3.3</w:t>
            </w:r>
            <w:r w:rsidRPr="00B84CF7">
              <w:rPr>
                <w:rFonts w:eastAsia="MS Mincho"/>
              </w:rPr>
              <w:tab/>
            </w:r>
            <w:r w:rsidRPr="00160BB3">
              <w:rPr>
                <w:rFonts w:eastAsia="MS Mincho"/>
              </w:rPr>
              <w:t>Time mask for switching between two uplink carriers with two transmit antenna connectors</w:t>
            </w:r>
          </w:p>
        </w:tc>
        <w:tc>
          <w:tcPr>
            <w:tcW w:w="4071" w:type="dxa"/>
            <w:tcBorders>
              <w:top w:val="single" w:sz="4" w:space="0" w:color="auto"/>
              <w:left w:val="single" w:sz="4" w:space="0" w:color="auto"/>
              <w:bottom w:val="single" w:sz="4" w:space="0" w:color="auto"/>
              <w:right w:val="single" w:sz="4" w:space="0" w:color="auto"/>
            </w:tcBorders>
          </w:tcPr>
          <w:p w14:paraId="4DA3B75E" w14:textId="33DB01F5" w:rsidR="007D481E" w:rsidRPr="007F2609" w:rsidRDefault="007D481E" w:rsidP="007D481E">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1CBE660B" w14:textId="73E6F5B5" w:rsidR="007D481E" w:rsidRPr="007F2609" w:rsidRDefault="007D481E" w:rsidP="007D481E">
            <w:pPr>
              <w:pStyle w:val="TAL"/>
            </w:pPr>
            <w:r w:rsidRPr="007F2609">
              <w:t>Same as 6.2A.2.1 for inter-band CA</w:t>
            </w:r>
          </w:p>
        </w:tc>
      </w:tr>
      <w:tr w:rsidR="009E40C5" w:rsidRPr="007F2609" w14:paraId="6BE79EC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346178">
            <w:pPr>
              <w:pStyle w:val="TAL"/>
            </w:pPr>
            <w:r w:rsidRPr="007F2609">
              <w:t>6.3A.4.1.1 Absolute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346178">
            <w:pPr>
              <w:pStyle w:val="TAL"/>
            </w:pPr>
            <w:r w:rsidRPr="007F2609">
              <w:rPr>
                <w:lang w:eastAsia="zh-CN"/>
              </w:rPr>
              <w:t>Same as 6.3.4.2 for each CC</w:t>
            </w:r>
          </w:p>
        </w:tc>
        <w:tc>
          <w:tcPr>
            <w:tcW w:w="3284"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346178">
            <w:pPr>
              <w:pStyle w:val="TAL"/>
            </w:pPr>
            <w:r w:rsidRPr="007F2609">
              <w:t>Upper limit + TT, Lower limit – TT</w:t>
            </w:r>
          </w:p>
        </w:tc>
      </w:tr>
      <w:tr w:rsidR="009E40C5" w:rsidRPr="007F2609" w14:paraId="0CAF10C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346178">
            <w:pPr>
              <w:pStyle w:val="TAL"/>
            </w:pPr>
            <w:r w:rsidRPr="007F2609">
              <w:t>6.3A.4.2.1 Power Control Relative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346178">
            <w:pPr>
              <w:pStyle w:val="TAL"/>
            </w:pPr>
            <w:r w:rsidRPr="007F2609">
              <w:t>Same as 6.3.4.3 for each CC</w:t>
            </w:r>
          </w:p>
        </w:tc>
        <w:tc>
          <w:tcPr>
            <w:tcW w:w="3284"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346178">
            <w:pPr>
              <w:pStyle w:val="TAL"/>
            </w:pPr>
            <w:r w:rsidRPr="007F2609">
              <w:t>Upper limit + TT, Lower limit – TT</w:t>
            </w:r>
          </w:p>
        </w:tc>
      </w:tr>
      <w:tr w:rsidR="009E40C5" w:rsidRPr="007F2609" w14:paraId="1729BB0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346178">
            <w:pPr>
              <w:pStyle w:val="TAL"/>
            </w:pPr>
            <w:r w:rsidRPr="007F2609">
              <w:t>6.3A.4.3.1 Aggregate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346178">
            <w:pPr>
              <w:pStyle w:val="TAL"/>
            </w:pPr>
            <w:r w:rsidRPr="007F2609">
              <w:rPr>
                <w:lang w:eastAsia="zh-CN"/>
              </w:rPr>
              <w:t>Same as 6.3.4.4 for each CC</w:t>
            </w:r>
          </w:p>
        </w:tc>
        <w:tc>
          <w:tcPr>
            <w:tcW w:w="3284"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346178">
            <w:pPr>
              <w:pStyle w:val="TAL"/>
            </w:pPr>
            <w:r w:rsidRPr="007F2609">
              <w:t>Upper limit + TT, Lower limit – TT</w:t>
            </w:r>
          </w:p>
        </w:tc>
      </w:tr>
      <w:tr w:rsidR="009E40C5" w:rsidRPr="007F2609" w14:paraId="3486DD7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346178">
            <w:pPr>
              <w:pStyle w:val="TAL"/>
              <w:rPr>
                <w:lang w:eastAsia="zh-CN"/>
              </w:rPr>
            </w:pPr>
            <w:r w:rsidRPr="007F2609">
              <w:rPr>
                <w:lang w:eastAsia="zh-CN"/>
              </w:rPr>
              <w:t>6.3C.1 Minimum output power for SUL</w:t>
            </w:r>
          </w:p>
        </w:tc>
        <w:tc>
          <w:tcPr>
            <w:tcW w:w="4071"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346178">
            <w:pPr>
              <w:pStyle w:val="TAL"/>
              <w:rPr>
                <w:lang w:eastAsia="zh-CN"/>
              </w:rPr>
            </w:pPr>
            <w:r w:rsidRPr="007F2609">
              <w:rPr>
                <w:lang w:eastAsia="zh-CN"/>
              </w:rPr>
              <w:t>Same as 6.3.1</w:t>
            </w:r>
          </w:p>
        </w:tc>
        <w:tc>
          <w:tcPr>
            <w:tcW w:w="3284"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346178">
            <w:pPr>
              <w:pStyle w:val="TAL"/>
            </w:pPr>
            <w:r w:rsidRPr="007F2609">
              <w:rPr>
                <w:lang w:eastAsia="zh-CN"/>
              </w:rPr>
              <w:t>Same as 6.3.1</w:t>
            </w:r>
          </w:p>
        </w:tc>
      </w:tr>
      <w:tr w:rsidR="009E40C5" w:rsidRPr="007F2609" w14:paraId="478AFAC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346178">
            <w:pPr>
              <w:pStyle w:val="TAL"/>
            </w:pPr>
            <w:r w:rsidRPr="007F2609">
              <w:t>6.3C.2 Transmit OFF power for SUL</w:t>
            </w:r>
          </w:p>
        </w:tc>
        <w:tc>
          <w:tcPr>
            <w:tcW w:w="4071"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346178">
            <w:pPr>
              <w:pStyle w:val="TAL"/>
            </w:pPr>
            <w:r w:rsidRPr="007F2609">
              <w:rPr>
                <w:lang w:eastAsia="zh-CN"/>
              </w:rPr>
              <w:t>Same as 6.3.2</w:t>
            </w:r>
          </w:p>
        </w:tc>
        <w:tc>
          <w:tcPr>
            <w:tcW w:w="3284"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346178">
            <w:pPr>
              <w:pStyle w:val="TAL"/>
            </w:pPr>
            <w:r w:rsidRPr="007F2609">
              <w:rPr>
                <w:lang w:eastAsia="zh-CN"/>
              </w:rPr>
              <w:t>Same as 6.3.2</w:t>
            </w:r>
          </w:p>
        </w:tc>
      </w:tr>
      <w:tr w:rsidR="009E40C5" w:rsidRPr="007F2609" w14:paraId="46CF8CE5"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346178">
            <w:pPr>
              <w:pStyle w:val="TAL"/>
            </w:pPr>
            <w:r w:rsidRPr="007F2609">
              <w:lastRenderedPageBreak/>
              <w:t>6.3C.3</w:t>
            </w:r>
            <w:r w:rsidR="00102BD6" w:rsidRPr="007F2609">
              <w:t>.1</w:t>
            </w:r>
            <w:r w:rsidRPr="007F2609">
              <w:t xml:space="preserve"> Transmit ON/OFF time mask for SUL</w:t>
            </w:r>
          </w:p>
        </w:tc>
        <w:tc>
          <w:tcPr>
            <w:tcW w:w="4071"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346178">
            <w:pPr>
              <w:pStyle w:val="TAL"/>
              <w:rPr>
                <w:lang w:eastAsia="zh-CN"/>
              </w:rPr>
            </w:pPr>
            <w:r w:rsidRPr="007F2609">
              <w:rPr>
                <w:lang w:eastAsia="zh-CN"/>
              </w:rPr>
              <w:t>Same as 6.3.3.2</w:t>
            </w:r>
          </w:p>
        </w:tc>
        <w:tc>
          <w:tcPr>
            <w:tcW w:w="3284"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346178">
            <w:pPr>
              <w:pStyle w:val="TAL"/>
            </w:pPr>
            <w:r w:rsidRPr="007F2609">
              <w:rPr>
                <w:lang w:eastAsia="zh-CN"/>
              </w:rPr>
              <w:t>Same as 6.3.3.2</w:t>
            </w:r>
          </w:p>
        </w:tc>
      </w:tr>
      <w:tr w:rsidR="00ED5126" w:rsidRPr="007F2609" w14:paraId="3E58E1B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346178">
            <w:pPr>
              <w:pStyle w:val="TAL"/>
            </w:pPr>
            <w:r w:rsidRPr="007F2609">
              <w:rPr>
                <w:rFonts w:cs="v4.2.0"/>
                <w:lang w:eastAsia="zh-CN"/>
              </w:rPr>
              <w:t xml:space="preserve">6.3C.3.2 </w:t>
            </w:r>
            <w:r w:rsidRPr="007F2609">
              <w:t>General transmit ON/OFF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346178">
            <w:pPr>
              <w:pStyle w:val="TAL"/>
              <w:rPr>
                <w:lang w:eastAsia="zh-CN"/>
              </w:rPr>
            </w:pPr>
            <w:r w:rsidRPr="007F2609">
              <w:rPr>
                <w:lang w:eastAsia="zh-CN"/>
              </w:rPr>
              <w:t>ON power: Same as 6.3.3.2</w:t>
            </w:r>
          </w:p>
        </w:tc>
        <w:tc>
          <w:tcPr>
            <w:tcW w:w="3284"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346178">
            <w:pPr>
              <w:pStyle w:val="TAL"/>
              <w:rPr>
                <w:lang w:eastAsia="zh-CN"/>
              </w:rPr>
            </w:pPr>
            <w:r w:rsidRPr="007F2609">
              <w:rPr>
                <w:lang w:eastAsia="zh-CN"/>
              </w:rPr>
              <w:t>ON power: Same as 6.3.3.2</w:t>
            </w:r>
          </w:p>
        </w:tc>
      </w:tr>
      <w:tr w:rsidR="009E40C5" w:rsidRPr="007F2609" w14:paraId="79ABAFC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346178">
            <w:pPr>
              <w:pStyle w:val="TAL"/>
            </w:pPr>
            <w:r w:rsidRPr="007F2609">
              <w:t>6.3C.4.1 Absolute power tolerance for SUL</w:t>
            </w:r>
          </w:p>
        </w:tc>
        <w:tc>
          <w:tcPr>
            <w:tcW w:w="4071"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346178">
            <w:pPr>
              <w:pStyle w:val="TAL"/>
            </w:pPr>
            <w:r w:rsidRPr="007F2609">
              <w:rPr>
                <w:lang w:eastAsia="zh-CN"/>
              </w:rPr>
              <w:t>Same as 6.3.4.2</w:t>
            </w:r>
          </w:p>
        </w:tc>
        <w:tc>
          <w:tcPr>
            <w:tcW w:w="3284"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346178">
            <w:pPr>
              <w:pStyle w:val="TAL"/>
            </w:pPr>
            <w:r w:rsidRPr="007F2609">
              <w:rPr>
                <w:lang w:eastAsia="zh-CN"/>
              </w:rPr>
              <w:t>Same as 6.3.4.2</w:t>
            </w:r>
          </w:p>
        </w:tc>
      </w:tr>
      <w:tr w:rsidR="009E40C5" w:rsidRPr="007F2609" w14:paraId="6945274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346178">
            <w:pPr>
              <w:pStyle w:val="TAL"/>
            </w:pPr>
            <w:r w:rsidRPr="007F2609">
              <w:t>6.3C.4.2 Power Control Relative power tolerance for SUL</w:t>
            </w:r>
          </w:p>
        </w:tc>
        <w:tc>
          <w:tcPr>
            <w:tcW w:w="4071"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346178">
            <w:pPr>
              <w:pStyle w:val="TAL"/>
            </w:pPr>
            <w:r w:rsidRPr="007F2609">
              <w:rPr>
                <w:lang w:eastAsia="zh-CN"/>
              </w:rPr>
              <w:t>Same as 6.3.4.3</w:t>
            </w:r>
          </w:p>
        </w:tc>
        <w:tc>
          <w:tcPr>
            <w:tcW w:w="3284"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346178">
            <w:pPr>
              <w:pStyle w:val="TAL"/>
            </w:pPr>
            <w:r w:rsidRPr="007F2609">
              <w:rPr>
                <w:lang w:eastAsia="zh-CN"/>
              </w:rPr>
              <w:t>Same as 6.3.4.3</w:t>
            </w:r>
          </w:p>
        </w:tc>
      </w:tr>
      <w:tr w:rsidR="009E40C5" w:rsidRPr="007F2609" w14:paraId="5DCEF6A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346178">
            <w:pPr>
              <w:pStyle w:val="TAL"/>
            </w:pPr>
            <w:r w:rsidRPr="007F2609">
              <w:t>6.3C.4.3 Aggregate power tolerance for SUL</w:t>
            </w:r>
          </w:p>
        </w:tc>
        <w:tc>
          <w:tcPr>
            <w:tcW w:w="4071"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346178">
            <w:pPr>
              <w:pStyle w:val="TAL"/>
            </w:pPr>
            <w:r w:rsidRPr="007F2609">
              <w:rPr>
                <w:lang w:eastAsia="zh-CN"/>
              </w:rPr>
              <w:t>Same as 6.3.4.4</w:t>
            </w:r>
          </w:p>
        </w:tc>
        <w:tc>
          <w:tcPr>
            <w:tcW w:w="3284"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346178">
            <w:pPr>
              <w:pStyle w:val="TAL"/>
            </w:pPr>
            <w:r w:rsidRPr="007F2609">
              <w:rPr>
                <w:lang w:eastAsia="zh-CN"/>
              </w:rPr>
              <w:t>Same as 6.3.4.4</w:t>
            </w:r>
          </w:p>
        </w:tc>
      </w:tr>
      <w:tr w:rsidR="009E40C5" w:rsidRPr="007F2609" w14:paraId="20F5BBA6" w14:textId="77777777" w:rsidTr="007D481E">
        <w:trPr>
          <w:jc w:val="center"/>
        </w:trPr>
        <w:tc>
          <w:tcPr>
            <w:tcW w:w="2467" w:type="dxa"/>
          </w:tcPr>
          <w:p w14:paraId="67DA5277" w14:textId="77777777" w:rsidR="009E40C5" w:rsidRPr="007F2609" w:rsidRDefault="009E40C5" w:rsidP="00346178">
            <w:pPr>
              <w:pStyle w:val="TAL"/>
            </w:pPr>
            <w:r w:rsidRPr="007F2609">
              <w:t>6.3D.1 Minimum output power for UL MIMO</w:t>
            </w:r>
          </w:p>
        </w:tc>
        <w:tc>
          <w:tcPr>
            <w:tcW w:w="4071" w:type="dxa"/>
          </w:tcPr>
          <w:p w14:paraId="3D9A9697" w14:textId="77777777" w:rsidR="009E40C5" w:rsidRPr="007F2609" w:rsidRDefault="009E40C5" w:rsidP="00346178">
            <w:pPr>
              <w:pStyle w:val="TAL"/>
            </w:pPr>
            <w:r w:rsidRPr="007F2609">
              <w:t>Same as 6.3.1 for the sum of power at each of UE antenna connector</w:t>
            </w:r>
          </w:p>
        </w:tc>
        <w:tc>
          <w:tcPr>
            <w:tcW w:w="3284" w:type="dxa"/>
          </w:tcPr>
          <w:p w14:paraId="6E900641" w14:textId="77777777" w:rsidR="009E40C5" w:rsidRPr="007F2609" w:rsidRDefault="009E40C5" w:rsidP="00346178">
            <w:pPr>
              <w:pStyle w:val="TAL"/>
            </w:pPr>
            <w:r w:rsidRPr="007F2609">
              <w:t>Same as 6.3.1</w:t>
            </w:r>
          </w:p>
          <w:p w14:paraId="264CDEEE" w14:textId="77777777" w:rsidR="009E40C5" w:rsidRPr="007F2609" w:rsidRDefault="009E40C5" w:rsidP="00346178">
            <w:pPr>
              <w:pStyle w:val="TAL"/>
            </w:pPr>
          </w:p>
          <w:p w14:paraId="6E1118EA" w14:textId="77777777" w:rsidR="009E40C5" w:rsidRPr="007F2609" w:rsidRDefault="009E40C5"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41E11624" w14:textId="77777777" w:rsidTr="007D481E">
        <w:trPr>
          <w:jc w:val="center"/>
        </w:trPr>
        <w:tc>
          <w:tcPr>
            <w:tcW w:w="2467" w:type="dxa"/>
          </w:tcPr>
          <w:p w14:paraId="3D865AAF" w14:textId="42904EDC" w:rsidR="008F5ED4" w:rsidRPr="007F2609" w:rsidRDefault="008F5ED4" w:rsidP="00346178">
            <w:pPr>
              <w:pStyle w:val="TAL"/>
            </w:pPr>
            <w:r w:rsidRPr="009C16D3">
              <w:t>6.3D.1_1</w:t>
            </w:r>
            <w:r>
              <w:t xml:space="preserve"> </w:t>
            </w:r>
            <w:r w:rsidRPr="009C16D3">
              <w:t>Minimum output power for SUL with UL MIMO</w:t>
            </w:r>
          </w:p>
        </w:tc>
        <w:tc>
          <w:tcPr>
            <w:tcW w:w="4071" w:type="dxa"/>
          </w:tcPr>
          <w:p w14:paraId="6651B441" w14:textId="77777777" w:rsidR="008F5ED4" w:rsidRPr="007F2609" w:rsidRDefault="008F5ED4" w:rsidP="00346178">
            <w:pPr>
              <w:pStyle w:val="TAL"/>
              <w:rPr>
                <w:lang w:eastAsia="zh-CN"/>
              </w:rPr>
            </w:pPr>
            <w:r>
              <w:rPr>
                <w:lang w:eastAsia="zh-CN"/>
              </w:rPr>
              <w:t>Same as 6.3D.1</w:t>
            </w:r>
          </w:p>
        </w:tc>
        <w:tc>
          <w:tcPr>
            <w:tcW w:w="3284" w:type="dxa"/>
          </w:tcPr>
          <w:p w14:paraId="677D02CB" w14:textId="77777777" w:rsidR="008F5ED4" w:rsidRPr="007F2609" w:rsidRDefault="008F5ED4" w:rsidP="00346178">
            <w:pPr>
              <w:pStyle w:val="TAL"/>
              <w:rPr>
                <w:lang w:eastAsia="zh-CN"/>
              </w:rPr>
            </w:pPr>
            <w:r>
              <w:rPr>
                <w:lang w:eastAsia="zh-CN"/>
              </w:rPr>
              <w:t>Same as 6.3D.1</w:t>
            </w:r>
          </w:p>
        </w:tc>
      </w:tr>
      <w:tr w:rsidR="009E40C5" w:rsidRPr="007F2609" w14:paraId="337E3860" w14:textId="77777777" w:rsidTr="007D481E">
        <w:trPr>
          <w:jc w:val="center"/>
        </w:trPr>
        <w:tc>
          <w:tcPr>
            <w:tcW w:w="2467" w:type="dxa"/>
          </w:tcPr>
          <w:p w14:paraId="0E2CA5DA" w14:textId="77777777" w:rsidR="009E40C5" w:rsidRPr="007F2609" w:rsidRDefault="009E40C5" w:rsidP="00346178">
            <w:pPr>
              <w:pStyle w:val="TAL"/>
            </w:pPr>
            <w:r w:rsidRPr="007F2609">
              <w:t>6.3D.2 Transmit OFF power for UL MIMO</w:t>
            </w:r>
          </w:p>
        </w:tc>
        <w:tc>
          <w:tcPr>
            <w:tcW w:w="4071" w:type="dxa"/>
          </w:tcPr>
          <w:p w14:paraId="61E347CD" w14:textId="77777777" w:rsidR="009E40C5" w:rsidRPr="007F2609" w:rsidRDefault="009E40C5" w:rsidP="00346178">
            <w:pPr>
              <w:pStyle w:val="TAL"/>
              <w:rPr>
                <w:bCs/>
                <w:szCs w:val="18"/>
              </w:rPr>
            </w:pPr>
            <w:r w:rsidRPr="007F2609">
              <w:t>Same as 6.3.2 for each antenna</w:t>
            </w:r>
          </w:p>
        </w:tc>
        <w:tc>
          <w:tcPr>
            <w:tcW w:w="3284" w:type="dxa"/>
          </w:tcPr>
          <w:p w14:paraId="674678BC" w14:textId="77777777" w:rsidR="009E40C5" w:rsidRPr="007F2609" w:rsidRDefault="009E40C5" w:rsidP="00346178">
            <w:pPr>
              <w:pStyle w:val="TAL"/>
            </w:pPr>
            <w:r w:rsidRPr="007F2609">
              <w:t>Same as 6.3.2</w:t>
            </w:r>
          </w:p>
          <w:p w14:paraId="1592A867" w14:textId="77777777" w:rsidR="009E40C5" w:rsidRPr="007F2609" w:rsidRDefault="009E40C5" w:rsidP="00346178">
            <w:pPr>
              <w:pStyle w:val="TAL"/>
            </w:pPr>
          </w:p>
          <w:p w14:paraId="365344AC"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each Tx antenna connector</w:t>
            </w:r>
          </w:p>
        </w:tc>
      </w:tr>
      <w:tr w:rsidR="008F5ED4" w:rsidRPr="007F2609" w14:paraId="5168994A" w14:textId="77777777" w:rsidTr="007D481E">
        <w:trPr>
          <w:jc w:val="center"/>
        </w:trPr>
        <w:tc>
          <w:tcPr>
            <w:tcW w:w="2467" w:type="dxa"/>
          </w:tcPr>
          <w:p w14:paraId="75EF9BE5" w14:textId="7CC676DD" w:rsidR="008F5ED4" w:rsidRPr="007F2609" w:rsidRDefault="008F5ED4" w:rsidP="00346178">
            <w:pPr>
              <w:pStyle w:val="TAL"/>
            </w:pPr>
            <w:r w:rsidRPr="009C16D3">
              <w:t>6.3D.2_1</w:t>
            </w:r>
            <w:r>
              <w:t xml:space="preserve"> </w:t>
            </w:r>
            <w:r w:rsidRPr="009C16D3">
              <w:t>Transmit OFF power for SUL with UL MIMO</w:t>
            </w:r>
          </w:p>
        </w:tc>
        <w:tc>
          <w:tcPr>
            <w:tcW w:w="4071" w:type="dxa"/>
          </w:tcPr>
          <w:p w14:paraId="043C9801" w14:textId="77777777" w:rsidR="008F5ED4" w:rsidRPr="007F2609" w:rsidRDefault="008F5ED4" w:rsidP="00346178">
            <w:pPr>
              <w:pStyle w:val="TAL"/>
              <w:rPr>
                <w:lang w:eastAsia="zh-CN"/>
              </w:rPr>
            </w:pPr>
            <w:r>
              <w:rPr>
                <w:lang w:eastAsia="zh-CN"/>
              </w:rPr>
              <w:t>Same as 6.3D.2</w:t>
            </w:r>
          </w:p>
        </w:tc>
        <w:tc>
          <w:tcPr>
            <w:tcW w:w="3284" w:type="dxa"/>
          </w:tcPr>
          <w:p w14:paraId="23A022ED" w14:textId="77777777" w:rsidR="008F5ED4" w:rsidRPr="007F2609" w:rsidRDefault="008F5ED4" w:rsidP="00346178">
            <w:pPr>
              <w:pStyle w:val="TAL"/>
            </w:pPr>
            <w:r>
              <w:rPr>
                <w:lang w:eastAsia="zh-CN"/>
              </w:rPr>
              <w:t>Same as 6.3D.2</w:t>
            </w:r>
          </w:p>
        </w:tc>
      </w:tr>
      <w:tr w:rsidR="009E40C5" w:rsidRPr="007F2609" w14:paraId="1C3C647B" w14:textId="77777777" w:rsidTr="007D481E">
        <w:trPr>
          <w:jc w:val="center"/>
        </w:trPr>
        <w:tc>
          <w:tcPr>
            <w:tcW w:w="2467" w:type="dxa"/>
          </w:tcPr>
          <w:p w14:paraId="0C459611" w14:textId="77777777" w:rsidR="009E40C5" w:rsidRPr="007F2609" w:rsidRDefault="009E40C5" w:rsidP="00346178">
            <w:pPr>
              <w:pStyle w:val="TAL"/>
              <w:rPr>
                <w:rFonts w:cs="v4.2.0"/>
              </w:rPr>
            </w:pPr>
            <w:r w:rsidRPr="007F2609">
              <w:rPr>
                <w:rFonts w:cs="v4.2.0"/>
              </w:rPr>
              <w:t xml:space="preserve">6.3D.3 </w:t>
            </w:r>
            <w:r w:rsidRPr="007F2609">
              <w:t>Transmit ON/OFF time mask for UL MIMO</w:t>
            </w:r>
          </w:p>
        </w:tc>
        <w:tc>
          <w:tcPr>
            <w:tcW w:w="4071" w:type="dxa"/>
          </w:tcPr>
          <w:p w14:paraId="649ABFD3" w14:textId="77777777" w:rsidR="009E40C5" w:rsidRPr="007F2609" w:rsidRDefault="009E40C5" w:rsidP="00346178">
            <w:pPr>
              <w:pStyle w:val="TAL"/>
            </w:pPr>
            <w:r w:rsidRPr="007F2609">
              <w:t>ON power:</w:t>
            </w:r>
          </w:p>
          <w:p w14:paraId="1FBDDD97" w14:textId="77777777" w:rsidR="009E40C5" w:rsidRPr="007F2609" w:rsidRDefault="009E40C5" w:rsidP="00346178">
            <w:pPr>
              <w:pStyle w:val="TAL"/>
            </w:pPr>
            <w:r w:rsidRPr="007F2609">
              <w:t>Same as 6.2D.1</w:t>
            </w:r>
          </w:p>
          <w:p w14:paraId="51EABED3" w14:textId="77777777" w:rsidR="009E40C5" w:rsidRPr="007F2609" w:rsidRDefault="009E40C5" w:rsidP="00346178">
            <w:pPr>
              <w:pStyle w:val="TAL"/>
            </w:pPr>
            <w:r w:rsidRPr="007F2609">
              <w:t>OFF power:</w:t>
            </w:r>
          </w:p>
          <w:p w14:paraId="35A77DBE" w14:textId="77777777" w:rsidR="009E40C5" w:rsidRPr="007F2609" w:rsidRDefault="009E40C5" w:rsidP="00346178">
            <w:pPr>
              <w:pStyle w:val="TAL"/>
            </w:pPr>
            <w:r w:rsidRPr="007F2609">
              <w:t>Same as 6.3D.2</w:t>
            </w:r>
          </w:p>
        </w:tc>
        <w:tc>
          <w:tcPr>
            <w:tcW w:w="3284" w:type="dxa"/>
          </w:tcPr>
          <w:p w14:paraId="758FBABC" w14:textId="77777777" w:rsidR="009E40C5" w:rsidRPr="007F2609" w:rsidRDefault="009E40C5" w:rsidP="00346178">
            <w:pPr>
              <w:pStyle w:val="TAL"/>
            </w:pPr>
            <w:r w:rsidRPr="007F2609">
              <w:t>ON power:</w:t>
            </w:r>
          </w:p>
          <w:p w14:paraId="25FBC0E6" w14:textId="77777777" w:rsidR="009E40C5" w:rsidRPr="007F2609" w:rsidRDefault="009E40C5" w:rsidP="00346178">
            <w:pPr>
              <w:pStyle w:val="TAL"/>
            </w:pPr>
            <w:r w:rsidRPr="007F2609">
              <w:t>Same as 6.2D.1</w:t>
            </w:r>
          </w:p>
          <w:p w14:paraId="4624021C" w14:textId="77777777" w:rsidR="009E40C5" w:rsidRPr="007F2609" w:rsidRDefault="009E40C5" w:rsidP="00346178">
            <w:pPr>
              <w:pStyle w:val="TAL"/>
            </w:pPr>
            <w:r w:rsidRPr="007F2609">
              <w:t>OFF power:</w:t>
            </w:r>
          </w:p>
          <w:p w14:paraId="6E71BBBE" w14:textId="77777777" w:rsidR="009E40C5" w:rsidRPr="007F2609" w:rsidRDefault="009E40C5" w:rsidP="00346178">
            <w:pPr>
              <w:pStyle w:val="TAL"/>
            </w:pPr>
            <w:r w:rsidRPr="007F2609">
              <w:t>Same as 6.3D.2</w:t>
            </w:r>
          </w:p>
        </w:tc>
      </w:tr>
      <w:tr w:rsidR="008F5ED4" w:rsidRPr="007F2609" w14:paraId="38B6DA6C" w14:textId="77777777" w:rsidTr="007D481E">
        <w:trPr>
          <w:jc w:val="center"/>
        </w:trPr>
        <w:tc>
          <w:tcPr>
            <w:tcW w:w="2467" w:type="dxa"/>
          </w:tcPr>
          <w:p w14:paraId="15B065AB" w14:textId="6EB1878C" w:rsidR="008F5ED4" w:rsidRPr="007F2609" w:rsidRDefault="008F5ED4" w:rsidP="00346178">
            <w:pPr>
              <w:pStyle w:val="TAL"/>
              <w:rPr>
                <w:lang w:eastAsia="zh-CN"/>
              </w:rPr>
            </w:pPr>
            <w:r w:rsidRPr="009C16D3">
              <w:rPr>
                <w:lang w:eastAsia="zh-CN"/>
              </w:rPr>
              <w:t>6.3D.3_1</w:t>
            </w:r>
            <w:r>
              <w:rPr>
                <w:lang w:eastAsia="zh-CN"/>
              </w:rPr>
              <w:t xml:space="preserve"> </w:t>
            </w:r>
            <w:r w:rsidRPr="009C16D3">
              <w:rPr>
                <w:lang w:eastAsia="zh-CN"/>
              </w:rPr>
              <w:t>Transmit ON/OFF time mask for SUL with UL MIMO</w:t>
            </w:r>
          </w:p>
        </w:tc>
        <w:tc>
          <w:tcPr>
            <w:tcW w:w="4071" w:type="dxa"/>
          </w:tcPr>
          <w:p w14:paraId="2B391FB9" w14:textId="77777777" w:rsidR="008F5ED4" w:rsidRPr="007F2609" w:rsidRDefault="008F5ED4" w:rsidP="00346178">
            <w:pPr>
              <w:pStyle w:val="TAL"/>
              <w:rPr>
                <w:lang w:eastAsia="zh-CN"/>
              </w:rPr>
            </w:pPr>
            <w:r>
              <w:rPr>
                <w:lang w:eastAsia="zh-CN"/>
              </w:rPr>
              <w:t>Same as 6.3D.3</w:t>
            </w:r>
          </w:p>
        </w:tc>
        <w:tc>
          <w:tcPr>
            <w:tcW w:w="3284" w:type="dxa"/>
          </w:tcPr>
          <w:p w14:paraId="4982C470" w14:textId="77777777" w:rsidR="008F5ED4" w:rsidRPr="007F2609" w:rsidRDefault="008F5ED4" w:rsidP="00346178">
            <w:pPr>
              <w:pStyle w:val="TAL"/>
            </w:pPr>
            <w:r>
              <w:rPr>
                <w:lang w:eastAsia="zh-CN"/>
              </w:rPr>
              <w:t>Same as 6.3D.3</w:t>
            </w:r>
          </w:p>
        </w:tc>
      </w:tr>
      <w:tr w:rsidR="009E40C5" w:rsidRPr="007F2609" w14:paraId="0D2C5ADC" w14:textId="77777777" w:rsidTr="007D481E">
        <w:trPr>
          <w:jc w:val="center"/>
        </w:trPr>
        <w:tc>
          <w:tcPr>
            <w:tcW w:w="2467" w:type="dxa"/>
          </w:tcPr>
          <w:p w14:paraId="53E79148" w14:textId="77777777" w:rsidR="009E40C5" w:rsidRPr="007F2609" w:rsidRDefault="009E40C5" w:rsidP="00346178">
            <w:pPr>
              <w:pStyle w:val="TAL"/>
            </w:pPr>
            <w:r w:rsidRPr="007F2609">
              <w:t>6.3D.4.1 Absolute Power tolerance</w:t>
            </w:r>
          </w:p>
        </w:tc>
        <w:tc>
          <w:tcPr>
            <w:tcW w:w="4071" w:type="dxa"/>
          </w:tcPr>
          <w:p w14:paraId="75BD65BF" w14:textId="77777777" w:rsidR="009E40C5" w:rsidRPr="007F2609" w:rsidRDefault="009E40C5" w:rsidP="00346178">
            <w:pPr>
              <w:pStyle w:val="TAL"/>
            </w:pPr>
            <w:r w:rsidRPr="007F2609">
              <w:t>Same as 6.3.4.2 for the sum of power at each of UE antenna connector</w:t>
            </w:r>
          </w:p>
        </w:tc>
        <w:tc>
          <w:tcPr>
            <w:tcW w:w="3284" w:type="dxa"/>
          </w:tcPr>
          <w:p w14:paraId="7DF5547B" w14:textId="77777777" w:rsidR="009E40C5" w:rsidRPr="007F2609" w:rsidRDefault="009E40C5" w:rsidP="00346178">
            <w:pPr>
              <w:pStyle w:val="TAL"/>
            </w:pPr>
            <w:r w:rsidRPr="007F2609">
              <w:t>Same as 6.3.4.2</w:t>
            </w:r>
          </w:p>
          <w:p w14:paraId="47B6FBE1" w14:textId="77777777" w:rsidR="009E40C5" w:rsidRPr="007F2609" w:rsidRDefault="009E40C5" w:rsidP="00346178">
            <w:pPr>
              <w:pStyle w:val="TAL"/>
            </w:pPr>
          </w:p>
          <w:p w14:paraId="51E9B0B1"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54D17BA5" w14:textId="77777777" w:rsidTr="007D481E">
        <w:trPr>
          <w:jc w:val="center"/>
        </w:trPr>
        <w:tc>
          <w:tcPr>
            <w:tcW w:w="2467" w:type="dxa"/>
          </w:tcPr>
          <w:p w14:paraId="054C4038" w14:textId="77777777" w:rsidR="0068721C" w:rsidRPr="007F2609" w:rsidRDefault="0068721C" w:rsidP="00346178">
            <w:pPr>
              <w:pStyle w:val="TAL"/>
            </w:pPr>
            <w:r w:rsidRPr="003E3B96">
              <w:t>6.3D.4.1_1</w:t>
            </w:r>
            <w:r>
              <w:t xml:space="preserve"> </w:t>
            </w:r>
            <w:r w:rsidRPr="003E3B96">
              <w:t>Absolute power tolerance for SUL with UL MIMO</w:t>
            </w:r>
          </w:p>
        </w:tc>
        <w:tc>
          <w:tcPr>
            <w:tcW w:w="4071" w:type="dxa"/>
          </w:tcPr>
          <w:p w14:paraId="59485319" w14:textId="77777777" w:rsidR="0068721C" w:rsidRPr="007F2609" w:rsidRDefault="0068721C" w:rsidP="00346178">
            <w:pPr>
              <w:pStyle w:val="TAL"/>
              <w:rPr>
                <w:lang w:eastAsia="zh-CN"/>
              </w:rPr>
            </w:pPr>
            <w:r>
              <w:rPr>
                <w:lang w:eastAsia="zh-CN"/>
              </w:rPr>
              <w:t xml:space="preserve">Same as </w:t>
            </w:r>
            <w:r w:rsidRPr="007F2609">
              <w:t>6.3D.4.1</w:t>
            </w:r>
          </w:p>
        </w:tc>
        <w:tc>
          <w:tcPr>
            <w:tcW w:w="3284" w:type="dxa"/>
          </w:tcPr>
          <w:p w14:paraId="46A8CD1C" w14:textId="77777777" w:rsidR="0068721C" w:rsidRPr="007F2609" w:rsidRDefault="0068721C" w:rsidP="00346178">
            <w:pPr>
              <w:pStyle w:val="TAL"/>
            </w:pPr>
            <w:r>
              <w:rPr>
                <w:lang w:eastAsia="zh-CN"/>
              </w:rPr>
              <w:t xml:space="preserve">Same as </w:t>
            </w:r>
            <w:r w:rsidRPr="007F2609">
              <w:t>6.3D.4.1</w:t>
            </w:r>
          </w:p>
        </w:tc>
      </w:tr>
      <w:tr w:rsidR="009E40C5" w:rsidRPr="007F2609" w14:paraId="77D5DBBC" w14:textId="77777777" w:rsidTr="007D481E">
        <w:trPr>
          <w:jc w:val="center"/>
        </w:trPr>
        <w:tc>
          <w:tcPr>
            <w:tcW w:w="2467" w:type="dxa"/>
          </w:tcPr>
          <w:p w14:paraId="79A65441" w14:textId="77777777" w:rsidR="009E40C5" w:rsidRPr="007F2609" w:rsidRDefault="009E40C5" w:rsidP="00346178">
            <w:pPr>
              <w:pStyle w:val="TAL"/>
            </w:pPr>
            <w:r w:rsidRPr="007F2609">
              <w:t>6.3D.4.2 Relative Power tolerance</w:t>
            </w:r>
          </w:p>
        </w:tc>
        <w:tc>
          <w:tcPr>
            <w:tcW w:w="4071" w:type="dxa"/>
          </w:tcPr>
          <w:p w14:paraId="7CFB3380" w14:textId="77777777" w:rsidR="009E40C5" w:rsidRPr="007F2609" w:rsidRDefault="009E40C5" w:rsidP="00346178">
            <w:pPr>
              <w:pStyle w:val="TAL"/>
            </w:pPr>
            <w:r w:rsidRPr="007F2609">
              <w:t>Same as 6.3.4.3 for the sum of power at each of UE antenna connector</w:t>
            </w:r>
          </w:p>
        </w:tc>
        <w:tc>
          <w:tcPr>
            <w:tcW w:w="3284" w:type="dxa"/>
          </w:tcPr>
          <w:p w14:paraId="4BF3B94C" w14:textId="77777777" w:rsidR="009E40C5" w:rsidRPr="007F2609" w:rsidRDefault="009E40C5" w:rsidP="00346178">
            <w:pPr>
              <w:pStyle w:val="TAL"/>
            </w:pPr>
            <w:r w:rsidRPr="007F2609">
              <w:t>Same as 6.3.4.3</w:t>
            </w:r>
          </w:p>
          <w:p w14:paraId="601885EE" w14:textId="77777777" w:rsidR="009E40C5" w:rsidRPr="007F2609" w:rsidRDefault="009E40C5" w:rsidP="00346178">
            <w:pPr>
              <w:pStyle w:val="TAL"/>
            </w:pPr>
          </w:p>
          <w:p w14:paraId="27D6D5D4"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81E83A4" w14:textId="77777777" w:rsidTr="007D481E">
        <w:trPr>
          <w:jc w:val="center"/>
        </w:trPr>
        <w:tc>
          <w:tcPr>
            <w:tcW w:w="2467" w:type="dxa"/>
          </w:tcPr>
          <w:p w14:paraId="5AFD27AC" w14:textId="77777777" w:rsidR="0068721C" w:rsidRPr="007F2609" w:rsidRDefault="0068721C" w:rsidP="00346178">
            <w:pPr>
              <w:pStyle w:val="TAL"/>
            </w:pPr>
            <w:r w:rsidRPr="003E3B96">
              <w:t>6.3D.4.2_1</w:t>
            </w:r>
            <w:r>
              <w:t xml:space="preserve"> </w:t>
            </w:r>
            <w:r w:rsidRPr="003E3B96">
              <w:t>Relative power tolerance for SUL with UL MIMO</w:t>
            </w:r>
          </w:p>
        </w:tc>
        <w:tc>
          <w:tcPr>
            <w:tcW w:w="4071" w:type="dxa"/>
          </w:tcPr>
          <w:p w14:paraId="3CE7D690" w14:textId="77777777" w:rsidR="0068721C" w:rsidRPr="007F2609" w:rsidRDefault="0068721C" w:rsidP="00346178">
            <w:pPr>
              <w:pStyle w:val="TAL"/>
            </w:pPr>
            <w:r>
              <w:rPr>
                <w:lang w:eastAsia="zh-CN"/>
              </w:rPr>
              <w:t xml:space="preserve">Same as </w:t>
            </w:r>
            <w:r w:rsidRPr="007F2609">
              <w:t>6.3D.4.</w:t>
            </w:r>
            <w:r>
              <w:t>2</w:t>
            </w:r>
          </w:p>
        </w:tc>
        <w:tc>
          <w:tcPr>
            <w:tcW w:w="3284" w:type="dxa"/>
          </w:tcPr>
          <w:p w14:paraId="251F2D6D" w14:textId="77777777" w:rsidR="0068721C" w:rsidRPr="007F2609" w:rsidRDefault="0068721C" w:rsidP="00346178">
            <w:pPr>
              <w:pStyle w:val="TAL"/>
            </w:pPr>
            <w:r>
              <w:rPr>
                <w:lang w:eastAsia="zh-CN"/>
              </w:rPr>
              <w:t xml:space="preserve">Same as </w:t>
            </w:r>
            <w:r w:rsidRPr="007F2609">
              <w:t>6.3D.4.</w:t>
            </w:r>
            <w:r>
              <w:t>2</w:t>
            </w:r>
          </w:p>
        </w:tc>
      </w:tr>
      <w:tr w:rsidR="009E40C5" w:rsidRPr="007F2609" w14:paraId="4FDCFDF7" w14:textId="77777777" w:rsidTr="007D481E">
        <w:trPr>
          <w:jc w:val="center"/>
        </w:trPr>
        <w:tc>
          <w:tcPr>
            <w:tcW w:w="2467" w:type="dxa"/>
          </w:tcPr>
          <w:p w14:paraId="625BC490" w14:textId="77777777" w:rsidR="009E40C5" w:rsidRPr="007F2609" w:rsidRDefault="009E40C5" w:rsidP="00346178">
            <w:pPr>
              <w:pStyle w:val="TAL"/>
            </w:pPr>
            <w:r w:rsidRPr="007F2609">
              <w:t>6.3D.4.3 Aggregate Power tolerance</w:t>
            </w:r>
          </w:p>
        </w:tc>
        <w:tc>
          <w:tcPr>
            <w:tcW w:w="4071" w:type="dxa"/>
          </w:tcPr>
          <w:p w14:paraId="7590BF85" w14:textId="77777777" w:rsidR="009E40C5" w:rsidRPr="007F2609" w:rsidRDefault="009E40C5" w:rsidP="00346178">
            <w:pPr>
              <w:pStyle w:val="TAL"/>
            </w:pPr>
            <w:r w:rsidRPr="007F2609">
              <w:t>Same as 6.3.4.4 for the sum of power at each of UE antenna connector</w:t>
            </w:r>
          </w:p>
        </w:tc>
        <w:tc>
          <w:tcPr>
            <w:tcW w:w="3284" w:type="dxa"/>
          </w:tcPr>
          <w:p w14:paraId="4D105125" w14:textId="77777777" w:rsidR="009E40C5" w:rsidRPr="007F2609" w:rsidRDefault="009E40C5" w:rsidP="00346178">
            <w:pPr>
              <w:pStyle w:val="TAL"/>
            </w:pPr>
            <w:r w:rsidRPr="007F2609">
              <w:t>Same as 6.3.4.4</w:t>
            </w:r>
          </w:p>
          <w:p w14:paraId="0605CDCA" w14:textId="77777777" w:rsidR="009E40C5" w:rsidRPr="007F2609" w:rsidRDefault="009E40C5" w:rsidP="00346178">
            <w:pPr>
              <w:pStyle w:val="TAL"/>
            </w:pPr>
          </w:p>
          <w:p w14:paraId="27B46D97"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1368407" w14:textId="77777777" w:rsidTr="007D481E">
        <w:trPr>
          <w:jc w:val="center"/>
        </w:trPr>
        <w:tc>
          <w:tcPr>
            <w:tcW w:w="2467" w:type="dxa"/>
          </w:tcPr>
          <w:p w14:paraId="466400C9" w14:textId="04700AD8" w:rsidR="0068721C" w:rsidRPr="007F2609" w:rsidRDefault="0068721C" w:rsidP="00346178">
            <w:pPr>
              <w:pStyle w:val="TAL"/>
            </w:pPr>
            <w:r>
              <w:t xml:space="preserve">6.3D.4.3_1 </w:t>
            </w:r>
            <w:r w:rsidRPr="00DD2ACF">
              <w:t>Aggregate power tolerance for SUL with UL MIMO</w:t>
            </w:r>
          </w:p>
        </w:tc>
        <w:tc>
          <w:tcPr>
            <w:tcW w:w="4071" w:type="dxa"/>
          </w:tcPr>
          <w:p w14:paraId="057EF318" w14:textId="595CBD16" w:rsidR="0068721C" w:rsidRPr="007F2609" w:rsidRDefault="0068721C" w:rsidP="00346178">
            <w:pPr>
              <w:pStyle w:val="TAL"/>
            </w:pPr>
            <w:r>
              <w:rPr>
                <w:rFonts w:hint="eastAsia"/>
                <w:lang w:eastAsia="zh-CN"/>
              </w:rPr>
              <w:t>S</w:t>
            </w:r>
            <w:r>
              <w:rPr>
                <w:lang w:eastAsia="zh-CN"/>
              </w:rPr>
              <w:t xml:space="preserve">ame as </w:t>
            </w:r>
            <w:r w:rsidRPr="007F2609">
              <w:t>6.3D.4.3</w:t>
            </w:r>
          </w:p>
        </w:tc>
        <w:tc>
          <w:tcPr>
            <w:tcW w:w="3284" w:type="dxa"/>
          </w:tcPr>
          <w:p w14:paraId="72408B8D" w14:textId="55CECCCF" w:rsidR="0068721C" w:rsidRPr="007F2609" w:rsidRDefault="0068721C" w:rsidP="00346178">
            <w:pPr>
              <w:pStyle w:val="TAL"/>
            </w:pPr>
            <w:r>
              <w:rPr>
                <w:rFonts w:hint="eastAsia"/>
                <w:lang w:eastAsia="zh-CN"/>
              </w:rPr>
              <w:t>S</w:t>
            </w:r>
            <w:r>
              <w:rPr>
                <w:lang w:eastAsia="zh-CN"/>
              </w:rPr>
              <w:t xml:space="preserve">ame as </w:t>
            </w:r>
            <w:r w:rsidRPr="007F2609">
              <w:t>6.3D.4.3</w:t>
            </w:r>
          </w:p>
        </w:tc>
      </w:tr>
      <w:tr w:rsidR="009E40C5" w:rsidRPr="007F2609" w14:paraId="5E05DC96" w14:textId="77777777" w:rsidTr="007D481E">
        <w:trPr>
          <w:jc w:val="center"/>
        </w:trPr>
        <w:tc>
          <w:tcPr>
            <w:tcW w:w="2467" w:type="dxa"/>
          </w:tcPr>
          <w:p w14:paraId="70B591F4" w14:textId="77777777" w:rsidR="009E40C5" w:rsidRPr="007F2609" w:rsidRDefault="009E40C5" w:rsidP="00346178">
            <w:pPr>
              <w:pStyle w:val="TAL"/>
              <w:rPr>
                <w:rFonts w:eastAsia="Malgun Gothic"/>
                <w:lang w:eastAsia="en-US"/>
              </w:rPr>
            </w:pPr>
            <w:r w:rsidRPr="007F2609">
              <w:rPr>
                <w:rFonts w:eastAsia="Malgun Gothic"/>
                <w:lang w:eastAsia="en-US"/>
              </w:rPr>
              <w:lastRenderedPageBreak/>
              <w:t>6.3F.1 Minimum output power</w:t>
            </w:r>
          </w:p>
        </w:tc>
        <w:tc>
          <w:tcPr>
            <w:tcW w:w="4071" w:type="dxa"/>
          </w:tcPr>
          <w:p w14:paraId="00AD2CFD" w14:textId="49D44972" w:rsidR="009E40C5" w:rsidRPr="007F2609" w:rsidRDefault="009E40C5" w:rsidP="00346178">
            <w:pPr>
              <w:pStyle w:val="TAL"/>
              <w:rPr>
                <w:rFonts w:eastAsia="Malgun Gothic"/>
                <w:lang w:eastAsia="en-US"/>
              </w:rPr>
            </w:pPr>
            <w:r w:rsidRPr="007F2609">
              <w:rPr>
                <w:rFonts w:eastAsia="Malgun Gothic"/>
                <w:lang w:eastAsia="en-US"/>
              </w:rPr>
              <w:t xml:space="preserve">3.0GHz &lt; f ≤ </w:t>
            </w:r>
            <w:r w:rsidR="009105C5" w:rsidRPr="007F2609">
              <w:t>7.125GHz</w:t>
            </w:r>
          </w:p>
          <w:p w14:paraId="0EA39664" w14:textId="77777777" w:rsidR="009E40C5" w:rsidRPr="007F2609" w:rsidRDefault="009E40C5" w:rsidP="00346178">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346178">
            <w:pPr>
              <w:pStyle w:val="TAL"/>
              <w:rPr>
                <w:rFonts w:eastAsia="Malgun Gothic"/>
                <w:lang w:eastAsia="en-US"/>
              </w:rPr>
            </w:pPr>
          </w:p>
          <w:p w14:paraId="7D9A4691" w14:textId="0EBAD686" w:rsidR="009E40C5" w:rsidRPr="007F2609" w:rsidRDefault="009E40C5" w:rsidP="00346178">
            <w:pPr>
              <w:pStyle w:val="TAL"/>
              <w:rPr>
                <w:rFonts w:eastAsia="Malgun Gothic"/>
                <w:lang w:eastAsia="en-US"/>
              </w:rPr>
            </w:pPr>
          </w:p>
        </w:tc>
        <w:tc>
          <w:tcPr>
            <w:tcW w:w="3284" w:type="dxa"/>
          </w:tcPr>
          <w:p w14:paraId="229234F2" w14:textId="77777777" w:rsidR="009E40C5" w:rsidRPr="007F2609" w:rsidRDefault="009E40C5" w:rsidP="00346178">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7D481E">
        <w:trPr>
          <w:jc w:val="center"/>
        </w:trPr>
        <w:tc>
          <w:tcPr>
            <w:tcW w:w="2467" w:type="dxa"/>
          </w:tcPr>
          <w:p w14:paraId="5FAC0DD5" w14:textId="77777777" w:rsidR="009E40C5" w:rsidRPr="007F2609" w:rsidRDefault="009E40C5" w:rsidP="00346178">
            <w:pPr>
              <w:pStyle w:val="TAL"/>
            </w:pPr>
            <w:r w:rsidRPr="007F2609">
              <w:t>6.3F.2 Transmit OFF power</w:t>
            </w:r>
          </w:p>
        </w:tc>
        <w:tc>
          <w:tcPr>
            <w:tcW w:w="4071" w:type="dxa"/>
          </w:tcPr>
          <w:p w14:paraId="669B7FCA" w14:textId="7C7E53AB" w:rsidR="009E40C5" w:rsidRPr="007F2609" w:rsidRDefault="009E40C5" w:rsidP="00346178">
            <w:pPr>
              <w:pStyle w:val="TAL"/>
            </w:pPr>
            <w:r w:rsidRPr="007F2609">
              <w:t xml:space="preserve">3.0GHz &lt; f ≤ </w:t>
            </w:r>
            <w:r w:rsidR="009105C5" w:rsidRPr="007F2609">
              <w:t>7.125GHz</w:t>
            </w:r>
          </w:p>
          <w:p w14:paraId="7682594C" w14:textId="77777777" w:rsidR="009E40C5" w:rsidRPr="007F2609" w:rsidRDefault="009E40C5" w:rsidP="00346178">
            <w:pPr>
              <w:pStyle w:val="TAL"/>
            </w:pPr>
            <w:r w:rsidRPr="007F2609">
              <w:t>1.8 dB, BW ≤ 100MHz</w:t>
            </w:r>
          </w:p>
          <w:p w14:paraId="01A8AE8D" w14:textId="77777777" w:rsidR="009E40C5" w:rsidRPr="007F2609" w:rsidRDefault="009E40C5" w:rsidP="00346178">
            <w:pPr>
              <w:pStyle w:val="TAL"/>
            </w:pPr>
          </w:p>
          <w:p w14:paraId="23464CE9" w14:textId="224F18CD" w:rsidR="009E40C5" w:rsidRPr="007F2609" w:rsidRDefault="009E40C5" w:rsidP="00346178">
            <w:pPr>
              <w:pStyle w:val="TAL"/>
            </w:pPr>
          </w:p>
        </w:tc>
        <w:tc>
          <w:tcPr>
            <w:tcW w:w="3284" w:type="dxa"/>
          </w:tcPr>
          <w:p w14:paraId="5B014B21" w14:textId="77777777" w:rsidR="009E40C5" w:rsidRPr="007F2609" w:rsidRDefault="009E40C5" w:rsidP="00346178">
            <w:pPr>
              <w:pStyle w:val="TAL"/>
            </w:pPr>
            <w:r w:rsidRPr="007F2609">
              <w:t>Minimum requirement + TT</w:t>
            </w:r>
          </w:p>
        </w:tc>
      </w:tr>
      <w:tr w:rsidR="009E40C5" w:rsidRPr="007F2609" w14:paraId="04E2A9DC" w14:textId="77777777" w:rsidTr="007D481E">
        <w:trPr>
          <w:jc w:val="center"/>
        </w:trPr>
        <w:tc>
          <w:tcPr>
            <w:tcW w:w="2467" w:type="dxa"/>
          </w:tcPr>
          <w:p w14:paraId="2C298629" w14:textId="77777777" w:rsidR="009E40C5" w:rsidRPr="007F2609" w:rsidRDefault="009E40C5" w:rsidP="00346178">
            <w:pPr>
              <w:pStyle w:val="TAL"/>
            </w:pPr>
            <w:r w:rsidRPr="007F2609">
              <w:t>6.3F.3.2 General ON/OFF time mask</w:t>
            </w:r>
          </w:p>
        </w:tc>
        <w:tc>
          <w:tcPr>
            <w:tcW w:w="4071" w:type="dxa"/>
          </w:tcPr>
          <w:p w14:paraId="500C8FD0" w14:textId="28F88F76" w:rsidR="009E40C5" w:rsidRPr="007F2609" w:rsidRDefault="009E40C5" w:rsidP="00346178">
            <w:pPr>
              <w:pStyle w:val="TAL"/>
            </w:pPr>
            <w:r w:rsidRPr="007F2609">
              <w:t xml:space="preserve">3.0GHz &lt; f ≤ </w:t>
            </w:r>
            <w:r w:rsidR="009105C5" w:rsidRPr="007F2609">
              <w:t>7.125GHz</w:t>
            </w:r>
          </w:p>
          <w:p w14:paraId="0CF5EBE4" w14:textId="77777777" w:rsidR="009E40C5" w:rsidRPr="007F2609" w:rsidRDefault="009E40C5" w:rsidP="00346178">
            <w:pPr>
              <w:pStyle w:val="TAL"/>
            </w:pPr>
            <w:r w:rsidRPr="007F2609">
              <w:t>1.8 dB, BW ≤ 100MHz</w:t>
            </w:r>
          </w:p>
          <w:p w14:paraId="51674EB0" w14:textId="77777777" w:rsidR="009E40C5" w:rsidRPr="007F2609" w:rsidRDefault="009E40C5" w:rsidP="00346178">
            <w:pPr>
              <w:pStyle w:val="TAL"/>
            </w:pPr>
          </w:p>
          <w:p w14:paraId="2B283BC0" w14:textId="55EC3CD2" w:rsidR="009E40C5" w:rsidRPr="007F2609" w:rsidRDefault="009E40C5" w:rsidP="00346178">
            <w:pPr>
              <w:pStyle w:val="TAL"/>
            </w:pPr>
          </w:p>
        </w:tc>
        <w:tc>
          <w:tcPr>
            <w:tcW w:w="3284" w:type="dxa"/>
          </w:tcPr>
          <w:p w14:paraId="41890D2B" w14:textId="77777777" w:rsidR="009E40C5" w:rsidRPr="007F2609" w:rsidRDefault="009E40C5" w:rsidP="00346178">
            <w:pPr>
              <w:pStyle w:val="TAL"/>
            </w:pPr>
            <w:r w:rsidRPr="007F2609">
              <w:t>OFF Power:</w:t>
            </w:r>
          </w:p>
          <w:p w14:paraId="41CB01FD" w14:textId="77777777" w:rsidR="009E40C5" w:rsidRPr="007F2609" w:rsidRDefault="009E40C5" w:rsidP="00346178">
            <w:pPr>
              <w:pStyle w:val="TAL"/>
            </w:pPr>
            <w:r w:rsidRPr="007F2609">
              <w:t>Minimum requirement + TT</w:t>
            </w:r>
          </w:p>
          <w:p w14:paraId="241818CF" w14:textId="77777777" w:rsidR="009E40C5" w:rsidRPr="007F2609" w:rsidRDefault="009E40C5" w:rsidP="00346178">
            <w:pPr>
              <w:pStyle w:val="TAL"/>
            </w:pPr>
          </w:p>
          <w:p w14:paraId="4B7C8521" w14:textId="77777777" w:rsidR="009E40C5" w:rsidRPr="007F2609" w:rsidRDefault="009E40C5" w:rsidP="00346178">
            <w:pPr>
              <w:pStyle w:val="TAL"/>
            </w:pPr>
            <w:r w:rsidRPr="007F2609">
              <w:t>ON Power:</w:t>
            </w:r>
          </w:p>
          <w:p w14:paraId="030C2B38" w14:textId="77777777" w:rsidR="009E40C5" w:rsidRPr="007F2609" w:rsidRDefault="009E40C5" w:rsidP="00346178">
            <w:pPr>
              <w:pStyle w:val="TAL"/>
            </w:pPr>
            <w:r w:rsidRPr="007F2609">
              <w:t>Upper limit + TT, Lower limit - TT</w:t>
            </w:r>
          </w:p>
        </w:tc>
      </w:tr>
      <w:tr w:rsidR="00BA6B07" w:rsidRPr="007F2609" w14:paraId="7E28D019" w14:textId="77777777" w:rsidTr="007D481E">
        <w:trPr>
          <w:jc w:val="center"/>
        </w:trPr>
        <w:tc>
          <w:tcPr>
            <w:tcW w:w="2467" w:type="dxa"/>
          </w:tcPr>
          <w:p w14:paraId="0BD0812C" w14:textId="7AEF6517" w:rsidR="00BA6B07" w:rsidRPr="007F2609" w:rsidRDefault="00BA6B07" w:rsidP="00346178">
            <w:pPr>
              <w:pStyle w:val="TAL"/>
            </w:pPr>
            <w:r w:rsidRPr="007F2609">
              <w:t>6.3G.1 Minimum output power for Tx Diversity</w:t>
            </w:r>
          </w:p>
        </w:tc>
        <w:tc>
          <w:tcPr>
            <w:tcW w:w="4071" w:type="dxa"/>
          </w:tcPr>
          <w:p w14:paraId="58F8296F" w14:textId="4D06208F" w:rsidR="00BA6B07" w:rsidRPr="007F2609" w:rsidRDefault="00BA6B07" w:rsidP="00346178">
            <w:pPr>
              <w:pStyle w:val="TAL"/>
            </w:pPr>
            <w:r w:rsidRPr="007F2609">
              <w:t>Same as 6.3.1 for the sum of power at each of UE antenna connector</w:t>
            </w:r>
          </w:p>
        </w:tc>
        <w:tc>
          <w:tcPr>
            <w:tcW w:w="3284" w:type="dxa"/>
          </w:tcPr>
          <w:p w14:paraId="7F1BFBDE" w14:textId="77777777" w:rsidR="00BA6B07" w:rsidRPr="007F2609" w:rsidRDefault="00BA6B07" w:rsidP="00346178">
            <w:pPr>
              <w:pStyle w:val="TAL"/>
            </w:pPr>
            <w:r w:rsidRPr="007F2609">
              <w:t>Same as 6.3.1</w:t>
            </w:r>
          </w:p>
          <w:p w14:paraId="6F9A5F65" w14:textId="77777777" w:rsidR="00BA6B07" w:rsidRPr="007F2609" w:rsidRDefault="00BA6B07" w:rsidP="00346178">
            <w:pPr>
              <w:pStyle w:val="TAL"/>
            </w:pPr>
          </w:p>
          <w:p w14:paraId="435A66DC" w14:textId="104A8754" w:rsidR="00BA6B07" w:rsidRPr="007F2609" w:rsidRDefault="00BA6B07"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7D481E">
        <w:trPr>
          <w:jc w:val="center"/>
        </w:trPr>
        <w:tc>
          <w:tcPr>
            <w:tcW w:w="2467" w:type="dxa"/>
          </w:tcPr>
          <w:p w14:paraId="07E9E4C4" w14:textId="163648B5" w:rsidR="00BA6B07" w:rsidRPr="007F2609" w:rsidRDefault="00BA6B07" w:rsidP="00346178">
            <w:pPr>
              <w:pStyle w:val="TAL"/>
            </w:pPr>
            <w:r w:rsidRPr="007F2609">
              <w:t>6.3G.2 Transmit OFF power for Tx Diversity</w:t>
            </w:r>
          </w:p>
        </w:tc>
        <w:tc>
          <w:tcPr>
            <w:tcW w:w="4071" w:type="dxa"/>
          </w:tcPr>
          <w:p w14:paraId="32F9E063" w14:textId="3B8FFB28" w:rsidR="00BA6B07" w:rsidRPr="007F2609" w:rsidRDefault="00BA6B07" w:rsidP="00346178">
            <w:pPr>
              <w:pStyle w:val="TAL"/>
            </w:pPr>
            <w:r w:rsidRPr="007F2609">
              <w:t>Same as 6.3.2 for each antenna</w:t>
            </w:r>
          </w:p>
        </w:tc>
        <w:tc>
          <w:tcPr>
            <w:tcW w:w="3284" w:type="dxa"/>
          </w:tcPr>
          <w:p w14:paraId="1DA2F83D" w14:textId="77777777" w:rsidR="00BA6B07" w:rsidRPr="007F2609" w:rsidRDefault="00BA6B07" w:rsidP="00346178">
            <w:pPr>
              <w:pStyle w:val="TAL"/>
            </w:pPr>
            <w:r w:rsidRPr="007F2609">
              <w:t>Same as 6.3.2</w:t>
            </w:r>
          </w:p>
          <w:p w14:paraId="1019F350" w14:textId="77777777" w:rsidR="00BA6B07" w:rsidRPr="007F2609" w:rsidRDefault="00BA6B07" w:rsidP="00346178">
            <w:pPr>
              <w:pStyle w:val="TAL"/>
            </w:pPr>
          </w:p>
          <w:p w14:paraId="3721FDBF" w14:textId="4E97EB8D"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7D481E">
        <w:trPr>
          <w:jc w:val="center"/>
        </w:trPr>
        <w:tc>
          <w:tcPr>
            <w:tcW w:w="2467" w:type="dxa"/>
          </w:tcPr>
          <w:p w14:paraId="302327AB" w14:textId="35344F7F" w:rsidR="00BA6B07" w:rsidRPr="007F2609" w:rsidRDefault="00BA6B07" w:rsidP="00346178">
            <w:pPr>
              <w:pStyle w:val="TAL"/>
            </w:pPr>
            <w:r w:rsidRPr="007F2609">
              <w:t>6.3G.3.1 General ON/OFF time mask for Tx Diversity</w:t>
            </w:r>
          </w:p>
        </w:tc>
        <w:tc>
          <w:tcPr>
            <w:tcW w:w="4071" w:type="dxa"/>
          </w:tcPr>
          <w:p w14:paraId="32DA9BB8" w14:textId="77777777" w:rsidR="00BA6B07" w:rsidRPr="007F2609" w:rsidRDefault="00BA6B07" w:rsidP="00346178">
            <w:pPr>
              <w:pStyle w:val="TAL"/>
            </w:pPr>
            <w:r w:rsidRPr="007F2609">
              <w:t>ON power:</w:t>
            </w:r>
          </w:p>
          <w:p w14:paraId="0794C0DB" w14:textId="77777777" w:rsidR="00BA6B07" w:rsidRPr="007F2609" w:rsidRDefault="00BA6B07" w:rsidP="00346178">
            <w:pPr>
              <w:pStyle w:val="TAL"/>
            </w:pPr>
            <w:r w:rsidRPr="007F2609">
              <w:t>Same as 6.2G.1</w:t>
            </w:r>
          </w:p>
          <w:p w14:paraId="70B75152" w14:textId="77777777" w:rsidR="00BA6B07" w:rsidRPr="007F2609" w:rsidRDefault="00BA6B07" w:rsidP="00346178">
            <w:pPr>
              <w:pStyle w:val="TAL"/>
            </w:pPr>
            <w:r w:rsidRPr="007F2609">
              <w:t>OFF power:</w:t>
            </w:r>
          </w:p>
          <w:p w14:paraId="4FB59779" w14:textId="43B7A6BB" w:rsidR="00BA6B07" w:rsidRPr="007F2609" w:rsidRDefault="00BA6B07" w:rsidP="00346178">
            <w:pPr>
              <w:pStyle w:val="TAL"/>
            </w:pPr>
            <w:r w:rsidRPr="007F2609">
              <w:t>Same as 6.3G.2</w:t>
            </w:r>
          </w:p>
        </w:tc>
        <w:tc>
          <w:tcPr>
            <w:tcW w:w="3284" w:type="dxa"/>
          </w:tcPr>
          <w:p w14:paraId="77843C28" w14:textId="77777777" w:rsidR="00BA6B07" w:rsidRPr="007F2609" w:rsidRDefault="00BA6B07" w:rsidP="00346178">
            <w:pPr>
              <w:pStyle w:val="TAL"/>
            </w:pPr>
            <w:r w:rsidRPr="007F2609">
              <w:t>ON power:</w:t>
            </w:r>
          </w:p>
          <w:p w14:paraId="2704BDC6" w14:textId="77777777" w:rsidR="00BA6B07" w:rsidRPr="007F2609" w:rsidRDefault="00BA6B07" w:rsidP="00346178">
            <w:pPr>
              <w:pStyle w:val="TAL"/>
            </w:pPr>
            <w:r w:rsidRPr="007F2609">
              <w:t>Same as 6.2G.1</w:t>
            </w:r>
          </w:p>
          <w:p w14:paraId="7BF1167D" w14:textId="77777777" w:rsidR="00BA6B07" w:rsidRPr="007F2609" w:rsidRDefault="00BA6B07" w:rsidP="00346178">
            <w:pPr>
              <w:pStyle w:val="TAL"/>
            </w:pPr>
            <w:r w:rsidRPr="007F2609">
              <w:t>OFF power:</w:t>
            </w:r>
          </w:p>
          <w:p w14:paraId="0480DA52" w14:textId="6AF8B723" w:rsidR="00BA6B07" w:rsidRPr="007F2609" w:rsidRDefault="00BA6B07" w:rsidP="00346178">
            <w:pPr>
              <w:pStyle w:val="TAL"/>
            </w:pPr>
            <w:r w:rsidRPr="007F2609">
              <w:t>Same as 6.3G.2</w:t>
            </w:r>
          </w:p>
        </w:tc>
      </w:tr>
      <w:tr w:rsidR="00BA6B07" w:rsidRPr="007F2609" w14:paraId="6265236F" w14:textId="77777777" w:rsidTr="007D481E">
        <w:trPr>
          <w:jc w:val="center"/>
        </w:trPr>
        <w:tc>
          <w:tcPr>
            <w:tcW w:w="2467" w:type="dxa"/>
          </w:tcPr>
          <w:p w14:paraId="4DC576E5" w14:textId="6296B21F" w:rsidR="00BA6B07" w:rsidRPr="007F2609" w:rsidRDefault="00BA6B07" w:rsidP="00346178">
            <w:pPr>
              <w:pStyle w:val="TAL"/>
            </w:pPr>
            <w:r w:rsidRPr="007F2609">
              <w:t>6.3G.3.2 PRACH time mask for Tx Diversity</w:t>
            </w:r>
          </w:p>
        </w:tc>
        <w:tc>
          <w:tcPr>
            <w:tcW w:w="4071" w:type="dxa"/>
          </w:tcPr>
          <w:p w14:paraId="2B6F06C9" w14:textId="4A3C4B91" w:rsidR="00BA6B07" w:rsidRPr="007F2609" w:rsidRDefault="00BA6B07" w:rsidP="00346178">
            <w:pPr>
              <w:pStyle w:val="TAL"/>
            </w:pPr>
            <w:r w:rsidRPr="007F2609">
              <w:t>Same as 6.3.3.4 for each antenna</w:t>
            </w:r>
          </w:p>
        </w:tc>
        <w:tc>
          <w:tcPr>
            <w:tcW w:w="3284" w:type="dxa"/>
          </w:tcPr>
          <w:p w14:paraId="062BE0A2" w14:textId="77777777" w:rsidR="00BA6B07" w:rsidRPr="007F2609" w:rsidRDefault="00BA6B07" w:rsidP="00346178">
            <w:pPr>
              <w:pStyle w:val="TAL"/>
            </w:pPr>
            <w:r w:rsidRPr="007F2609">
              <w:t>Same as 6.3.3.4</w:t>
            </w:r>
          </w:p>
          <w:p w14:paraId="5C5549FE" w14:textId="77777777" w:rsidR="00BA6B07" w:rsidRPr="007F2609" w:rsidRDefault="00BA6B07" w:rsidP="00346178">
            <w:pPr>
              <w:pStyle w:val="TAL"/>
            </w:pPr>
          </w:p>
          <w:p w14:paraId="5D640D75" w14:textId="4F047661"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7D481E">
        <w:trPr>
          <w:jc w:val="center"/>
        </w:trPr>
        <w:tc>
          <w:tcPr>
            <w:tcW w:w="2467" w:type="dxa"/>
          </w:tcPr>
          <w:p w14:paraId="575F1E05" w14:textId="793E50A9" w:rsidR="00BA6B07" w:rsidRPr="007F2609" w:rsidRDefault="00BA6B07" w:rsidP="00346178">
            <w:pPr>
              <w:pStyle w:val="TAL"/>
            </w:pPr>
            <w:r w:rsidRPr="007F2609">
              <w:t>6.3G.3.3 SRS time mask for Tx Diversity</w:t>
            </w:r>
          </w:p>
        </w:tc>
        <w:tc>
          <w:tcPr>
            <w:tcW w:w="4071" w:type="dxa"/>
          </w:tcPr>
          <w:p w14:paraId="770F93BC" w14:textId="66A95309" w:rsidR="00BA6B07" w:rsidRPr="007F2609" w:rsidRDefault="00BA6B07" w:rsidP="00346178">
            <w:pPr>
              <w:pStyle w:val="TAL"/>
            </w:pPr>
            <w:r w:rsidRPr="007F2609">
              <w:t>Same as 6.3.3.6 for each antenna</w:t>
            </w:r>
          </w:p>
        </w:tc>
        <w:tc>
          <w:tcPr>
            <w:tcW w:w="3284" w:type="dxa"/>
          </w:tcPr>
          <w:p w14:paraId="08E372FD" w14:textId="77777777" w:rsidR="00BA6B07" w:rsidRPr="007F2609" w:rsidRDefault="00BA6B07" w:rsidP="00346178">
            <w:pPr>
              <w:pStyle w:val="TAL"/>
            </w:pPr>
            <w:r w:rsidRPr="007F2609">
              <w:t>Same as 6.3.3.6</w:t>
            </w:r>
          </w:p>
          <w:p w14:paraId="18BF0AE9" w14:textId="77777777" w:rsidR="00BA6B07" w:rsidRPr="007F2609" w:rsidRDefault="00BA6B07" w:rsidP="00346178">
            <w:pPr>
              <w:pStyle w:val="TAL"/>
            </w:pPr>
          </w:p>
          <w:p w14:paraId="2BA37F0C" w14:textId="74124C8E"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966D8" w:rsidRPr="007F2609" w14:paraId="7F0F8E98" w14:textId="77777777" w:rsidTr="007D481E">
        <w:trPr>
          <w:jc w:val="center"/>
        </w:trPr>
        <w:tc>
          <w:tcPr>
            <w:tcW w:w="2467" w:type="dxa"/>
          </w:tcPr>
          <w:p w14:paraId="2D68071C" w14:textId="77777777" w:rsidR="00B966D8" w:rsidRPr="007F2609" w:rsidRDefault="00B966D8" w:rsidP="00346178">
            <w:pPr>
              <w:pStyle w:val="TAL"/>
            </w:pPr>
            <w:r w:rsidRPr="00CD1FFF">
              <w:t>6.3G.4.1</w:t>
            </w:r>
            <w:r>
              <w:t xml:space="preserve"> </w:t>
            </w:r>
            <w:r w:rsidRPr="00CD1FFF">
              <w:t>Absolute power tolerance for Tx Diversity</w:t>
            </w:r>
          </w:p>
        </w:tc>
        <w:tc>
          <w:tcPr>
            <w:tcW w:w="4071" w:type="dxa"/>
          </w:tcPr>
          <w:p w14:paraId="0AE57872" w14:textId="77777777" w:rsidR="00B966D8" w:rsidRPr="007F2609" w:rsidRDefault="00B966D8" w:rsidP="00346178">
            <w:pPr>
              <w:pStyle w:val="TAL"/>
            </w:pPr>
            <w:r w:rsidRPr="007F2609">
              <w:t>Same as 6.3.4.</w:t>
            </w:r>
            <w:r>
              <w:t>2</w:t>
            </w:r>
            <w:r w:rsidRPr="007F2609">
              <w:t xml:space="preserve"> for the sum of power at each of UE antenna connector</w:t>
            </w:r>
          </w:p>
        </w:tc>
        <w:tc>
          <w:tcPr>
            <w:tcW w:w="3284" w:type="dxa"/>
          </w:tcPr>
          <w:p w14:paraId="204A5487" w14:textId="77777777" w:rsidR="00B966D8" w:rsidRPr="007F2609" w:rsidRDefault="00B966D8" w:rsidP="00346178">
            <w:pPr>
              <w:pStyle w:val="TAL"/>
            </w:pPr>
            <w:r w:rsidRPr="007F2609">
              <w:t>Same as 6.3.4.</w:t>
            </w:r>
            <w:r>
              <w:t>2</w:t>
            </w:r>
          </w:p>
          <w:p w14:paraId="5E9991D6" w14:textId="77777777" w:rsidR="00B966D8" w:rsidRPr="007F2609" w:rsidRDefault="00B966D8" w:rsidP="00346178">
            <w:pPr>
              <w:pStyle w:val="TAL"/>
            </w:pPr>
          </w:p>
          <w:p w14:paraId="447CB3EE" w14:textId="77777777" w:rsidR="00B966D8" w:rsidRPr="007F2609" w:rsidRDefault="00B966D8"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A3539C3" w14:textId="77777777" w:rsidTr="007D481E">
        <w:trPr>
          <w:jc w:val="center"/>
        </w:trPr>
        <w:tc>
          <w:tcPr>
            <w:tcW w:w="2467" w:type="dxa"/>
          </w:tcPr>
          <w:p w14:paraId="561C1891" w14:textId="7D0FE176" w:rsidR="00BA6B07" w:rsidRPr="007F2609" w:rsidRDefault="00BA6B07" w:rsidP="00346178">
            <w:pPr>
              <w:pStyle w:val="TAL"/>
            </w:pPr>
            <w:r w:rsidRPr="007F2609">
              <w:t>6.3G.4.2 Relative power tolerance for Tx Diversity</w:t>
            </w:r>
          </w:p>
        </w:tc>
        <w:tc>
          <w:tcPr>
            <w:tcW w:w="4071" w:type="dxa"/>
          </w:tcPr>
          <w:p w14:paraId="0EE748EC" w14:textId="65497210" w:rsidR="00BA6B07" w:rsidRPr="007F2609" w:rsidRDefault="00BA6B07" w:rsidP="00346178">
            <w:pPr>
              <w:pStyle w:val="TAL"/>
            </w:pPr>
            <w:r w:rsidRPr="007F2609">
              <w:t>Same as 6.3.4.3 for the sum of power at each of UE antenna connector</w:t>
            </w:r>
          </w:p>
        </w:tc>
        <w:tc>
          <w:tcPr>
            <w:tcW w:w="3284" w:type="dxa"/>
          </w:tcPr>
          <w:p w14:paraId="4DA9B5F0" w14:textId="77777777" w:rsidR="00BA6B07" w:rsidRPr="007F2609" w:rsidRDefault="00BA6B07" w:rsidP="00346178">
            <w:pPr>
              <w:pStyle w:val="TAL"/>
            </w:pPr>
            <w:r w:rsidRPr="007F2609">
              <w:t>Same as 6.3.4.3</w:t>
            </w:r>
          </w:p>
          <w:p w14:paraId="02B5A822" w14:textId="77777777" w:rsidR="00BA6B07" w:rsidRPr="007F2609" w:rsidRDefault="00BA6B07" w:rsidP="00346178">
            <w:pPr>
              <w:pStyle w:val="TAL"/>
            </w:pPr>
          </w:p>
          <w:p w14:paraId="59E53BD5" w14:textId="0DFFE211"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7D481E">
        <w:trPr>
          <w:jc w:val="center"/>
        </w:trPr>
        <w:tc>
          <w:tcPr>
            <w:tcW w:w="2467" w:type="dxa"/>
          </w:tcPr>
          <w:p w14:paraId="1A3460E2" w14:textId="2C90651F" w:rsidR="00BA6B07" w:rsidRPr="007F2609" w:rsidRDefault="00BA6B07"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71" w:type="dxa"/>
          </w:tcPr>
          <w:p w14:paraId="66757DDD" w14:textId="3A84108E" w:rsidR="00BA6B07" w:rsidRPr="007F2609" w:rsidRDefault="00BA6B07" w:rsidP="00346178">
            <w:pPr>
              <w:pStyle w:val="TAL"/>
            </w:pPr>
            <w:r w:rsidRPr="007F2609">
              <w:t>Same as 6.3.4.4 for the sum of power at each of UE antenna connector</w:t>
            </w:r>
          </w:p>
        </w:tc>
        <w:tc>
          <w:tcPr>
            <w:tcW w:w="3284" w:type="dxa"/>
          </w:tcPr>
          <w:p w14:paraId="777BFD8F" w14:textId="77777777" w:rsidR="00BA6B07" w:rsidRPr="007F2609" w:rsidRDefault="00BA6B07" w:rsidP="00346178">
            <w:pPr>
              <w:pStyle w:val="TAL"/>
            </w:pPr>
            <w:r w:rsidRPr="007F2609">
              <w:t>Same as 6.3.4.4</w:t>
            </w:r>
          </w:p>
          <w:p w14:paraId="6ABB5F51" w14:textId="77777777" w:rsidR="00BA6B07" w:rsidRPr="007F2609" w:rsidRDefault="00BA6B07" w:rsidP="00346178">
            <w:pPr>
              <w:pStyle w:val="TAL"/>
            </w:pPr>
          </w:p>
          <w:p w14:paraId="446A773A" w14:textId="314496BF"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7D481E">
        <w:trPr>
          <w:jc w:val="center"/>
        </w:trPr>
        <w:tc>
          <w:tcPr>
            <w:tcW w:w="2467" w:type="dxa"/>
          </w:tcPr>
          <w:p w14:paraId="6C07CAD7" w14:textId="77777777" w:rsidR="009E40C5" w:rsidRPr="007F2609" w:rsidRDefault="009E40C5" w:rsidP="00346178">
            <w:pPr>
              <w:pStyle w:val="TAL"/>
            </w:pPr>
            <w:r w:rsidRPr="007F2609">
              <w:t>6.4.1 Frequency Error</w:t>
            </w:r>
          </w:p>
        </w:tc>
        <w:tc>
          <w:tcPr>
            <w:tcW w:w="4071" w:type="dxa"/>
          </w:tcPr>
          <w:p w14:paraId="01FD7958" w14:textId="77777777" w:rsidR="009E40C5" w:rsidRPr="007F2609" w:rsidRDefault="009E40C5" w:rsidP="00346178">
            <w:pPr>
              <w:pStyle w:val="TAL"/>
            </w:pPr>
            <w:r w:rsidRPr="007F2609">
              <w:t>15 Hz</w:t>
            </w:r>
          </w:p>
        </w:tc>
        <w:tc>
          <w:tcPr>
            <w:tcW w:w="3284" w:type="dxa"/>
          </w:tcPr>
          <w:p w14:paraId="7424D359" w14:textId="77777777" w:rsidR="009E40C5" w:rsidRPr="007F2609" w:rsidRDefault="009E40C5" w:rsidP="00346178">
            <w:pPr>
              <w:pStyle w:val="TAL"/>
            </w:pPr>
            <w:r w:rsidRPr="007F2609">
              <w:t>Modulated carrier frequency:</w:t>
            </w:r>
          </w:p>
          <w:p w14:paraId="43CCE7E2" w14:textId="77777777" w:rsidR="009E40C5" w:rsidRPr="007F2609" w:rsidRDefault="009E40C5" w:rsidP="00346178">
            <w:pPr>
              <w:pStyle w:val="TAL"/>
            </w:pPr>
            <w:r w:rsidRPr="007F2609">
              <w:t>Upper limit + TT, Lower limit – TT</w:t>
            </w:r>
          </w:p>
          <w:p w14:paraId="26E89EE5" w14:textId="77777777" w:rsidR="009E40C5" w:rsidRPr="007F2609" w:rsidRDefault="009E40C5" w:rsidP="00346178">
            <w:pPr>
              <w:pStyle w:val="TAL"/>
            </w:pPr>
          </w:p>
          <w:p w14:paraId="45249035" w14:textId="77777777" w:rsidR="009E40C5" w:rsidRPr="007F2609" w:rsidRDefault="009E40C5" w:rsidP="00346178">
            <w:pPr>
              <w:pStyle w:val="TAL"/>
            </w:pPr>
            <w:r w:rsidRPr="007F2609">
              <w:t>DL power:</w:t>
            </w:r>
          </w:p>
          <w:p w14:paraId="26BD1301" w14:textId="77777777" w:rsidR="009E40C5" w:rsidRPr="007F2609" w:rsidRDefault="009E40C5" w:rsidP="00346178">
            <w:pPr>
              <w:pStyle w:val="TAL"/>
            </w:pPr>
            <w:r w:rsidRPr="007F2609">
              <w:t>REFSENS + TT</w:t>
            </w:r>
          </w:p>
        </w:tc>
      </w:tr>
      <w:tr w:rsidR="009E40C5" w:rsidRPr="007F2609" w14:paraId="05299A08" w14:textId="77777777" w:rsidTr="007D481E">
        <w:trPr>
          <w:jc w:val="center"/>
        </w:trPr>
        <w:tc>
          <w:tcPr>
            <w:tcW w:w="2467" w:type="dxa"/>
          </w:tcPr>
          <w:p w14:paraId="0682DE88" w14:textId="77777777" w:rsidR="009E40C5" w:rsidRPr="007F2609" w:rsidRDefault="009E40C5" w:rsidP="00346178">
            <w:pPr>
              <w:pStyle w:val="TAL"/>
            </w:pPr>
            <w:r w:rsidRPr="007F2609">
              <w:t>6.4.2.1 Error Vector Magnitude</w:t>
            </w:r>
          </w:p>
        </w:tc>
        <w:tc>
          <w:tcPr>
            <w:tcW w:w="4071" w:type="dxa"/>
          </w:tcPr>
          <w:p w14:paraId="659FAD2B" w14:textId="77777777" w:rsidR="009E40C5" w:rsidRPr="007F2609" w:rsidRDefault="009E40C5" w:rsidP="00346178">
            <w:pPr>
              <w:pStyle w:val="TAL"/>
            </w:pPr>
            <w:r w:rsidRPr="007F2609">
              <w:t>For up to 64QAM</w:t>
            </w:r>
          </w:p>
          <w:p w14:paraId="39C33971" w14:textId="77777777" w:rsidR="009E40C5" w:rsidRPr="007F2609" w:rsidRDefault="009E40C5" w:rsidP="00346178">
            <w:pPr>
              <w:pStyle w:val="TAL"/>
            </w:pPr>
            <w:r w:rsidRPr="007F2609">
              <w:t>0%</w:t>
            </w:r>
          </w:p>
          <w:p w14:paraId="117F7055" w14:textId="77777777" w:rsidR="009E40C5" w:rsidRPr="007F2609" w:rsidRDefault="009E40C5" w:rsidP="00346178">
            <w:pPr>
              <w:pStyle w:val="TAL"/>
            </w:pPr>
          </w:p>
          <w:p w14:paraId="61051CE8" w14:textId="77777777" w:rsidR="009E40C5" w:rsidRPr="007F2609" w:rsidRDefault="009E40C5" w:rsidP="00346178">
            <w:pPr>
              <w:pStyle w:val="TAL"/>
            </w:pPr>
            <w:r w:rsidRPr="007F2609">
              <w:t>For 256QAM</w:t>
            </w:r>
          </w:p>
          <w:p w14:paraId="1C32DAAF" w14:textId="77777777" w:rsidR="009E40C5" w:rsidRPr="007F2609" w:rsidRDefault="009E40C5" w:rsidP="00346178">
            <w:pPr>
              <w:pStyle w:val="TAL"/>
            </w:pPr>
            <w:r w:rsidRPr="007F2609">
              <w:t>f ≤ 6.0GHz, BW ≤ 100MHz</w:t>
            </w:r>
          </w:p>
          <w:p w14:paraId="65FC1C5A" w14:textId="77777777" w:rsidR="009E40C5" w:rsidRPr="007F2609" w:rsidRDefault="009E40C5" w:rsidP="00346178">
            <w:pPr>
              <w:pStyle w:val="TAL"/>
            </w:pPr>
            <w:r w:rsidRPr="007F2609">
              <w:t>0.3%, 15dBm &lt; P</w:t>
            </w:r>
            <w:r w:rsidRPr="007F2609">
              <w:rPr>
                <w:vertAlign w:val="subscript"/>
              </w:rPr>
              <w:t>UL</w:t>
            </w:r>
          </w:p>
          <w:p w14:paraId="13D88C0E" w14:textId="77777777" w:rsidR="009E40C5" w:rsidRPr="007F2609" w:rsidRDefault="009E40C5" w:rsidP="00346178">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346178">
            <w:pPr>
              <w:pStyle w:val="TAL"/>
            </w:pPr>
            <w:r w:rsidRPr="007F2609">
              <w:t>1.1%, -40dBm ≤ P</w:t>
            </w:r>
            <w:r w:rsidRPr="007F2609">
              <w:rPr>
                <w:vertAlign w:val="subscript"/>
              </w:rPr>
              <w:t>UL</w:t>
            </w:r>
            <w:r w:rsidRPr="007F2609">
              <w:t xml:space="preserve"> ≤ -25dBm</w:t>
            </w:r>
          </w:p>
        </w:tc>
        <w:tc>
          <w:tcPr>
            <w:tcW w:w="3284" w:type="dxa"/>
          </w:tcPr>
          <w:p w14:paraId="0957B78F" w14:textId="77777777" w:rsidR="009E40C5" w:rsidRPr="007F2609" w:rsidRDefault="009E40C5" w:rsidP="00346178">
            <w:pPr>
              <w:pStyle w:val="TAL"/>
            </w:pPr>
            <w:r w:rsidRPr="007F2609">
              <w:t>Minimum requirement + TT</w:t>
            </w:r>
          </w:p>
        </w:tc>
      </w:tr>
      <w:tr w:rsidR="009E40C5" w:rsidRPr="007F2609" w14:paraId="5B097BFE" w14:textId="77777777" w:rsidTr="007D481E">
        <w:trPr>
          <w:jc w:val="center"/>
        </w:trPr>
        <w:tc>
          <w:tcPr>
            <w:tcW w:w="2467" w:type="dxa"/>
          </w:tcPr>
          <w:p w14:paraId="5FD79FDD" w14:textId="77777777" w:rsidR="009E40C5" w:rsidRPr="007F2609" w:rsidRDefault="009E40C5" w:rsidP="00346178">
            <w:pPr>
              <w:pStyle w:val="TAL"/>
            </w:pPr>
            <w:r w:rsidRPr="007F2609">
              <w:lastRenderedPageBreak/>
              <w:t>6.4.2.1a Error Vector Magnitude including symbols with transient period</w:t>
            </w:r>
          </w:p>
        </w:tc>
        <w:tc>
          <w:tcPr>
            <w:tcW w:w="4071" w:type="dxa"/>
          </w:tcPr>
          <w:p w14:paraId="6E1CB7C0" w14:textId="62E6240C" w:rsidR="009E40C5" w:rsidRPr="007F2609" w:rsidRDefault="003D6132" w:rsidP="00346178">
            <w:pPr>
              <w:pStyle w:val="TAL"/>
              <w:rPr>
                <w:bCs/>
                <w:szCs w:val="18"/>
              </w:rPr>
            </w:pPr>
            <w:r>
              <w:t>FFS</w:t>
            </w:r>
          </w:p>
        </w:tc>
        <w:tc>
          <w:tcPr>
            <w:tcW w:w="3284" w:type="dxa"/>
          </w:tcPr>
          <w:p w14:paraId="5EC2321D" w14:textId="77777777" w:rsidR="009E40C5" w:rsidRPr="007F2609" w:rsidRDefault="009E40C5" w:rsidP="00346178">
            <w:pPr>
              <w:pStyle w:val="TAL"/>
            </w:pPr>
            <w:r w:rsidRPr="007F2609">
              <w:t>Same as 6.4.2.1</w:t>
            </w:r>
          </w:p>
        </w:tc>
      </w:tr>
      <w:tr w:rsidR="009E40C5" w:rsidRPr="007F2609" w14:paraId="3D41F2E1" w14:textId="77777777" w:rsidTr="007D481E">
        <w:trPr>
          <w:jc w:val="center"/>
        </w:trPr>
        <w:tc>
          <w:tcPr>
            <w:tcW w:w="2467" w:type="dxa"/>
          </w:tcPr>
          <w:p w14:paraId="2806D769" w14:textId="77777777" w:rsidR="009E40C5" w:rsidRPr="007F2609" w:rsidRDefault="009E40C5" w:rsidP="00346178">
            <w:pPr>
              <w:pStyle w:val="TAL"/>
              <w:rPr>
                <w:rFonts w:cs="v4.2.0"/>
              </w:rPr>
            </w:pPr>
            <w:r w:rsidRPr="007F2609">
              <w:t>6.4.2.2 Carrier Leakage</w:t>
            </w:r>
          </w:p>
        </w:tc>
        <w:tc>
          <w:tcPr>
            <w:tcW w:w="4071" w:type="dxa"/>
          </w:tcPr>
          <w:p w14:paraId="29829AF5" w14:textId="77777777" w:rsidR="009E40C5" w:rsidRPr="007F2609" w:rsidRDefault="009E40C5" w:rsidP="00346178">
            <w:pPr>
              <w:pStyle w:val="TAL"/>
            </w:pPr>
            <w:r w:rsidRPr="007F2609">
              <w:t>0.8 dB, BW ≤ 100MHz</w:t>
            </w:r>
          </w:p>
        </w:tc>
        <w:tc>
          <w:tcPr>
            <w:tcW w:w="3284" w:type="dxa"/>
          </w:tcPr>
          <w:p w14:paraId="127F6B3E" w14:textId="77777777" w:rsidR="009E40C5" w:rsidRPr="007F2609" w:rsidRDefault="009E40C5" w:rsidP="00346178">
            <w:pPr>
              <w:pStyle w:val="TAL"/>
            </w:pPr>
            <w:r w:rsidRPr="007F2609">
              <w:t>Minimum requirement + TT</w:t>
            </w:r>
          </w:p>
        </w:tc>
      </w:tr>
      <w:tr w:rsidR="009E40C5" w:rsidRPr="007F2609" w14:paraId="527A6372" w14:textId="77777777" w:rsidTr="007D481E">
        <w:trPr>
          <w:jc w:val="center"/>
        </w:trPr>
        <w:tc>
          <w:tcPr>
            <w:tcW w:w="2467" w:type="dxa"/>
          </w:tcPr>
          <w:p w14:paraId="260F74E9" w14:textId="77777777" w:rsidR="009E40C5" w:rsidRPr="007F2609" w:rsidRDefault="009E40C5" w:rsidP="00346178">
            <w:pPr>
              <w:pStyle w:val="TAL"/>
              <w:rPr>
                <w:rFonts w:cs="v4.2.0"/>
              </w:rPr>
            </w:pPr>
            <w:r w:rsidRPr="007F2609">
              <w:t>6.4.2.3 In-band emissions</w:t>
            </w:r>
          </w:p>
        </w:tc>
        <w:tc>
          <w:tcPr>
            <w:tcW w:w="4071" w:type="dxa"/>
          </w:tcPr>
          <w:p w14:paraId="3A04D9F3" w14:textId="77777777" w:rsidR="009E40C5" w:rsidRPr="007F2609" w:rsidRDefault="009E40C5" w:rsidP="00346178">
            <w:pPr>
              <w:pStyle w:val="TAL"/>
            </w:pPr>
            <w:r w:rsidRPr="007F2609">
              <w:t>0.8 dB, BW ≤ 100MHz</w:t>
            </w:r>
          </w:p>
        </w:tc>
        <w:tc>
          <w:tcPr>
            <w:tcW w:w="3284" w:type="dxa"/>
          </w:tcPr>
          <w:p w14:paraId="672A07CE" w14:textId="77777777" w:rsidR="009E40C5" w:rsidRPr="007F2609" w:rsidRDefault="009E40C5" w:rsidP="00346178">
            <w:pPr>
              <w:pStyle w:val="TAL"/>
            </w:pPr>
            <w:r w:rsidRPr="007F2609">
              <w:t>Minimum requirement + TT</w:t>
            </w:r>
          </w:p>
        </w:tc>
      </w:tr>
      <w:tr w:rsidR="009E40C5" w:rsidRPr="007F2609" w14:paraId="25E4DE64" w14:textId="77777777" w:rsidTr="007D481E">
        <w:trPr>
          <w:jc w:val="center"/>
        </w:trPr>
        <w:tc>
          <w:tcPr>
            <w:tcW w:w="2467" w:type="dxa"/>
          </w:tcPr>
          <w:p w14:paraId="3C45DEB0" w14:textId="77777777" w:rsidR="009E40C5" w:rsidRPr="007F2609" w:rsidRDefault="009E40C5" w:rsidP="00346178">
            <w:pPr>
              <w:pStyle w:val="TAL"/>
              <w:rPr>
                <w:rFonts w:cs="v4.2.0"/>
              </w:rPr>
            </w:pPr>
            <w:r w:rsidRPr="007F2609">
              <w:t>6.4.2.4 EVM equalizer spectrum flatness</w:t>
            </w:r>
          </w:p>
        </w:tc>
        <w:tc>
          <w:tcPr>
            <w:tcW w:w="4071" w:type="dxa"/>
          </w:tcPr>
          <w:p w14:paraId="5F7CCA58" w14:textId="77777777" w:rsidR="009E40C5" w:rsidRPr="007F2609" w:rsidRDefault="009E40C5" w:rsidP="00346178">
            <w:pPr>
              <w:pStyle w:val="TAL"/>
            </w:pPr>
            <w:r w:rsidRPr="007F2609">
              <w:t>1.4 dB, BW ≤ 100MHz</w:t>
            </w:r>
          </w:p>
        </w:tc>
        <w:tc>
          <w:tcPr>
            <w:tcW w:w="3284" w:type="dxa"/>
          </w:tcPr>
          <w:p w14:paraId="516B8BF4" w14:textId="77777777" w:rsidR="009E40C5" w:rsidRPr="007F2609" w:rsidRDefault="009E40C5" w:rsidP="00346178">
            <w:pPr>
              <w:pStyle w:val="TAL"/>
            </w:pPr>
            <w:r w:rsidRPr="007F2609">
              <w:t>Minimum requirement + TT</w:t>
            </w:r>
          </w:p>
        </w:tc>
      </w:tr>
      <w:tr w:rsidR="009E40C5" w:rsidRPr="007F2609" w14:paraId="4A0AE681" w14:textId="77777777" w:rsidTr="007D481E">
        <w:trPr>
          <w:jc w:val="center"/>
        </w:trPr>
        <w:tc>
          <w:tcPr>
            <w:tcW w:w="2467" w:type="dxa"/>
          </w:tcPr>
          <w:p w14:paraId="5834787F" w14:textId="77777777" w:rsidR="009E40C5" w:rsidRPr="007F2609" w:rsidRDefault="009E40C5" w:rsidP="00346178">
            <w:pPr>
              <w:pStyle w:val="TAL"/>
            </w:pPr>
            <w:r w:rsidRPr="007F2609">
              <w:t>6.4.2.5 EVM equalizer spectrum flatness for Pi/2 BPSK</w:t>
            </w:r>
          </w:p>
        </w:tc>
        <w:tc>
          <w:tcPr>
            <w:tcW w:w="4071" w:type="dxa"/>
          </w:tcPr>
          <w:p w14:paraId="6FFF75A1" w14:textId="77777777" w:rsidR="009E40C5" w:rsidRPr="007F2609" w:rsidRDefault="009E40C5" w:rsidP="00346178">
            <w:pPr>
              <w:pStyle w:val="TAL"/>
            </w:pPr>
            <w:r w:rsidRPr="007F2609">
              <w:t>Same as 6.4.2.4</w:t>
            </w:r>
          </w:p>
        </w:tc>
        <w:tc>
          <w:tcPr>
            <w:tcW w:w="3284" w:type="dxa"/>
          </w:tcPr>
          <w:p w14:paraId="365084FE" w14:textId="77777777" w:rsidR="009E40C5" w:rsidRPr="007F2609" w:rsidRDefault="009E40C5" w:rsidP="00346178">
            <w:pPr>
              <w:pStyle w:val="TAL"/>
            </w:pPr>
            <w:r w:rsidRPr="007F2609">
              <w:t>Minimum requirement + TT</w:t>
            </w:r>
          </w:p>
        </w:tc>
      </w:tr>
      <w:tr w:rsidR="009E40C5" w:rsidRPr="007F2609" w14:paraId="65FC275F" w14:textId="77777777" w:rsidTr="007D481E">
        <w:trPr>
          <w:jc w:val="center"/>
        </w:trPr>
        <w:tc>
          <w:tcPr>
            <w:tcW w:w="2467" w:type="dxa"/>
          </w:tcPr>
          <w:p w14:paraId="1F39C1BA" w14:textId="77777777" w:rsidR="009E40C5" w:rsidRPr="007F2609" w:rsidRDefault="009E40C5" w:rsidP="00346178">
            <w:pPr>
              <w:pStyle w:val="TAL"/>
            </w:pPr>
            <w:r w:rsidRPr="007F2609">
              <w:t>6.4A.1.1 Frequency error for CA (2UL CA)</w:t>
            </w:r>
          </w:p>
        </w:tc>
        <w:tc>
          <w:tcPr>
            <w:tcW w:w="4071" w:type="dxa"/>
          </w:tcPr>
          <w:p w14:paraId="05C9AE67" w14:textId="77777777" w:rsidR="009E40C5" w:rsidRPr="007F2609" w:rsidRDefault="009E40C5" w:rsidP="00346178">
            <w:pPr>
              <w:pStyle w:val="TAL"/>
              <w:rPr>
                <w:lang w:eastAsia="zh-CN"/>
              </w:rPr>
            </w:pPr>
            <w:r w:rsidRPr="007F2609">
              <w:rPr>
                <w:lang w:eastAsia="zh-CN"/>
              </w:rPr>
              <w:t>For inter-band CA: same as 6.4.1 for each CC</w:t>
            </w:r>
          </w:p>
        </w:tc>
        <w:tc>
          <w:tcPr>
            <w:tcW w:w="3284" w:type="dxa"/>
          </w:tcPr>
          <w:p w14:paraId="253450E1" w14:textId="77777777" w:rsidR="009E40C5" w:rsidRPr="007F2609" w:rsidRDefault="009E40C5" w:rsidP="00346178">
            <w:pPr>
              <w:pStyle w:val="TAL"/>
            </w:pPr>
            <w:r w:rsidRPr="007F2609">
              <w:t>Modulated carrier frequency:</w:t>
            </w:r>
          </w:p>
          <w:p w14:paraId="630F88B3" w14:textId="77777777" w:rsidR="009E40C5" w:rsidRPr="007F2609" w:rsidRDefault="009E40C5" w:rsidP="00346178">
            <w:pPr>
              <w:pStyle w:val="TAL"/>
            </w:pPr>
            <w:r w:rsidRPr="007F2609">
              <w:t>Upper limit + TT, Lower limit – TT</w:t>
            </w:r>
          </w:p>
        </w:tc>
      </w:tr>
      <w:tr w:rsidR="009E40C5" w:rsidRPr="007F2609" w14:paraId="67FEEC2E" w14:textId="77777777" w:rsidTr="007D481E">
        <w:trPr>
          <w:jc w:val="center"/>
        </w:trPr>
        <w:tc>
          <w:tcPr>
            <w:tcW w:w="2467" w:type="dxa"/>
          </w:tcPr>
          <w:p w14:paraId="157F5A61" w14:textId="77777777" w:rsidR="009E40C5" w:rsidRPr="007F2609" w:rsidRDefault="009E40C5" w:rsidP="00346178">
            <w:pPr>
              <w:pStyle w:val="TAL"/>
            </w:pPr>
            <w:r w:rsidRPr="007F2609">
              <w:t>6.4A.2.1.1 Error Vector Magnitude for CA (2UL CA)</w:t>
            </w:r>
          </w:p>
        </w:tc>
        <w:tc>
          <w:tcPr>
            <w:tcW w:w="4071" w:type="dxa"/>
          </w:tcPr>
          <w:p w14:paraId="51BB002C" w14:textId="77777777" w:rsidR="009E40C5" w:rsidRPr="007F2609" w:rsidRDefault="009E40C5" w:rsidP="00346178">
            <w:pPr>
              <w:pStyle w:val="TAL"/>
            </w:pPr>
            <w:r w:rsidRPr="007F2609">
              <w:t>For up to 64QAM</w:t>
            </w:r>
          </w:p>
          <w:p w14:paraId="0E027606" w14:textId="77777777" w:rsidR="009E40C5" w:rsidRPr="007F2609" w:rsidRDefault="009E40C5" w:rsidP="00346178">
            <w:pPr>
              <w:pStyle w:val="TAL"/>
            </w:pPr>
            <w:r w:rsidRPr="007F2609">
              <w:t>0%</w:t>
            </w:r>
          </w:p>
          <w:p w14:paraId="0F767616" w14:textId="77777777" w:rsidR="009E40C5" w:rsidRPr="007F2609" w:rsidRDefault="009E40C5" w:rsidP="00346178">
            <w:pPr>
              <w:pStyle w:val="TAL"/>
            </w:pPr>
          </w:p>
          <w:p w14:paraId="4E9CDC6B" w14:textId="77777777" w:rsidR="009E40C5" w:rsidRPr="007F2609" w:rsidRDefault="009E40C5" w:rsidP="00346178">
            <w:pPr>
              <w:pStyle w:val="TAL"/>
            </w:pPr>
            <w:r w:rsidRPr="007F2609">
              <w:t>For 256QAM</w:t>
            </w:r>
          </w:p>
          <w:p w14:paraId="72C0D813" w14:textId="77777777" w:rsidR="009E40C5" w:rsidRPr="007F2609" w:rsidRDefault="009E40C5" w:rsidP="00346178">
            <w:pPr>
              <w:pStyle w:val="TAL"/>
              <w:rPr>
                <w:lang w:eastAsia="zh-CN"/>
              </w:rPr>
            </w:pPr>
            <w:r w:rsidRPr="007F2609">
              <w:rPr>
                <w:lang w:eastAsia="zh-CN"/>
              </w:rPr>
              <w:t xml:space="preserve"> For inter-band CA: same as 6.4.2.1 for each CC</w:t>
            </w:r>
          </w:p>
        </w:tc>
        <w:tc>
          <w:tcPr>
            <w:tcW w:w="3284" w:type="dxa"/>
          </w:tcPr>
          <w:p w14:paraId="6B2E3D9F" w14:textId="77777777" w:rsidR="009E40C5" w:rsidRPr="007F2609" w:rsidRDefault="009E40C5" w:rsidP="00346178">
            <w:pPr>
              <w:pStyle w:val="TAL"/>
              <w:rPr>
                <w:u w:val="single"/>
              </w:rPr>
            </w:pPr>
            <w:r w:rsidRPr="007F2609">
              <w:t>Minimum requirement + TT</w:t>
            </w:r>
          </w:p>
        </w:tc>
      </w:tr>
      <w:tr w:rsidR="009E40C5" w:rsidRPr="007F2609" w14:paraId="183812E7" w14:textId="77777777" w:rsidTr="007D481E">
        <w:trPr>
          <w:jc w:val="center"/>
        </w:trPr>
        <w:tc>
          <w:tcPr>
            <w:tcW w:w="2467" w:type="dxa"/>
          </w:tcPr>
          <w:p w14:paraId="39B77E72" w14:textId="77777777" w:rsidR="009E40C5" w:rsidRPr="007F2609" w:rsidRDefault="009E40C5" w:rsidP="00346178">
            <w:pPr>
              <w:pStyle w:val="TAL"/>
            </w:pPr>
            <w:r w:rsidRPr="007F2609">
              <w:t>6.4A.2.2.1 Carrier leakage for CA (2UL CA)</w:t>
            </w:r>
          </w:p>
        </w:tc>
        <w:tc>
          <w:tcPr>
            <w:tcW w:w="4071" w:type="dxa"/>
          </w:tcPr>
          <w:p w14:paraId="4F7ABE2B" w14:textId="77777777" w:rsidR="009E40C5" w:rsidRPr="007F2609" w:rsidRDefault="009E40C5" w:rsidP="00346178">
            <w:pPr>
              <w:pStyle w:val="TAL"/>
              <w:rPr>
                <w:lang w:eastAsia="zh-CN"/>
              </w:rPr>
            </w:pPr>
            <w:r w:rsidRPr="007F2609">
              <w:rPr>
                <w:lang w:eastAsia="zh-CN"/>
              </w:rPr>
              <w:t>For inter-band CA: same as 6.4.2.2 for each CC</w:t>
            </w:r>
          </w:p>
        </w:tc>
        <w:tc>
          <w:tcPr>
            <w:tcW w:w="3284" w:type="dxa"/>
          </w:tcPr>
          <w:p w14:paraId="32DE60E5" w14:textId="77777777" w:rsidR="009E40C5" w:rsidRPr="007F2609" w:rsidRDefault="009E40C5" w:rsidP="00346178">
            <w:pPr>
              <w:pStyle w:val="TAL"/>
            </w:pPr>
            <w:r w:rsidRPr="007F2609">
              <w:t>Minimum requirement + TT</w:t>
            </w:r>
          </w:p>
        </w:tc>
      </w:tr>
      <w:tr w:rsidR="009E40C5" w:rsidRPr="007F2609" w14:paraId="4F7DDDF9" w14:textId="77777777" w:rsidTr="007D481E">
        <w:trPr>
          <w:jc w:val="center"/>
        </w:trPr>
        <w:tc>
          <w:tcPr>
            <w:tcW w:w="2467" w:type="dxa"/>
          </w:tcPr>
          <w:p w14:paraId="3A39D600" w14:textId="77777777" w:rsidR="009E40C5" w:rsidRPr="007F2609" w:rsidRDefault="009E40C5" w:rsidP="00346178">
            <w:pPr>
              <w:pStyle w:val="TAL"/>
            </w:pPr>
            <w:r w:rsidRPr="007F2609">
              <w:t>6.4A.2.3.1 In-band emissions for CA (2UL CA)</w:t>
            </w:r>
          </w:p>
        </w:tc>
        <w:tc>
          <w:tcPr>
            <w:tcW w:w="4071" w:type="dxa"/>
          </w:tcPr>
          <w:p w14:paraId="57D38CAC" w14:textId="77777777" w:rsidR="009E40C5" w:rsidRPr="007F2609" w:rsidRDefault="009E40C5" w:rsidP="00346178">
            <w:pPr>
              <w:pStyle w:val="TAL"/>
              <w:rPr>
                <w:lang w:eastAsia="zh-CN"/>
              </w:rPr>
            </w:pPr>
            <w:r w:rsidRPr="007F2609">
              <w:rPr>
                <w:lang w:eastAsia="zh-CN"/>
              </w:rPr>
              <w:t>For inter-band CA: same as 6.4.2.3 for each CC</w:t>
            </w:r>
          </w:p>
        </w:tc>
        <w:tc>
          <w:tcPr>
            <w:tcW w:w="3284" w:type="dxa"/>
          </w:tcPr>
          <w:p w14:paraId="69C8980B" w14:textId="77777777" w:rsidR="009E40C5" w:rsidRPr="007F2609" w:rsidRDefault="009E40C5" w:rsidP="00346178">
            <w:pPr>
              <w:pStyle w:val="TAL"/>
            </w:pPr>
            <w:r w:rsidRPr="007F2609">
              <w:t>Minimum requirement + TT</w:t>
            </w:r>
          </w:p>
        </w:tc>
      </w:tr>
      <w:tr w:rsidR="009E40C5" w:rsidRPr="007F2609" w14:paraId="3E7AB53A" w14:textId="77777777" w:rsidTr="007D481E">
        <w:trPr>
          <w:jc w:val="center"/>
        </w:trPr>
        <w:tc>
          <w:tcPr>
            <w:tcW w:w="2467" w:type="dxa"/>
          </w:tcPr>
          <w:p w14:paraId="2AB97C97" w14:textId="77777777" w:rsidR="009E40C5" w:rsidRPr="007F2609" w:rsidRDefault="009E40C5" w:rsidP="00346178">
            <w:pPr>
              <w:pStyle w:val="TAL"/>
            </w:pPr>
            <w:r w:rsidRPr="007F2609">
              <w:t>6.4C.1 Frequency error for SUL</w:t>
            </w:r>
          </w:p>
        </w:tc>
        <w:tc>
          <w:tcPr>
            <w:tcW w:w="4071" w:type="dxa"/>
          </w:tcPr>
          <w:p w14:paraId="28ED6C3F" w14:textId="77777777" w:rsidR="009E40C5" w:rsidRPr="007F2609" w:rsidRDefault="009E40C5" w:rsidP="00346178">
            <w:pPr>
              <w:pStyle w:val="TAL"/>
            </w:pPr>
            <w:r w:rsidRPr="007F2609">
              <w:t>Same as 6.4.1</w:t>
            </w:r>
          </w:p>
        </w:tc>
        <w:tc>
          <w:tcPr>
            <w:tcW w:w="3284" w:type="dxa"/>
          </w:tcPr>
          <w:p w14:paraId="375E79FD" w14:textId="77777777" w:rsidR="009E40C5" w:rsidRPr="007F2609" w:rsidRDefault="009E40C5" w:rsidP="00346178">
            <w:pPr>
              <w:pStyle w:val="TAL"/>
            </w:pPr>
            <w:r w:rsidRPr="007F2609">
              <w:t>Minimum requirement + TT</w:t>
            </w:r>
          </w:p>
        </w:tc>
      </w:tr>
      <w:tr w:rsidR="009E40C5" w:rsidRPr="007F2609" w14:paraId="4352D91B" w14:textId="77777777" w:rsidTr="007D481E">
        <w:trPr>
          <w:jc w:val="center"/>
        </w:trPr>
        <w:tc>
          <w:tcPr>
            <w:tcW w:w="2467" w:type="dxa"/>
          </w:tcPr>
          <w:p w14:paraId="04875581" w14:textId="77777777" w:rsidR="009E40C5" w:rsidRPr="007F2609" w:rsidRDefault="009E40C5" w:rsidP="00346178">
            <w:pPr>
              <w:pStyle w:val="TAL"/>
            </w:pPr>
            <w:r w:rsidRPr="007F2609">
              <w:t>6.4C.2.1 Error Vector Magnitude for SUL</w:t>
            </w:r>
          </w:p>
        </w:tc>
        <w:tc>
          <w:tcPr>
            <w:tcW w:w="4071" w:type="dxa"/>
          </w:tcPr>
          <w:p w14:paraId="56E7EAC3" w14:textId="77777777" w:rsidR="009E40C5" w:rsidRPr="007F2609" w:rsidRDefault="009E40C5" w:rsidP="00346178">
            <w:pPr>
              <w:pStyle w:val="TAL"/>
            </w:pPr>
            <w:r w:rsidRPr="007F2609">
              <w:t>Same as 6.4.2.1</w:t>
            </w:r>
          </w:p>
        </w:tc>
        <w:tc>
          <w:tcPr>
            <w:tcW w:w="3284" w:type="dxa"/>
          </w:tcPr>
          <w:p w14:paraId="1A261DD3" w14:textId="77777777" w:rsidR="009E40C5" w:rsidRPr="007F2609" w:rsidRDefault="009E40C5" w:rsidP="00346178">
            <w:pPr>
              <w:pStyle w:val="TAL"/>
            </w:pPr>
            <w:r w:rsidRPr="007F2609">
              <w:t>Minimum requirement + TT</w:t>
            </w:r>
          </w:p>
        </w:tc>
      </w:tr>
      <w:tr w:rsidR="009E40C5" w:rsidRPr="007F2609" w14:paraId="46CCC4AD" w14:textId="77777777" w:rsidTr="007D481E">
        <w:trPr>
          <w:jc w:val="center"/>
        </w:trPr>
        <w:tc>
          <w:tcPr>
            <w:tcW w:w="2467" w:type="dxa"/>
          </w:tcPr>
          <w:p w14:paraId="5C5FB627" w14:textId="77777777" w:rsidR="009E40C5" w:rsidRPr="007F2609" w:rsidRDefault="009E40C5" w:rsidP="00346178">
            <w:pPr>
              <w:pStyle w:val="TAL"/>
            </w:pPr>
            <w:r w:rsidRPr="007F2609">
              <w:t>6.4C.2.2 Carrier leakage for SUL</w:t>
            </w:r>
          </w:p>
        </w:tc>
        <w:tc>
          <w:tcPr>
            <w:tcW w:w="4071" w:type="dxa"/>
          </w:tcPr>
          <w:p w14:paraId="5EDBCBBC" w14:textId="77777777" w:rsidR="009E40C5" w:rsidRPr="007F2609" w:rsidRDefault="009E40C5" w:rsidP="00346178">
            <w:pPr>
              <w:pStyle w:val="TAL"/>
            </w:pPr>
            <w:r w:rsidRPr="007F2609">
              <w:t>Same as 6.4.2.2</w:t>
            </w:r>
          </w:p>
        </w:tc>
        <w:tc>
          <w:tcPr>
            <w:tcW w:w="3284" w:type="dxa"/>
          </w:tcPr>
          <w:p w14:paraId="3123D5C5" w14:textId="77777777" w:rsidR="009E40C5" w:rsidRPr="007F2609" w:rsidRDefault="009E40C5" w:rsidP="00346178">
            <w:pPr>
              <w:pStyle w:val="TAL"/>
            </w:pPr>
            <w:r w:rsidRPr="007F2609">
              <w:t>Minimum requirement + TT</w:t>
            </w:r>
          </w:p>
        </w:tc>
      </w:tr>
      <w:tr w:rsidR="009E40C5" w:rsidRPr="007F2609" w14:paraId="49B72FA3" w14:textId="77777777" w:rsidTr="007D481E">
        <w:trPr>
          <w:jc w:val="center"/>
        </w:trPr>
        <w:tc>
          <w:tcPr>
            <w:tcW w:w="2467" w:type="dxa"/>
          </w:tcPr>
          <w:p w14:paraId="38A20015" w14:textId="77777777" w:rsidR="009E40C5" w:rsidRPr="007F2609" w:rsidRDefault="009E40C5" w:rsidP="00346178">
            <w:pPr>
              <w:pStyle w:val="TAL"/>
            </w:pPr>
            <w:r w:rsidRPr="007F2609">
              <w:t>6.4C.2.3 In-band emissions for SUL</w:t>
            </w:r>
          </w:p>
        </w:tc>
        <w:tc>
          <w:tcPr>
            <w:tcW w:w="4071" w:type="dxa"/>
          </w:tcPr>
          <w:p w14:paraId="39E9FA4C" w14:textId="77777777" w:rsidR="009E40C5" w:rsidRPr="007F2609" w:rsidRDefault="009E40C5" w:rsidP="00346178">
            <w:pPr>
              <w:pStyle w:val="TAL"/>
            </w:pPr>
            <w:r w:rsidRPr="007F2609">
              <w:t>Same as 6.4.2.3</w:t>
            </w:r>
          </w:p>
        </w:tc>
        <w:tc>
          <w:tcPr>
            <w:tcW w:w="3284" w:type="dxa"/>
          </w:tcPr>
          <w:p w14:paraId="60341930" w14:textId="77777777" w:rsidR="009E40C5" w:rsidRPr="007F2609" w:rsidRDefault="009E40C5" w:rsidP="00346178">
            <w:pPr>
              <w:pStyle w:val="TAL"/>
            </w:pPr>
            <w:r w:rsidRPr="007F2609">
              <w:t>Minimum requirement + TT</w:t>
            </w:r>
          </w:p>
        </w:tc>
      </w:tr>
      <w:tr w:rsidR="009E40C5" w:rsidRPr="007F2609" w14:paraId="1FFEB04F" w14:textId="77777777" w:rsidTr="007D481E">
        <w:trPr>
          <w:jc w:val="center"/>
        </w:trPr>
        <w:tc>
          <w:tcPr>
            <w:tcW w:w="2467" w:type="dxa"/>
          </w:tcPr>
          <w:p w14:paraId="13AB5AF5" w14:textId="77777777" w:rsidR="009E40C5" w:rsidRPr="007F2609" w:rsidRDefault="009E40C5" w:rsidP="00346178">
            <w:pPr>
              <w:pStyle w:val="TAL"/>
            </w:pPr>
            <w:r w:rsidRPr="007F2609">
              <w:t>6.4C.2.4 EVM equalizer spectrum flatness for SUL</w:t>
            </w:r>
          </w:p>
        </w:tc>
        <w:tc>
          <w:tcPr>
            <w:tcW w:w="4071" w:type="dxa"/>
          </w:tcPr>
          <w:p w14:paraId="2FCD1B35" w14:textId="77777777" w:rsidR="009E40C5" w:rsidRPr="007F2609" w:rsidRDefault="009E40C5" w:rsidP="00346178">
            <w:pPr>
              <w:pStyle w:val="TAL"/>
            </w:pPr>
            <w:r w:rsidRPr="007F2609">
              <w:t>Same as 6.4.2.4</w:t>
            </w:r>
          </w:p>
        </w:tc>
        <w:tc>
          <w:tcPr>
            <w:tcW w:w="3284" w:type="dxa"/>
          </w:tcPr>
          <w:p w14:paraId="6A998E8D" w14:textId="77777777" w:rsidR="009E40C5" w:rsidRPr="007F2609" w:rsidRDefault="009E40C5" w:rsidP="00346178">
            <w:pPr>
              <w:pStyle w:val="TAL"/>
            </w:pPr>
            <w:r w:rsidRPr="007F2609">
              <w:t>Minimum requirement + TT</w:t>
            </w:r>
          </w:p>
        </w:tc>
      </w:tr>
      <w:tr w:rsidR="009E40C5" w:rsidRPr="007F2609" w14:paraId="2184FDA2" w14:textId="77777777" w:rsidTr="007D481E">
        <w:trPr>
          <w:jc w:val="center"/>
        </w:trPr>
        <w:tc>
          <w:tcPr>
            <w:tcW w:w="2467" w:type="dxa"/>
          </w:tcPr>
          <w:p w14:paraId="08BE8E8F" w14:textId="77777777" w:rsidR="009E40C5" w:rsidRPr="007F2609" w:rsidRDefault="009E40C5" w:rsidP="00346178">
            <w:pPr>
              <w:pStyle w:val="TAL"/>
            </w:pPr>
            <w:r w:rsidRPr="007F2609">
              <w:t>6.4D.1 Frequency error for UL MIMO</w:t>
            </w:r>
          </w:p>
        </w:tc>
        <w:tc>
          <w:tcPr>
            <w:tcW w:w="4071" w:type="dxa"/>
          </w:tcPr>
          <w:p w14:paraId="116FBED9" w14:textId="77777777" w:rsidR="009E40C5" w:rsidRPr="007F2609" w:rsidRDefault="009E40C5" w:rsidP="00346178">
            <w:pPr>
              <w:pStyle w:val="TAL"/>
              <w:rPr>
                <w:bCs/>
                <w:szCs w:val="18"/>
              </w:rPr>
            </w:pPr>
            <w:r w:rsidRPr="007F2609">
              <w:t>Same as 6.4.1</w:t>
            </w:r>
            <w:r w:rsidRPr="007F2609">
              <w:rPr>
                <w:lang w:eastAsia="zh-CN"/>
              </w:rPr>
              <w:t xml:space="preserve"> for each antenna</w:t>
            </w:r>
          </w:p>
        </w:tc>
        <w:tc>
          <w:tcPr>
            <w:tcW w:w="3284" w:type="dxa"/>
          </w:tcPr>
          <w:p w14:paraId="06F93578" w14:textId="77777777" w:rsidR="009E40C5" w:rsidRPr="007F2609" w:rsidRDefault="009E40C5" w:rsidP="00346178">
            <w:pPr>
              <w:pStyle w:val="TAL"/>
            </w:pPr>
            <w:r w:rsidRPr="007F2609">
              <w:t>Same as 6.4.1</w:t>
            </w:r>
          </w:p>
        </w:tc>
      </w:tr>
      <w:tr w:rsidR="0068721C" w:rsidRPr="007F2609" w14:paraId="33DF5658" w14:textId="77777777" w:rsidTr="007D481E">
        <w:trPr>
          <w:jc w:val="center"/>
        </w:trPr>
        <w:tc>
          <w:tcPr>
            <w:tcW w:w="2467" w:type="dxa"/>
          </w:tcPr>
          <w:p w14:paraId="783396D9" w14:textId="286854D8" w:rsidR="0068721C" w:rsidRPr="007F2609" w:rsidRDefault="0068721C" w:rsidP="00346178">
            <w:pPr>
              <w:pStyle w:val="TAL"/>
            </w:pPr>
            <w:r w:rsidRPr="00DD2ACF">
              <w:t>6.4D.1_1</w:t>
            </w:r>
            <w:r w:rsidR="00155B48">
              <w:t xml:space="preserve"> </w:t>
            </w:r>
            <w:r w:rsidRPr="00DD2ACF">
              <w:t>Frequency error for SUL with UL MIMO</w:t>
            </w:r>
          </w:p>
        </w:tc>
        <w:tc>
          <w:tcPr>
            <w:tcW w:w="4071" w:type="dxa"/>
          </w:tcPr>
          <w:p w14:paraId="6E2F02CF" w14:textId="74A45B7C" w:rsidR="0068721C" w:rsidRPr="007F2609" w:rsidRDefault="0068721C" w:rsidP="00346178">
            <w:pPr>
              <w:pStyle w:val="TAL"/>
            </w:pPr>
            <w:r>
              <w:rPr>
                <w:rFonts w:hint="eastAsia"/>
                <w:lang w:eastAsia="zh-CN"/>
              </w:rPr>
              <w:t>S</w:t>
            </w:r>
            <w:r>
              <w:rPr>
                <w:lang w:eastAsia="zh-CN"/>
              </w:rPr>
              <w:t xml:space="preserve">ame as </w:t>
            </w:r>
            <w:r w:rsidRPr="007F2609">
              <w:t>6.4D.1</w:t>
            </w:r>
          </w:p>
        </w:tc>
        <w:tc>
          <w:tcPr>
            <w:tcW w:w="3284" w:type="dxa"/>
          </w:tcPr>
          <w:p w14:paraId="1C8BA255" w14:textId="60568E12" w:rsidR="0068721C" w:rsidRPr="007F2609" w:rsidRDefault="0068721C" w:rsidP="00346178">
            <w:pPr>
              <w:pStyle w:val="TAL"/>
            </w:pPr>
            <w:r>
              <w:rPr>
                <w:rFonts w:hint="eastAsia"/>
                <w:lang w:eastAsia="zh-CN"/>
              </w:rPr>
              <w:t>S</w:t>
            </w:r>
            <w:r>
              <w:rPr>
                <w:lang w:eastAsia="zh-CN"/>
              </w:rPr>
              <w:t xml:space="preserve">ame as </w:t>
            </w:r>
            <w:r w:rsidRPr="007F2609">
              <w:t>6.4D.1</w:t>
            </w:r>
          </w:p>
        </w:tc>
      </w:tr>
      <w:tr w:rsidR="009E40C5" w:rsidRPr="007F2609" w14:paraId="0BE2F5F7" w14:textId="77777777" w:rsidTr="007D481E">
        <w:trPr>
          <w:jc w:val="center"/>
        </w:trPr>
        <w:tc>
          <w:tcPr>
            <w:tcW w:w="2467" w:type="dxa"/>
          </w:tcPr>
          <w:p w14:paraId="0602FCCF" w14:textId="77777777" w:rsidR="009E40C5" w:rsidRPr="007F2609" w:rsidRDefault="009E40C5" w:rsidP="00346178">
            <w:pPr>
              <w:pStyle w:val="TAL"/>
            </w:pPr>
            <w:r w:rsidRPr="007F2609">
              <w:t>6.4D.2.1 Error Vector Magnitude for UL MIMO</w:t>
            </w:r>
          </w:p>
        </w:tc>
        <w:tc>
          <w:tcPr>
            <w:tcW w:w="4071" w:type="dxa"/>
          </w:tcPr>
          <w:p w14:paraId="3BA93338" w14:textId="77777777" w:rsidR="009E40C5" w:rsidRPr="007F2609" w:rsidRDefault="009E40C5" w:rsidP="00346178">
            <w:pPr>
              <w:pStyle w:val="TAL"/>
              <w:rPr>
                <w:bCs/>
                <w:szCs w:val="18"/>
              </w:rPr>
            </w:pPr>
            <w:r w:rsidRPr="007F2609">
              <w:t>Same as 6.4.2.1</w:t>
            </w:r>
            <w:r w:rsidRPr="007F2609">
              <w:rPr>
                <w:lang w:eastAsia="zh-CN"/>
              </w:rPr>
              <w:t xml:space="preserve"> for each antenna</w:t>
            </w:r>
          </w:p>
        </w:tc>
        <w:tc>
          <w:tcPr>
            <w:tcW w:w="3284" w:type="dxa"/>
          </w:tcPr>
          <w:p w14:paraId="7444BBBB" w14:textId="7EC780FD" w:rsidR="009E40C5" w:rsidRPr="007F2609" w:rsidRDefault="009E40C5" w:rsidP="00346178">
            <w:pPr>
              <w:pStyle w:val="TAL"/>
            </w:pPr>
            <w:r w:rsidRPr="007F2609">
              <w:t>Same as 6.4.2.1</w:t>
            </w:r>
          </w:p>
        </w:tc>
      </w:tr>
      <w:tr w:rsidR="0068721C" w:rsidRPr="007F2609" w14:paraId="1ECCD8B5" w14:textId="77777777" w:rsidTr="007D481E">
        <w:trPr>
          <w:jc w:val="center"/>
        </w:trPr>
        <w:tc>
          <w:tcPr>
            <w:tcW w:w="2467" w:type="dxa"/>
          </w:tcPr>
          <w:p w14:paraId="78C04B30" w14:textId="77777777" w:rsidR="0068721C" w:rsidRPr="007F2609" w:rsidRDefault="0068721C" w:rsidP="00346178">
            <w:pPr>
              <w:pStyle w:val="TAL"/>
            </w:pPr>
            <w:r>
              <w:t xml:space="preserve">6.4D.2.1_1 </w:t>
            </w:r>
            <w:r w:rsidRPr="00DD2ACF">
              <w:t>Error Vector Magnitude for SUL with UL MIMO</w:t>
            </w:r>
          </w:p>
        </w:tc>
        <w:tc>
          <w:tcPr>
            <w:tcW w:w="4071" w:type="dxa"/>
          </w:tcPr>
          <w:p w14:paraId="0411573E"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c>
          <w:tcPr>
            <w:tcW w:w="3284" w:type="dxa"/>
          </w:tcPr>
          <w:p w14:paraId="284CA118"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r>
      <w:tr w:rsidR="009E40C5" w:rsidRPr="007F2609" w14:paraId="56093040" w14:textId="77777777" w:rsidTr="007D481E">
        <w:trPr>
          <w:jc w:val="center"/>
        </w:trPr>
        <w:tc>
          <w:tcPr>
            <w:tcW w:w="2467" w:type="dxa"/>
          </w:tcPr>
          <w:p w14:paraId="1D02B01E" w14:textId="77777777" w:rsidR="009E40C5" w:rsidRPr="007F2609" w:rsidRDefault="009E40C5" w:rsidP="00346178">
            <w:pPr>
              <w:pStyle w:val="TAL"/>
            </w:pPr>
            <w:r w:rsidRPr="007F2609">
              <w:t>6.4D.2.2 Carrier leakage for UL MIMO</w:t>
            </w:r>
          </w:p>
        </w:tc>
        <w:tc>
          <w:tcPr>
            <w:tcW w:w="4071" w:type="dxa"/>
          </w:tcPr>
          <w:p w14:paraId="0B2B28E6" w14:textId="77777777" w:rsidR="009E40C5" w:rsidRPr="007F2609" w:rsidRDefault="009E40C5" w:rsidP="00346178">
            <w:pPr>
              <w:pStyle w:val="TAL"/>
              <w:rPr>
                <w:bCs/>
                <w:szCs w:val="18"/>
              </w:rPr>
            </w:pPr>
            <w:r w:rsidRPr="007F2609">
              <w:t>Same as 6.4.2.2</w:t>
            </w:r>
            <w:r w:rsidRPr="007F2609">
              <w:rPr>
                <w:lang w:eastAsia="zh-CN"/>
              </w:rPr>
              <w:t xml:space="preserve"> for each antenna</w:t>
            </w:r>
          </w:p>
        </w:tc>
        <w:tc>
          <w:tcPr>
            <w:tcW w:w="3284" w:type="dxa"/>
          </w:tcPr>
          <w:p w14:paraId="34EF291E" w14:textId="0E644E99" w:rsidR="009E40C5" w:rsidRPr="007F2609" w:rsidRDefault="009E40C5" w:rsidP="00346178">
            <w:pPr>
              <w:pStyle w:val="TAL"/>
            </w:pPr>
            <w:r w:rsidRPr="007F2609">
              <w:t>Same as 6.4.2.2</w:t>
            </w:r>
          </w:p>
        </w:tc>
      </w:tr>
      <w:tr w:rsidR="00956E8D" w:rsidRPr="007F2609" w14:paraId="0DF9C23C" w14:textId="77777777" w:rsidTr="007D481E">
        <w:trPr>
          <w:jc w:val="center"/>
        </w:trPr>
        <w:tc>
          <w:tcPr>
            <w:tcW w:w="2467" w:type="dxa"/>
          </w:tcPr>
          <w:p w14:paraId="1BCC031F" w14:textId="34CF1A68" w:rsidR="00956E8D" w:rsidRPr="007F2609" w:rsidRDefault="00956E8D" w:rsidP="00956E8D">
            <w:pPr>
              <w:pStyle w:val="TAL"/>
            </w:pPr>
            <w:r w:rsidRPr="00EF6F1F">
              <w:t>6.4D.2.2_1 Carrier leakage for SUL with UL MIMO</w:t>
            </w:r>
          </w:p>
        </w:tc>
        <w:tc>
          <w:tcPr>
            <w:tcW w:w="4071" w:type="dxa"/>
          </w:tcPr>
          <w:p w14:paraId="7CA06B03" w14:textId="0834D5C9" w:rsidR="00956E8D" w:rsidRPr="007F2609" w:rsidRDefault="00956E8D" w:rsidP="00956E8D">
            <w:pPr>
              <w:pStyle w:val="TAL"/>
            </w:pPr>
            <w:r w:rsidRPr="00EF6F1F">
              <w:t>Same as 6.4.2.2 for each antenna</w:t>
            </w:r>
          </w:p>
        </w:tc>
        <w:tc>
          <w:tcPr>
            <w:tcW w:w="3284" w:type="dxa"/>
          </w:tcPr>
          <w:p w14:paraId="31365F7B" w14:textId="6DFA36DD" w:rsidR="00956E8D" w:rsidRPr="007F2609" w:rsidRDefault="00956E8D" w:rsidP="00956E8D">
            <w:pPr>
              <w:pStyle w:val="TAL"/>
            </w:pPr>
            <w:r w:rsidRPr="00EF6F1F">
              <w:t>Same as 6.4.2.2</w:t>
            </w:r>
          </w:p>
        </w:tc>
      </w:tr>
      <w:tr w:rsidR="009E40C5" w:rsidRPr="007F2609" w14:paraId="397D83E7" w14:textId="77777777" w:rsidTr="007D481E">
        <w:trPr>
          <w:jc w:val="center"/>
        </w:trPr>
        <w:tc>
          <w:tcPr>
            <w:tcW w:w="2467" w:type="dxa"/>
          </w:tcPr>
          <w:p w14:paraId="398CE49D" w14:textId="77777777" w:rsidR="009E40C5" w:rsidRPr="007F2609" w:rsidRDefault="009E40C5" w:rsidP="00346178">
            <w:pPr>
              <w:pStyle w:val="TAL"/>
            </w:pPr>
            <w:r w:rsidRPr="007F2609">
              <w:t>6.4D.2.3 In-band emissions for UL MIMO</w:t>
            </w:r>
          </w:p>
        </w:tc>
        <w:tc>
          <w:tcPr>
            <w:tcW w:w="4071" w:type="dxa"/>
          </w:tcPr>
          <w:p w14:paraId="6D2B1AF2" w14:textId="77777777" w:rsidR="009E40C5" w:rsidRPr="007F2609" w:rsidRDefault="009E40C5" w:rsidP="00346178">
            <w:pPr>
              <w:pStyle w:val="TAL"/>
              <w:rPr>
                <w:bCs/>
                <w:szCs w:val="18"/>
              </w:rPr>
            </w:pPr>
            <w:r w:rsidRPr="007F2609">
              <w:t>Same as 6.4.2.3</w:t>
            </w:r>
            <w:r w:rsidRPr="007F2609">
              <w:rPr>
                <w:lang w:eastAsia="zh-CN"/>
              </w:rPr>
              <w:t xml:space="preserve"> for each antenna</w:t>
            </w:r>
          </w:p>
        </w:tc>
        <w:tc>
          <w:tcPr>
            <w:tcW w:w="3284" w:type="dxa"/>
          </w:tcPr>
          <w:p w14:paraId="58CFDDD1" w14:textId="6DE46CA7" w:rsidR="009E40C5" w:rsidRPr="007F2609" w:rsidRDefault="009E40C5" w:rsidP="00346178">
            <w:pPr>
              <w:pStyle w:val="TAL"/>
            </w:pPr>
            <w:r w:rsidRPr="007F2609">
              <w:t>Same as 6.4.2.3</w:t>
            </w:r>
          </w:p>
        </w:tc>
      </w:tr>
      <w:tr w:rsidR="00956E8D" w:rsidRPr="007F2609" w14:paraId="085D73E9" w14:textId="77777777" w:rsidTr="007D481E">
        <w:trPr>
          <w:jc w:val="center"/>
        </w:trPr>
        <w:tc>
          <w:tcPr>
            <w:tcW w:w="2467" w:type="dxa"/>
          </w:tcPr>
          <w:p w14:paraId="36FC3400" w14:textId="6182EB11" w:rsidR="00956E8D" w:rsidRPr="007F2609" w:rsidRDefault="00956E8D" w:rsidP="00956E8D">
            <w:pPr>
              <w:pStyle w:val="TAL"/>
            </w:pPr>
            <w:r w:rsidRPr="007E6645">
              <w:t>6.4D.2.3_1 In-band emissions for SUL with UL MIMO</w:t>
            </w:r>
          </w:p>
        </w:tc>
        <w:tc>
          <w:tcPr>
            <w:tcW w:w="4071" w:type="dxa"/>
          </w:tcPr>
          <w:p w14:paraId="0463C749" w14:textId="7680E77B" w:rsidR="00956E8D" w:rsidRPr="007F2609" w:rsidRDefault="00956E8D" w:rsidP="00956E8D">
            <w:pPr>
              <w:pStyle w:val="TAL"/>
            </w:pPr>
            <w:r w:rsidRPr="007E6645">
              <w:t>Same as 6.4.2.3 for each antenna</w:t>
            </w:r>
          </w:p>
        </w:tc>
        <w:tc>
          <w:tcPr>
            <w:tcW w:w="3284" w:type="dxa"/>
          </w:tcPr>
          <w:p w14:paraId="02E0E27C" w14:textId="4A3D40A3" w:rsidR="00956E8D" w:rsidRPr="007F2609" w:rsidRDefault="00956E8D" w:rsidP="00956E8D">
            <w:pPr>
              <w:pStyle w:val="TAL"/>
            </w:pPr>
            <w:r w:rsidRPr="007E6645">
              <w:t>Same as 6.4.2.3</w:t>
            </w:r>
          </w:p>
        </w:tc>
      </w:tr>
      <w:tr w:rsidR="009E40C5" w:rsidRPr="007F2609" w14:paraId="1F256F41" w14:textId="77777777" w:rsidTr="007D481E">
        <w:trPr>
          <w:jc w:val="center"/>
        </w:trPr>
        <w:tc>
          <w:tcPr>
            <w:tcW w:w="2467" w:type="dxa"/>
          </w:tcPr>
          <w:p w14:paraId="1F39FAC1" w14:textId="77777777" w:rsidR="009E40C5" w:rsidRPr="007F2609" w:rsidRDefault="009E40C5" w:rsidP="00346178">
            <w:pPr>
              <w:pStyle w:val="TAL"/>
            </w:pPr>
            <w:r w:rsidRPr="007F2609">
              <w:t>6.4D.2.4 EVM equalizer spectrum flatness for UL MIMO</w:t>
            </w:r>
          </w:p>
        </w:tc>
        <w:tc>
          <w:tcPr>
            <w:tcW w:w="4071" w:type="dxa"/>
          </w:tcPr>
          <w:p w14:paraId="0E557CAF" w14:textId="77777777" w:rsidR="009E40C5" w:rsidRPr="007F2609" w:rsidRDefault="009E40C5" w:rsidP="00346178">
            <w:pPr>
              <w:pStyle w:val="TAL"/>
              <w:rPr>
                <w:bCs/>
                <w:szCs w:val="18"/>
              </w:rPr>
            </w:pPr>
            <w:r w:rsidRPr="007F2609">
              <w:t>Same as 6.4.2.4</w:t>
            </w:r>
            <w:r w:rsidRPr="007F2609">
              <w:rPr>
                <w:lang w:eastAsia="zh-CN"/>
              </w:rPr>
              <w:t xml:space="preserve"> for each antenna</w:t>
            </w:r>
          </w:p>
        </w:tc>
        <w:tc>
          <w:tcPr>
            <w:tcW w:w="3284" w:type="dxa"/>
          </w:tcPr>
          <w:p w14:paraId="009CEC64" w14:textId="77777777" w:rsidR="009E40C5" w:rsidRPr="007F2609" w:rsidRDefault="009E40C5" w:rsidP="00346178">
            <w:pPr>
              <w:pStyle w:val="TAL"/>
            </w:pPr>
            <w:r w:rsidRPr="007F2609">
              <w:t>Same as 6.4.2.4</w:t>
            </w:r>
          </w:p>
        </w:tc>
      </w:tr>
      <w:tr w:rsidR="00956E8D" w:rsidRPr="007F2609" w14:paraId="712C115D" w14:textId="77777777" w:rsidTr="007D481E">
        <w:trPr>
          <w:jc w:val="center"/>
        </w:trPr>
        <w:tc>
          <w:tcPr>
            <w:tcW w:w="2467" w:type="dxa"/>
          </w:tcPr>
          <w:p w14:paraId="0405E5D9" w14:textId="49F878A9" w:rsidR="00956E8D" w:rsidRPr="007F2609" w:rsidRDefault="00956E8D" w:rsidP="00956E8D">
            <w:pPr>
              <w:pStyle w:val="TAL"/>
            </w:pPr>
            <w:r w:rsidRPr="00A0227D">
              <w:t>6.4D.2.4_1 EVM equalizer spectrum flatness for SUL with UL MIMO</w:t>
            </w:r>
          </w:p>
        </w:tc>
        <w:tc>
          <w:tcPr>
            <w:tcW w:w="4071" w:type="dxa"/>
          </w:tcPr>
          <w:p w14:paraId="714F6D34" w14:textId="5C39D664" w:rsidR="00956E8D" w:rsidRPr="007F2609" w:rsidRDefault="00956E8D" w:rsidP="00956E8D">
            <w:pPr>
              <w:pStyle w:val="TAL"/>
            </w:pPr>
            <w:r w:rsidRPr="00A0227D">
              <w:t>Same as 6.4.2.4 for each antenna</w:t>
            </w:r>
          </w:p>
        </w:tc>
        <w:tc>
          <w:tcPr>
            <w:tcW w:w="3284" w:type="dxa"/>
          </w:tcPr>
          <w:p w14:paraId="0F1D46A6" w14:textId="31E2A2DB" w:rsidR="00956E8D" w:rsidRPr="007F2609" w:rsidRDefault="00956E8D" w:rsidP="00956E8D">
            <w:pPr>
              <w:pStyle w:val="TAL"/>
            </w:pPr>
            <w:r w:rsidRPr="00A0227D">
              <w:t>Same as 6.4.2.4</w:t>
            </w:r>
          </w:p>
        </w:tc>
      </w:tr>
      <w:tr w:rsidR="009E40C5" w:rsidRPr="007F2609" w14:paraId="1D24B4E0" w14:textId="77777777" w:rsidTr="007D481E">
        <w:trPr>
          <w:jc w:val="center"/>
        </w:trPr>
        <w:tc>
          <w:tcPr>
            <w:tcW w:w="2467" w:type="dxa"/>
          </w:tcPr>
          <w:p w14:paraId="7A29C98F" w14:textId="77777777" w:rsidR="009E40C5" w:rsidRPr="007F2609" w:rsidRDefault="009E40C5" w:rsidP="00346178">
            <w:pPr>
              <w:pStyle w:val="TAL"/>
            </w:pPr>
            <w:r w:rsidRPr="007F2609">
              <w:t>6.4D.3 Time alignment error for UL MIMO</w:t>
            </w:r>
          </w:p>
        </w:tc>
        <w:tc>
          <w:tcPr>
            <w:tcW w:w="4071" w:type="dxa"/>
          </w:tcPr>
          <w:p w14:paraId="30265A17" w14:textId="77777777" w:rsidR="009E40C5" w:rsidRPr="007F2609" w:rsidRDefault="009E40C5" w:rsidP="00346178">
            <w:pPr>
              <w:pStyle w:val="TAL"/>
            </w:pPr>
            <w:r w:rsidRPr="007F2609">
              <w:t>25ns</w:t>
            </w:r>
          </w:p>
        </w:tc>
        <w:tc>
          <w:tcPr>
            <w:tcW w:w="3284" w:type="dxa"/>
          </w:tcPr>
          <w:p w14:paraId="4A5AEC36" w14:textId="77777777" w:rsidR="009E40C5" w:rsidRPr="007F2609" w:rsidRDefault="009E40C5" w:rsidP="00346178">
            <w:pPr>
              <w:pStyle w:val="TAL"/>
            </w:pPr>
            <w:r w:rsidRPr="007F2609">
              <w:t xml:space="preserve">Minimum Requirement </w:t>
            </w:r>
            <w:r w:rsidRPr="007F2609">
              <w:rPr>
                <w:lang w:eastAsia="zh-CN"/>
              </w:rPr>
              <w:t>+</w:t>
            </w:r>
            <w:r w:rsidRPr="007F2609">
              <w:t xml:space="preserve"> TT</w:t>
            </w:r>
          </w:p>
        </w:tc>
      </w:tr>
      <w:tr w:rsidR="00956E8D" w:rsidRPr="007F2609" w14:paraId="769EC998" w14:textId="77777777" w:rsidTr="007D481E">
        <w:trPr>
          <w:jc w:val="center"/>
        </w:trPr>
        <w:tc>
          <w:tcPr>
            <w:tcW w:w="2467" w:type="dxa"/>
          </w:tcPr>
          <w:p w14:paraId="0B85D39A" w14:textId="462DCF64" w:rsidR="00956E8D" w:rsidRPr="007F2609" w:rsidRDefault="00956E8D" w:rsidP="00956E8D">
            <w:pPr>
              <w:pStyle w:val="TAL"/>
            </w:pPr>
            <w:r w:rsidRPr="00462CE3">
              <w:t>6.4D.3_1 Time alignment error for SUL with UL MIMO</w:t>
            </w:r>
          </w:p>
        </w:tc>
        <w:tc>
          <w:tcPr>
            <w:tcW w:w="4071" w:type="dxa"/>
          </w:tcPr>
          <w:p w14:paraId="28137970" w14:textId="667A18FA" w:rsidR="00956E8D" w:rsidRPr="007F2609" w:rsidRDefault="00956E8D" w:rsidP="00956E8D">
            <w:pPr>
              <w:pStyle w:val="TAL"/>
            </w:pPr>
            <w:r w:rsidRPr="00462CE3">
              <w:t>25ns</w:t>
            </w:r>
          </w:p>
        </w:tc>
        <w:tc>
          <w:tcPr>
            <w:tcW w:w="3284" w:type="dxa"/>
          </w:tcPr>
          <w:p w14:paraId="0E2683E6" w14:textId="751D0D01" w:rsidR="00956E8D" w:rsidRPr="007F2609" w:rsidRDefault="00956E8D" w:rsidP="00956E8D">
            <w:pPr>
              <w:pStyle w:val="TAL"/>
            </w:pPr>
            <w:r w:rsidRPr="00462CE3">
              <w:t>Minimum Requirement + TT</w:t>
            </w:r>
          </w:p>
        </w:tc>
      </w:tr>
      <w:tr w:rsidR="009E40C5" w:rsidRPr="007F2609" w14:paraId="1E6347C0" w14:textId="77777777" w:rsidTr="007D481E">
        <w:trPr>
          <w:jc w:val="center"/>
        </w:trPr>
        <w:tc>
          <w:tcPr>
            <w:tcW w:w="2467" w:type="dxa"/>
          </w:tcPr>
          <w:p w14:paraId="243BC660" w14:textId="6F293D66" w:rsidR="009E40C5" w:rsidRPr="007F2609" w:rsidRDefault="009E40C5" w:rsidP="00346178">
            <w:pPr>
              <w:pStyle w:val="TAL"/>
            </w:pPr>
            <w:r w:rsidRPr="007F2609">
              <w:t>6.4D.4 Requirements for Coherent UL MIMO</w:t>
            </w:r>
          </w:p>
        </w:tc>
        <w:tc>
          <w:tcPr>
            <w:tcW w:w="4071" w:type="dxa"/>
          </w:tcPr>
          <w:p w14:paraId="243611EA" w14:textId="77777777" w:rsidR="009E40C5" w:rsidRPr="007F2609" w:rsidRDefault="009E40C5" w:rsidP="00346178">
            <w:pPr>
              <w:pStyle w:val="TAL"/>
              <w:rPr>
                <w:bCs/>
                <w:szCs w:val="18"/>
              </w:rPr>
            </w:pPr>
            <w:r w:rsidRPr="007F2609">
              <w:t>FFS</w:t>
            </w:r>
          </w:p>
        </w:tc>
        <w:tc>
          <w:tcPr>
            <w:tcW w:w="3284" w:type="dxa"/>
          </w:tcPr>
          <w:p w14:paraId="495A0AF5" w14:textId="77777777" w:rsidR="009E40C5" w:rsidRPr="007F2609" w:rsidRDefault="009E40C5" w:rsidP="00346178">
            <w:pPr>
              <w:pStyle w:val="TAL"/>
            </w:pPr>
            <w:r w:rsidRPr="007F2609">
              <w:t>FFS</w:t>
            </w:r>
          </w:p>
        </w:tc>
      </w:tr>
      <w:tr w:rsidR="009E40C5" w:rsidRPr="007F2609" w14:paraId="2FC4F5ED" w14:textId="77777777" w:rsidTr="007D481E">
        <w:trPr>
          <w:jc w:val="center"/>
        </w:trPr>
        <w:tc>
          <w:tcPr>
            <w:tcW w:w="2467" w:type="dxa"/>
          </w:tcPr>
          <w:p w14:paraId="106A7B9C" w14:textId="77777777" w:rsidR="009E40C5" w:rsidRPr="007F2609" w:rsidRDefault="009E40C5" w:rsidP="00346178">
            <w:pPr>
              <w:pStyle w:val="TAL"/>
              <w:rPr>
                <w:rFonts w:eastAsia="Malgun Gothic"/>
                <w:lang w:eastAsia="en-US"/>
              </w:rPr>
            </w:pPr>
            <w:r w:rsidRPr="007F2609">
              <w:rPr>
                <w:rFonts w:eastAsia="Malgun Gothic"/>
                <w:lang w:eastAsia="en-US"/>
              </w:rPr>
              <w:lastRenderedPageBreak/>
              <w:t>6.4F.1 Frequency Error</w:t>
            </w:r>
          </w:p>
        </w:tc>
        <w:tc>
          <w:tcPr>
            <w:tcW w:w="4071" w:type="dxa"/>
          </w:tcPr>
          <w:p w14:paraId="6014C2C5" w14:textId="77777777" w:rsidR="009E40C5" w:rsidRPr="007F2609" w:rsidRDefault="009E40C5" w:rsidP="00346178">
            <w:pPr>
              <w:pStyle w:val="TAL"/>
              <w:rPr>
                <w:rFonts w:eastAsia="Malgun Gothic"/>
                <w:lang w:eastAsia="en-US"/>
              </w:rPr>
            </w:pPr>
            <w:r w:rsidRPr="007F2609">
              <w:rPr>
                <w:rFonts w:eastAsia="Malgun Gothic"/>
                <w:lang w:eastAsia="en-US"/>
              </w:rPr>
              <w:t>15 Hz</w:t>
            </w:r>
          </w:p>
        </w:tc>
        <w:tc>
          <w:tcPr>
            <w:tcW w:w="3284" w:type="dxa"/>
          </w:tcPr>
          <w:p w14:paraId="1780FB20" w14:textId="77777777" w:rsidR="009E40C5" w:rsidRPr="007F2609" w:rsidRDefault="009E40C5" w:rsidP="00346178">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346178">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346178">
            <w:pPr>
              <w:pStyle w:val="TAL"/>
              <w:rPr>
                <w:rFonts w:eastAsia="Malgun Gothic"/>
                <w:lang w:eastAsia="en-US"/>
              </w:rPr>
            </w:pPr>
          </w:p>
          <w:p w14:paraId="5267B5E0" w14:textId="77777777" w:rsidR="009E40C5" w:rsidRPr="007F2609" w:rsidRDefault="009E40C5" w:rsidP="00346178">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346178">
            <w:pPr>
              <w:pStyle w:val="TAL"/>
              <w:rPr>
                <w:rFonts w:eastAsia="Malgun Gothic" w:cs="Arial"/>
                <w:lang w:eastAsia="en-US"/>
              </w:rPr>
            </w:pPr>
            <w:r w:rsidRPr="007F2609">
              <w:rPr>
                <w:rFonts w:eastAsia="Malgun Gothic"/>
                <w:lang w:eastAsia="en-US"/>
              </w:rPr>
              <w:t>REFSENS + TT</w:t>
            </w:r>
          </w:p>
        </w:tc>
      </w:tr>
      <w:tr w:rsidR="001447E8" w:rsidRPr="007F2609" w14:paraId="3942837E" w14:textId="77777777" w:rsidTr="007D481E">
        <w:trPr>
          <w:jc w:val="center"/>
        </w:trPr>
        <w:tc>
          <w:tcPr>
            <w:tcW w:w="2467" w:type="dxa"/>
          </w:tcPr>
          <w:p w14:paraId="2044989F"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071" w:type="dxa"/>
          </w:tcPr>
          <w:p w14:paraId="029FC7B5" w14:textId="77777777" w:rsidR="001447E8" w:rsidRPr="006D669C" w:rsidRDefault="001447E8" w:rsidP="00346178">
            <w:pPr>
              <w:pStyle w:val="TAL"/>
              <w:rPr>
                <w:rFonts w:eastAsia="Malgun Gothic"/>
              </w:rPr>
            </w:pPr>
            <w:r>
              <w:rPr>
                <w:rFonts w:eastAsia="Malgun Gothic"/>
                <w:lang w:eastAsia="ko-KR"/>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46BD2A38" w14:textId="77777777" w:rsidR="001447E8" w:rsidRPr="006D669C" w:rsidRDefault="001447E8" w:rsidP="00346178">
            <w:pPr>
              <w:pStyle w:val="TAL"/>
              <w:rPr>
                <w:lang w:eastAsia="ko-KR"/>
              </w:rPr>
            </w:pPr>
          </w:p>
          <w:p w14:paraId="62097A6A" w14:textId="77777777" w:rsidR="001447E8" w:rsidRPr="007F2609" w:rsidRDefault="001447E8" w:rsidP="00346178">
            <w:pPr>
              <w:pStyle w:val="TAL"/>
              <w:rPr>
                <w:rFonts w:eastAsia="Malgun Gothic"/>
                <w:lang w:eastAsia="ko-KR"/>
              </w:rPr>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Pr>
          <w:p w14:paraId="20AA1DB6" w14:textId="77777777" w:rsidR="001447E8" w:rsidRPr="007F2609" w:rsidRDefault="001447E8" w:rsidP="00346178">
            <w:pPr>
              <w:pStyle w:val="TAL"/>
              <w:rPr>
                <w:rFonts w:eastAsia="Malgun Gothic"/>
              </w:rPr>
            </w:pPr>
            <w:r w:rsidRPr="007F2609">
              <w:t>Minimum requirement + TT</w:t>
            </w:r>
          </w:p>
        </w:tc>
      </w:tr>
      <w:tr w:rsidR="008D2195" w14:paraId="29151569" w14:textId="77777777" w:rsidTr="007D481E">
        <w:trPr>
          <w:jc w:val="center"/>
        </w:trPr>
        <w:tc>
          <w:tcPr>
            <w:tcW w:w="2467" w:type="dxa"/>
          </w:tcPr>
          <w:p w14:paraId="7640A2A3" w14:textId="77777777" w:rsidR="008D2195" w:rsidRDefault="008D2195" w:rsidP="00346178">
            <w:pPr>
              <w:pStyle w:val="TAL"/>
              <w:rPr>
                <w:rFonts w:eastAsia="Malgun Gothic"/>
              </w:rPr>
            </w:pPr>
            <w:r>
              <w:rPr>
                <w:rFonts w:eastAsia="Malgun Gothic"/>
              </w:rPr>
              <w:t>6.4F.2.2 Carrier Leakage</w:t>
            </w:r>
          </w:p>
        </w:tc>
        <w:tc>
          <w:tcPr>
            <w:tcW w:w="4071" w:type="dxa"/>
          </w:tcPr>
          <w:p w14:paraId="28AC2B78" w14:textId="08F25784" w:rsidR="008D2195" w:rsidRDefault="004572DB" w:rsidP="00346178">
            <w:pPr>
              <w:pStyle w:val="TAL"/>
              <w:rPr>
                <w:rFonts w:eastAsia="Malgun Gothic"/>
              </w:rPr>
            </w:pPr>
            <w:r>
              <w:t>Same as 6.4.2.2</w:t>
            </w:r>
          </w:p>
        </w:tc>
        <w:tc>
          <w:tcPr>
            <w:tcW w:w="3284" w:type="dxa"/>
          </w:tcPr>
          <w:p w14:paraId="700C75EE" w14:textId="54142B8F" w:rsidR="008D2195" w:rsidRDefault="004572DB" w:rsidP="00346178">
            <w:pPr>
              <w:pStyle w:val="TAL"/>
              <w:rPr>
                <w:rFonts w:eastAsia="Malgun Gothic"/>
              </w:rPr>
            </w:pPr>
            <w:r>
              <w:t>Same as 6.4.2.2</w:t>
            </w:r>
          </w:p>
        </w:tc>
      </w:tr>
      <w:tr w:rsidR="004572DB" w14:paraId="4FE7F651" w14:textId="77777777" w:rsidTr="007D481E">
        <w:trPr>
          <w:jc w:val="center"/>
        </w:trPr>
        <w:tc>
          <w:tcPr>
            <w:tcW w:w="2467" w:type="dxa"/>
          </w:tcPr>
          <w:p w14:paraId="1D9E9760" w14:textId="77777777" w:rsidR="004572DB" w:rsidRDefault="004572DB" w:rsidP="00346178">
            <w:pPr>
              <w:pStyle w:val="TAL"/>
            </w:pPr>
            <w:r>
              <w:t>6.4F.2.3 In-band emissions</w:t>
            </w:r>
          </w:p>
        </w:tc>
        <w:tc>
          <w:tcPr>
            <w:tcW w:w="4071" w:type="dxa"/>
          </w:tcPr>
          <w:p w14:paraId="682208CD" w14:textId="77777777" w:rsidR="004572DB" w:rsidRDefault="004572DB" w:rsidP="00346178">
            <w:pPr>
              <w:pStyle w:val="TAL"/>
            </w:pPr>
            <w:r>
              <w:t>Same as 6.4.2.3</w:t>
            </w:r>
          </w:p>
        </w:tc>
        <w:tc>
          <w:tcPr>
            <w:tcW w:w="3284" w:type="dxa"/>
          </w:tcPr>
          <w:p w14:paraId="7CB892E3" w14:textId="77777777" w:rsidR="004572DB" w:rsidRDefault="004572DB" w:rsidP="00346178">
            <w:pPr>
              <w:pStyle w:val="TAL"/>
            </w:pPr>
            <w:r>
              <w:t>Same as 6.4.2.3</w:t>
            </w:r>
          </w:p>
        </w:tc>
      </w:tr>
      <w:tr w:rsidR="004572DB" w14:paraId="09F64ACA" w14:textId="77777777" w:rsidTr="007D481E">
        <w:trPr>
          <w:jc w:val="center"/>
        </w:trPr>
        <w:tc>
          <w:tcPr>
            <w:tcW w:w="2467" w:type="dxa"/>
          </w:tcPr>
          <w:p w14:paraId="10E151FA" w14:textId="77777777" w:rsidR="004572DB" w:rsidRDefault="004572DB" w:rsidP="00346178">
            <w:pPr>
              <w:pStyle w:val="TAL"/>
            </w:pPr>
            <w:r>
              <w:t>6.4F.2.4 EVM equalizer spectrum flatness</w:t>
            </w:r>
          </w:p>
        </w:tc>
        <w:tc>
          <w:tcPr>
            <w:tcW w:w="4071" w:type="dxa"/>
          </w:tcPr>
          <w:p w14:paraId="2F12A16A" w14:textId="77777777" w:rsidR="004572DB" w:rsidRDefault="004572DB" w:rsidP="00346178">
            <w:pPr>
              <w:pStyle w:val="TAL"/>
            </w:pPr>
            <w:r>
              <w:t>Same as 6.4.2.4</w:t>
            </w:r>
          </w:p>
        </w:tc>
        <w:tc>
          <w:tcPr>
            <w:tcW w:w="3284" w:type="dxa"/>
          </w:tcPr>
          <w:p w14:paraId="78C71ED2" w14:textId="77777777" w:rsidR="004572DB" w:rsidRDefault="004572DB" w:rsidP="00346178">
            <w:pPr>
              <w:pStyle w:val="TAL"/>
            </w:pPr>
            <w:r>
              <w:t>Same as 6.4.2.4</w:t>
            </w:r>
          </w:p>
        </w:tc>
      </w:tr>
      <w:tr w:rsidR="00BA6B07" w:rsidRPr="007F2609" w14:paraId="3362BC96" w14:textId="77777777" w:rsidTr="007D481E">
        <w:trPr>
          <w:jc w:val="center"/>
        </w:trPr>
        <w:tc>
          <w:tcPr>
            <w:tcW w:w="2467" w:type="dxa"/>
          </w:tcPr>
          <w:p w14:paraId="1AF1FFE6" w14:textId="73B6DB93" w:rsidR="00BA6B07" w:rsidRPr="007F2609" w:rsidRDefault="00BA6B07" w:rsidP="00346178">
            <w:pPr>
              <w:pStyle w:val="TAL"/>
              <w:rPr>
                <w:rFonts w:eastAsia="Malgun Gothic"/>
                <w:lang w:eastAsia="en-US"/>
              </w:rPr>
            </w:pPr>
            <w:r w:rsidRPr="007F2609">
              <w:t>6.4G.1 Frequency Error for Tx Diversity</w:t>
            </w:r>
          </w:p>
        </w:tc>
        <w:tc>
          <w:tcPr>
            <w:tcW w:w="4071" w:type="dxa"/>
          </w:tcPr>
          <w:p w14:paraId="50F2E03D" w14:textId="491285E5" w:rsidR="00BA6B07" w:rsidRPr="007F2609" w:rsidRDefault="00BA6B07" w:rsidP="00346178">
            <w:pPr>
              <w:pStyle w:val="TAL"/>
              <w:rPr>
                <w:rFonts w:eastAsia="Malgun Gothic"/>
                <w:lang w:eastAsia="en-US"/>
              </w:rPr>
            </w:pPr>
            <w:r w:rsidRPr="007F2609">
              <w:t>Same as 6.4.1</w:t>
            </w:r>
            <w:r w:rsidRPr="007F2609">
              <w:rPr>
                <w:lang w:eastAsia="zh-CN"/>
              </w:rPr>
              <w:t xml:space="preserve"> for each antenna</w:t>
            </w:r>
          </w:p>
        </w:tc>
        <w:tc>
          <w:tcPr>
            <w:tcW w:w="3284" w:type="dxa"/>
          </w:tcPr>
          <w:p w14:paraId="10915B28" w14:textId="66A786D1" w:rsidR="00BA6B07" w:rsidRPr="007F2609" w:rsidRDefault="00BA6B07" w:rsidP="00346178">
            <w:pPr>
              <w:pStyle w:val="TAL"/>
              <w:rPr>
                <w:rFonts w:eastAsia="Malgun Gothic"/>
                <w:lang w:eastAsia="en-US"/>
              </w:rPr>
            </w:pPr>
            <w:r w:rsidRPr="007F2609">
              <w:t>Same as 6.4.1</w:t>
            </w:r>
          </w:p>
        </w:tc>
      </w:tr>
      <w:tr w:rsidR="00B966D8" w:rsidRPr="007F2609" w14:paraId="1E7067CB" w14:textId="77777777" w:rsidTr="007D481E">
        <w:trPr>
          <w:jc w:val="center"/>
        </w:trPr>
        <w:tc>
          <w:tcPr>
            <w:tcW w:w="2467" w:type="dxa"/>
          </w:tcPr>
          <w:p w14:paraId="4BC295BB" w14:textId="77777777" w:rsidR="00B966D8" w:rsidRPr="007F2609" w:rsidRDefault="00B966D8" w:rsidP="00346178">
            <w:pPr>
              <w:pStyle w:val="TAL"/>
            </w:pPr>
            <w:r w:rsidRPr="00262084">
              <w:t>6.4G.2.1</w:t>
            </w:r>
            <w:r>
              <w:t xml:space="preserve"> </w:t>
            </w:r>
            <w:r w:rsidRPr="00262084">
              <w:t>Error Vector Magnitude for Tx Diversity</w:t>
            </w:r>
          </w:p>
        </w:tc>
        <w:tc>
          <w:tcPr>
            <w:tcW w:w="4071" w:type="dxa"/>
          </w:tcPr>
          <w:p w14:paraId="02F70127" w14:textId="77777777" w:rsidR="00B966D8" w:rsidRPr="007F2609" w:rsidRDefault="00B966D8" w:rsidP="00346178">
            <w:pPr>
              <w:pStyle w:val="TAL"/>
            </w:pPr>
            <w:r>
              <w:t>FFS</w:t>
            </w:r>
          </w:p>
        </w:tc>
        <w:tc>
          <w:tcPr>
            <w:tcW w:w="3284" w:type="dxa"/>
          </w:tcPr>
          <w:p w14:paraId="58F3DCF4" w14:textId="77777777" w:rsidR="00B966D8" w:rsidRPr="007F2609" w:rsidRDefault="00B966D8" w:rsidP="00346178">
            <w:pPr>
              <w:pStyle w:val="TAL"/>
              <w:rPr>
                <w:lang w:eastAsia="zh-CN"/>
              </w:rPr>
            </w:pPr>
            <w:r>
              <w:rPr>
                <w:rFonts w:hint="eastAsia"/>
                <w:lang w:eastAsia="zh-CN"/>
              </w:rPr>
              <w:t>F</w:t>
            </w:r>
            <w:r>
              <w:rPr>
                <w:lang w:eastAsia="zh-CN"/>
              </w:rPr>
              <w:t>FS</w:t>
            </w:r>
          </w:p>
        </w:tc>
      </w:tr>
      <w:tr w:rsidR="00BA6B07" w:rsidRPr="007F2609" w14:paraId="3D5564E7" w14:textId="77777777" w:rsidTr="007D481E">
        <w:trPr>
          <w:jc w:val="center"/>
        </w:trPr>
        <w:tc>
          <w:tcPr>
            <w:tcW w:w="2467" w:type="dxa"/>
          </w:tcPr>
          <w:p w14:paraId="73FAB019" w14:textId="43EBFDF5" w:rsidR="00BA6B07" w:rsidRPr="007F2609" w:rsidRDefault="00BA6B07" w:rsidP="00346178">
            <w:pPr>
              <w:pStyle w:val="TAL"/>
              <w:rPr>
                <w:rFonts w:eastAsia="Malgun Gothic"/>
                <w:lang w:eastAsia="en-US"/>
              </w:rPr>
            </w:pPr>
            <w:r w:rsidRPr="007F2609">
              <w:t>6.4G.2.2 Carrier Leakage for Tx Diversity</w:t>
            </w:r>
          </w:p>
        </w:tc>
        <w:tc>
          <w:tcPr>
            <w:tcW w:w="4071" w:type="dxa"/>
          </w:tcPr>
          <w:p w14:paraId="7342A95D" w14:textId="4F7A6769" w:rsidR="00BA6B07" w:rsidRPr="007F2609" w:rsidRDefault="00BA6B07" w:rsidP="00346178">
            <w:pPr>
              <w:pStyle w:val="TAL"/>
              <w:rPr>
                <w:rFonts w:eastAsia="Malgun Gothic"/>
                <w:lang w:eastAsia="en-US"/>
              </w:rPr>
            </w:pPr>
            <w:r w:rsidRPr="007F2609">
              <w:t>Same as 6.4.2.2</w:t>
            </w:r>
            <w:r w:rsidRPr="007F2609">
              <w:rPr>
                <w:lang w:eastAsia="zh-CN"/>
              </w:rPr>
              <w:t xml:space="preserve"> for each antenna</w:t>
            </w:r>
          </w:p>
        </w:tc>
        <w:tc>
          <w:tcPr>
            <w:tcW w:w="3284" w:type="dxa"/>
          </w:tcPr>
          <w:p w14:paraId="5F683F68" w14:textId="25DE04F5" w:rsidR="00BA6B07" w:rsidRPr="007F2609" w:rsidRDefault="00BA6B07" w:rsidP="00346178">
            <w:pPr>
              <w:pStyle w:val="TAL"/>
              <w:rPr>
                <w:rFonts w:eastAsia="Malgun Gothic"/>
                <w:lang w:eastAsia="en-US"/>
              </w:rPr>
            </w:pPr>
            <w:r w:rsidRPr="007F2609">
              <w:t>Same as 6.4.2.2</w:t>
            </w:r>
          </w:p>
        </w:tc>
      </w:tr>
      <w:tr w:rsidR="00BA6B07" w:rsidRPr="007F2609" w14:paraId="3D37D515" w14:textId="77777777" w:rsidTr="007D481E">
        <w:trPr>
          <w:jc w:val="center"/>
        </w:trPr>
        <w:tc>
          <w:tcPr>
            <w:tcW w:w="2467" w:type="dxa"/>
          </w:tcPr>
          <w:p w14:paraId="54316B48" w14:textId="5170EE5D" w:rsidR="00BA6B07" w:rsidRPr="007F2609" w:rsidRDefault="00BA6B07" w:rsidP="00346178">
            <w:pPr>
              <w:pStyle w:val="TAL"/>
              <w:rPr>
                <w:rFonts w:eastAsia="Malgun Gothic"/>
                <w:lang w:eastAsia="en-US"/>
              </w:rPr>
            </w:pPr>
            <w:r w:rsidRPr="007F2609">
              <w:t>6.4G.2.3 In-band emissions for Tx Diversity</w:t>
            </w:r>
          </w:p>
        </w:tc>
        <w:tc>
          <w:tcPr>
            <w:tcW w:w="4071" w:type="dxa"/>
          </w:tcPr>
          <w:p w14:paraId="06ED9582" w14:textId="74754AEF" w:rsidR="00BA6B07" w:rsidRPr="007F2609" w:rsidRDefault="00BA6B07" w:rsidP="00346178">
            <w:pPr>
              <w:pStyle w:val="TAL"/>
              <w:rPr>
                <w:rFonts w:eastAsia="Malgun Gothic"/>
                <w:lang w:eastAsia="en-US"/>
              </w:rPr>
            </w:pPr>
            <w:r w:rsidRPr="007F2609">
              <w:t>Same as 6.4.2.3</w:t>
            </w:r>
            <w:r w:rsidRPr="007F2609">
              <w:rPr>
                <w:lang w:eastAsia="zh-CN"/>
              </w:rPr>
              <w:t xml:space="preserve"> for each antenna</w:t>
            </w:r>
          </w:p>
        </w:tc>
        <w:tc>
          <w:tcPr>
            <w:tcW w:w="3284" w:type="dxa"/>
          </w:tcPr>
          <w:p w14:paraId="638D425D" w14:textId="52C8BB45" w:rsidR="00BA6B07" w:rsidRPr="007F2609" w:rsidRDefault="00BA6B07" w:rsidP="00346178">
            <w:pPr>
              <w:pStyle w:val="TAL"/>
              <w:rPr>
                <w:rFonts w:eastAsia="Malgun Gothic"/>
                <w:lang w:eastAsia="en-US"/>
              </w:rPr>
            </w:pPr>
            <w:r w:rsidRPr="007F2609">
              <w:t>Same as 6.4.2.3</w:t>
            </w:r>
          </w:p>
        </w:tc>
      </w:tr>
      <w:tr w:rsidR="00BA6B07" w:rsidRPr="007F2609" w14:paraId="524B4788" w14:textId="77777777" w:rsidTr="007D481E">
        <w:trPr>
          <w:jc w:val="center"/>
        </w:trPr>
        <w:tc>
          <w:tcPr>
            <w:tcW w:w="2467" w:type="dxa"/>
          </w:tcPr>
          <w:p w14:paraId="6BCFBEEB" w14:textId="79C51710" w:rsidR="00BA6B07" w:rsidRPr="007F2609" w:rsidRDefault="00BA6B07" w:rsidP="00346178">
            <w:pPr>
              <w:pStyle w:val="TAL"/>
              <w:rPr>
                <w:rFonts w:eastAsia="Malgun Gothic"/>
                <w:lang w:eastAsia="en-US"/>
              </w:rPr>
            </w:pPr>
            <w:r w:rsidRPr="007F2609">
              <w:t>6.4G.2.4 EVM equalizer spectrum flatness for Tx Diversity</w:t>
            </w:r>
          </w:p>
        </w:tc>
        <w:tc>
          <w:tcPr>
            <w:tcW w:w="4071" w:type="dxa"/>
          </w:tcPr>
          <w:p w14:paraId="1BDC35C9" w14:textId="1912A837" w:rsidR="00BA6B07" w:rsidRPr="007F2609" w:rsidRDefault="00BA6B07" w:rsidP="00346178">
            <w:pPr>
              <w:pStyle w:val="TAL"/>
              <w:rPr>
                <w:rFonts w:eastAsia="Malgun Gothic"/>
                <w:lang w:eastAsia="en-US"/>
              </w:rPr>
            </w:pPr>
            <w:r w:rsidRPr="007F2609">
              <w:t>Same as 6.4.2.4</w:t>
            </w:r>
            <w:r w:rsidRPr="007F2609">
              <w:rPr>
                <w:lang w:eastAsia="zh-CN"/>
              </w:rPr>
              <w:t xml:space="preserve"> for each antenna</w:t>
            </w:r>
          </w:p>
        </w:tc>
        <w:tc>
          <w:tcPr>
            <w:tcW w:w="3284" w:type="dxa"/>
          </w:tcPr>
          <w:p w14:paraId="6A080F99" w14:textId="7BCC12EE" w:rsidR="00BA6B07" w:rsidRPr="007F2609" w:rsidRDefault="00BA6B07" w:rsidP="00346178">
            <w:pPr>
              <w:pStyle w:val="TAL"/>
              <w:rPr>
                <w:rFonts w:eastAsia="Malgun Gothic"/>
                <w:lang w:eastAsia="en-US"/>
              </w:rPr>
            </w:pPr>
            <w:r w:rsidRPr="007F2609">
              <w:t>Same as 6.4.2.4</w:t>
            </w:r>
          </w:p>
        </w:tc>
      </w:tr>
      <w:tr w:rsidR="009E40C5" w:rsidRPr="007F2609" w14:paraId="191070FE" w14:textId="77777777" w:rsidTr="007D481E">
        <w:trPr>
          <w:jc w:val="center"/>
        </w:trPr>
        <w:tc>
          <w:tcPr>
            <w:tcW w:w="2467" w:type="dxa"/>
          </w:tcPr>
          <w:p w14:paraId="61C4560F" w14:textId="77777777" w:rsidR="009E40C5" w:rsidRPr="007F2609" w:rsidRDefault="009E40C5" w:rsidP="00346178">
            <w:pPr>
              <w:pStyle w:val="TAL"/>
              <w:rPr>
                <w:rFonts w:cs="v4.2.0"/>
              </w:rPr>
            </w:pPr>
            <w:r w:rsidRPr="007F2609">
              <w:t>6.5.1 Occupied bandwidth</w:t>
            </w:r>
          </w:p>
        </w:tc>
        <w:tc>
          <w:tcPr>
            <w:tcW w:w="4071" w:type="dxa"/>
          </w:tcPr>
          <w:p w14:paraId="442657F6" w14:textId="77777777" w:rsidR="009E40C5" w:rsidRPr="007F2609" w:rsidRDefault="009E40C5" w:rsidP="00346178">
            <w:pPr>
              <w:pStyle w:val="TAL"/>
            </w:pPr>
            <w:r w:rsidRPr="007F2609">
              <w:t>0 kHz</w:t>
            </w:r>
          </w:p>
        </w:tc>
        <w:tc>
          <w:tcPr>
            <w:tcW w:w="3284" w:type="dxa"/>
          </w:tcPr>
          <w:p w14:paraId="0E096265" w14:textId="77777777" w:rsidR="009E40C5" w:rsidRPr="007F2609" w:rsidRDefault="009E40C5" w:rsidP="00346178">
            <w:pPr>
              <w:pStyle w:val="TAL"/>
            </w:pPr>
            <w:r w:rsidRPr="007F2609">
              <w:t>Minimum requirement + TT</w:t>
            </w:r>
          </w:p>
        </w:tc>
      </w:tr>
      <w:tr w:rsidR="009E40C5" w:rsidRPr="007F2609" w14:paraId="689240C8" w14:textId="77777777" w:rsidTr="007D481E">
        <w:trPr>
          <w:jc w:val="center"/>
        </w:trPr>
        <w:tc>
          <w:tcPr>
            <w:tcW w:w="2467" w:type="dxa"/>
          </w:tcPr>
          <w:p w14:paraId="26CB91DF" w14:textId="77777777" w:rsidR="009E40C5" w:rsidRPr="007F2609" w:rsidRDefault="009E40C5" w:rsidP="00346178">
            <w:pPr>
              <w:pStyle w:val="TAL"/>
              <w:rPr>
                <w:rFonts w:cs="v4.2.0"/>
              </w:rPr>
            </w:pPr>
            <w:r w:rsidRPr="007F2609">
              <w:t>6.5.2.2 Spectrum Emission Mask</w:t>
            </w:r>
          </w:p>
        </w:tc>
        <w:tc>
          <w:tcPr>
            <w:tcW w:w="4071" w:type="dxa"/>
          </w:tcPr>
          <w:p w14:paraId="6AA7EA6E" w14:textId="77777777" w:rsidR="009E40C5" w:rsidRPr="007F2609" w:rsidRDefault="009E40C5" w:rsidP="00346178">
            <w:pPr>
              <w:pStyle w:val="TAL"/>
            </w:pPr>
            <w:r w:rsidRPr="007F2609">
              <w:t>1.5 dB, f ≤ 3.0GHz</w:t>
            </w:r>
          </w:p>
          <w:p w14:paraId="46D976AC" w14:textId="77777777" w:rsidR="009E40C5" w:rsidRPr="007F2609" w:rsidRDefault="009E40C5" w:rsidP="00346178">
            <w:pPr>
              <w:pStyle w:val="TAL"/>
            </w:pPr>
            <w:r w:rsidRPr="007F2609">
              <w:t>1.8 dB, 3.0GHz &lt; f ≤ 6.0GHz</w:t>
            </w:r>
          </w:p>
        </w:tc>
        <w:tc>
          <w:tcPr>
            <w:tcW w:w="3284" w:type="dxa"/>
          </w:tcPr>
          <w:p w14:paraId="1FAA6FDD" w14:textId="77777777" w:rsidR="009E40C5" w:rsidRPr="007F2609" w:rsidRDefault="009E40C5" w:rsidP="00346178">
            <w:pPr>
              <w:pStyle w:val="TAL"/>
            </w:pPr>
            <w:r w:rsidRPr="007F2609">
              <w:t>Minimum requirement + TT</w:t>
            </w:r>
          </w:p>
        </w:tc>
      </w:tr>
      <w:tr w:rsidR="009E40C5" w:rsidRPr="007F2609" w14:paraId="4496F08A" w14:textId="77777777" w:rsidTr="007D481E">
        <w:trPr>
          <w:jc w:val="center"/>
        </w:trPr>
        <w:tc>
          <w:tcPr>
            <w:tcW w:w="2467" w:type="dxa"/>
          </w:tcPr>
          <w:p w14:paraId="4DCC2E25" w14:textId="77777777" w:rsidR="009E40C5" w:rsidRPr="007F2609" w:rsidRDefault="009E40C5" w:rsidP="00346178">
            <w:pPr>
              <w:pStyle w:val="TAL"/>
              <w:rPr>
                <w:rFonts w:cs="v4.2.0"/>
              </w:rPr>
            </w:pPr>
            <w:r w:rsidRPr="007F2609">
              <w:t>6.5.2.3 Additional spectrum emission mask</w:t>
            </w:r>
          </w:p>
        </w:tc>
        <w:tc>
          <w:tcPr>
            <w:tcW w:w="4071" w:type="dxa"/>
          </w:tcPr>
          <w:p w14:paraId="2D131417" w14:textId="77777777" w:rsidR="009E40C5" w:rsidRPr="007F2609" w:rsidRDefault="009E40C5" w:rsidP="00346178">
            <w:pPr>
              <w:pStyle w:val="TAL"/>
            </w:pPr>
            <w:r w:rsidRPr="007F2609">
              <w:t>1.5 dB, f ≤ 3.0GHz</w:t>
            </w:r>
          </w:p>
          <w:p w14:paraId="4FF6773E" w14:textId="77777777" w:rsidR="009E40C5" w:rsidRPr="007F2609" w:rsidRDefault="009E40C5" w:rsidP="00346178">
            <w:pPr>
              <w:pStyle w:val="TAL"/>
            </w:pPr>
            <w:r w:rsidRPr="007F2609">
              <w:t>1.8 dB, 3.0GHz &lt; f ≤ 6.0GHz</w:t>
            </w:r>
          </w:p>
        </w:tc>
        <w:tc>
          <w:tcPr>
            <w:tcW w:w="3284" w:type="dxa"/>
          </w:tcPr>
          <w:p w14:paraId="3D496AE7" w14:textId="77777777" w:rsidR="009E40C5" w:rsidRPr="007F2609" w:rsidRDefault="009E40C5" w:rsidP="00346178">
            <w:pPr>
              <w:pStyle w:val="TAL"/>
            </w:pPr>
            <w:r w:rsidRPr="007F2609">
              <w:t>Minimum requirement + TT</w:t>
            </w:r>
          </w:p>
        </w:tc>
      </w:tr>
      <w:tr w:rsidR="009E40C5" w:rsidRPr="007F2609" w14:paraId="49CE74A1" w14:textId="77777777" w:rsidTr="007D481E">
        <w:trPr>
          <w:jc w:val="center"/>
        </w:trPr>
        <w:tc>
          <w:tcPr>
            <w:tcW w:w="2467" w:type="dxa"/>
          </w:tcPr>
          <w:p w14:paraId="6D96C90E" w14:textId="77777777" w:rsidR="009E40C5" w:rsidRPr="007F2609" w:rsidRDefault="009E40C5" w:rsidP="00346178">
            <w:pPr>
              <w:pStyle w:val="TAL"/>
              <w:rPr>
                <w:rFonts w:cs="v4.2.0"/>
              </w:rPr>
            </w:pPr>
            <w:r w:rsidRPr="007F2609">
              <w:t>6.5.2.4.1 NR ACLR</w:t>
            </w:r>
          </w:p>
        </w:tc>
        <w:tc>
          <w:tcPr>
            <w:tcW w:w="4071" w:type="dxa"/>
          </w:tcPr>
          <w:p w14:paraId="4CABFFA4" w14:textId="77777777" w:rsidR="009E40C5" w:rsidRPr="007F2609" w:rsidRDefault="009E40C5" w:rsidP="00346178">
            <w:pPr>
              <w:pStyle w:val="TAL"/>
            </w:pPr>
            <w:r w:rsidRPr="007F2609">
              <w:t>Absolute requirement</w:t>
            </w:r>
          </w:p>
          <w:p w14:paraId="7D7B2398" w14:textId="77777777" w:rsidR="009E40C5" w:rsidRPr="007F2609" w:rsidRDefault="009E40C5" w:rsidP="00346178">
            <w:pPr>
              <w:pStyle w:val="TAL"/>
            </w:pPr>
            <w:r w:rsidRPr="007F2609">
              <w:t>0 dB</w:t>
            </w:r>
          </w:p>
          <w:p w14:paraId="7811896F" w14:textId="77777777" w:rsidR="009E40C5" w:rsidRPr="007F2609" w:rsidRDefault="009E40C5" w:rsidP="00346178">
            <w:pPr>
              <w:pStyle w:val="TAL"/>
            </w:pPr>
          </w:p>
          <w:p w14:paraId="53D2540B" w14:textId="77777777" w:rsidR="009E40C5" w:rsidRPr="007F2609" w:rsidRDefault="009E40C5" w:rsidP="00346178">
            <w:pPr>
              <w:pStyle w:val="TAL"/>
            </w:pPr>
            <w:r w:rsidRPr="007F2609">
              <w:t>Relative requirement</w:t>
            </w:r>
          </w:p>
          <w:p w14:paraId="46EF196A" w14:textId="77777777" w:rsidR="009E40C5" w:rsidRPr="007F2609" w:rsidRDefault="009E40C5" w:rsidP="00346178">
            <w:pPr>
              <w:pStyle w:val="TAL"/>
            </w:pPr>
            <w:r w:rsidRPr="007F2609">
              <w:t>0.8 dB</w:t>
            </w:r>
          </w:p>
        </w:tc>
        <w:tc>
          <w:tcPr>
            <w:tcW w:w="3284" w:type="dxa"/>
          </w:tcPr>
          <w:p w14:paraId="5DAED52B" w14:textId="77777777" w:rsidR="009E40C5" w:rsidRPr="007F2609" w:rsidRDefault="009E40C5" w:rsidP="00346178">
            <w:pPr>
              <w:pStyle w:val="TAL"/>
            </w:pPr>
            <w:r w:rsidRPr="007F2609">
              <w:t>Absolute requirement</w:t>
            </w:r>
          </w:p>
          <w:p w14:paraId="1734AE69" w14:textId="77777777" w:rsidR="009E40C5" w:rsidRPr="007F2609" w:rsidRDefault="009E40C5" w:rsidP="00346178">
            <w:pPr>
              <w:pStyle w:val="TAL"/>
            </w:pPr>
            <w:r w:rsidRPr="007F2609">
              <w:t>ACLR Minimum Requirement + TT</w:t>
            </w:r>
          </w:p>
          <w:p w14:paraId="5B13B92D" w14:textId="77777777" w:rsidR="009E40C5" w:rsidRPr="007F2609" w:rsidRDefault="009E40C5" w:rsidP="00346178">
            <w:pPr>
              <w:pStyle w:val="TAL"/>
            </w:pPr>
          </w:p>
          <w:p w14:paraId="1EB3D4AF" w14:textId="77777777" w:rsidR="009E40C5" w:rsidRPr="007F2609" w:rsidRDefault="009E40C5" w:rsidP="00346178">
            <w:pPr>
              <w:pStyle w:val="TAL"/>
            </w:pPr>
            <w:r w:rsidRPr="007F2609">
              <w:t>Relative requirement</w:t>
            </w:r>
          </w:p>
          <w:p w14:paraId="73F2EF2D" w14:textId="77777777" w:rsidR="009E40C5" w:rsidRPr="007F2609" w:rsidRDefault="009E40C5" w:rsidP="00346178">
            <w:pPr>
              <w:pStyle w:val="TAL"/>
            </w:pPr>
            <w:r w:rsidRPr="007F2609">
              <w:t>ACLR Minimum Requirement - TT</w:t>
            </w:r>
          </w:p>
        </w:tc>
      </w:tr>
      <w:tr w:rsidR="009E40C5" w:rsidRPr="007F2609" w14:paraId="33707195" w14:textId="77777777" w:rsidTr="007D481E">
        <w:trPr>
          <w:jc w:val="center"/>
        </w:trPr>
        <w:tc>
          <w:tcPr>
            <w:tcW w:w="2467" w:type="dxa"/>
          </w:tcPr>
          <w:p w14:paraId="105D11E4" w14:textId="77777777" w:rsidR="009E40C5" w:rsidRPr="007F2609" w:rsidRDefault="009E40C5" w:rsidP="00346178">
            <w:pPr>
              <w:pStyle w:val="TAL"/>
              <w:rPr>
                <w:rFonts w:cs="v4.2.0"/>
              </w:rPr>
            </w:pPr>
            <w:r w:rsidRPr="007F2609">
              <w:t>6.5.2.4.2 UTRA ACLR</w:t>
            </w:r>
          </w:p>
        </w:tc>
        <w:tc>
          <w:tcPr>
            <w:tcW w:w="4071" w:type="dxa"/>
          </w:tcPr>
          <w:p w14:paraId="5D8423A7" w14:textId="77777777" w:rsidR="009E40C5" w:rsidRPr="007F2609" w:rsidRDefault="009E40C5" w:rsidP="00346178">
            <w:pPr>
              <w:pStyle w:val="TAL"/>
            </w:pPr>
            <w:r w:rsidRPr="007F2609">
              <w:t>Same as 6.5.2.4.1</w:t>
            </w:r>
          </w:p>
        </w:tc>
        <w:tc>
          <w:tcPr>
            <w:tcW w:w="3284" w:type="dxa"/>
          </w:tcPr>
          <w:p w14:paraId="3158B6FA" w14:textId="77777777" w:rsidR="009E40C5" w:rsidRPr="007F2609" w:rsidRDefault="009E40C5" w:rsidP="00346178">
            <w:pPr>
              <w:pStyle w:val="TAL"/>
            </w:pPr>
            <w:r w:rsidRPr="007F2609">
              <w:t>Same as 6.5.2.4.1</w:t>
            </w:r>
          </w:p>
        </w:tc>
      </w:tr>
      <w:tr w:rsidR="009E40C5" w:rsidRPr="007F2609" w14:paraId="5FC5750F" w14:textId="77777777" w:rsidTr="007D481E">
        <w:trPr>
          <w:jc w:val="center"/>
        </w:trPr>
        <w:tc>
          <w:tcPr>
            <w:tcW w:w="2467" w:type="dxa"/>
          </w:tcPr>
          <w:p w14:paraId="7BC23605" w14:textId="77777777" w:rsidR="009E40C5" w:rsidRPr="007F2609" w:rsidRDefault="009E40C5" w:rsidP="00346178">
            <w:pPr>
              <w:pStyle w:val="TAL"/>
              <w:rPr>
                <w:rFonts w:cs="v4.2.0"/>
              </w:rPr>
            </w:pPr>
            <w:r w:rsidRPr="007F2609">
              <w:t>6.5.3.1 General spurious emissions</w:t>
            </w:r>
          </w:p>
        </w:tc>
        <w:tc>
          <w:tcPr>
            <w:tcW w:w="4071" w:type="dxa"/>
          </w:tcPr>
          <w:p w14:paraId="649F564D" w14:textId="77777777" w:rsidR="009E40C5" w:rsidRPr="007F2609" w:rsidRDefault="009E40C5" w:rsidP="00346178">
            <w:pPr>
              <w:pStyle w:val="TAL"/>
            </w:pPr>
            <w:r w:rsidRPr="007F2609">
              <w:t>0 dB</w:t>
            </w:r>
          </w:p>
        </w:tc>
        <w:tc>
          <w:tcPr>
            <w:tcW w:w="3284" w:type="dxa"/>
          </w:tcPr>
          <w:p w14:paraId="4FBEA4CF" w14:textId="77777777" w:rsidR="009E40C5" w:rsidRPr="007F2609" w:rsidRDefault="009E40C5" w:rsidP="00346178">
            <w:pPr>
              <w:pStyle w:val="TAL"/>
            </w:pPr>
            <w:r w:rsidRPr="007F2609">
              <w:t>Minimum requirement + TT</w:t>
            </w:r>
          </w:p>
        </w:tc>
      </w:tr>
      <w:tr w:rsidR="009E40C5" w:rsidRPr="007F2609" w14:paraId="4B06F6E6" w14:textId="77777777" w:rsidTr="007D481E">
        <w:trPr>
          <w:jc w:val="center"/>
        </w:trPr>
        <w:tc>
          <w:tcPr>
            <w:tcW w:w="2467" w:type="dxa"/>
          </w:tcPr>
          <w:p w14:paraId="3528B4D0" w14:textId="77777777" w:rsidR="009E40C5" w:rsidRPr="007F2609" w:rsidRDefault="009E40C5" w:rsidP="00346178">
            <w:pPr>
              <w:pStyle w:val="TAL"/>
              <w:rPr>
                <w:rFonts w:cs="v4.2.0"/>
              </w:rPr>
            </w:pPr>
            <w:r w:rsidRPr="007F2609">
              <w:t>6.5.3.2 Spurious emission for UE co-existence</w:t>
            </w:r>
          </w:p>
        </w:tc>
        <w:tc>
          <w:tcPr>
            <w:tcW w:w="4071" w:type="dxa"/>
          </w:tcPr>
          <w:p w14:paraId="75AD6CC5" w14:textId="77777777" w:rsidR="009E40C5" w:rsidRPr="007F2609" w:rsidRDefault="009E40C5" w:rsidP="00346178">
            <w:pPr>
              <w:pStyle w:val="TAL"/>
            </w:pPr>
            <w:r w:rsidRPr="007F2609">
              <w:t>0 dB</w:t>
            </w:r>
          </w:p>
        </w:tc>
        <w:tc>
          <w:tcPr>
            <w:tcW w:w="3284" w:type="dxa"/>
          </w:tcPr>
          <w:p w14:paraId="1932C046" w14:textId="77777777" w:rsidR="009E40C5" w:rsidRPr="007F2609" w:rsidRDefault="009E40C5" w:rsidP="00346178">
            <w:pPr>
              <w:pStyle w:val="TAL"/>
            </w:pPr>
            <w:r w:rsidRPr="007F2609">
              <w:t>Minimum requirement + TT</w:t>
            </w:r>
          </w:p>
        </w:tc>
      </w:tr>
      <w:tr w:rsidR="009E40C5" w:rsidRPr="007F2609" w14:paraId="0F2FA1A1" w14:textId="77777777" w:rsidTr="007D481E">
        <w:trPr>
          <w:jc w:val="center"/>
        </w:trPr>
        <w:tc>
          <w:tcPr>
            <w:tcW w:w="2467" w:type="dxa"/>
          </w:tcPr>
          <w:p w14:paraId="653ABB9B" w14:textId="77777777" w:rsidR="009E40C5" w:rsidRPr="007F2609" w:rsidRDefault="009E40C5" w:rsidP="00346178">
            <w:pPr>
              <w:pStyle w:val="TAL"/>
              <w:rPr>
                <w:rFonts w:cs="v4.2.0"/>
              </w:rPr>
            </w:pPr>
            <w:r w:rsidRPr="007F2609">
              <w:t>6.5.3.3 Additional spurious emissions</w:t>
            </w:r>
          </w:p>
        </w:tc>
        <w:tc>
          <w:tcPr>
            <w:tcW w:w="4071" w:type="dxa"/>
          </w:tcPr>
          <w:p w14:paraId="193C1249" w14:textId="77777777" w:rsidR="009E40C5" w:rsidRPr="007F2609" w:rsidRDefault="009E40C5" w:rsidP="00346178">
            <w:pPr>
              <w:pStyle w:val="TAL"/>
            </w:pPr>
            <w:r w:rsidRPr="007F2609">
              <w:t>0 dB</w:t>
            </w:r>
          </w:p>
        </w:tc>
        <w:tc>
          <w:tcPr>
            <w:tcW w:w="3284" w:type="dxa"/>
          </w:tcPr>
          <w:p w14:paraId="3096405B" w14:textId="77777777" w:rsidR="009E40C5" w:rsidRPr="007F2609" w:rsidRDefault="009E40C5" w:rsidP="00346178">
            <w:pPr>
              <w:pStyle w:val="TAL"/>
            </w:pPr>
            <w:r w:rsidRPr="007F2609">
              <w:t>Minimum requirement + TT</w:t>
            </w:r>
          </w:p>
        </w:tc>
      </w:tr>
      <w:tr w:rsidR="009E40C5" w:rsidRPr="007F2609" w14:paraId="6E5BD628" w14:textId="77777777" w:rsidTr="007D481E">
        <w:trPr>
          <w:jc w:val="center"/>
        </w:trPr>
        <w:tc>
          <w:tcPr>
            <w:tcW w:w="2467" w:type="dxa"/>
          </w:tcPr>
          <w:p w14:paraId="3158444D" w14:textId="77777777" w:rsidR="009E40C5" w:rsidRPr="007F2609" w:rsidRDefault="009E40C5" w:rsidP="00346178">
            <w:pPr>
              <w:pStyle w:val="TAL"/>
              <w:rPr>
                <w:rFonts w:cs="v4.2.0"/>
              </w:rPr>
            </w:pPr>
            <w:r w:rsidRPr="007F2609">
              <w:t>6.5.4 Transmit intermodulation</w:t>
            </w:r>
          </w:p>
        </w:tc>
        <w:tc>
          <w:tcPr>
            <w:tcW w:w="4071" w:type="dxa"/>
          </w:tcPr>
          <w:p w14:paraId="22411B43" w14:textId="77777777" w:rsidR="009E40C5" w:rsidRPr="007F2609" w:rsidRDefault="009E40C5" w:rsidP="00346178">
            <w:pPr>
              <w:pStyle w:val="TAL"/>
            </w:pPr>
            <w:r w:rsidRPr="007F2609">
              <w:t>0 dB</w:t>
            </w:r>
          </w:p>
        </w:tc>
        <w:tc>
          <w:tcPr>
            <w:tcW w:w="3284" w:type="dxa"/>
          </w:tcPr>
          <w:p w14:paraId="36BF9249" w14:textId="77777777" w:rsidR="009E40C5" w:rsidRPr="007F2609" w:rsidRDefault="009E40C5" w:rsidP="00346178">
            <w:pPr>
              <w:pStyle w:val="TAL"/>
            </w:pPr>
            <w:r w:rsidRPr="007F2609">
              <w:t>CW interferer Minimum Requirement - TT</w:t>
            </w:r>
          </w:p>
        </w:tc>
      </w:tr>
      <w:tr w:rsidR="009E40C5" w:rsidRPr="007F2609" w14:paraId="00DEB673" w14:textId="77777777" w:rsidTr="007D481E">
        <w:trPr>
          <w:jc w:val="center"/>
        </w:trPr>
        <w:tc>
          <w:tcPr>
            <w:tcW w:w="2467" w:type="dxa"/>
          </w:tcPr>
          <w:p w14:paraId="54339BFD" w14:textId="752F926F" w:rsidR="009E40C5" w:rsidRPr="007F2609" w:rsidRDefault="009E40C5" w:rsidP="00346178">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71" w:type="dxa"/>
          </w:tcPr>
          <w:p w14:paraId="6848DB83" w14:textId="77777777" w:rsidR="009E40C5" w:rsidRDefault="009E40C5" w:rsidP="00346178">
            <w:pPr>
              <w:pStyle w:val="TAL"/>
            </w:pPr>
            <w:r w:rsidRPr="007F2609">
              <w:t>For inter-band CA: same as 6.5.1 for each CC</w:t>
            </w:r>
          </w:p>
          <w:p w14:paraId="74E98F18" w14:textId="77777777" w:rsidR="00BB6FF7" w:rsidRDefault="00BB6FF7" w:rsidP="00346178">
            <w:pPr>
              <w:pStyle w:val="TAL"/>
              <w:rPr>
                <w:rFonts w:eastAsiaTheme="minorEastAsia"/>
              </w:rPr>
            </w:pPr>
            <w:r>
              <w:rPr>
                <w:rFonts w:eastAsiaTheme="minorEastAsia"/>
              </w:rPr>
              <w:t xml:space="preserve">For intra-band CA: </w:t>
            </w:r>
          </w:p>
          <w:p w14:paraId="3F237B5D" w14:textId="77777777" w:rsidR="00BB6FF7" w:rsidRPr="007F2609" w:rsidRDefault="00BB6FF7" w:rsidP="00346178">
            <w:pPr>
              <w:pStyle w:val="TAL"/>
            </w:pPr>
            <w:r w:rsidRPr="007F2609">
              <w:t>Aggregated BW ≤ 100M: same as 6.</w:t>
            </w:r>
            <w:r>
              <w:t>5.1</w:t>
            </w:r>
            <w:r w:rsidRPr="007F2609">
              <w:t xml:space="preserve"> for </w:t>
            </w:r>
            <w:r>
              <w:t>aggregated channel bandwidth</w:t>
            </w:r>
          </w:p>
          <w:p w14:paraId="5AF422A2" w14:textId="4F406B23" w:rsidR="00BB6FF7" w:rsidRPr="007F2609" w:rsidRDefault="00BB6FF7" w:rsidP="00346178">
            <w:pPr>
              <w:pStyle w:val="TAL"/>
            </w:pPr>
            <w:r w:rsidRPr="007F2609">
              <w:t>Aggregated BW &gt; 100M: TBD</w:t>
            </w:r>
          </w:p>
        </w:tc>
        <w:tc>
          <w:tcPr>
            <w:tcW w:w="3284" w:type="dxa"/>
          </w:tcPr>
          <w:p w14:paraId="62E18601" w14:textId="77777777" w:rsidR="009E40C5" w:rsidRPr="007F2609" w:rsidRDefault="009E40C5" w:rsidP="00346178">
            <w:pPr>
              <w:pStyle w:val="TAL"/>
            </w:pPr>
          </w:p>
        </w:tc>
      </w:tr>
      <w:tr w:rsidR="009E40C5" w:rsidRPr="007F2609" w14:paraId="099189B3" w14:textId="77777777" w:rsidTr="007D481E">
        <w:trPr>
          <w:jc w:val="center"/>
        </w:trPr>
        <w:tc>
          <w:tcPr>
            <w:tcW w:w="2467" w:type="dxa"/>
          </w:tcPr>
          <w:p w14:paraId="7B0A0455" w14:textId="77777777" w:rsidR="009E40C5" w:rsidRPr="007F2609" w:rsidRDefault="009E40C5" w:rsidP="00346178">
            <w:pPr>
              <w:pStyle w:val="TAL"/>
            </w:pPr>
            <w:r w:rsidRPr="007F2609">
              <w:t>6.5A.2.2.1 Spectrum emission mask for CA (2UL CA)</w:t>
            </w:r>
          </w:p>
        </w:tc>
        <w:tc>
          <w:tcPr>
            <w:tcW w:w="4071" w:type="dxa"/>
          </w:tcPr>
          <w:p w14:paraId="63F0F4F4" w14:textId="77777777" w:rsidR="009E40C5" w:rsidRDefault="009E40C5" w:rsidP="00346178">
            <w:pPr>
              <w:pStyle w:val="TAL"/>
            </w:pPr>
            <w:r w:rsidRPr="007F2609">
              <w:t>For inter-band CA: same as 6.5.2.2 for each CC</w:t>
            </w:r>
          </w:p>
          <w:p w14:paraId="16E8A76E" w14:textId="77777777" w:rsidR="00BB6FF7" w:rsidRPr="007F2609" w:rsidRDefault="00BB6FF7" w:rsidP="00346178">
            <w:pPr>
              <w:pStyle w:val="TAL"/>
            </w:pPr>
            <w:r w:rsidRPr="007F2609">
              <w:t>For intra-band contiguous CA</w:t>
            </w:r>
          </w:p>
          <w:p w14:paraId="766BF75B" w14:textId="77777777" w:rsidR="00BB6FF7" w:rsidRPr="007F2609" w:rsidRDefault="00BB6FF7" w:rsidP="00346178">
            <w:pPr>
              <w:pStyle w:val="TAL"/>
            </w:pPr>
            <w:r w:rsidRPr="007F2609">
              <w:t>Aggregated BW ≤ 100M: same as 6.5.2.2</w:t>
            </w:r>
          </w:p>
          <w:p w14:paraId="4A5537AD" w14:textId="26FD5A71" w:rsidR="00BB6FF7" w:rsidRPr="007F2609" w:rsidRDefault="00BB6FF7" w:rsidP="00346178">
            <w:pPr>
              <w:pStyle w:val="TAL"/>
            </w:pPr>
            <w:r w:rsidRPr="007F2609">
              <w:t>Aggregated BW &gt; 100M: TBD</w:t>
            </w:r>
          </w:p>
        </w:tc>
        <w:tc>
          <w:tcPr>
            <w:tcW w:w="3284" w:type="dxa"/>
          </w:tcPr>
          <w:p w14:paraId="4245C489" w14:textId="77777777" w:rsidR="009E40C5" w:rsidRPr="007F2609" w:rsidRDefault="009E40C5" w:rsidP="00346178">
            <w:pPr>
              <w:pStyle w:val="TAL"/>
            </w:pPr>
            <w:r w:rsidRPr="007F2609">
              <w:t>Minimum requirement + TT</w:t>
            </w:r>
          </w:p>
        </w:tc>
      </w:tr>
      <w:tr w:rsidR="00BB6FF7" w:rsidRPr="007F2609" w14:paraId="70940034" w14:textId="77777777" w:rsidTr="007D481E">
        <w:trPr>
          <w:jc w:val="center"/>
        </w:trPr>
        <w:tc>
          <w:tcPr>
            <w:tcW w:w="2467" w:type="dxa"/>
          </w:tcPr>
          <w:p w14:paraId="56F3D9E5" w14:textId="77777777" w:rsidR="00BB6FF7" w:rsidRPr="007F2609" w:rsidRDefault="00BB6FF7" w:rsidP="00346178">
            <w:pPr>
              <w:pStyle w:val="TAL"/>
            </w:pPr>
            <w:r w:rsidRPr="007F2609">
              <w:t>6.5A.2.</w:t>
            </w:r>
            <w:r>
              <w:t>3</w:t>
            </w:r>
            <w:r w:rsidRPr="007F2609">
              <w:t xml:space="preserve">.1 </w:t>
            </w:r>
            <w:r>
              <w:t xml:space="preserve">Additional </w:t>
            </w:r>
            <w:r w:rsidRPr="007F2609">
              <w:t>Spectrum emission mask for CA (2UL CA)</w:t>
            </w:r>
          </w:p>
        </w:tc>
        <w:tc>
          <w:tcPr>
            <w:tcW w:w="4071" w:type="dxa"/>
          </w:tcPr>
          <w:p w14:paraId="63FB1588" w14:textId="77777777" w:rsidR="00BB6FF7" w:rsidRPr="007F2609" w:rsidRDefault="00BB6FF7" w:rsidP="00346178">
            <w:pPr>
              <w:pStyle w:val="TAL"/>
            </w:pPr>
            <w:r w:rsidRPr="007F2609">
              <w:t>For intra-band contiguous CA</w:t>
            </w:r>
          </w:p>
          <w:p w14:paraId="3275FF76" w14:textId="77777777" w:rsidR="00BB6FF7" w:rsidRPr="007F2609" w:rsidRDefault="00BB6FF7" w:rsidP="00346178">
            <w:pPr>
              <w:pStyle w:val="TAL"/>
            </w:pPr>
            <w:r w:rsidRPr="007F2609">
              <w:t>Aggregated BW ≤ 100M: same as 6.</w:t>
            </w:r>
            <w:r>
              <w:t>5.2.3</w:t>
            </w:r>
          </w:p>
          <w:p w14:paraId="73D631C6" w14:textId="77777777" w:rsidR="00BB6FF7" w:rsidRPr="007F2609" w:rsidRDefault="00BB6FF7" w:rsidP="00346178">
            <w:pPr>
              <w:pStyle w:val="TAL"/>
            </w:pPr>
            <w:r w:rsidRPr="007F2609">
              <w:t>Aggregated BW &gt; 100M: TBD</w:t>
            </w:r>
          </w:p>
        </w:tc>
        <w:tc>
          <w:tcPr>
            <w:tcW w:w="3284" w:type="dxa"/>
          </w:tcPr>
          <w:p w14:paraId="7B4065F2" w14:textId="77777777" w:rsidR="00BB6FF7" w:rsidRPr="007F2609" w:rsidRDefault="00BB6FF7" w:rsidP="00346178">
            <w:pPr>
              <w:pStyle w:val="TAL"/>
            </w:pPr>
          </w:p>
        </w:tc>
      </w:tr>
      <w:tr w:rsidR="009E40C5" w:rsidRPr="007F2609" w14:paraId="06FB7365" w14:textId="77777777" w:rsidTr="007D481E">
        <w:trPr>
          <w:jc w:val="center"/>
        </w:trPr>
        <w:tc>
          <w:tcPr>
            <w:tcW w:w="2467" w:type="dxa"/>
          </w:tcPr>
          <w:p w14:paraId="2F5C47E8" w14:textId="77777777" w:rsidR="009E40C5" w:rsidRPr="007F2609" w:rsidRDefault="009E40C5" w:rsidP="00346178">
            <w:pPr>
              <w:pStyle w:val="TAL"/>
            </w:pPr>
            <w:r w:rsidRPr="007F2609">
              <w:t>6.5A.2.4.1.1 NR ACLR for CA (2UL CA)</w:t>
            </w:r>
          </w:p>
        </w:tc>
        <w:tc>
          <w:tcPr>
            <w:tcW w:w="4071" w:type="dxa"/>
          </w:tcPr>
          <w:p w14:paraId="16D749CB" w14:textId="77777777" w:rsidR="009E40C5" w:rsidRDefault="009E40C5" w:rsidP="00346178">
            <w:pPr>
              <w:pStyle w:val="TAL"/>
            </w:pPr>
            <w:r w:rsidRPr="007F2609">
              <w:t>For inter-band CA: same as 6.5.2.4.1 for each CC</w:t>
            </w:r>
          </w:p>
          <w:p w14:paraId="505AEE51" w14:textId="77777777" w:rsidR="00BB6FF7" w:rsidRPr="007F2609" w:rsidRDefault="00BB6FF7" w:rsidP="00346178">
            <w:pPr>
              <w:pStyle w:val="TAL"/>
            </w:pPr>
            <w:r w:rsidRPr="007F2609">
              <w:t>For intra-band contiguous CA</w:t>
            </w:r>
          </w:p>
          <w:p w14:paraId="4B757D74" w14:textId="77777777" w:rsidR="00BB6FF7" w:rsidRPr="007F2609" w:rsidRDefault="00BB6FF7" w:rsidP="00346178">
            <w:pPr>
              <w:pStyle w:val="TAL"/>
            </w:pPr>
            <w:r w:rsidRPr="007F2609">
              <w:t>Aggregated BW ≤ 100M: same as 6.5.2.4.1</w:t>
            </w:r>
          </w:p>
          <w:p w14:paraId="023F6BBF" w14:textId="755AB7C9" w:rsidR="00BB6FF7" w:rsidRPr="007F2609" w:rsidRDefault="00BB6FF7" w:rsidP="00346178">
            <w:pPr>
              <w:pStyle w:val="TAL"/>
            </w:pPr>
            <w:r w:rsidRPr="007F2609">
              <w:t>Aggregated BW &gt; 100M: TBD</w:t>
            </w:r>
          </w:p>
        </w:tc>
        <w:tc>
          <w:tcPr>
            <w:tcW w:w="3284" w:type="dxa"/>
          </w:tcPr>
          <w:p w14:paraId="56153768" w14:textId="77777777" w:rsidR="009E40C5" w:rsidRPr="007F2609" w:rsidRDefault="009E40C5" w:rsidP="00346178">
            <w:pPr>
              <w:pStyle w:val="TAL"/>
            </w:pPr>
            <w:r w:rsidRPr="007F2609">
              <w:t>Same as 6.5.2.4.1</w:t>
            </w:r>
          </w:p>
        </w:tc>
      </w:tr>
      <w:tr w:rsidR="009E40C5" w:rsidRPr="007F2609" w14:paraId="02E5CFCE" w14:textId="77777777" w:rsidTr="007D481E">
        <w:trPr>
          <w:jc w:val="center"/>
        </w:trPr>
        <w:tc>
          <w:tcPr>
            <w:tcW w:w="2467" w:type="dxa"/>
          </w:tcPr>
          <w:p w14:paraId="77868F4D" w14:textId="77777777" w:rsidR="009E40C5" w:rsidRPr="007F2609" w:rsidRDefault="009E40C5" w:rsidP="00346178">
            <w:pPr>
              <w:pStyle w:val="TAL"/>
            </w:pPr>
            <w:r w:rsidRPr="007F2609">
              <w:t>6.5A.2.4.2.1 UTRA ACLR for CA (2UL CA)</w:t>
            </w:r>
          </w:p>
        </w:tc>
        <w:tc>
          <w:tcPr>
            <w:tcW w:w="4071" w:type="dxa"/>
          </w:tcPr>
          <w:p w14:paraId="00348439" w14:textId="77777777" w:rsidR="009E40C5" w:rsidRPr="007F2609" w:rsidRDefault="009E40C5" w:rsidP="00346178">
            <w:pPr>
              <w:pStyle w:val="TAL"/>
            </w:pPr>
            <w:r w:rsidRPr="007F2609">
              <w:t>For inter-band CA: same as 6.5.2.4.2 for each CC</w:t>
            </w:r>
          </w:p>
        </w:tc>
        <w:tc>
          <w:tcPr>
            <w:tcW w:w="3284" w:type="dxa"/>
          </w:tcPr>
          <w:p w14:paraId="79C12CEF" w14:textId="77777777" w:rsidR="009E40C5" w:rsidRPr="007F2609" w:rsidRDefault="009E40C5" w:rsidP="00346178">
            <w:pPr>
              <w:pStyle w:val="TAL"/>
            </w:pPr>
            <w:r w:rsidRPr="007F2609">
              <w:t>Same as 6.5.2.4.2</w:t>
            </w:r>
          </w:p>
        </w:tc>
      </w:tr>
      <w:tr w:rsidR="009E40C5" w:rsidRPr="007F2609" w14:paraId="31BC424B" w14:textId="77777777" w:rsidTr="007D481E">
        <w:trPr>
          <w:jc w:val="center"/>
        </w:trPr>
        <w:tc>
          <w:tcPr>
            <w:tcW w:w="2467" w:type="dxa"/>
          </w:tcPr>
          <w:p w14:paraId="4561C0D1" w14:textId="77777777" w:rsidR="009E40C5" w:rsidRPr="007F2609" w:rsidRDefault="009E40C5" w:rsidP="00346178">
            <w:pPr>
              <w:pStyle w:val="TAL"/>
            </w:pPr>
            <w:r w:rsidRPr="007F2609">
              <w:t>6.5A.3.1.1 General spurious emissions for CA (2UL CA)</w:t>
            </w:r>
          </w:p>
        </w:tc>
        <w:tc>
          <w:tcPr>
            <w:tcW w:w="4071" w:type="dxa"/>
          </w:tcPr>
          <w:p w14:paraId="522EE77F" w14:textId="77777777" w:rsidR="009E40C5" w:rsidRPr="007F2609" w:rsidRDefault="009E40C5" w:rsidP="00346178">
            <w:pPr>
              <w:pStyle w:val="TAL"/>
            </w:pPr>
            <w:r w:rsidRPr="007F2609">
              <w:t>0 dB</w:t>
            </w:r>
          </w:p>
        </w:tc>
        <w:tc>
          <w:tcPr>
            <w:tcW w:w="3284" w:type="dxa"/>
          </w:tcPr>
          <w:p w14:paraId="6C73CE3F" w14:textId="77777777" w:rsidR="009E40C5" w:rsidRPr="007F2609" w:rsidRDefault="009E40C5" w:rsidP="00346178">
            <w:pPr>
              <w:pStyle w:val="TAL"/>
            </w:pPr>
            <w:r w:rsidRPr="007F2609">
              <w:t>Minimum requirement + TT</w:t>
            </w:r>
          </w:p>
        </w:tc>
      </w:tr>
      <w:tr w:rsidR="009E40C5" w:rsidRPr="007F2609" w14:paraId="6D1B120F" w14:textId="77777777" w:rsidTr="007D481E">
        <w:trPr>
          <w:jc w:val="center"/>
        </w:trPr>
        <w:tc>
          <w:tcPr>
            <w:tcW w:w="2467" w:type="dxa"/>
          </w:tcPr>
          <w:p w14:paraId="1E481762" w14:textId="77777777" w:rsidR="009E40C5" w:rsidRPr="007F2609" w:rsidRDefault="009E40C5" w:rsidP="00346178">
            <w:pPr>
              <w:pStyle w:val="TAL"/>
            </w:pPr>
            <w:r w:rsidRPr="007F2609">
              <w:t>6.5A.3.2.1</w:t>
            </w:r>
            <w:r w:rsidRPr="007F2609">
              <w:tab/>
              <w:t>Spurious emissions for UE co-existence for CA (2UL CA)</w:t>
            </w:r>
          </w:p>
        </w:tc>
        <w:tc>
          <w:tcPr>
            <w:tcW w:w="4071" w:type="dxa"/>
          </w:tcPr>
          <w:p w14:paraId="4EB5BFCD" w14:textId="77777777" w:rsidR="009E40C5" w:rsidRPr="007F2609" w:rsidRDefault="009E40C5" w:rsidP="00346178">
            <w:pPr>
              <w:pStyle w:val="TAL"/>
            </w:pPr>
            <w:r w:rsidRPr="007F2609">
              <w:t>0 dB</w:t>
            </w:r>
          </w:p>
        </w:tc>
        <w:tc>
          <w:tcPr>
            <w:tcW w:w="3284" w:type="dxa"/>
          </w:tcPr>
          <w:p w14:paraId="2D8BF3F7" w14:textId="77777777" w:rsidR="009E40C5" w:rsidRPr="007F2609" w:rsidRDefault="009E40C5" w:rsidP="00346178">
            <w:pPr>
              <w:pStyle w:val="TAL"/>
            </w:pPr>
            <w:r w:rsidRPr="007F2609">
              <w:t>Minimum requirement + TT</w:t>
            </w:r>
          </w:p>
        </w:tc>
      </w:tr>
      <w:tr w:rsidR="00BB6FF7" w:rsidRPr="007F2609" w14:paraId="58B51695" w14:textId="77777777" w:rsidTr="007D481E">
        <w:trPr>
          <w:jc w:val="center"/>
        </w:trPr>
        <w:tc>
          <w:tcPr>
            <w:tcW w:w="2467" w:type="dxa"/>
          </w:tcPr>
          <w:p w14:paraId="621C8DC0" w14:textId="77777777" w:rsidR="00BB6FF7" w:rsidRPr="007F2609" w:rsidRDefault="00BB6FF7" w:rsidP="00346178">
            <w:pPr>
              <w:pStyle w:val="TAL"/>
            </w:pPr>
            <w:r w:rsidRPr="007F2609">
              <w:lastRenderedPageBreak/>
              <w:t>6.5A.3.</w:t>
            </w:r>
            <w:r>
              <w:t>3</w:t>
            </w:r>
            <w:r w:rsidRPr="007F2609">
              <w:t xml:space="preserve">.1 </w:t>
            </w:r>
            <w:r>
              <w:t xml:space="preserve">Additional </w:t>
            </w:r>
            <w:r w:rsidRPr="007F2609">
              <w:t>Spurious emission for CA (2UL CA)</w:t>
            </w:r>
          </w:p>
        </w:tc>
        <w:tc>
          <w:tcPr>
            <w:tcW w:w="4071" w:type="dxa"/>
          </w:tcPr>
          <w:p w14:paraId="7C76D896" w14:textId="77777777" w:rsidR="00BB6FF7" w:rsidRPr="007F2609" w:rsidRDefault="00BB6FF7" w:rsidP="00346178">
            <w:pPr>
              <w:pStyle w:val="TAL"/>
            </w:pPr>
            <w:r>
              <w:t>0dB</w:t>
            </w:r>
          </w:p>
        </w:tc>
        <w:tc>
          <w:tcPr>
            <w:tcW w:w="3284" w:type="dxa"/>
          </w:tcPr>
          <w:p w14:paraId="765FEA86" w14:textId="77777777" w:rsidR="00BB6FF7" w:rsidRPr="007F2609" w:rsidRDefault="00BB6FF7" w:rsidP="00346178">
            <w:pPr>
              <w:pStyle w:val="TAL"/>
            </w:pPr>
          </w:p>
        </w:tc>
      </w:tr>
      <w:tr w:rsidR="009E40C5" w:rsidRPr="007F2609" w14:paraId="338A85A5" w14:textId="77777777" w:rsidTr="007D481E">
        <w:trPr>
          <w:jc w:val="center"/>
        </w:trPr>
        <w:tc>
          <w:tcPr>
            <w:tcW w:w="2467" w:type="dxa"/>
          </w:tcPr>
          <w:p w14:paraId="4290C6A8" w14:textId="77777777" w:rsidR="009E40C5" w:rsidRPr="007F2609" w:rsidRDefault="009E40C5" w:rsidP="00346178">
            <w:pPr>
              <w:pStyle w:val="TAL"/>
            </w:pPr>
            <w:r w:rsidRPr="007F2609">
              <w:t>6.5A.4.1 Transmit intermodulation for CA (2UL CA)</w:t>
            </w:r>
          </w:p>
        </w:tc>
        <w:tc>
          <w:tcPr>
            <w:tcW w:w="4071" w:type="dxa"/>
          </w:tcPr>
          <w:p w14:paraId="4721E296" w14:textId="77777777" w:rsidR="009E40C5" w:rsidRPr="007F2609" w:rsidRDefault="009E40C5" w:rsidP="00346178">
            <w:pPr>
              <w:pStyle w:val="TAL"/>
            </w:pPr>
            <w:r w:rsidRPr="007F2609">
              <w:t>0 dB</w:t>
            </w:r>
          </w:p>
        </w:tc>
        <w:tc>
          <w:tcPr>
            <w:tcW w:w="3284" w:type="dxa"/>
          </w:tcPr>
          <w:p w14:paraId="79FE803C" w14:textId="77777777" w:rsidR="009E40C5" w:rsidRPr="007F2609" w:rsidRDefault="009E40C5" w:rsidP="00346178">
            <w:pPr>
              <w:pStyle w:val="TAL"/>
            </w:pPr>
            <w:r w:rsidRPr="007F2609">
              <w:t>CW interferer Minimum Requirement - TT</w:t>
            </w:r>
          </w:p>
        </w:tc>
      </w:tr>
      <w:tr w:rsidR="009E40C5" w:rsidRPr="007F2609" w14:paraId="54794C9D" w14:textId="77777777" w:rsidTr="007D481E">
        <w:trPr>
          <w:jc w:val="center"/>
        </w:trPr>
        <w:tc>
          <w:tcPr>
            <w:tcW w:w="2467" w:type="dxa"/>
          </w:tcPr>
          <w:p w14:paraId="6435CA8E" w14:textId="77777777" w:rsidR="009E40C5" w:rsidRPr="007F2609" w:rsidRDefault="009E40C5" w:rsidP="00346178">
            <w:pPr>
              <w:pStyle w:val="TAL"/>
            </w:pPr>
            <w:r w:rsidRPr="007F2609">
              <w:t>6.5C.1 Occupied bandwidth for SUL</w:t>
            </w:r>
          </w:p>
        </w:tc>
        <w:tc>
          <w:tcPr>
            <w:tcW w:w="4071" w:type="dxa"/>
          </w:tcPr>
          <w:p w14:paraId="7EA88B97" w14:textId="77777777" w:rsidR="009E40C5" w:rsidRPr="007F2609" w:rsidRDefault="009E40C5" w:rsidP="00346178">
            <w:pPr>
              <w:pStyle w:val="TAL"/>
            </w:pPr>
            <w:r w:rsidRPr="007F2609">
              <w:t>Same as 6.5.1</w:t>
            </w:r>
          </w:p>
        </w:tc>
        <w:tc>
          <w:tcPr>
            <w:tcW w:w="3284" w:type="dxa"/>
          </w:tcPr>
          <w:p w14:paraId="2300102D" w14:textId="77777777" w:rsidR="009E40C5" w:rsidRPr="007F2609" w:rsidRDefault="009E40C5" w:rsidP="00346178">
            <w:pPr>
              <w:pStyle w:val="TAL"/>
            </w:pPr>
            <w:r w:rsidRPr="007F2609">
              <w:t>Same as 6.5.1</w:t>
            </w:r>
          </w:p>
        </w:tc>
      </w:tr>
      <w:tr w:rsidR="009E40C5" w:rsidRPr="007F2609" w14:paraId="07281619" w14:textId="77777777" w:rsidTr="007D481E">
        <w:trPr>
          <w:jc w:val="center"/>
        </w:trPr>
        <w:tc>
          <w:tcPr>
            <w:tcW w:w="2467" w:type="dxa"/>
          </w:tcPr>
          <w:p w14:paraId="4C7CFAB3" w14:textId="77777777" w:rsidR="009E40C5" w:rsidRPr="007F2609" w:rsidRDefault="009E40C5" w:rsidP="00346178">
            <w:pPr>
              <w:pStyle w:val="TAL"/>
            </w:pPr>
            <w:r w:rsidRPr="007F2609">
              <w:t>6.5C.2.2 Spectrum Emission Mask for SUL</w:t>
            </w:r>
          </w:p>
        </w:tc>
        <w:tc>
          <w:tcPr>
            <w:tcW w:w="4071" w:type="dxa"/>
          </w:tcPr>
          <w:p w14:paraId="71AA92CB" w14:textId="77777777" w:rsidR="009E40C5" w:rsidRPr="007F2609" w:rsidRDefault="009E40C5" w:rsidP="00346178">
            <w:pPr>
              <w:pStyle w:val="TAL"/>
            </w:pPr>
            <w:r w:rsidRPr="007F2609">
              <w:t>Same as 6.5.2.2</w:t>
            </w:r>
          </w:p>
        </w:tc>
        <w:tc>
          <w:tcPr>
            <w:tcW w:w="3284" w:type="dxa"/>
          </w:tcPr>
          <w:p w14:paraId="37CE79EC" w14:textId="77777777" w:rsidR="009E40C5" w:rsidRPr="007F2609" w:rsidRDefault="009E40C5" w:rsidP="00346178">
            <w:pPr>
              <w:pStyle w:val="TAL"/>
            </w:pPr>
            <w:r w:rsidRPr="007F2609">
              <w:t>Same as 6.5.2.2</w:t>
            </w:r>
          </w:p>
        </w:tc>
      </w:tr>
      <w:tr w:rsidR="009E40C5" w:rsidRPr="007F2609" w14:paraId="01737504" w14:textId="77777777" w:rsidTr="007D481E">
        <w:trPr>
          <w:jc w:val="center"/>
        </w:trPr>
        <w:tc>
          <w:tcPr>
            <w:tcW w:w="2467" w:type="dxa"/>
          </w:tcPr>
          <w:p w14:paraId="27E47BE0" w14:textId="77777777" w:rsidR="009E40C5" w:rsidRPr="007F2609" w:rsidRDefault="009E40C5" w:rsidP="00346178">
            <w:pPr>
              <w:pStyle w:val="TAL"/>
            </w:pPr>
            <w:r w:rsidRPr="007F2609">
              <w:t>6.5C.2.3 Additional spectrum emission mask for SUL</w:t>
            </w:r>
          </w:p>
        </w:tc>
        <w:tc>
          <w:tcPr>
            <w:tcW w:w="4071" w:type="dxa"/>
          </w:tcPr>
          <w:p w14:paraId="0370FC19" w14:textId="77777777" w:rsidR="009E40C5" w:rsidRPr="007F2609" w:rsidRDefault="009E40C5" w:rsidP="00346178">
            <w:pPr>
              <w:pStyle w:val="TAL"/>
            </w:pPr>
            <w:r w:rsidRPr="007F2609">
              <w:t>Same as 6.5.2.3</w:t>
            </w:r>
          </w:p>
        </w:tc>
        <w:tc>
          <w:tcPr>
            <w:tcW w:w="3284" w:type="dxa"/>
          </w:tcPr>
          <w:p w14:paraId="2083F5A5" w14:textId="77777777" w:rsidR="009E40C5" w:rsidRPr="007F2609" w:rsidRDefault="009E40C5" w:rsidP="00346178">
            <w:pPr>
              <w:pStyle w:val="TAL"/>
            </w:pPr>
            <w:r w:rsidRPr="007F2609">
              <w:t>Same as 6.5.2.3</w:t>
            </w:r>
          </w:p>
        </w:tc>
      </w:tr>
      <w:tr w:rsidR="009E40C5" w:rsidRPr="007F2609" w14:paraId="14E055BE" w14:textId="77777777" w:rsidTr="007D481E">
        <w:trPr>
          <w:jc w:val="center"/>
        </w:trPr>
        <w:tc>
          <w:tcPr>
            <w:tcW w:w="2467" w:type="dxa"/>
          </w:tcPr>
          <w:p w14:paraId="455CC52A" w14:textId="77777777" w:rsidR="009E40C5" w:rsidRPr="007F2609" w:rsidRDefault="009E40C5" w:rsidP="00346178">
            <w:pPr>
              <w:pStyle w:val="TAL"/>
            </w:pPr>
            <w:r w:rsidRPr="007F2609">
              <w:t>6.5C.2.4.1 NR ACLR for SUL</w:t>
            </w:r>
          </w:p>
        </w:tc>
        <w:tc>
          <w:tcPr>
            <w:tcW w:w="4071" w:type="dxa"/>
          </w:tcPr>
          <w:p w14:paraId="1304A445" w14:textId="77777777" w:rsidR="009E40C5" w:rsidRPr="007F2609" w:rsidRDefault="009E40C5" w:rsidP="00346178">
            <w:pPr>
              <w:pStyle w:val="TAL"/>
            </w:pPr>
            <w:r w:rsidRPr="007F2609">
              <w:t>Same as 6.5.2.4.1</w:t>
            </w:r>
          </w:p>
        </w:tc>
        <w:tc>
          <w:tcPr>
            <w:tcW w:w="3284" w:type="dxa"/>
          </w:tcPr>
          <w:p w14:paraId="341E9900" w14:textId="77777777" w:rsidR="009E40C5" w:rsidRPr="007F2609" w:rsidRDefault="009E40C5" w:rsidP="00346178">
            <w:pPr>
              <w:pStyle w:val="TAL"/>
            </w:pPr>
            <w:r w:rsidRPr="007F2609">
              <w:t>Same as 6.5.2.4.1</w:t>
            </w:r>
          </w:p>
        </w:tc>
      </w:tr>
      <w:tr w:rsidR="009E40C5" w:rsidRPr="007F2609" w14:paraId="3A13385B" w14:textId="77777777" w:rsidTr="007D481E">
        <w:trPr>
          <w:jc w:val="center"/>
        </w:trPr>
        <w:tc>
          <w:tcPr>
            <w:tcW w:w="2467" w:type="dxa"/>
          </w:tcPr>
          <w:p w14:paraId="7D460B19" w14:textId="77777777" w:rsidR="009E40C5" w:rsidRPr="007F2609" w:rsidRDefault="009E40C5" w:rsidP="00346178">
            <w:pPr>
              <w:pStyle w:val="TAL"/>
            </w:pPr>
            <w:r w:rsidRPr="007F2609">
              <w:t>6.5C.2.4.2 UTRA ACLR for SUL</w:t>
            </w:r>
          </w:p>
        </w:tc>
        <w:tc>
          <w:tcPr>
            <w:tcW w:w="4071" w:type="dxa"/>
          </w:tcPr>
          <w:p w14:paraId="0324BD50" w14:textId="77777777" w:rsidR="009E40C5" w:rsidRPr="007F2609" w:rsidRDefault="009E40C5" w:rsidP="00346178">
            <w:pPr>
              <w:pStyle w:val="TAL"/>
            </w:pPr>
            <w:r w:rsidRPr="007F2609">
              <w:t>Same as 6.5.2.4.2</w:t>
            </w:r>
          </w:p>
        </w:tc>
        <w:tc>
          <w:tcPr>
            <w:tcW w:w="3284" w:type="dxa"/>
          </w:tcPr>
          <w:p w14:paraId="337F6A06" w14:textId="77777777" w:rsidR="009E40C5" w:rsidRPr="007F2609" w:rsidRDefault="009E40C5" w:rsidP="00346178">
            <w:pPr>
              <w:pStyle w:val="TAL"/>
            </w:pPr>
            <w:r w:rsidRPr="007F2609">
              <w:t>Same as 6.5.2.4.2</w:t>
            </w:r>
          </w:p>
        </w:tc>
      </w:tr>
      <w:tr w:rsidR="009E40C5" w:rsidRPr="007F2609" w14:paraId="2234DF95" w14:textId="77777777" w:rsidTr="007D481E">
        <w:trPr>
          <w:jc w:val="center"/>
        </w:trPr>
        <w:tc>
          <w:tcPr>
            <w:tcW w:w="2467" w:type="dxa"/>
          </w:tcPr>
          <w:p w14:paraId="0E65D32D" w14:textId="77777777" w:rsidR="009E40C5" w:rsidRPr="007F2609" w:rsidRDefault="009E40C5" w:rsidP="00346178">
            <w:pPr>
              <w:pStyle w:val="TAL"/>
            </w:pPr>
            <w:r w:rsidRPr="007F2609">
              <w:t>6.5C.3.1 General spurious emissions for SUL</w:t>
            </w:r>
          </w:p>
        </w:tc>
        <w:tc>
          <w:tcPr>
            <w:tcW w:w="4071" w:type="dxa"/>
          </w:tcPr>
          <w:p w14:paraId="73633033" w14:textId="77777777" w:rsidR="009E40C5" w:rsidRPr="007F2609" w:rsidRDefault="009E40C5" w:rsidP="00346178">
            <w:pPr>
              <w:pStyle w:val="TAL"/>
            </w:pPr>
            <w:r w:rsidRPr="007F2609">
              <w:t>Same as 6.5.3.1</w:t>
            </w:r>
          </w:p>
        </w:tc>
        <w:tc>
          <w:tcPr>
            <w:tcW w:w="3284" w:type="dxa"/>
          </w:tcPr>
          <w:p w14:paraId="3F3CFFFA" w14:textId="77777777" w:rsidR="009E40C5" w:rsidRPr="007F2609" w:rsidRDefault="009E40C5" w:rsidP="00346178">
            <w:pPr>
              <w:pStyle w:val="TAL"/>
            </w:pPr>
            <w:r w:rsidRPr="007F2609">
              <w:t>Same as 6.5.3.1</w:t>
            </w:r>
          </w:p>
        </w:tc>
      </w:tr>
      <w:tr w:rsidR="009E40C5" w:rsidRPr="007F2609" w14:paraId="0CD6C3C8" w14:textId="77777777" w:rsidTr="007D481E">
        <w:trPr>
          <w:jc w:val="center"/>
        </w:trPr>
        <w:tc>
          <w:tcPr>
            <w:tcW w:w="2467" w:type="dxa"/>
          </w:tcPr>
          <w:p w14:paraId="61720EB9" w14:textId="77777777" w:rsidR="009E40C5" w:rsidRPr="007F2609" w:rsidRDefault="009E40C5" w:rsidP="00346178">
            <w:pPr>
              <w:pStyle w:val="TAL"/>
            </w:pPr>
            <w:r w:rsidRPr="007F2609">
              <w:t>6.5C.3.2 Spurious emission for UE co-existence for SUL</w:t>
            </w:r>
          </w:p>
        </w:tc>
        <w:tc>
          <w:tcPr>
            <w:tcW w:w="4071" w:type="dxa"/>
          </w:tcPr>
          <w:p w14:paraId="6FABC6DD" w14:textId="77777777" w:rsidR="009E40C5" w:rsidRPr="007F2609" w:rsidRDefault="009E40C5" w:rsidP="00346178">
            <w:pPr>
              <w:pStyle w:val="TAL"/>
            </w:pPr>
            <w:r w:rsidRPr="007F2609">
              <w:t>Same as 6.5.3.2</w:t>
            </w:r>
          </w:p>
        </w:tc>
        <w:tc>
          <w:tcPr>
            <w:tcW w:w="3284" w:type="dxa"/>
          </w:tcPr>
          <w:p w14:paraId="2BF90F90" w14:textId="77777777" w:rsidR="009E40C5" w:rsidRPr="007F2609" w:rsidRDefault="009E40C5" w:rsidP="00346178">
            <w:pPr>
              <w:pStyle w:val="TAL"/>
            </w:pPr>
            <w:r w:rsidRPr="007F2609">
              <w:t>Same as 6.5.3.2</w:t>
            </w:r>
          </w:p>
        </w:tc>
      </w:tr>
      <w:tr w:rsidR="009E40C5" w:rsidRPr="007F2609" w14:paraId="4A6F07E4" w14:textId="77777777" w:rsidTr="007D481E">
        <w:trPr>
          <w:jc w:val="center"/>
        </w:trPr>
        <w:tc>
          <w:tcPr>
            <w:tcW w:w="2467" w:type="dxa"/>
          </w:tcPr>
          <w:p w14:paraId="2621998A" w14:textId="77777777" w:rsidR="009E40C5" w:rsidRPr="007F2609" w:rsidRDefault="009E40C5" w:rsidP="00346178">
            <w:pPr>
              <w:pStyle w:val="TAL"/>
            </w:pPr>
            <w:r w:rsidRPr="007F2609">
              <w:t>6.5C.3.3 Additional spurious emissions for SUL</w:t>
            </w:r>
          </w:p>
        </w:tc>
        <w:tc>
          <w:tcPr>
            <w:tcW w:w="4071" w:type="dxa"/>
          </w:tcPr>
          <w:p w14:paraId="720BFA5A" w14:textId="77777777" w:rsidR="009E40C5" w:rsidRPr="007F2609" w:rsidRDefault="009E40C5" w:rsidP="00346178">
            <w:pPr>
              <w:pStyle w:val="TAL"/>
            </w:pPr>
            <w:r w:rsidRPr="007F2609">
              <w:t>Same as 6.5.3.3</w:t>
            </w:r>
          </w:p>
        </w:tc>
        <w:tc>
          <w:tcPr>
            <w:tcW w:w="3284" w:type="dxa"/>
          </w:tcPr>
          <w:p w14:paraId="509049E0" w14:textId="77777777" w:rsidR="009E40C5" w:rsidRPr="007F2609" w:rsidRDefault="009E40C5" w:rsidP="00346178">
            <w:pPr>
              <w:pStyle w:val="TAL"/>
            </w:pPr>
            <w:r w:rsidRPr="007F2609">
              <w:t>Same as 6.5.3.3</w:t>
            </w:r>
          </w:p>
        </w:tc>
      </w:tr>
      <w:tr w:rsidR="009E40C5" w:rsidRPr="007F2609" w14:paraId="00766535" w14:textId="77777777" w:rsidTr="007D481E">
        <w:trPr>
          <w:jc w:val="center"/>
        </w:trPr>
        <w:tc>
          <w:tcPr>
            <w:tcW w:w="2467" w:type="dxa"/>
          </w:tcPr>
          <w:p w14:paraId="208E96CA" w14:textId="77777777" w:rsidR="009E40C5" w:rsidRPr="007F2609" w:rsidRDefault="009E40C5" w:rsidP="00346178">
            <w:pPr>
              <w:pStyle w:val="TAL"/>
            </w:pPr>
            <w:r w:rsidRPr="007F2609">
              <w:t>6.5C.4 Transmit intermodulation for SUL</w:t>
            </w:r>
          </w:p>
        </w:tc>
        <w:tc>
          <w:tcPr>
            <w:tcW w:w="4071" w:type="dxa"/>
          </w:tcPr>
          <w:p w14:paraId="193B7882" w14:textId="77777777" w:rsidR="009E40C5" w:rsidRPr="007F2609" w:rsidRDefault="009E40C5" w:rsidP="00346178">
            <w:pPr>
              <w:pStyle w:val="TAL"/>
            </w:pPr>
            <w:r w:rsidRPr="007F2609">
              <w:t>Same as 6.5.4</w:t>
            </w:r>
          </w:p>
        </w:tc>
        <w:tc>
          <w:tcPr>
            <w:tcW w:w="3284" w:type="dxa"/>
          </w:tcPr>
          <w:p w14:paraId="198AE4C0" w14:textId="77777777" w:rsidR="009E40C5" w:rsidRPr="007F2609" w:rsidRDefault="009E40C5" w:rsidP="00346178">
            <w:pPr>
              <w:pStyle w:val="TAL"/>
            </w:pPr>
            <w:r w:rsidRPr="007F2609">
              <w:t>Same as 6.5.4</w:t>
            </w:r>
          </w:p>
        </w:tc>
      </w:tr>
      <w:tr w:rsidR="009E40C5" w:rsidRPr="007F2609" w14:paraId="1900B35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346178">
            <w:pPr>
              <w:pStyle w:val="TAL"/>
            </w:pPr>
            <w:r w:rsidRPr="007F2609">
              <w:t>6.5D.1 Occupied bandwidth for UL MIMO</w:t>
            </w:r>
          </w:p>
        </w:tc>
        <w:tc>
          <w:tcPr>
            <w:tcW w:w="4071"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346178">
            <w:pPr>
              <w:pStyle w:val="TAL"/>
            </w:pPr>
            <w:r w:rsidRPr="007F2609">
              <w:t>Same as 6.5.1</w:t>
            </w:r>
          </w:p>
          <w:p w14:paraId="07268F9A" w14:textId="77777777" w:rsidR="009E40C5" w:rsidRPr="007F2609" w:rsidRDefault="009E40C5" w:rsidP="00346178">
            <w:pPr>
              <w:pStyle w:val="TAL"/>
            </w:pPr>
          </w:p>
          <w:p w14:paraId="43045A15" w14:textId="6D5FC549" w:rsidR="009E40C5" w:rsidRPr="007F2609" w:rsidRDefault="009E40C5" w:rsidP="00346178">
            <w:pPr>
              <w:pStyle w:val="TAL"/>
            </w:pPr>
            <w:r w:rsidRPr="007F2609">
              <w:t>Uplink power measurement applies to overall UL power, which is the linear sum of the output powers over all Tx antenna connectors</w:t>
            </w:r>
          </w:p>
        </w:tc>
      </w:tr>
      <w:tr w:rsidR="00436FCC" w:rsidRPr="007F2609" w14:paraId="47A5398C"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CBE9787" w14:textId="4BC6D9F7" w:rsidR="00436FCC" w:rsidRPr="007F2609" w:rsidRDefault="00436FCC" w:rsidP="00346178">
            <w:pPr>
              <w:pStyle w:val="TAL"/>
            </w:pPr>
            <w:r w:rsidRPr="00565D8E">
              <w:t>6.5D.1_2</w:t>
            </w:r>
            <w:r w:rsidR="00155B48">
              <w:t xml:space="preserve"> </w:t>
            </w:r>
            <w:r w:rsidRPr="00565D8E">
              <w:t>Occupied bandwidth for SUL with UL MIMO</w:t>
            </w:r>
          </w:p>
        </w:tc>
        <w:tc>
          <w:tcPr>
            <w:tcW w:w="4071" w:type="dxa"/>
            <w:tcBorders>
              <w:top w:val="single" w:sz="4" w:space="0" w:color="auto"/>
              <w:left w:val="single" w:sz="4" w:space="0" w:color="auto"/>
              <w:bottom w:val="single" w:sz="4" w:space="0" w:color="auto"/>
              <w:right w:val="single" w:sz="4" w:space="0" w:color="auto"/>
            </w:tcBorders>
          </w:tcPr>
          <w:p w14:paraId="56C7E205"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6.5D.1</w:t>
            </w:r>
          </w:p>
        </w:tc>
        <w:tc>
          <w:tcPr>
            <w:tcW w:w="3284" w:type="dxa"/>
            <w:tcBorders>
              <w:top w:val="single" w:sz="4" w:space="0" w:color="auto"/>
              <w:left w:val="single" w:sz="4" w:space="0" w:color="auto"/>
              <w:bottom w:val="single" w:sz="4" w:space="0" w:color="auto"/>
              <w:right w:val="single" w:sz="4" w:space="0" w:color="auto"/>
            </w:tcBorders>
          </w:tcPr>
          <w:p w14:paraId="4D36BAB3" w14:textId="77777777" w:rsidR="00436FCC" w:rsidRPr="007F2609" w:rsidRDefault="00436FCC" w:rsidP="00346178">
            <w:pPr>
              <w:pStyle w:val="TAL"/>
            </w:pPr>
            <w:r>
              <w:rPr>
                <w:rFonts w:hint="eastAsia"/>
                <w:lang w:eastAsia="zh-CN"/>
              </w:rPr>
              <w:t>S</w:t>
            </w:r>
            <w:r>
              <w:rPr>
                <w:lang w:eastAsia="zh-CN"/>
              </w:rPr>
              <w:t xml:space="preserve">ame as </w:t>
            </w:r>
            <w:r w:rsidRPr="007F2609">
              <w:t>6.5D.1</w:t>
            </w:r>
          </w:p>
        </w:tc>
      </w:tr>
      <w:tr w:rsidR="009E40C5" w:rsidRPr="007F2609" w14:paraId="220181F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346178">
            <w:pPr>
              <w:pStyle w:val="TAL"/>
            </w:pPr>
            <w:r w:rsidRPr="007F2609">
              <w:t>6.5D.2.2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346178">
            <w:pPr>
              <w:pStyle w:val="TAL"/>
            </w:pPr>
            <w:r w:rsidRPr="007F2609">
              <w:t>Same as 6.5.2.2</w:t>
            </w:r>
          </w:p>
          <w:p w14:paraId="27C90B30" w14:textId="77777777" w:rsidR="009E40C5" w:rsidRPr="007F2609" w:rsidRDefault="009E40C5" w:rsidP="00346178">
            <w:pPr>
              <w:pStyle w:val="TAL"/>
            </w:pPr>
          </w:p>
          <w:p w14:paraId="16324804" w14:textId="66BEF944"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436FCC" w:rsidRPr="007F2609" w14:paraId="698E075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5F84816" w14:textId="6694B7FA" w:rsidR="00436FCC" w:rsidRPr="007F2609" w:rsidRDefault="00436FCC" w:rsidP="00346178">
            <w:pPr>
              <w:pStyle w:val="TAL"/>
            </w:pPr>
            <w:r w:rsidRPr="00565D8E">
              <w:t>6.5D.2.2_1</w:t>
            </w:r>
            <w:r w:rsidR="00155B48">
              <w:t xml:space="preserve"> </w:t>
            </w:r>
            <w:r w:rsidRPr="00565D8E">
              <w:t>Spectrum emission mask for SUL with UL MIMO</w:t>
            </w:r>
          </w:p>
        </w:tc>
        <w:tc>
          <w:tcPr>
            <w:tcW w:w="4071" w:type="dxa"/>
            <w:tcBorders>
              <w:top w:val="single" w:sz="4" w:space="0" w:color="auto"/>
              <w:left w:val="single" w:sz="4" w:space="0" w:color="auto"/>
              <w:bottom w:val="single" w:sz="4" w:space="0" w:color="auto"/>
              <w:right w:val="single" w:sz="4" w:space="0" w:color="auto"/>
            </w:tcBorders>
          </w:tcPr>
          <w:p w14:paraId="40F227FE"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6.5D.2.2</w:t>
            </w:r>
          </w:p>
        </w:tc>
        <w:tc>
          <w:tcPr>
            <w:tcW w:w="3284" w:type="dxa"/>
            <w:tcBorders>
              <w:top w:val="single" w:sz="4" w:space="0" w:color="auto"/>
              <w:left w:val="single" w:sz="4" w:space="0" w:color="auto"/>
              <w:bottom w:val="single" w:sz="4" w:space="0" w:color="auto"/>
              <w:right w:val="single" w:sz="4" w:space="0" w:color="auto"/>
            </w:tcBorders>
          </w:tcPr>
          <w:p w14:paraId="24F5175D" w14:textId="77777777" w:rsidR="00436FCC" w:rsidRPr="007F2609" w:rsidRDefault="00436FCC" w:rsidP="00346178">
            <w:pPr>
              <w:pStyle w:val="TAL"/>
            </w:pPr>
            <w:r>
              <w:rPr>
                <w:rFonts w:hint="eastAsia"/>
                <w:lang w:eastAsia="zh-CN"/>
              </w:rPr>
              <w:t>S</w:t>
            </w:r>
            <w:r>
              <w:rPr>
                <w:lang w:eastAsia="zh-CN"/>
              </w:rPr>
              <w:t xml:space="preserve">ame as </w:t>
            </w:r>
            <w:r w:rsidRPr="007F2609">
              <w:t>6.5D.2.2</w:t>
            </w:r>
          </w:p>
        </w:tc>
      </w:tr>
      <w:tr w:rsidR="009E40C5" w:rsidRPr="007F2609" w14:paraId="5FA2E95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346178">
            <w:pPr>
              <w:pStyle w:val="TAL"/>
            </w:pPr>
            <w:r w:rsidRPr="007F2609">
              <w:t>6.5D.2.3 Additional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346178">
            <w:pPr>
              <w:pStyle w:val="TAL"/>
            </w:pPr>
            <w:r w:rsidRPr="007F2609">
              <w:t>Same as 6.5.2.3 for each antenna</w:t>
            </w:r>
          </w:p>
        </w:tc>
        <w:tc>
          <w:tcPr>
            <w:tcW w:w="3284"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346178">
            <w:pPr>
              <w:pStyle w:val="TAL"/>
            </w:pPr>
            <w:r w:rsidRPr="007F2609">
              <w:t>Same as 6.5.2.3</w:t>
            </w:r>
          </w:p>
        </w:tc>
      </w:tr>
      <w:tr w:rsidR="009E40C5" w:rsidRPr="007F2609" w14:paraId="20C1FDA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346178">
            <w:pPr>
              <w:pStyle w:val="TAL"/>
            </w:pPr>
            <w:r w:rsidRPr="007F2609">
              <w:t>6.5D.2.4.1 NR ACLR for UL MIMO</w:t>
            </w:r>
          </w:p>
        </w:tc>
        <w:tc>
          <w:tcPr>
            <w:tcW w:w="4071"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346178">
            <w:pPr>
              <w:pStyle w:val="TAL"/>
            </w:pPr>
            <w:r w:rsidRPr="007F2609">
              <w:t>Same as 6.5.2.4.1</w:t>
            </w:r>
          </w:p>
          <w:p w14:paraId="4E2B5EF8" w14:textId="77777777" w:rsidR="009E40C5" w:rsidRPr="007F2609" w:rsidRDefault="009E40C5" w:rsidP="00346178">
            <w:pPr>
              <w:pStyle w:val="TAL"/>
            </w:pPr>
          </w:p>
          <w:p w14:paraId="37645FF5" w14:textId="70E7316C"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96BFCE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09B6F5C" w14:textId="4A8E499D" w:rsidR="00956E8D" w:rsidRPr="007F2609" w:rsidRDefault="00956E8D" w:rsidP="00956E8D">
            <w:pPr>
              <w:pStyle w:val="TAL"/>
            </w:pPr>
            <w:r w:rsidRPr="007638C9">
              <w:t>6.5D.2.4.1_1 NR ACLR for SUL with UL MIMO</w:t>
            </w:r>
          </w:p>
        </w:tc>
        <w:tc>
          <w:tcPr>
            <w:tcW w:w="4071" w:type="dxa"/>
            <w:tcBorders>
              <w:top w:val="single" w:sz="4" w:space="0" w:color="auto"/>
              <w:left w:val="single" w:sz="4" w:space="0" w:color="auto"/>
              <w:bottom w:val="single" w:sz="4" w:space="0" w:color="auto"/>
              <w:right w:val="single" w:sz="4" w:space="0" w:color="auto"/>
            </w:tcBorders>
          </w:tcPr>
          <w:p w14:paraId="760BF775" w14:textId="4FAAEF8A" w:rsidR="00956E8D" w:rsidRPr="007F2609" w:rsidRDefault="00956E8D" w:rsidP="00956E8D">
            <w:pPr>
              <w:pStyle w:val="TAL"/>
              <w:rPr>
                <w:rFonts w:cs="Arial"/>
                <w:bCs/>
                <w:szCs w:val="18"/>
              </w:rPr>
            </w:pPr>
            <w:r w:rsidRPr="007638C9">
              <w:t>Same as 6.5.2.4.1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42137F1" w14:textId="6BB4635D" w:rsidR="00956E8D" w:rsidRPr="007F2609" w:rsidRDefault="00956E8D" w:rsidP="00956E8D">
            <w:pPr>
              <w:pStyle w:val="TAL"/>
            </w:pPr>
            <w:r w:rsidRPr="007638C9">
              <w:t>Same as 6.5.2.4.1</w:t>
            </w:r>
          </w:p>
        </w:tc>
      </w:tr>
      <w:tr w:rsidR="009E40C5" w:rsidRPr="007F2609" w14:paraId="71C964D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346178">
            <w:pPr>
              <w:pStyle w:val="TAL"/>
            </w:pPr>
            <w:r w:rsidRPr="007F2609">
              <w:t>6.5D.2.4.2 UTRA ACLR for UL MIMO</w:t>
            </w:r>
          </w:p>
        </w:tc>
        <w:tc>
          <w:tcPr>
            <w:tcW w:w="4071"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346178">
            <w:pPr>
              <w:pStyle w:val="TAL"/>
            </w:pPr>
            <w:r w:rsidRPr="007F2609">
              <w:t>Same as 6.5.2.4.2</w:t>
            </w:r>
          </w:p>
          <w:p w14:paraId="42BE52BB" w14:textId="77777777" w:rsidR="009E40C5" w:rsidRPr="007F2609" w:rsidRDefault="009E40C5" w:rsidP="00346178">
            <w:pPr>
              <w:pStyle w:val="TAL"/>
            </w:pPr>
          </w:p>
          <w:p w14:paraId="4443A2CD" w14:textId="1A78AFEB"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DBEC0AC"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9DDF441" w14:textId="67CAFD60" w:rsidR="00956E8D" w:rsidRPr="007F2609" w:rsidRDefault="00956E8D" w:rsidP="00956E8D">
            <w:pPr>
              <w:pStyle w:val="TAL"/>
            </w:pPr>
            <w:r w:rsidRPr="00D32C21">
              <w:t>6.5D.2.4.2_1 UTRA ACLR for SUL with UL MIMO</w:t>
            </w:r>
          </w:p>
        </w:tc>
        <w:tc>
          <w:tcPr>
            <w:tcW w:w="4071" w:type="dxa"/>
            <w:tcBorders>
              <w:top w:val="single" w:sz="4" w:space="0" w:color="auto"/>
              <w:left w:val="single" w:sz="4" w:space="0" w:color="auto"/>
              <w:bottom w:val="single" w:sz="4" w:space="0" w:color="auto"/>
              <w:right w:val="single" w:sz="4" w:space="0" w:color="auto"/>
            </w:tcBorders>
          </w:tcPr>
          <w:p w14:paraId="32F0427F" w14:textId="71673DFD" w:rsidR="00956E8D" w:rsidRPr="007F2609" w:rsidRDefault="00956E8D" w:rsidP="00956E8D">
            <w:pPr>
              <w:pStyle w:val="TAL"/>
              <w:rPr>
                <w:rFonts w:cs="Arial"/>
                <w:bCs/>
                <w:szCs w:val="18"/>
              </w:rPr>
            </w:pPr>
            <w:r w:rsidRPr="00D32C21">
              <w:t>Same as 6.5.2.4.2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33D6A8" w14:textId="20C20541" w:rsidR="00956E8D" w:rsidRPr="007F2609" w:rsidRDefault="00956E8D" w:rsidP="00956E8D">
            <w:pPr>
              <w:pStyle w:val="TAL"/>
            </w:pPr>
            <w:r w:rsidRPr="00D32C21">
              <w:t>Same as 6.5.2.4.2</w:t>
            </w:r>
          </w:p>
        </w:tc>
      </w:tr>
      <w:tr w:rsidR="009E40C5" w:rsidRPr="007F2609" w14:paraId="08129EE5"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346178">
            <w:pPr>
              <w:pStyle w:val="TAL"/>
            </w:pPr>
            <w:r w:rsidRPr="007F2609">
              <w:t>6.5D.3.1 General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346178">
            <w:pPr>
              <w:pStyle w:val="TAL"/>
            </w:pPr>
            <w:r w:rsidRPr="007F2609">
              <w:t>Same as 6.5.3.1 for each antenna</w:t>
            </w:r>
          </w:p>
        </w:tc>
        <w:tc>
          <w:tcPr>
            <w:tcW w:w="3284"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346178">
            <w:pPr>
              <w:pStyle w:val="TAL"/>
            </w:pPr>
            <w:r w:rsidRPr="007F2609">
              <w:t>Same as 6.5.3.1</w:t>
            </w:r>
          </w:p>
        </w:tc>
      </w:tr>
      <w:tr w:rsidR="009E40C5" w:rsidRPr="007F2609" w14:paraId="3ACB1F6A"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346178">
            <w:pPr>
              <w:pStyle w:val="TAL"/>
            </w:pPr>
            <w:r w:rsidRPr="007F2609">
              <w:lastRenderedPageBreak/>
              <w:t>6.5D.3.2 Spurious emissions for UE co-existence for UL MIMO</w:t>
            </w:r>
          </w:p>
        </w:tc>
        <w:tc>
          <w:tcPr>
            <w:tcW w:w="4071"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346178">
            <w:pPr>
              <w:pStyle w:val="TAL"/>
            </w:pPr>
            <w:r w:rsidRPr="007F2609">
              <w:t>Same as 6.5.3.2 for each antenna</w:t>
            </w:r>
          </w:p>
        </w:tc>
        <w:tc>
          <w:tcPr>
            <w:tcW w:w="3284"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346178">
            <w:pPr>
              <w:pStyle w:val="TAL"/>
            </w:pPr>
            <w:r w:rsidRPr="007F2609">
              <w:t>Same as 6.5.3.2</w:t>
            </w:r>
          </w:p>
        </w:tc>
      </w:tr>
      <w:tr w:rsidR="009E40C5" w:rsidRPr="007F2609" w14:paraId="7E960BA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346178">
            <w:pPr>
              <w:pStyle w:val="TAL"/>
            </w:pPr>
            <w:r w:rsidRPr="007F2609">
              <w:t>6.5D.3.3 Additional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346178">
            <w:pPr>
              <w:pStyle w:val="TAL"/>
            </w:pPr>
            <w:r w:rsidRPr="007F2609">
              <w:t>Same as 6.5.3.3 for each antenna</w:t>
            </w:r>
          </w:p>
        </w:tc>
        <w:tc>
          <w:tcPr>
            <w:tcW w:w="3284"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346178">
            <w:pPr>
              <w:pStyle w:val="TAL"/>
            </w:pPr>
            <w:r w:rsidRPr="007F2609">
              <w:t>Same as 6.5.3.3</w:t>
            </w:r>
          </w:p>
        </w:tc>
      </w:tr>
      <w:tr w:rsidR="009E40C5" w:rsidRPr="007F2609" w14:paraId="7240495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410093F" w14:textId="3B4FEB22" w:rsidR="009E40C5" w:rsidRPr="007F2609" w:rsidRDefault="009E40C5" w:rsidP="00346178">
            <w:pPr>
              <w:pStyle w:val="TAL"/>
            </w:pPr>
            <w:r w:rsidRPr="007F2609">
              <w:t>6.5D.3_1.1 General spurious emissions for UL MIM</w:t>
            </w:r>
            <w:r w:rsidR="00956E8D">
              <w:t xml:space="preserve">O </w:t>
            </w:r>
            <w:r w:rsidRPr="007F2609">
              <w:t>(Rel-16 onward)</w:t>
            </w:r>
          </w:p>
        </w:tc>
        <w:tc>
          <w:tcPr>
            <w:tcW w:w="4071"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346178">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346178">
            <w:pPr>
              <w:pStyle w:val="TAL"/>
            </w:pPr>
            <w:r w:rsidRPr="007F2609">
              <w:t>Same as 6.5.3.1</w:t>
            </w:r>
          </w:p>
          <w:p w14:paraId="4E74FC69" w14:textId="77777777" w:rsidR="009E40C5" w:rsidRPr="007F2609" w:rsidRDefault="009E40C5" w:rsidP="00346178">
            <w:pPr>
              <w:pStyle w:val="TAL"/>
            </w:pPr>
          </w:p>
          <w:p w14:paraId="30C4355F" w14:textId="790426ED"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346178">
            <w:pPr>
              <w:pStyle w:val="TAL"/>
            </w:pPr>
            <w:r w:rsidRPr="007F2609">
              <w:t>6.5D.3_1.2 Spurious emissions for UE co-existence for UL MIMO (Rel-16 onward)</w:t>
            </w:r>
          </w:p>
        </w:tc>
        <w:tc>
          <w:tcPr>
            <w:tcW w:w="4071"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346178">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346178">
            <w:pPr>
              <w:pStyle w:val="TAL"/>
            </w:pPr>
            <w:r w:rsidRPr="007F2609">
              <w:t>Same as 6.5.3.2</w:t>
            </w:r>
          </w:p>
          <w:p w14:paraId="2957F7CA" w14:textId="77777777" w:rsidR="009E40C5" w:rsidRPr="007F2609" w:rsidRDefault="009E40C5" w:rsidP="00346178">
            <w:pPr>
              <w:pStyle w:val="TAL"/>
            </w:pPr>
          </w:p>
          <w:p w14:paraId="2FDBFE4E" w14:textId="2EC9BB2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346178">
            <w:pPr>
              <w:pStyle w:val="TAL"/>
            </w:pPr>
            <w:r w:rsidRPr="007F2609">
              <w:t>6.5D.3_1.3 Additional spurious emissions for UL MIMO (Rel-16 onward)</w:t>
            </w:r>
          </w:p>
        </w:tc>
        <w:tc>
          <w:tcPr>
            <w:tcW w:w="4071"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346178">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346178">
            <w:pPr>
              <w:pStyle w:val="TAL"/>
            </w:pPr>
            <w:r w:rsidRPr="007F2609">
              <w:t>Same as 6.5.3.3</w:t>
            </w:r>
          </w:p>
          <w:p w14:paraId="06CF441B" w14:textId="77777777" w:rsidR="009E40C5" w:rsidRPr="007F2609" w:rsidRDefault="009E40C5" w:rsidP="00346178">
            <w:pPr>
              <w:pStyle w:val="TAL"/>
            </w:pPr>
          </w:p>
          <w:p w14:paraId="58026B4E" w14:textId="5874619A"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1012348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BEEC353" w14:textId="1513548D" w:rsidR="00956E8D" w:rsidRPr="007F2609" w:rsidRDefault="00956E8D" w:rsidP="00956E8D">
            <w:pPr>
              <w:pStyle w:val="TAL"/>
            </w:pPr>
            <w:r w:rsidRPr="007F2609">
              <w:t>6.5D.3_</w:t>
            </w:r>
            <w:r>
              <w:t>2</w:t>
            </w:r>
            <w:r w:rsidRPr="007F2609">
              <w:t>.1 General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01C81741" w14:textId="219F73D3" w:rsidR="00956E8D" w:rsidRPr="007F2609" w:rsidRDefault="00956E8D" w:rsidP="00956E8D">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D2B2DE1" w14:textId="77777777" w:rsidR="00956E8D" w:rsidRPr="007F2609" w:rsidRDefault="00956E8D" w:rsidP="00956E8D">
            <w:pPr>
              <w:pStyle w:val="TAL"/>
            </w:pPr>
            <w:r w:rsidRPr="007F2609">
              <w:t>Same as 6.5.3.1</w:t>
            </w:r>
          </w:p>
          <w:p w14:paraId="7C8C14D5" w14:textId="77777777" w:rsidR="00956E8D" w:rsidRPr="007F2609" w:rsidRDefault="00956E8D" w:rsidP="00956E8D">
            <w:pPr>
              <w:pStyle w:val="TAL"/>
            </w:pPr>
          </w:p>
          <w:p w14:paraId="7430D2C1" w14:textId="25083893"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2C92449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26A6AAE" w14:textId="476F295B" w:rsidR="00956E8D" w:rsidRPr="007F2609" w:rsidRDefault="00956E8D" w:rsidP="00956E8D">
            <w:pPr>
              <w:pStyle w:val="TAL"/>
            </w:pPr>
            <w:r w:rsidRPr="007F2609">
              <w:t>6.5D.3_</w:t>
            </w:r>
            <w:r>
              <w:t>2</w:t>
            </w:r>
            <w:r w:rsidRPr="007F2609">
              <w:t xml:space="preserve">.2 Spurious emissions for UE co-existence for </w:t>
            </w:r>
            <w:r>
              <w:t>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178B4FE2" w14:textId="0E926C9E" w:rsidR="00956E8D" w:rsidRPr="007F2609" w:rsidRDefault="00956E8D" w:rsidP="00956E8D">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5D93BC" w14:textId="77777777" w:rsidR="00956E8D" w:rsidRPr="007F2609" w:rsidRDefault="00956E8D" w:rsidP="00956E8D">
            <w:pPr>
              <w:pStyle w:val="TAL"/>
            </w:pPr>
            <w:r w:rsidRPr="007F2609">
              <w:t>Same as 6.5.3.2</w:t>
            </w:r>
          </w:p>
          <w:p w14:paraId="7AF95ED2" w14:textId="77777777" w:rsidR="00956E8D" w:rsidRPr="007F2609" w:rsidRDefault="00956E8D" w:rsidP="00956E8D">
            <w:pPr>
              <w:pStyle w:val="TAL"/>
            </w:pPr>
          </w:p>
          <w:p w14:paraId="56844D31" w14:textId="4BB7A216"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068E6C2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777E322" w14:textId="5ED21350" w:rsidR="00956E8D" w:rsidRPr="007F2609" w:rsidRDefault="00956E8D" w:rsidP="00956E8D">
            <w:pPr>
              <w:pStyle w:val="TAL"/>
            </w:pPr>
            <w:r w:rsidRPr="007F2609">
              <w:t>6.5D.3_</w:t>
            </w:r>
            <w:r>
              <w:t>2</w:t>
            </w:r>
            <w:r w:rsidRPr="007F2609">
              <w:t>.3 Additional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7D517926" w14:textId="3C3BBE6D" w:rsidR="00956E8D" w:rsidRPr="007F2609" w:rsidRDefault="00956E8D" w:rsidP="00956E8D">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B0537AF" w14:textId="77777777" w:rsidR="00956E8D" w:rsidRPr="007F2609" w:rsidRDefault="00956E8D" w:rsidP="00956E8D">
            <w:pPr>
              <w:pStyle w:val="TAL"/>
            </w:pPr>
            <w:r w:rsidRPr="007F2609">
              <w:t>Same as 6.5.3.3</w:t>
            </w:r>
          </w:p>
          <w:p w14:paraId="7236177A" w14:textId="77777777" w:rsidR="00956E8D" w:rsidRPr="007F2609" w:rsidRDefault="00956E8D" w:rsidP="00956E8D">
            <w:pPr>
              <w:pStyle w:val="TAL"/>
            </w:pPr>
          </w:p>
          <w:p w14:paraId="39A192ED" w14:textId="202F9A89"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346178">
            <w:pPr>
              <w:pStyle w:val="TAL"/>
            </w:pPr>
            <w:r w:rsidRPr="007F2609">
              <w:t>6.5D.4 Transmit intermodulation for UL MIMO</w:t>
            </w:r>
          </w:p>
        </w:tc>
        <w:tc>
          <w:tcPr>
            <w:tcW w:w="4071"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346178">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346178">
            <w:pPr>
              <w:pStyle w:val="TAL"/>
            </w:pPr>
            <w:r w:rsidRPr="007F2609">
              <w:t>Same as 6.5.4</w:t>
            </w:r>
          </w:p>
        </w:tc>
      </w:tr>
      <w:tr w:rsidR="00956E8D" w:rsidRPr="007F2609" w14:paraId="2AB879C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8003138" w14:textId="77777777" w:rsidR="00956E8D" w:rsidRPr="007F2609" w:rsidRDefault="00956E8D" w:rsidP="004F21EA">
            <w:pPr>
              <w:pStyle w:val="TAL"/>
            </w:pPr>
            <w:r w:rsidRPr="00436B7E">
              <w:t>6.5D.4</w:t>
            </w:r>
            <w:r>
              <w:t xml:space="preserve">_1 </w:t>
            </w:r>
            <w:r w:rsidRPr="00436B7E">
              <w:t xml:space="preserve">Transmit intermodulation for </w:t>
            </w:r>
            <w:r>
              <w:t xml:space="preserve">SUL </w:t>
            </w:r>
            <w:r>
              <w:rPr>
                <w:rFonts w:hint="eastAsia"/>
                <w:lang w:eastAsia="zh-CN"/>
              </w:rPr>
              <w:t>with</w:t>
            </w:r>
            <w:r>
              <w:t xml:space="preserve"> </w:t>
            </w:r>
            <w:r w:rsidRPr="00436B7E">
              <w:t>UL MIMO</w:t>
            </w:r>
          </w:p>
        </w:tc>
        <w:tc>
          <w:tcPr>
            <w:tcW w:w="4071" w:type="dxa"/>
            <w:tcBorders>
              <w:top w:val="single" w:sz="4" w:space="0" w:color="auto"/>
              <w:left w:val="single" w:sz="4" w:space="0" w:color="auto"/>
              <w:bottom w:val="single" w:sz="4" w:space="0" w:color="auto"/>
              <w:right w:val="single" w:sz="4" w:space="0" w:color="auto"/>
            </w:tcBorders>
          </w:tcPr>
          <w:p w14:paraId="2A6D0C88" w14:textId="77777777" w:rsidR="00956E8D" w:rsidRPr="00436B7E" w:rsidRDefault="00956E8D" w:rsidP="004F21EA">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3486996B" w14:textId="77777777" w:rsidR="00956E8D" w:rsidRPr="007F2609" w:rsidRDefault="00956E8D" w:rsidP="004F21EA">
            <w:pPr>
              <w:pStyle w:val="TAL"/>
            </w:pPr>
            <w:r w:rsidRPr="007F2609">
              <w:t>Same as 6.5.4</w:t>
            </w:r>
          </w:p>
        </w:tc>
      </w:tr>
      <w:tr w:rsidR="0049611B" w:rsidRPr="007F2609" w14:paraId="20E6B6B9"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DA95FE2" w14:textId="00B0E684" w:rsidR="0049611B" w:rsidRPr="00436B7E" w:rsidRDefault="0049611B" w:rsidP="0049611B">
            <w:pPr>
              <w:pStyle w:val="TAL"/>
            </w:pPr>
            <w:r w:rsidRPr="007F2609">
              <w:t>6.5</w:t>
            </w:r>
            <w:r>
              <w:t>F</w:t>
            </w:r>
            <w:r w:rsidRPr="007F2609">
              <w:t>.1 Occupied bandwidth for</w:t>
            </w:r>
            <w:r>
              <w:t xml:space="preserve">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1D8800F7" w14:textId="77777777" w:rsidR="0049611B" w:rsidRPr="006D669C" w:rsidRDefault="0049611B" w:rsidP="0049611B">
            <w:pPr>
              <w:pStyle w:val="TAL"/>
              <w:rPr>
                <w:rFonts w:eastAsia="Malgun Gothic"/>
              </w:rPr>
            </w:pPr>
            <w:r w:rsidRPr="006D669C">
              <w:t xml:space="preserve">Same as 6.5.1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0599C140" w14:textId="77777777" w:rsidR="0049611B" w:rsidRPr="006D669C" w:rsidRDefault="0049611B" w:rsidP="0049611B">
            <w:pPr>
              <w:pStyle w:val="TAL"/>
              <w:rPr>
                <w:lang w:eastAsia="ko-KR"/>
              </w:rPr>
            </w:pPr>
          </w:p>
          <w:p w14:paraId="35D01D0C" w14:textId="76977818" w:rsidR="0049611B" w:rsidRPr="007F2609"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Borders>
              <w:top w:val="single" w:sz="4" w:space="0" w:color="auto"/>
              <w:left w:val="single" w:sz="4" w:space="0" w:color="auto"/>
              <w:bottom w:val="single" w:sz="4" w:space="0" w:color="auto"/>
              <w:right w:val="single" w:sz="4" w:space="0" w:color="auto"/>
            </w:tcBorders>
          </w:tcPr>
          <w:p w14:paraId="2BE72FFC" w14:textId="77777777" w:rsidR="0049611B" w:rsidRPr="006D669C" w:rsidRDefault="0049611B" w:rsidP="0049611B">
            <w:pPr>
              <w:pStyle w:val="TAL"/>
              <w:rPr>
                <w:rFonts w:eastAsia="Malgun Gothic"/>
              </w:rPr>
            </w:pPr>
            <w:r w:rsidRPr="006D669C">
              <w:t xml:space="preserve">Same as 6.5.1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F28B122" w14:textId="77777777" w:rsidR="0049611B" w:rsidRPr="006D669C" w:rsidRDefault="0049611B" w:rsidP="0049611B">
            <w:pPr>
              <w:pStyle w:val="TAL"/>
              <w:rPr>
                <w:lang w:eastAsia="ko-KR"/>
              </w:rPr>
            </w:pPr>
          </w:p>
          <w:p w14:paraId="0BF714D4" w14:textId="37205658" w:rsidR="0049611B" w:rsidRPr="007F2609"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r>
      <w:tr w:rsidR="008D2195" w14:paraId="72FCA2D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A720264" w14:textId="77777777" w:rsidR="008D2195" w:rsidRDefault="008D2195" w:rsidP="00346178">
            <w:pPr>
              <w:pStyle w:val="TAL"/>
            </w:pPr>
            <w:r>
              <w:t>6.5F.2.2 Spectrum emission mask for operation with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22D284B5" w14:textId="77777777" w:rsidR="008D2195" w:rsidRDefault="008D2195" w:rsidP="00346178">
            <w:pPr>
              <w:pStyle w:val="TAL"/>
            </w:pPr>
            <w:r>
              <w:t>1.5 dB, f ≤ 3.0GHz</w:t>
            </w:r>
          </w:p>
          <w:p w14:paraId="0139C715" w14:textId="3201BF72" w:rsidR="008D2195" w:rsidRDefault="008D2195" w:rsidP="00346178">
            <w:pPr>
              <w:pStyle w:val="TAL"/>
            </w:pPr>
            <w:r>
              <w:t xml:space="preserve">1.8 dB, 3.0GHz &lt; f ≤ </w:t>
            </w:r>
            <w:r w:rsidR="009105C5" w:rsidRPr="007F2609">
              <w:t>7.125GHz</w:t>
            </w:r>
          </w:p>
          <w:p w14:paraId="2097345E" w14:textId="71F55A43" w:rsidR="008D2195" w:rsidRDefault="008D2195" w:rsidP="00346178">
            <w:pPr>
              <w:pStyle w:val="TAL"/>
            </w:pPr>
          </w:p>
        </w:tc>
        <w:tc>
          <w:tcPr>
            <w:tcW w:w="3284" w:type="dxa"/>
            <w:tcBorders>
              <w:top w:val="single" w:sz="4" w:space="0" w:color="auto"/>
              <w:left w:val="single" w:sz="4" w:space="0" w:color="auto"/>
              <w:bottom w:val="single" w:sz="4" w:space="0" w:color="auto"/>
              <w:right w:val="single" w:sz="4" w:space="0" w:color="auto"/>
            </w:tcBorders>
          </w:tcPr>
          <w:p w14:paraId="63C0B56B" w14:textId="77777777" w:rsidR="008D2195" w:rsidRDefault="008D2195" w:rsidP="00346178">
            <w:pPr>
              <w:pStyle w:val="TAL"/>
            </w:pPr>
            <w:r>
              <w:t>Minimum requirement + TT</w:t>
            </w:r>
          </w:p>
        </w:tc>
      </w:tr>
      <w:tr w:rsidR="008D2195" w14:paraId="182F5D4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100403D" w14:textId="77777777" w:rsidR="008D2195" w:rsidRDefault="008D2195" w:rsidP="00346178">
            <w:pPr>
              <w:pStyle w:val="TAL"/>
            </w:pPr>
            <w:r>
              <w:t>6.5F.2.4.1 NR ACLR</w:t>
            </w:r>
          </w:p>
        </w:tc>
        <w:tc>
          <w:tcPr>
            <w:tcW w:w="4071" w:type="dxa"/>
            <w:tcBorders>
              <w:top w:val="single" w:sz="4" w:space="0" w:color="auto"/>
              <w:left w:val="single" w:sz="4" w:space="0" w:color="auto"/>
              <w:bottom w:val="single" w:sz="4" w:space="0" w:color="auto"/>
              <w:right w:val="single" w:sz="4" w:space="0" w:color="auto"/>
            </w:tcBorders>
          </w:tcPr>
          <w:p w14:paraId="61AD4318" w14:textId="77777777" w:rsidR="008D2195" w:rsidRDefault="008D2195" w:rsidP="00346178">
            <w:pPr>
              <w:pStyle w:val="TAL"/>
            </w:pPr>
            <w:r>
              <w:t>Absolute requirement</w:t>
            </w:r>
          </w:p>
          <w:p w14:paraId="4EF3CEE1" w14:textId="77777777" w:rsidR="008D2195" w:rsidRDefault="008D2195" w:rsidP="00346178">
            <w:pPr>
              <w:pStyle w:val="TAL"/>
            </w:pPr>
            <w:r>
              <w:t>0 dB</w:t>
            </w:r>
          </w:p>
          <w:p w14:paraId="7A545B70" w14:textId="77777777" w:rsidR="008D2195" w:rsidRDefault="008D2195" w:rsidP="00346178">
            <w:pPr>
              <w:pStyle w:val="TAL"/>
            </w:pPr>
          </w:p>
          <w:p w14:paraId="1144BF64" w14:textId="77777777" w:rsidR="008D2195" w:rsidRDefault="008D2195" w:rsidP="00346178">
            <w:pPr>
              <w:pStyle w:val="TAL"/>
            </w:pPr>
            <w:r>
              <w:t>Relative requirement</w:t>
            </w:r>
          </w:p>
          <w:p w14:paraId="156F21CB" w14:textId="77777777" w:rsidR="008D2195" w:rsidRDefault="008D2195" w:rsidP="00346178">
            <w:pPr>
              <w:pStyle w:val="TAL"/>
            </w:pPr>
            <w:r>
              <w:t>0.8 dB</w:t>
            </w:r>
          </w:p>
        </w:tc>
        <w:tc>
          <w:tcPr>
            <w:tcW w:w="3284" w:type="dxa"/>
            <w:tcBorders>
              <w:top w:val="single" w:sz="4" w:space="0" w:color="auto"/>
              <w:left w:val="single" w:sz="4" w:space="0" w:color="auto"/>
              <w:bottom w:val="single" w:sz="4" w:space="0" w:color="auto"/>
              <w:right w:val="single" w:sz="4" w:space="0" w:color="auto"/>
            </w:tcBorders>
          </w:tcPr>
          <w:p w14:paraId="637020A4" w14:textId="77777777" w:rsidR="008D2195" w:rsidRDefault="008D2195" w:rsidP="00346178">
            <w:pPr>
              <w:pStyle w:val="TAL"/>
            </w:pPr>
            <w:r>
              <w:t>Absolute requirement</w:t>
            </w:r>
          </w:p>
          <w:p w14:paraId="5FA120BF" w14:textId="77777777" w:rsidR="008D2195" w:rsidRDefault="008D2195" w:rsidP="00346178">
            <w:pPr>
              <w:pStyle w:val="TAL"/>
            </w:pPr>
            <w:r>
              <w:t>ACLR Minimum Requirement + TT</w:t>
            </w:r>
          </w:p>
          <w:p w14:paraId="4372322D" w14:textId="77777777" w:rsidR="008D2195" w:rsidRDefault="008D2195" w:rsidP="00346178">
            <w:pPr>
              <w:pStyle w:val="TAL"/>
            </w:pPr>
          </w:p>
          <w:p w14:paraId="0EFBCCAE" w14:textId="77777777" w:rsidR="008D2195" w:rsidRDefault="008D2195" w:rsidP="00346178">
            <w:pPr>
              <w:pStyle w:val="TAL"/>
            </w:pPr>
            <w:r>
              <w:t>Relative requirement</w:t>
            </w:r>
          </w:p>
          <w:p w14:paraId="6CE7EB00" w14:textId="77777777" w:rsidR="008D2195" w:rsidRDefault="008D2195" w:rsidP="00346178">
            <w:pPr>
              <w:pStyle w:val="TAL"/>
            </w:pPr>
            <w:r>
              <w:t>ACLR Minimum Requirement - TT</w:t>
            </w:r>
          </w:p>
        </w:tc>
      </w:tr>
      <w:tr w:rsidR="00E76C90" w14:paraId="630FFB4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DC87235" w14:textId="0DD09D64" w:rsidR="00E76C90" w:rsidRDefault="00E76C90" w:rsidP="00E76C90">
            <w:pPr>
              <w:pStyle w:val="TAL"/>
            </w:pPr>
            <w:r>
              <w:t xml:space="preserve">6.5F.2.4.2 </w:t>
            </w:r>
            <w:r w:rsidRPr="002C3C47">
              <w:t>Shared spectrum channel access ACLR with additional requirement for NS_29</w:t>
            </w:r>
          </w:p>
        </w:tc>
        <w:tc>
          <w:tcPr>
            <w:tcW w:w="4071" w:type="dxa"/>
            <w:tcBorders>
              <w:top w:val="single" w:sz="4" w:space="0" w:color="auto"/>
              <w:left w:val="single" w:sz="4" w:space="0" w:color="auto"/>
              <w:bottom w:val="single" w:sz="4" w:space="0" w:color="auto"/>
              <w:right w:val="single" w:sz="4" w:space="0" w:color="auto"/>
            </w:tcBorders>
          </w:tcPr>
          <w:p w14:paraId="0DD265E0" w14:textId="1732C70B" w:rsidR="00E76C90" w:rsidRDefault="00E76C90" w:rsidP="00E76C90">
            <w:pPr>
              <w:pStyle w:val="TAL"/>
            </w:pPr>
            <w:r w:rsidRPr="007F2609">
              <w:t xml:space="preserve">Same as </w:t>
            </w:r>
            <w:r>
              <w:t>6.5F.2.4.1</w:t>
            </w:r>
          </w:p>
        </w:tc>
        <w:tc>
          <w:tcPr>
            <w:tcW w:w="3284" w:type="dxa"/>
            <w:tcBorders>
              <w:top w:val="single" w:sz="4" w:space="0" w:color="auto"/>
              <w:left w:val="single" w:sz="4" w:space="0" w:color="auto"/>
              <w:bottom w:val="single" w:sz="4" w:space="0" w:color="auto"/>
              <w:right w:val="single" w:sz="4" w:space="0" w:color="auto"/>
            </w:tcBorders>
          </w:tcPr>
          <w:p w14:paraId="5B9AF759" w14:textId="120AAFF0" w:rsidR="00E76C90" w:rsidRDefault="00E76C90" w:rsidP="00E76C90">
            <w:pPr>
              <w:pStyle w:val="TAL"/>
            </w:pPr>
            <w:r w:rsidRPr="007F2609">
              <w:t xml:space="preserve">Same as </w:t>
            </w:r>
            <w:r>
              <w:t>6.5F.2.4.1</w:t>
            </w:r>
          </w:p>
        </w:tc>
      </w:tr>
      <w:tr w:rsidR="008D2195" w14:paraId="25C564C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C1962FF" w14:textId="77777777" w:rsidR="008D2195" w:rsidRDefault="008D2195" w:rsidP="00346178">
            <w:pPr>
              <w:pStyle w:val="TAL"/>
            </w:pPr>
            <w:r>
              <w:t>6.5F.3.1 General spurious emissions</w:t>
            </w:r>
          </w:p>
        </w:tc>
        <w:tc>
          <w:tcPr>
            <w:tcW w:w="4071" w:type="dxa"/>
            <w:tcBorders>
              <w:top w:val="single" w:sz="4" w:space="0" w:color="auto"/>
              <w:left w:val="single" w:sz="4" w:space="0" w:color="auto"/>
              <w:bottom w:val="single" w:sz="4" w:space="0" w:color="auto"/>
              <w:right w:val="single" w:sz="4" w:space="0" w:color="auto"/>
            </w:tcBorders>
          </w:tcPr>
          <w:p w14:paraId="24F7CF6B"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51DCFC3C" w14:textId="77777777" w:rsidR="008D2195" w:rsidRDefault="008D2195" w:rsidP="00346178">
            <w:pPr>
              <w:pStyle w:val="TAL"/>
            </w:pPr>
            <w:r>
              <w:t>Minimum requirement + TT</w:t>
            </w:r>
          </w:p>
        </w:tc>
      </w:tr>
      <w:tr w:rsidR="008D2195" w14:paraId="52DDDA4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0B753F3" w14:textId="21612428" w:rsidR="008D2195" w:rsidRDefault="008D2195" w:rsidP="00346178">
            <w:pPr>
              <w:pStyle w:val="TAL"/>
            </w:pPr>
            <w:r>
              <w:lastRenderedPageBreak/>
              <w:t>6.5F.4 Transmit intermodulation for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341C5337"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3DB138D3" w14:textId="77777777" w:rsidR="008D2195" w:rsidRDefault="008D2195" w:rsidP="00346178">
            <w:pPr>
              <w:pStyle w:val="TAL"/>
            </w:pPr>
            <w:r>
              <w:t>CW interferer Minimum Requirement - TT</w:t>
            </w:r>
          </w:p>
        </w:tc>
      </w:tr>
      <w:tr w:rsidR="00B966D8" w:rsidRPr="007F2609" w14:paraId="06151CC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B2906FF" w14:textId="77777777" w:rsidR="00B966D8" w:rsidRPr="007F2609" w:rsidRDefault="00B966D8" w:rsidP="00346178">
            <w:pPr>
              <w:pStyle w:val="TAL"/>
            </w:pPr>
            <w:r w:rsidRPr="00037576">
              <w:rPr>
                <w:lang w:eastAsia="zh-CN"/>
              </w:rPr>
              <w:t>6.5G.1</w:t>
            </w:r>
            <w:r>
              <w:rPr>
                <w:lang w:eastAsia="zh-CN"/>
              </w:rPr>
              <w:t xml:space="preserve"> </w:t>
            </w:r>
            <w:r w:rsidRPr="00037576">
              <w:rPr>
                <w:lang w:eastAsia="zh-CN"/>
              </w:rPr>
              <w:t>Occupied bandwidth for Tx Diversity</w:t>
            </w:r>
          </w:p>
        </w:tc>
        <w:tc>
          <w:tcPr>
            <w:tcW w:w="4071" w:type="dxa"/>
            <w:tcBorders>
              <w:top w:val="single" w:sz="4" w:space="0" w:color="auto"/>
              <w:left w:val="single" w:sz="4" w:space="0" w:color="auto"/>
              <w:bottom w:val="single" w:sz="4" w:space="0" w:color="auto"/>
              <w:right w:val="single" w:sz="4" w:space="0" w:color="auto"/>
            </w:tcBorders>
          </w:tcPr>
          <w:p w14:paraId="2FFE370F" w14:textId="77777777" w:rsidR="00B966D8" w:rsidRPr="007F2609" w:rsidRDefault="00B966D8" w:rsidP="00346178">
            <w:pPr>
              <w:pStyle w:val="TAL"/>
            </w:pPr>
            <w:r w:rsidRPr="007F2609">
              <w:t>Same as 6</w:t>
            </w:r>
            <w:r>
              <w:t>.5.1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930CCC" w14:textId="77777777" w:rsidR="00B966D8" w:rsidRPr="007F2609" w:rsidRDefault="00B966D8" w:rsidP="00346178">
            <w:pPr>
              <w:pStyle w:val="TAL"/>
            </w:pPr>
            <w:r w:rsidRPr="007F2609">
              <w:t xml:space="preserve">Same as </w:t>
            </w:r>
            <w:r w:rsidRPr="007F2609">
              <w:rPr>
                <w:szCs w:val="18"/>
              </w:rPr>
              <w:t>6.5.1</w:t>
            </w:r>
          </w:p>
          <w:p w14:paraId="125EB97E" w14:textId="77777777" w:rsidR="00B966D8" w:rsidRPr="007F2609" w:rsidRDefault="00B966D8" w:rsidP="00346178">
            <w:pPr>
              <w:pStyle w:val="TAL"/>
            </w:pPr>
          </w:p>
          <w:p w14:paraId="56FEBFE8"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0DB45D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2FD8436" w14:textId="77777777" w:rsidR="00B966D8" w:rsidRPr="007F2609" w:rsidRDefault="00B966D8" w:rsidP="00346178">
            <w:pPr>
              <w:pStyle w:val="TAL"/>
            </w:pPr>
            <w:r w:rsidRPr="00E31AE7">
              <w:rPr>
                <w:lang w:eastAsia="zh-CN"/>
              </w:rPr>
              <w:t>6.5G.2.1</w:t>
            </w:r>
            <w:r>
              <w:rPr>
                <w:lang w:eastAsia="zh-CN"/>
              </w:rPr>
              <w:t xml:space="preserve"> </w:t>
            </w:r>
            <w:r w:rsidRPr="00E31AE7">
              <w:rPr>
                <w:lang w:eastAsia="zh-CN"/>
              </w:rPr>
              <w:t>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02C5F2DF" w14:textId="77777777" w:rsidR="00B966D8" w:rsidRPr="007F2609" w:rsidRDefault="00B966D8" w:rsidP="00346178">
            <w:pPr>
              <w:pStyle w:val="TAL"/>
            </w:pPr>
            <w:r w:rsidRPr="007F2609">
              <w:t>Same as 6</w:t>
            </w:r>
            <w:r>
              <w:t>.5.2.2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F03142C" w14:textId="77777777" w:rsidR="00B966D8" w:rsidRPr="007F2609" w:rsidRDefault="00B966D8" w:rsidP="00346178">
            <w:pPr>
              <w:pStyle w:val="TAL"/>
            </w:pPr>
            <w:r w:rsidRPr="007F2609">
              <w:t xml:space="preserve">Same as </w:t>
            </w:r>
            <w:r w:rsidRPr="007F2609">
              <w:rPr>
                <w:szCs w:val="18"/>
              </w:rPr>
              <w:t>6.5.2.</w:t>
            </w:r>
            <w:r>
              <w:rPr>
                <w:szCs w:val="18"/>
              </w:rPr>
              <w:t>2</w:t>
            </w:r>
          </w:p>
          <w:p w14:paraId="3429E0E9" w14:textId="77777777" w:rsidR="00B966D8" w:rsidRPr="007F2609" w:rsidRDefault="00B966D8" w:rsidP="00346178">
            <w:pPr>
              <w:pStyle w:val="TAL"/>
            </w:pPr>
          </w:p>
          <w:p w14:paraId="45A61E0A"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388F583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7132BA3" w14:textId="77777777" w:rsidR="00B966D8" w:rsidRPr="007F2609" w:rsidRDefault="00B966D8" w:rsidP="00346178">
            <w:pPr>
              <w:pStyle w:val="TAL"/>
            </w:pPr>
            <w:r w:rsidRPr="00E31AE7">
              <w:rPr>
                <w:lang w:eastAsia="zh-CN"/>
              </w:rPr>
              <w:t>6.5G.2.2</w:t>
            </w:r>
            <w:r>
              <w:rPr>
                <w:lang w:eastAsia="zh-CN"/>
              </w:rPr>
              <w:t xml:space="preserve"> </w:t>
            </w:r>
            <w:r w:rsidRPr="00E31AE7">
              <w:rPr>
                <w:lang w:eastAsia="zh-CN"/>
              </w:rPr>
              <w:t>Additional 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457DE096" w14:textId="77777777" w:rsidR="00B966D8" w:rsidRPr="007F2609" w:rsidRDefault="00B966D8" w:rsidP="00346178">
            <w:pPr>
              <w:pStyle w:val="TAL"/>
            </w:pPr>
            <w:r w:rsidRPr="007F2609">
              <w:t>Same as 6</w:t>
            </w:r>
            <w:r>
              <w:t>.5.2.3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091DA234" w14:textId="77777777" w:rsidR="00B966D8" w:rsidRPr="007F2609" w:rsidRDefault="00B966D8" w:rsidP="00346178">
            <w:pPr>
              <w:pStyle w:val="TAL"/>
            </w:pPr>
            <w:r w:rsidRPr="007F2609">
              <w:t xml:space="preserve">Same as </w:t>
            </w:r>
            <w:r w:rsidRPr="007F2609">
              <w:rPr>
                <w:szCs w:val="18"/>
              </w:rPr>
              <w:t>6.5.2.</w:t>
            </w:r>
            <w:r>
              <w:rPr>
                <w:szCs w:val="18"/>
              </w:rPr>
              <w:t>3</w:t>
            </w:r>
          </w:p>
          <w:p w14:paraId="50E451D9" w14:textId="77777777" w:rsidR="00B966D8" w:rsidRPr="007F2609" w:rsidRDefault="00B966D8" w:rsidP="00346178">
            <w:pPr>
              <w:pStyle w:val="TAL"/>
            </w:pPr>
          </w:p>
          <w:p w14:paraId="6224CB12"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836B0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346178">
            <w:pPr>
              <w:pStyle w:val="TAL"/>
            </w:pPr>
            <w:r w:rsidRPr="007F2609">
              <w:rPr>
                <w:lang w:eastAsia="zh-CN"/>
              </w:rPr>
              <w:t>6.5G.2.3.1</w:t>
            </w:r>
            <w:r w:rsidRPr="007F2609">
              <w:t xml:space="preserve"> </w:t>
            </w:r>
            <w:r w:rsidRPr="007F2609">
              <w:rPr>
                <w:lang w:eastAsia="zh-CN"/>
              </w:rPr>
              <w:t>NR ACLR for Tx Diversity</w:t>
            </w:r>
          </w:p>
        </w:tc>
        <w:tc>
          <w:tcPr>
            <w:tcW w:w="4071"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346178">
            <w:pPr>
              <w:pStyle w:val="TAL"/>
            </w:pPr>
            <w:r w:rsidRPr="007F2609">
              <w:t xml:space="preserve">Same as </w:t>
            </w:r>
            <w:r w:rsidRPr="007F2609">
              <w:rPr>
                <w:szCs w:val="18"/>
              </w:rPr>
              <w:t>6.5.2.4.1</w:t>
            </w:r>
          </w:p>
          <w:p w14:paraId="25DA77E7" w14:textId="77777777" w:rsidR="009E40C5" w:rsidRPr="007F2609" w:rsidRDefault="009E40C5" w:rsidP="00346178">
            <w:pPr>
              <w:pStyle w:val="TAL"/>
            </w:pPr>
          </w:p>
          <w:p w14:paraId="1C844623" w14:textId="49369C8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6BC3AFD"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3CEC8FB" w14:textId="77777777" w:rsidR="00B966D8" w:rsidRPr="007F2609" w:rsidRDefault="00B966D8" w:rsidP="00346178">
            <w:pPr>
              <w:pStyle w:val="TAL"/>
              <w:rPr>
                <w:lang w:eastAsia="zh-CN"/>
              </w:rPr>
            </w:pPr>
            <w:r>
              <w:rPr>
                <w:lang w:eastAsia="zh-CN"/>
              </w:rPr>
              <w:t xml:space="preserve">6.5G.2.3.2 </w:t>
            </w:r>
            <w:r w:rsidRPr="00955026">
              <w:rPr>
                <w:lang w:eastAsia="zh-CN"/>
              </w:rPr>
              <w:t>UTRA ACLR for Tx Diversity</w:t>
            </w:r>
          </w:p>
        </w:tc>
        <w:tc>
          <w:tcPr>
            <w:tcW w:w="4071" w:type="dxa"/>
            <w:tcBorders>
              <w:top w:val="single" w:sz="4" w:space="0" w:color="auto"/>
              <w:left w:val="single" w:sz="4" w:space="0" w:color="auto"/>
              <w:bottom w:val="single" w:sz="4" w:space="0" w:color="auto"/>
              <w:right w:val="single" w:sz="4" w:space="0" w:color="auto"/>
            </w:tcBorders>
          </w:tcPr>
          <w:p w14:paraId="7F00F19D" w14:textId="77777777" w:rsidR="00B966D8" w:rsidRPr="007F2609" w:rsidRDefault="00B966D8" w:rsidP="00346178">
            <w:pPr>
              <w:pStyle w:val="TAL"/>
              <w:rPr>
                <w:rFonts w:cs="Arial"/>
                <w:bCs/>
                <w:szCs w:val="18"/>
              </w:rPr>
            </w:pPr>
            <w:r w:rsidRPr="007F2609">
              <w:t>Same as 6.5.2.4.</w:t>
            </w:r>
            <w:r>
              <w:t>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2420939" w14:textId="77777777" w:rsidR="00B966D8" w:rsidRPr="007F2609" w:rsidRDefault="00B966D8" w:rsidP="00346178">
            <w:pPr>
              <w:pStyle w:val="TAL"/>
            </w:pPr>
            <w:r w:rsidRPr="007F2609">
              <w:t xml:space="preserve">Same as </w:t>
            </w:r>
            <w:r>
              <w:rPr>
                <w:szCs w:val="18"/>
              </w:rPr>
              <w:t>6.5.2.4.2</w:t>
            </w:r>
          </w:p>
          <w:p w14:paraId="1A68ACD8" w14:textId="77777777" w:rsidR="00B966D8" w:rsidRPr="007F2609" w:rsidRDefault="00B966D8" w:rsidP="00346178">
            <w:pPr>
              <w:pStyle w:val="TAL"/>
            </w:pPr>
          </w:p>
          <w:p w14:paraId="3CBBAB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71DB54C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E2FB441" w14:textId="77777777" w:rsidR="00B966D8" w:rsidRPr="007F2609" w:rsidRDefault="00B966D8"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0723123C" w14:textId="77777777" w:rsidR="00B966D8" w:rsidRPr="007F2609" w:rsidRDefault="00B966D8" w:rsidP="00346178">
            <w:pPr>
              <w:pStyle w:val="TAL"/>
              <w:rPr>
                <w:rFonts w:cs="Arial"/>
                <w:bCs/>
                <w:szCs w:val="18"/>
              </w:rPr>
            </w:pPr>
            <w:r w:rsidRPr="007F2609">
              <w:t>Same as 6.5.</w:t>
            </w:r>
            <w:r>
              <w:t>3.1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77F3B92" w14:textId="77777777" w:rsidR="00B966D8" w:rsidRPr="007F2609" w:rsidRDefault="00B966D8" w:rsidP="00346178">
            <w:pPr>
              <w:pStyle w:val="TAL"/>
            </w:pPr>
            <w:r w:rsidRPr="007F2609">
              <w:t xml:space="preserve">Same as </w:t>
            </w:r>
            <w:r w:rsidRPr="007F2609">
              <w:rPr>
                <w:szCs w:val="18"/>
              </w:rPr>
              <w:t>6.5.</w:t>
            </w:r>
            <w:r>
              <w:rPr>
                <w:szCs w:val="18"/>
              </w:rPr>
              <w:t>3.1</w:t>
            </w:r>
          </w:p>
          <w:p w14:paraId="171D3D96" w14:textId="77777777" w:rsidR="00B966D8" w:rsidRPr="007F2609" w:rsidRDefault="00B966D8" w:rsidP="00346178">
            <w:pPr>
              <w:pStyle w:val="TAL"/>
            </w:pPr>
          </w:p>
          <w:p w14:paraId="57D06C65"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6F01DF20"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6503A53" w14:textId="77777777" w:rsidR="00B966D8" w:rsidRPr="007F2609" w:rsidRDefault="00B966D8"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071" w:type="dxa"/>
            <w:tcBorders>
              <w:top w:val="single" w:sz="4" w:space="0" w:color="auto"/>
              <w:left w:val="single" w:sz="4" w:space="0" w:color="auto"/>
              <w:bottom w:val="single" w:sz="4" w:space="0" w:color="auto"/>
              <w:right w:val="single" w:sz="4" w:space="0" w:color="auto"/>
            </w:tcBorders>
          </w:tcPr>
          <w:p w14:paraId="4EDA4882" w14:textId="77777777" w:rsidR="00B966D8" w:rsidRPr="007F2609" w:rsidRDefault="00B966D8" w:rsidP="00346178">
            <w:pPr>
              <w:pStyle w:val="TAL"/>
              <w:rPr>
                <w:rFonts w:cs="Arial"/>
                <w:bCs/>
                <w:szCs w:val="18"/>
              </w:rPr>
            </w:pPr>
            <w:r w:rsidRPr="007F2609">
              <w:t>Same as 6.5.</w:t>
            </w:r>
            <w:r>
              <w:t>3.2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71C9292" w14:textId="77777777" w:rsidR="00B966D8" w:rsidRPr="007F2609" w:rsidRDefault="00B966D8" w:rsidP="00346178">
            <w:pPr>
              <w:pStyle w:val="TAL"/>
            </w:pPr>
            <w:r w:rsidRPr="007F2609">
              <w:t xml:space="preserve">Same as </w:t>
            </w:r>
            <w:r w:rsidRPr="007F2609">
              <w:rPr>
                <w:szCs w:val="18"/>
              </w:rPr>
              <w:t>6.5.</w:t>
            </w:r>
            <w:r>
              <w:rPr>
                <w:szCs w:val="18"/>
              </w:rPr>
              <w:t>3.2</w:t>
            </w:r>
          </w:p>
          <w:p w14:paraId="0E2FC1BC" w14:textId="77777777" w:rsidR="00B966D8" w:rsidRPr="007F2609" w:rsidRDefault="00B966D8" w:rsidP="00346178">
            <w:pPr>
              <w:pStyle w:val="TAL"/>
            </w:pPr>
          </w:p>
          <w:p w14:paraId="592802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43FD3CF0"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5D9B37B" w14:textId="77777777" w:rsidR="00B966D8" w:rsidRPr="007F2609" w:rsidRDefault="00B966D8"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7BC73C0A" w14:textId="77777777" w:rsidR="00B966D8" w:rsidRPr="007F2609" w:rsidRDefault="00B966D8" w:rsidP="00346178">
            <w:pPr>
              <w:pStyle w:val="TAL"/>
              <w:rPr>
                <w:rFonts w:cs="Arial"/>
                <w:bCs/>
                <w:szCs w:val="18"/>
              </w:rPr>
            </w:pPr>
            <w:r w:rsidRPr="007F2609">
              <w:t>Same as 6.5.</w:t>
            </w:r>
            <w:r>
              <w:t>3.3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5573AFA" w14:textId="77777777" w:rsidR="00B966D8" w:rsidRPr="007F2609" w:rsidRDefault="00B966D8" w:rsidP="00346178">
            <w:pPr>
              <w:pStyle w:val="TAL"/>
            </w:pPr>
            <w:r w:rsidRPr="007F2609">
              <w:t xml:space="preserve">Same as </w:t>
            </w:r>
            <w:r w:rsidRPr="007F2609">
              <w:rPr>
                <w:szCs w:val="18"/>
              </w:rPr>
              <w:t>6.5.</w:t>
            </w:r>
            <w:r>
              <w:rPr>
                <w:szCs w:val="18"/>
              </w:rPr>
              <w:t>3.3</w:t>
            </w:r>
          </w:p>
          <w:p w14:paraId="1E7E5FAA" w14:textId="77777777" w:rsidR="00B966D8" w:rsidRPr="007F2609" w:rsidRDefault="00B966D8" w:rsidP="00346178">
            <w:pPr>
              <w:pStyle w:val="TAL"/>
            </w:pPr>
          </w:p>
          <w:p w14:paraId="7128C43D"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C2F44C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517A8DD" w14:textId="77777777" w:rsidR="00B966D8" w:rsidRPr="007F2609" w:rsidRDefault="00B966D8" w:rsidP="00346178">
            <w:pPr>
              <w:pStyle w:val="TAL"/>
              <w:rPr>
                <w:lang w:eastAsia="zh-CN"/>
              </w:rPr>
            </w:pPr>
            <w:r>
              <w:rPr>
                <w:lang w:eastAsia="zh-CN"/>
              </w:rPr>
              <w:t xml:space="preserve">6.5G.4 </w:t>
            </w:r>
            <w:r w:rsidRPr="007E20C4">
              <w:rPr>
                <w:lang w:eastAsia="zh-CN"/>
              </w:rPr>
              <w:t>Transmit intermodulation for Tx Diversity</w:t>
            </w:r>
          </w:p>
        </w:tc>
        <w:tc>
          <w:tcPr>
            <w:tcW w:w="4071" w:type="dxa"/>
            <w:tcBorders>
              <w:top w:val="single" w:sz="4" w:space="0" w:color="auto"/>
              <w:left w:val="single" w:sz="4" w:space="0" w:color="auto"/>
              <w:bottom w:val="single" w:sz="4" w:space="0" w:color="auto"/>
              <w:right w:val="single" w:sz="4" w:space="0" w:color="auto"/>
            </w:tcBorders>
          </w:tcPr>
          <w:p w14:paraId="57B612C8" w14:textId="77777777" w:rsidR="00B966D8" w:rsidRPr="007F2609" w:rsidRDefault="00B966D8" w:rsidP="00346178">
            <w:pPr>
              <w:pStyle w:val="TAL"/>
              <w:rPr>
                <w:rFonts w:cs="Arial"/>
                <w:bCs/>
                <w:szCs w:val="18"/>
              </w:rPr>
            </w:pPr>
            <w:r w:rsidRPr="007F2609">
              <w:t>Same as 6.5.</w:t>
            </w:r>
            <w:r>
              <w:t>4</w:t>
            </w:r>
            <w:r w:rsidRPr="007F2609">
              <w:t xml:space="preserve"> for</w:t>
            </w:r>
            <w:r>
              <w:t xml:space="preserve"> each antenna</w:t>
            </w:r>
          </w:p>
        </w:tc>
        <w:tc>
          <w:tcPr>
            <w:tcW w:w="3284" w:type="dxa"/>
            <w:tcBorders>
              <w:top w:val="single" w:sz="4" w:space="0" w:color="auto"/>
              <w:left w:val="single" w:sz="4" w:space="0" w:color="auto"/>
              <w:bottom w:val="single" w:sz="4" w:space="0" w:color="auto"/>
              <w:right w:val="single" w:sz="4" w:space="0" w:color="auto"/>
            </w:tcBorders>
          </w:tcPr>
          <w:p w14:paraId="7EFB5D17" w14:textId="77777777" w:rsidR="00B966D8" w:rsidRPr="007F2609" w:rsidRDefault="00B966D8" w:rsidP="00346178">
            <w:pPr>
              <w:pStyle w:val="TAL"/>
            </w:pPr>
            <w:r w:rsidRPr="007F2609">
              <w:t xml:space="preserve">Same as </w:t>
            </w:r>
            <w:r w:rsidRPr="007F2609">
              <w:rPr>
                <w:szCs w:val="18"/>
              </w:rPr>
              <w:t>6.5.</w:t>
            </w:r>
            <w:r>
              <w:rPr>
                <w:szCs w:val="18"/>
              </w:rPr>
              <w:t>4</w:t>
            </w:r>
          </w:p>
        </w:tc>
      </w:tr>
    </w:tbl>
    <w:p w14:paraId="2D799A79" w14:textId="77777777" w:rsidR="00975C97" w:rsidRPr="007F2609" w:rsidRDefault="00975C97" w:rsidP="00346178"/>
    <w:p w14:paraId="2D27D7B2" w14:textId="16049771" w:rsidR="00975C97" w:rsidRDefault="00975C97" w:rsidP="00975C97">
      <w:pPr>
        <w:pStyle w:val="Heading2"/>
        <w:rPr>
          <w:lang w:eastAsia="sv-SE"/>
        </w:rPr>
      </w:pPr>
      <w:r w:rsidRPr="007F2609">
        <w:t>F.3.3</w:t>
      </w:r>
      <w:r w:rsidRPr="007F2609">
        <w:tab/>
      </w:r>
      <w:r w:rsidRPr="007F2609">
        <w:rPr>
          <w:lang w:eastAsia="sv-SE"/>
        </w:rPr>
        <w:t>Measurement of receiver</w:t>
      </w:r>
      <w:bookmarkEnd w:id="267"/>
      <w:bookmarkEnd w:id="268"/>
    </w:p>
    <w:p w14:paraId="051D81B9" w14:textId="3A1534BE" w:rsidR="009105C5" w:rsidRPr="009105C5" w:rsidRDefault="009105C5" w:rsidP="009105C5">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6C8A82EE" w14:textId="77777777" w:rsidR="00975C97" w:rsidRPr="007F2609" w:rsidRDefault="00975C97" w:rsidP="00346178">
      <w:pPr>
        <w:pStyle w:val="TH"/>
      </w:pPr>
      <w:r w:rsidRPr="007F2609">
        <w:lastRenderedPageBreak/>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346178">
            <w:pPr>
              <w:pStyle w:val="TAH"/>
            </w:pPr>
            <w:r w:rsidRPr="007F2609">
              <w:lastRenderedPageBreak/>
              <w:t>Sub clause</w:t>
            </w:r>
          </w:p>
        </w:tc>
        <w:tc>
          <w:tcPr>
            <w:tcW w:w="4025" w:type="dxa"/>
          </w:tcPr>
          <w:p w14:paraId="2BEFD4EB" w14:textId="77777777" w:rsidR="00975C97" w:rsidRPr="007F2609" w:rsidRDefault="00975C97" w:rsidP="00346178">
            <w:pPr>
              <w:pStyle w:val="TAH"/>
            </w:pPr>
            <w:r w:rsidRPr="007F2609">
              <w:t>Test Tolerance (TT)</w:t>
            </w:r>
          </w:p>
        </w:tc>
        <w:tc>
          <w:tcPr>
            <w:tcW w:w="3247" w:type="dxa"/>
          </w:tcPr>
          <w:p w14:paraId="2AC81822" w14:textId="77777777" w:rsidR="00975C97" w:rsidRPr="007F2609" w:rsidRDefault="00975C97" w:rsidP="00346178">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346178">
            <w:pPr>
              <w:pStyle w:val="TAL"/>
            </w:pPr>
            <w:r w:rsidRPr="007F2609">
              <w:t>7.3.2 Reference sensitivity power level</w:t>
            </w:r>
          </w:p>
        </w:tc>
        <w:tc>
          <w:tcPr>
            <w:tcW w:w="4025" w:type="dxa"/>
          </w:tcPr>
          <w:p w14:paraId="00CA0D91" w14:textId="77777777" w:rsidR="00975C97" w:rsidRPr="007F2609" w:rsidRDefault="00975C97" w:rsidP="00346178">
            <w:pPr>
              <w:pStyle w:val="TAL"/>
            </w:pPr>
            <w:r w:rsidRPr="007F2609">
              <w:t>0.7 dB, f ≤ 3.0GHz</w:t>
            </w:r>
          </w:p>
          <w:p w14:paraId="6277292C" w14:textId="77777777" w:rsidR="00975C97" w:rsidRPr="007F2609" w:rsidRDefault="00975C97" w:rsidP="00346178">
            <w:pPr>
              <w:pStyle w:val="TAL"/>
            </w:pPr>
            <w:r w:rsidRPr="007F2609">
              <w:t>1.0 dB, 3.0GHz &lt; f ≤ 6.0GHz</w:t>
            </w:r>
          </w:p>
        </w:tc>
        <w:tc>
          <w:tcPr>
            <w:tcW w:w="3247" w:type="dxa"/>
          </w:tcPr>
          <w:p w14:paraId="1073715A" w14:textId="77777777" w:rsidR="00975C97" w:rsidRPr="007F2609" w:rsidRDefault="00975C97" w:rsidP="00346178">
            <w:pPr>
              <w:pStyle w:val="TAL"/>
            </w:pPr>
            <w:r w:rsidRPr="007F2609">
              <w:t>Reference sensitivity power level + TT</w:t>
            </w:r>
          </w:p>
          <w:p w14:paraId="37D04C02" w14:textId="77777777" w:rsidR="00975C97" w:rsidRPr="007F2609" w:rsidRDefault="00975C97" w:rsidP="00346178">
            <w:pPr>
              <w:pStyle w:val="TAL"/>
            </w:pPr>
          </w:p>
          <w:p w14:paraId="4D00B90D" w14:textId="77777777" w:rsidR="00975C97" w:rsidRPr="007F2609" w:rsidRDefault="00975C97" w:rsidP="00346178">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346178">
            <w:pPr>
              <w:pStyle w:val="TAL"/>
            </w:pPr>
            <w:r w:rsidRPr="007F2609">
              <w:t>7.3A Reference sensitivity for CA</w:t>
            </w:r>
          </w:p>
          <w:p w14:paraId="75D986AE" w14:textId="2513EB5D" w:rsidR="00975C97" w:rsidRPr="007F2609" w:rsidRDefault="00975C97" w:rsidP="00346178">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346178">
            <w:pPr>
              <w:pStyle w:val="TAL"/>
            </w:pPr>
            <w:r w:rsidRPr="007F2609">
              <w:t>Same as 7.3.2 for each component carrier</w:t>
            </w:r>
          </w:p>
        </w:tc>
        <w:tc>
          <w:tcPr>
            <w:tcW w:w="3247" w:type="dxa"/>
          </w:tcPr>
          <w:p w14:paraId="5AC56020" w14:textId="77777777" w:rsidR="00975C97" w:rsidRPr="007F2609" w:rsidRDefault="00975C97" w:rsidP="00346178">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346178">
            <w:pPr>
              <w:pStyle w:val="TAL"/>
            </w:pPr>
            <w:r w:rsidRPr="007F2609">
              <w:t>7.3C.2 Reference sensitivity power level</w:t>
            </w:r>
          </w:p>
        </w:tc>
        <w:tc>
          <w:tcPr>
            <w:tcW w:w="4025" w:type="dxa"/>
          </w:tcPr>
          <w:p w14:paraId="1D02794B" w14:textId="77777777" w:rsidR="00975C97" w:rsidRPr="007F2609" w:rsidRDefault="00975C97" w:rsidP="00346178">
            <w:pPr>
              <w:pStyle w:val="TAL"/>
            </w:pPr>
            <w:r w:rsidRPr="007F2609">
              <w:t>Same as 7.3.2</w:t>
            </w:r>
          </w:p>
        </w:tc>
        <w:tc>
          <w:tcPr>
            <w:tcW w:w="3247" w:type="dxa"/>
          </w:tcPr>
          <w:p w14:paraId="02F3FD1A" w14:textId="77777777" w:rsidR="00975C97" w:rsidRPr="007F2609" w:rsidRDefault="00975C97" w:rsidP="00346178">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346178">
            <w:pPr>
              <w:pStyle w:val="TAL"/>
            </w:pPr>
            <w:r w:rsidRPr="007F2609">
              <w:t>7.3D Reference sensitivity for MIMO</w:t>
            </w:r>
          </w:p>
        </w:tc>
        <w:tc>
          <w:tcPr>
            <w:tcW w:w="4025" w:type="dxa"/>
          </w:tcPr>
          <w:p w14:paraId="78E6167A" w14:textId="77777777" w:rsidR="00975C97" w:rsidRPr="007F2609" w:rsidRDefault="00975C97" w:rsidP="00346178">
            <w:pPr>
              <w:pStyle w:val="TAL"/>
              <w:rPr>
                <w:bCs/>
                <w:szCs w:val="18"/>
              </w:rPr>
            </w:pPr>
            <w:r w:rsidRPr="007F2609">
              <w:t>Same as 7.3.2</w:t>
            </w:r>
          </w:p>
        </w:tc>
        <w:tc>
          <w:tcPr>
            <w:tcW w:w="3247" w:type="dxa"/>
          </w:tcPr>
          <w:p w14:paraId="2DF93D28" w14:textId="77777777" w:rsidR="00975C97" w:rsidRPr="007F2609" w:rsidRDefault="00975C97" w:rsidP="00346178">
            <w:pPr>
              <w:pStyle w:val="TAL"/>
            </w:pPr>
            <w:r w:rsidRPr="007F2609">
              <w:t>Same as 7.3.2</w:t>
            </w:r>
          </w:p>
        </w:tc>
      </w:tr>
      <w:tr w:rsidR="008F5ED4" w:rsidRPr="007F2609" w14:paraId="2435D92A" w14:textId="77777777" w:rsidTr="00AC782F">
        <w:trPr>
          <w:jc w:val="center"/>
        </w:trPr>
        <w:tc>
          <w:tcPr>
            <w:tcW w:w="2437" w:type="dxa"/>
          </w:tcPr>
          <w:p w14:paraId="00B4EA9D" w14:textId="73C45AC1" w:rsidR="008F5ED4" w:rsidRPr="007F2609" w:rsidRDefault="008F5ED4" w:rsidP="00346178">
            <w:pPr>
              <w:pStyle w:val="TAL"/>
            </w:pPr>
            <w:r w:rsidRPr="00031F5E">
              <w:t>7.3D.2_1</w:t>
            </w:r>
            <w:r>
              <w:t xml:space="preserve"> </w:t>
            </w:r>
            <w:r w:rsidRPr="00031F5E">
              <w:t>Reference sensitivity power level for SUL with UL MIMO</w:t>
            </w:r>
          </w:p>
        </w:tc>
        <w:tc>
          <w:tcPr>
            <w:tcW w:w="4025" w:type="dxa"/>
          </w:tcPr>
          <w:p w14:paraId="37993FF5" w14:textId="77777777" w:rsidR="008F5ED4" w:rsidRPr="007F2609" w:rsidRDefault="008F5ED4" w:rsidP="00346178">
            <w:pPr>
              <w:pStyle w:val="TAL"/>
              <w:rPr>
                <w:lang w:eastAsia="zh-CN"/>
              </w:rPr>
            </w:pPr>
            <w:r>
              <w:rPr>
                <w:lang w:eastAsia="zh-CN"/>
              </w:rPr>
              <w:t>Same as 7.3D</w:t>
            </w:r>
          </w:p>
        </w:tc>
        <w:tc>
          <w:tcPr>
            <w:tcW w:w="3247" w:type="dxa"/>
          </w:tcPr>
          <w:p w14:paraId="0D377951" w14:textId="77777777" w:rsidR="008F5ED4" w:rsidRPr="007F2609" w:rsidRDefault="008F5ED4" w:rsidP="00346178">
            <w:pPr>
              <w:pStyle w:val="TAL"/>
              <w:rPr>
                <w:lang w:eastAsia="zh-CN"/>
              </w:rPr>
            </w:pPr>
            <w:r>
              <w:rPr>
                <w:lang w:eastAsia="zh-CN"/>
              </w:rPr>
              <w:t>Same as 7.3D</w:t>
            </w:r>
          </w:p>
        </w:tc>
      </w:tr>
      <w:tr w:rsidR="00271401" w:rsidRPr="007F2609" w14:paraId="2F998F45" w14:textId="77777777" w:rsidTr="00C971DC">
        <w:trPr>
          <w:jc w:val="center"/>
        </w:trPr>
        <w:tc>
          <w:tcPr>
            <w:tcW w:w="2437" w:type="dxa"/>
          </w:tcPr>
          <w:p w14:paraId="157B8FF6" w14:textId="52E9A9BC" w:rsidR="00271401" w:rsidRPr="007F2609" w:rsidRDefault="00271401" w:rsidP="00346178">
            <w:pPr>
              <w:pStyle w:val="TAL"/>
            </w:pPr>
            <w:r w:rsidRPr="007F2609">
              <w:t>7.3F Reference sensitivity for shared spectrum channel access</w:t>
            </w:r>
          </w:p>
        </w:tc>
        <w:tc>
          <w:tcPr>
            <w:tcW w:w="4025" w:type="dxa"/>
          </w:tcPr>
          <w:p w14:paraId="69217852" w14:textId="5A02E5B0" w:rsidR="00271401" w:rsidRPr="007F2609" w:rsidRDefault="00271401" w:rsidP="00346178">
            <w:pPr>
              <w:pStyle w:val="TAL"/>
            </w:pPr>
            <w:r w:rsidRPr="007F2609">
              <w:t xml:space="preserve">1.0 dB, 3.0GHz &lt; f ≤ </w:t>
            </w:r>
            <w:r w:rsidR="009105C5" w:rsidRPr="007F2609">
              <w:t>7.125GHz</w:t>
            </w:r>
          </w:p>
          <w:p w14:paraId="404E8976" w14:textId="3C328381" w:rsidR="00271401" w:rsidRPr="007F2609" w:rsidRDefault="00271401" w:rsidP="00346178">
            <w:pPr>
              <w:pStyle w:val="TAL"/>
            </w:pPr>
          </w:p>
        </w:tc>
        <w:tc>
          <w:tcPr>
            <w:tcW w:w="3247" w:type="dxa"/>
          </w:tcPr>
          <w:p w14:paraId="1FFC5D72" w14:textId="35D7CEF9" w:rsidR="00271401" w:rsidRPr="007F2609" w:rsidRDefault="00271401" w:rsidP="00346178">
            <w:pPr>
              <w:pStyle w:val="TAL"/>
            </w:pPr>
            <w:r w:rsidRPr="007F2609">
              <w:t>Same as 7.3.2</w:t>
            </w:r>
          </w:p>
        </w:tc>
      </w:tr>
      <w:tr w:rsidR="00450716" w:rsidRPr="007F2609" w14:paraId="2EC400D1" w14:textId="77777777" w:rsidTr="00C971DC">
        <w:trPr>
          <w:jc w:val="center"/>
        </w:trPr>
        <w:tc>
          <w:tcPr>
            <w:tcW w:w="2437" w:type="dxa"/>
          </w:tcPr>
          <w:p w14:paraId="3560E45E" w14:textId="522EA7E1" w:rsidR="00450716" w:rsidRPr="007F2609" w:rsidRDefault="00450716" w:rsidP="00450716">
            <w:pPr>
              <w:pStyle w:val="TAL"/>
            </w:pPr>
            <w:r w:rsidRPr="007F2609">
              <w:t>7.3</w:t>
            </w:r>
            <w:r>
              <w:t>I</w:t>
            </w:r>
            <w:r w:rsidRPr="007F2609">
              <w:t>.2 Reference sensitivity power level</w:t>
            </w:r>
          </w:p>
        </w:tc>
        <w:tc>
          <w:tcPr>
            <w:tcW w:w="4025" w:type="dxa"/>
          </w:tcPr>
          <w:p w14:paraId="6125C735" w14:textId="62EB4B30" w:rsidR="00450716" w:rsidRPr="007F2609" w:rsidRDefault="00450716" w:rsidP="00450716">
            <w:pPr>
              <w:pStyle w:val="TAL"/>
            </w:pPr>
            <w:r>
              <w:t>Same as 7.3.2</w:t>
            </w:r>
          </w:p>
        </w:tc>
        <w:tc>
          <w:tcPr>
            <w:tcW w:w="3247" w:type="dxa"/>
          </w:tcPr>
          <w:p w14:paraId="01582D06" w14:textId="77B05237" w:rsidR="00450716" w:rsidRPr="007F2609" w:rsidRDefault="00450716" w:rsidP="00450716">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346178">
            <w:pPr>
              <w:pStyle w:val="TAL"/>
            </w:pPr>
            <w:r w:rsidRPr="007F2609">
              <w:t>7.4 Maximum input level</w:t>
            </w:r>
          </w:p>
        </w:tc>
        <w:tc>
          <w:tcPr>
            <w:tcW w:w="4025" w:type="dxa"/>
          </w:tcPr>
          <w:p w14:paraId="23DFF6A8" w14:textId="77777777" w:rsidR="00975C97" w:rsidRPr="007F2609" w:rsidRDefault="00975C97" w:rsidP="00346178">
            <w:pPr>
              <w:pStyle w:val="TAL"/>
            </w:pPr>
            <w:r w:rsidRPr="007F2609">
              <w:t>0.7 dB, f ≤ 3.0GHz</w:t>
            </w:r>
          </w:p>
          <w:p w14:paraId="62064360" w14:textId="77777777" w:rsidR="00975C97" w:rsidRPr="007F2609" w:rsidRDefault="00975C97" w:rsidP="00346178">
            <w:pPr>
              <w:pStyle w:val="TAL"/>
            </w:pPr>
            <w:r w:rsidRPr="007F2609">
              <w:t>1.0 dB, 3.0GHz &lt; f ≤ 6.0GHz</w:t>
            </w:r>
          </w:p>
        </w:tc>
        <w:tc>
          <w:tcPr>
            <w:tcW w:w="3247" w:type="dxa"/>
          </w:tcPr>
          <w:p w14:paraId="2553AA7F" w14:textId="77777777" w:rsidR="00975C97" w:rsidRPr="007F2609" w:rsidRDefault="00975C97" w:rsidP="00346178">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346178">
            <w:pPr>
              <w:pStyle w:val="TAL"/>
            </w:pPr>
            <w:r w:rsidRPr="007F2609">
              <w:t>7.4A Maximum input level for CA</w:t>
            </w:r>
          </w:p>
          <w:p w14:paraId="1AAA53D1" w14:textId="77777777" w:rsidR="00975C97" w:rsidRPr="007F2609" w:rsidRDefault="00975C97" w:rsidP="00346178">
            <w:pPr>
              <w:pStyle w:val="TAL"/>
            </w:pPr>
            <w:r w:rsidRPr="007F2609">
              <w:t>(Same TT apply to all subsections including 7.4A.1, 7.4A.2, 7.4A.3, 7.4A.4, etc.)</w:t>
            </w:r>
          </w:p>
        </w:tc>
        <w:tc>
          <w:tcPr>
            <w:tcW w:w="4025" w:type="dxa"/>
          </w:tcPr>
          <w:p w14:paraId="135E4847" w14:textId="77777777" w:rsidR="00975C97" w:rsidRPr="007F2609" w:rsidRDefault="00975C97" w:rsidP="00346178">
            <w:pPr>
              <w:pStyle w:val="TAL"/>
            </w:pPr>
            <w:r w:rsidRPr="007F2609">
              <w:t>Same as 7.4 for each component carrier</w:t>
            </w:r>
          </w:p>
        </w:tc>
        <w:tc>
          <w:tcPr>
            <w:tcW w:w="3247" w:type="dxa"/>
          </w:tcPr>
          <w:p w14:paraId="23078CFC" w14:textId="77777777" w:rsidR="00975C97" w:rsidRPr="007F2609" w:rsidRDefault="00975C97" w:rsidP="00346178">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346178">
            <w:pPr>
              <w:pStyle w:val="TAL"/>
            </w:pPr>
            <w:r w:rsidRPr="007F2609">
              <w:t>7.4D Maximum input level for UL MIMO</w:t>
            </w:r>
          </w:p>
        </w:tc>
        <w:tc>
          <w:tcPr>
            <w:tcW w:w="4025" w:type="dxa"/>
          </w:tcPr>
          <w:p w14:paraId="5E2CF50D" w14:textId="77777777" w:rsidR="00975C97" w:rsidRPr="007F2609" w:rsidRDefault="00975C97" w:rsidP="00346178">
            <w:pPr>
              <w:pStyle w:val="TAL"/>
              <w:rPr>
                <w:bCs/>
                <w:szCs w:val="18"/>
              </w:rPr>
            </w:pPr>
            <w:r w:rsidRPr="007F2609">
              <w:t>Same as 7.4</w:t>
            </w:r>
          </w:p>
        </w:tc>
        <w:tc>
          <w:tcPr>
            <w:tcW w:w="3247" w:type="dxa"/>
          </w:tcPr>
          <w:p w14:paraId="7DC1ED8E" w14:textId="77777777" w:rsidR="00975C97" w:rsidRPr="007F2609" w:rsidRDefault="00975C97" w:rsidP="00346178">
            <w:pPr>
              <w:pStyle w:val="TAL"/>
            </w:pPr>
            <w:r w:rsidRPr="007F2609">
              <w:t>Same as 7.4</w:t>
            </w:r>
          </w:p>
          <w:p w14:paraId="13C3533B" w14:textId="77777777" w:rsidR="00975C97" w:rsidRPr="007F2609" w:rsidRDefault="00975C97" w:rsidP="00346178">
            <w:pPr>
              <w:pStyle w:val="TAL"/>
            </w:pPr>
          </w:p>
          <w:p w14:paraId="475CAE9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6FFA4EC" w14:textId="77777777" w:rsidTr="00AC782F">
        <w:trPr>
          <w:jc w:val="center"/>
        </w:trPr>
        <w:tc>
          <w:tcPr>
            <w:tcW w:w="2437" w:type="dxa"/>
          </w:tcPr>
          <w:p w14:paraId="511AD61B" w14:textId="6AEC9812" w:rsidR="008F5ED4" w:rsidRPr="007F2609" w:rsidRDefault="008F5ED4" w:rsidP="00346178">
            <w:pPr>
              <w:pStyle w:val="TAL"/>
            </w:pPr>
            <w:r w:rsidRPr="00A233C6">
              <w:t>7.4D_1</w:t>
            </w:r>
            <w:r>
              <w:t xml:space="preserve"> </w:t>
            </w:r>
            <w:r w:rsidRPr="00A233C6">
              <w:t>Maximum input level for SUL with UL MIMO</w:t>
            </w:r>
          </w:p>
        </w:tc>
        <w:tc>
          <w:tcPr>
            <w:tcW w:w="4025" w:type="dxa"/>
          </w:tcPr>
          <w:p w14:paraId="0D94BD34" w14:textId="77777777" w:rsidR="008F5ED4" w:rsidRPr="007F2609" w:rsidRDefault="008F5ED4" w:rsidP="00346178">
            <w:pPr>
              <w:pStyle w:val="TAL"/>
              <w:rPr>
                <w:lang w:eastAsia="zh-CN"/>
              </w:rPr>
            </w:pPr>
            <w:r w:rsidRPr="007F2609">
              <w:t>Same as 7.4</w:t>
            </w:r>
            <w:r>
              <w:t>D</w:t>
            </w:r>
          </w:p>
        </w:tc>
        <w:tc>
          <w:tcPr>
            <w:tcW w:w="3247" w:type="dxa"/>
          </w:tcPr>
          <w:p w14:paraId="1E2B1CE1" w14:textId="77777777" w:rsidR="008F5ED4" w:rsidRPr="007F2609" w:rsidRDefault="008F5ED4" w:rsidP="00346178">
            <w:pPr>
              <w:pStyle w:val="TAL"/>
            </w:pPr>
            <w:r w:rsidRPr="007F2609">
              <w:t>Same as 7.4</w:t>
            </w:r>
            <w:r>
              <w:t>D</w:t>
            </w:r>
          </w:p>
        </w:tc>
      </w:tr>
      <w:tr w:rsidR="00975C97" w:rsidRPr="007F2609" w14:paraId="5AFF6687" w14:textId="77777777" w:rsidTr="00C971DC">
        <w:trPr>
          <w:jc w:val="center"/>
        </w:trPr>
        <w:tc>
          <w:tcPr>
            <w:tcW w:w="2437" w:type="dxa"/>
          </w:tcPr>
          <w:p w14:paraId="22B20EA1" w14:textId="77777777" w:rsidR="00975C97" w:rsidRPr="007F2609" w:rsidRDefault="00975C97" w:rsidP="00346178">
            <w:pPr>
              <w:pStyle w:val="TAL"/>
            </w:pPr>
            <w:r w:rsidRPr="007F2609">
              <w:t>7.5 Adjacent channel selectivity</w:t>
            </w:r>
          </w:p>
        </w:tc>
        <w:tc>
          <w:tcPr>
            <w:tcW w:w="4025" w:type="dxa"/>
          </w:tcPr>
          <w:p w14:paraId="149148B0" w14:textId="58324A27" w:rsidR="00975C97" w:rsidRPr="007F2609" w:rsidRDefault="00975C97" w:rsidP="00346178">
            <w:pPr>
              <w:pStyle w:val="TAL"/>
            </w:pPr>
            <w:r w:rsidRPr="007F2609">
              <w:t>0 dB</w:t>
            </w:r>
          </w:p>
        </w:tc>
        <w:tc>
          <w:tcPr>
            <w:tcW w:w="3247" w:type="dxa"/>
          </w:tcPr>
          <w:p w14:paraId="249E45D5" w14:textId="77777777" w:rsidR="00975C97" w:rsidRPr="007F2609" w:rsidRDefault="00975C97" w:rsidP="00346178">
            <w:pPr>
              <w:pStyle w:val="TAL"/>
            </w:pPr>
            <w:r w:rsidRPr="007F2609">
              <w:t>Wanted signal power + TT</w:t>
            </w:r>
          </w:p>
          <w:p w14:paraId="66E9B134" w14:textId="77777777" w:rsidR="00975C97" w:rsidRPr="007F2609" w:rsidRDefault="00975C97" w:rsidP="00346178">
            <w:pPr>
              <w:pStyle w:val="TAL"/>
            </w:pPr>
          </w:p>
          <w:p w14:paraId="2E3FF3E7" w14:textId="77777777" w:rsidR="00975C97" w:rsidRPr="007F2609" w:rsidRDefault="00975C97" w:rsidP="00346178">
            <w:pPr>
              <w:pStyle w:val="TAL"/>
            </w:pPr>
            <w:r w:rsidRPr="007F2609">
              <w:t>Interferer signal power unchanged</w:t>
            </w:r>
          </w:p>
          <w:p w14:paraId="667CC0DA" w14:textId="77777777" w:rsidR="00975C97" w:rsidRPr="007F2609" w:rsidRDefault="00975C97" w:rsidP="00346178">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346178">
            <w:pPr>
              <w:pStyle w:val="TAL"/>
            </w:pPr>
            <w:r w:rsidRPr="007F2609">
              <w:t>7.5A Adjacent channel selectivity for CA</w:t>
            </w:r>
          </w:p>
          <w:p w14:paraId="79E34B10" w14:textId="64EF4D1E" w:rsidR="00975C97" w:rsidRPr="007F2609" w:rsidRDefault="00975C97" w:rsidP="00346178">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346178">
            <w:pPr>
              <w:pStyle w:val="TAL"/>
            </w:pPr>
            <w:r w:rsidRPr="007F2609">
              <w:t>Same as 7.5 for each component carrier</w:t>
            </w:r>
          </w:p>
        </w:tc>
        <w:tc>
          <w:tcPr>
            <w:tcW w:w="3247" w:type="dxa"/>
          </w:tcPr>
          <w:p w14:paraId="2FFA5810" w14:textId="77777777" w:rsidR="00975C97" w:rsidRPr="007F2609" w:rsidRDefault="00975C97" w:rsidP="00346178">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346178">
            <w:pPr>
              <w:pStyle w:val="TAL"/>
            </w:pPr>
            <w:r w:rsidRPr="007F2609">
              <w:t>7.5D Adjacent channel selectivity for UL MIMO</w:t>
            </w:r>
          </w:p>
        </w:tc>
        <w:tc>
          <w:tcPr>
            <w:tcW w:w="4025" w:type="dxa"/>
          </w:tcPr>
          <w:p w14:paraId="2059DEFA" w14:textId="77777777" w:rsidR="00975C97" w:rsidRPr="007F2609" w:rsidRDefault="00975C97" w:rsidP="00346178">
            <w:pPr>
              <w:pStyle w:val="TAL"/>
              <w:rPr>
                <w:bCs/>
                <w:szCs w:val="18"/>
              </w:rPr>
            </w:pPr>
            <w:r w:rsidRPr="007F2609">
              <w:t>Same as 7.5</w:t>
            </w:r>
          </w:p>
        </w:tc>
        <w:tc>
          <w:tcPr>
            <w:tcW w:w="3247" w:type="dxa"/>
          </w:tcPr>
          <w:p w14:paraId="32CBDE16" w14:textId="77777777" w:rsidR="00975C97" w:rsidRPr="007F2609" w:rsidRDefault="00975C97" w:rsidP="00346178">
            <w:pPr>
              <w:pStyle w:val="TAL"/>
            </w:pPr>
            <w:r w:rsidRPr="007F2609">
              <w:t>Same as 7.5</w:t>
            </w:r>
          </w:p>
          <w:p w14:paraId="5213AD7C" w14:textId="77777777" w:rsidR="00975C97" w:rsidRPr="007F2609" w:rsidRDefault="00975C97" w:rsidP="00346178">
            <w:pPr>
              <w:pStyle w:val="TAL"/>
            </w:pPr>
          </w:p>
          <w:p w14:paraId="57F3506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F0DE671" w14:textId="77777777" w:rsidTr="00AC782F">
        <w:trPr>
          <w:jc w:val="center"/>
        </w:trPr>
        <w:tc>
          <w:tcPr>
            <w:tcW w:w="2437" w:type="dxa"/>
          </w:tcPr>
          <w:p w14:paraId="5F533F36" w14:textId="73A0B08F" w:rsidR="008F5ED4" w:rsidRPr="007F2609" w:rsidRDefault="008F5ED4" w:rsidP="00346178">
            <w:pPr>
              <w:pStyle w:val="TAL"/>
            </w:pPr>
            <w:r w:rsidRPr="00A233C6">
              <w:t>7.5D_1</w:t>
            </w:r>
            <w:r>
              <w:t xml:space="preserve"> </w:t>
            </w:r>
            <w:r w:rsidRPr="00A233C6">
              <w:t>Adjacent channel selectivity for SUL with UL MIMO</w:t>
            </w:r>
          </w:p>
        </w:tc>
        <w:tc>
          <w:tcPr>
            <w:tcW w:w="4025" w:type="dxa"/>
          </w:tcPr>
          <w:p w14:paraId="17ACDAD4" w14:textId="77777777" w:rsidR="008F5ED4" w:rsidRPr="007F2609" w:rsidRDefault="008F5ED4" w:rsidP="00346178">
            <w:pPr>
              <w:pStyle w:val="TAL"/>
            </w:pPr>
            <w:r w:rsidRPr="007F2609">
              <w:t>Same as 7.5</w:t>
            </w:r>
            <w:r>
              <w:t>D</w:t>
            </w:r>
          </w:p>
        </w:tc>
        <w:tc>
          <w:tcPr>
            <w:tcW w:w="3247" w:type="dxa"/>
          </w:tcPr>
          <w:p w14:paraId="5D53B32E" w14:textId="77777777" w:rsidR="008F5ED4" w:rsidRPr="007F2609" w:rsidRDefault="008F5ED4" w:rsidP="00346178">
            <w:pPr>
              <w:pStyle w:val="TAL"/>
            </w:pPr>
            <w:r w:rsidRPr="007F2609">
              <w:t>Same as 7.5</w:t>
            </w:r>
            <w:r>
              <w:t>D</w:t>
            </w:r>
          </w:p>
        </w:tc>
      </w:tr>
      <w:tr w:rsidR="00F31CDD" w:rsidRPr="007F2609" w14:paraId="76300301" w14:textId="77777777" w:rsidTr="00C971DC">
        <w:trPr>
          <w:jc w:val="center"/>
        </w:trPr>
        <w:tc>
          <w:tcPr>
            <w:tcW w:w="2437" w:type="dxa"/>
          </w:tcPr>
          <w:p w14:paraId="1D6CA703" w14:textId="1D123C10" w:rsidR="00F31CDD" w:rsidRPr="007F2609" w:rsidRDefault="00F31CDD" w:rsidP="00346178">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346178">
            <w:pPr>
              <w:pStyle w:val="TAL"/>
            </w:pPr>
            <w:r w:rsidRPr="007F2609">
              <w:t>Same as 7.5</w:t>
            </w:r>
          </w:p>
        </w:tc>
        <w:tc>
          <w:tcPr>
            <w:tcW w:w="3247" w:type="dxa"/>
          </w:tcPr>
          <w:p w14:paraId="4F2FC1F0" w14:textId="5F9705F5" w:rsidR="00F31CDD" w:rsidRPr="007F2609" w:rsidRDefault="00F31CDD" w:rsidP="00346178">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346178">
            <w:pPr>
              <w:pStyle w:val="TAL"/>
            </w:pPr>
            <w:r w:rsidRPr="007F2609">
              <w:t>7.6.2 Inband Blocking</w:t>
            </w:r>
          </w:p>
        </w:tc>
        <w:tc>
          <w:tcPr>
            <w:tcW w:w="4025" w:type="dxa"/>
          </w:tcPr>
          <w:p w14:paraId="795E3C16" w14:textId="1C538F24" w:rsidR="00975C97" w:rsidRPr="007F2609" w:rsidRDefault="00975C97" w:rsidP="00346178">
            <w:pPr>
              <w:pStyle w:val="TAL"/>
            </w:pPr>
            <w:r w:rsidRPr="007F2609">
              <w:t>0 dB</w:t>
            </w:r>
          </w:p>
        </w:tc>
        <w:tc>
          <w:tcPr>
            <w:tcW w:w="3247" w:type="dxa"/>
          </w:tcPr>
          <w:p w14:paraId="2F340191" w14:textId="77777777" w:rsidR="00975C97" w:rsidRPr="007F2609" w:rsidRDefault="00975C97" w:rsidP="00346178">
            <w:pPr>
              <w:pStyle w:val="TAL"/>
            </w:pPr>
            <w:r w:rsidRPr="007F2609">
              <w:t>Wanted signal power + TT</w:t>
            </w:r>
          </w:p>
          <w:p w14:paraId="792CEEF7" w14:textId="77777777" w:rsidR="00975C97" w:rsidRPr="007F2609" w:rsidRDefault="00975C97" w:rsidP="00346178">
            <w:pPr>
              <w:pStyle w:val="TAL"/>
            </w:pPr>
          </w:p>
          <w:p w14:paraId="4BD86B06" w14:textId="77777777" w:rsidR="00975C97" w:rsidRPr="007F2609" w:rsidRDefault="00975C97" w:rsidP="00346178">
            <w:pPr>
              <w:pStyle w:val="TAL"/>
            </w:pPr>
            <w:r w:rsidRPr="007F2609">
              <w:t>Interferer signal power unchanged</w:t>
            </w:r>
          </w:p>
          <w:p w14:paraId="488E913B" w14:textId="77777777" w:rsidR="00975C97" w:rsidRPr="007F2609" w:rsidRDefault="00975C97" w:rsidP="00346178">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346178">
            <w:pPr>
              <w:pStyle w:val="TAL"/>
            </w:pPr>
            <w:r w:rsidRPr="007F2609">
              <w:lastRenderedPageBreak/>
              <w:t>7.6.3 Out-of-band blocking</w:t>
            </w:r>
          </w:p>
        </w:tc>
        <w:tc>
          <w:tcPr>
            <w:tcW w:w="4025" w:type="dxa"/>
          </w:tcPr>
          <w:p w14:paraId="1B779964" w14:textId="77777777" w:rsidR="00975C97" w:rsidRPr="007F2609" w:rsidRDefault="00975C97" w:rsidP="00346178">
            <w:pPr>
              <w:pStyle w:val="TAL"/>
            </w:pPr>
            <w:r w:rsidRPr="007F2609">
              <w:t>0 dB</w:t>
            </w:r>
          </w:p>
        </w:tc>
        <w:tc>
          <w:tcPr>
            <w:tcW w:w="3247" w:type="dxa"/>
          </w:tcPr>
          <w:p w14:paraId="564458E2" w14:textId="77777777" w:rsidR="00975C97" w:rsidRPr="007F2609" w:rsidRDefault="00975C97" w:rsidP="00346178">
            <w:pPr>
              <w:pStyle w:val="TAL"/>
            </w:pPr>
            <w:r w:rsidRPr="007F2609">
              <w:t>Wanted signal power + TT</w:t>
            </w:r>
          </w:p>
          <w:p w14:paraId="1712C1DA" w14:textId="77777777" w:rsidR="00975C97" w:rsidRPr="007F2609" w:rsidRDefault="00975C97" w:rsidP="00346178">
            <w:pPr>
              <w:pStyle w:val="TAL"/>
            </w:pPr>
          </w:p>
          <w:p w14:paraId="45A38350" w14:textId="77777777" w:rsidR="00975C97" w:rsidRPr="007F2609" w:rsidRDefault="00975C97" w:rsidP="00346178">
            <w:pPr>
              <w:pStyle w:val="TAL"/>
            </w:pPr>
            <w:r w:rsidRPr="007F2609">
              <w:t>Interferer signal power unchanged</w:t>
            </w:r>
          </w:p>
          <w:p w14:paraId="2CF179F7" w14:textId="77777777" w:rsidR="00975C97" w:rsidRPr="007F2609" w:rsidRDefault="00975C97" w:rsidP="00346178">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346178">
            <w:pPr>
              <w:pStyle w:val="TAL"/>
            </w:pPr>
            <w:r w:rsidRPr="007F2609">
              <w:t>7.6.4 Narrow band blocking</w:t>
            </w:r>
          </w:p>
        </w:tc>
        <w:tc>
          <w:tcPr>
            <w:tcW w:w="4025" w:type="dxa"/>
          </w:tcPr>
          <w:p w14:paraId="512449C2" w14:textId="77777777" w:rsidR="00975C97" w:rsidRPr="007F2609" w:rsidRDefault="00975C97" w:rsidP="00346178">
            <w:pPr>
              <w:pStyle w:val="TAL"/>
            </w:pPr>
            <w:r w:rsidRPr="007F2609">
              <w:t>0 dB</w:t>
            </w:r>
          </w:p>
        </w:tc>
        <w:tc>
          <w:tcPr>
            <w:tcW w:w="3247" w:type="dxa"/>
          </w:tcPr>
          <w:p w14:paraId="782E6BB1" w14:textId="77777777" w:rsidR="00975C97" w:rsidRPr="007F2609" w:rsidRDefault="00975C97" w:rsidP="00346178">
            <w:pPr>
              <w:pStyle w:val="TAL"/>
            </w:pPr>
            <w:r w:rsidRPr="007F2609">
              <w:t>Wanted signal power + TT</w:t>
            </w:r>
          </w:p>
          <w:p w14:paraId="27E66BCD" w14:textId="77777777" w:rsidR="00975C97" w:rsidRPr="007F2609" w:rsidRDefault="00975C97" w:rsidP="00346178">
            <w:pPr>
              <w:pStyle w:val="TAL"/>
            </w:pPr>
          </w:p>
          <w:p w14:paraId="4DC24CBF" w14:textId="77777777" w:rsidR="00975C97" w:rsidRPr="007F2609" w:rsidRDefault="00975C97" w:rsidP="00346178">
            <w:pPr>
              <w:pStyle w:val="TAL"/>
            </w:pPr>
            <w:r w:rsidRPr="007F2609">
              <w:t>Interferer signal power unchanged</w:t>
            </w:r>
          </w:p>
          <w:p w14:paraId="32071AD9" w14:textId="77777777" w:rsidR="00975C97" w:rsidRPr="007F2609" w:rsidRDefault="00975C97" w:rsidP="00346178">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346178">
            <w:pPr>
              <w:pStyle w:val="TAL"/>
            </w:pPr>
            <w:r w:rsidRPr="007F2609">
              <w:t>7.6A.2 Inband Blocking for CA</w:t>
            </w:r>
          </w:p>
          <w:p w14:paraId="070F74F2" w14:textId="77777777" w:rsidR="00975C97" w:rsidRPr="007F2609" w:rsidRDefault="00975C97" w:rsidP="00346178">
            <w:pPr>
              <w:pStyle w:val="TAL"/>
            </w:pPr>
            <w:r w:rsidRPr="007F2609">
              <w:t>(Same TT apply to all subsections including 7.6A.2.1, 7.6A.2.2, 7.6A.2.3, 7.6A.2.4, etc.)</w:t>
            </w:r>
          </w:p>
        </w:tc>
        <w:tc>
          <w:tcPr>
            <w:tcW w:w="4025" w:type="dxa"/>
          </w:tcPr>
          <w:p w14:paraId="770611B9" w14:textId="77777777" w:rsidR="00975C97" w:rsidRPr="007F2609" w:rsidRDefault="00975C97" w:rsidP="00346178">
            <w:pPr>
              <w:pStyle w:val="TAL"/>
            </w:pPr>
            <w:r w:rsidRPr="007F2609">
              <w:t>Same as 7.6.2 for each component carrier</w:t>
            </w:r>
          </w:p>
        </w:tc>
        <w:tc>
          <w:tcPr>
            <w:tcW w:w="3247" w:type="dxa"/>
          </w:tcPr>
          <w:p w14:paraId="3EE2CDAF" w14:textId="77777777" w:rsidR="00975C97" w:rsidRPr="007F2609" w:rsidRDefault="00975C97" w:rsidP="00346178">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346178">
            <w:pPr>
              <w:pStyle w:val="TAL"/>
            </w:pPr>
            <w:r w:rsidRPr="007F2609">
              <w:t>7.6A.3 Out-of-band Blocking for CA</w:t>
            </w:r>
          </w:p>
          <w:p w14:paraId="570FCAA1" w14:textId="77777777" w:rsidR="00975C97" w:rsidRPr="007F2609" w:rsidRDefault="00975C97" w:rsidP="00346178">
            <w:pPr>
              <w:pStyle w:val="TAL"/>
            </w:pPr>
            <w:r w:rsidRPr="007F2609">
              <w:t>(Same TT apply to all subsections including 7.6A.3.1, 7.6A.3.2, 7.6A.3.3, 7.6A.3.4, etc.)</w:t>
            </w:r>
          </w:p>
        </w:tc>
        <w:tc>
          <w:tcPr>
            <w:tcW w:w="4025" w:type="dxa"/>
          </w:tcPr>
          <w:p w14:paraId="13DD59DC" w14:textId="77777777" w:rsidR="00975C97" w:rsidRPr="007F2609" w:rsidRDefault="00975C97" w:rsidP="00346178">
            <w:pPr>
              <w:pStyle w:val="TAL"/>
            </w:pPr>
            <w:r w:rsidRPr="007F2609">
              <w:t>Same as 7.6.3 for each component carrier</w:t>
            </w:r>
          </w:p>
        </w:tc>
        <w:tc>
          <w:tcPr>
            <w:tcW w:w="3247" w:type="dxa"/>
          </w:tcPr>
          <w:p w14:paraId="2DCCF875" w14:textId="77777777" w:rsidR="00975C97" w:rsidRPr="007F2609" w:rsidRDefault="00975C97" w:rsidP="00346178">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346178">
            <w:pPr>
              <w:pStyle w:val="TAL"/>
            </w:pPr>
            <w:r w:rsidRPr="007F2609">
              <w:t>7.6A.4 Narrow band Blocking for CA</w:t>
            </w:r>
          </w:p>
          <w:p w14:paraId="21F6B81A" w14:textId="77777777" w:rsidR="00975C97" w:rsidRPr="007F2609" w:rsidRDefault="00975C97" w:rsidP="00346178">
            <w:pPr>
              <w:pStyle w:val="TAL"/>
            </w:pPr>
            <w:r w:rsidRPr="007F2609">
              <w:t>(Same TT apply to all subsections including 7.6A.4.1, 7.6A.4.2, 7.6A.4.3, 7.6A.4.4, etc.)</w:t>
            </w:r>
          </w:p>
        </w:tc>
        <w:tc>
          <w:tcPr>
            <w:tcW w:w="4025" w:type="dxa"/>
          </w:tcPr>
          <w:p w14:paraId="11017EDC" w14:textId="77777777" w:rsidR="00975C97" w:rsidRPr="007F2609" w:rsidRDefault="00975C97" w:rsidP="00346178">
            <w:pPr>
              <w:pStyle w:val="TAL"/>
            </w:pPr>
            <w:r w:rsidRPr="007F2609">
              <w:t>Same as 7.6.4 for each component carrier</w:t>
            </w:r>
          </w:p>
        </w:tc>
        <w:tc>
          <w:tcPr>
            <w:tcW w:w="3247" w:type="dxa"/>
          </w:tcPr>
          <w:p w14:paraId="016C875B" w14:textId="77777777" w:rsidR="00975C97" w:rsidRPr="007F2609" w:rsidRDefault="00975C97" w:rsidP="00346178">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346178">
            <w:pPr>
              <w:pStyle w:val="TAL"/>
            </w:pPr>
            <w:r w:rsidRPr="007F2609">
              <w:t>7.6C.2 Inband Blocking for SUL</w:t>
            </w:r>
          </w:p>
        </w:tc>
        <w:tc>
          <w:tcPr>
            <w:tcW w:w="4025" w:type="dxa"/>
          </w:tcPr>
          <w:p w14:paraId="1B4CF978" w14:textId="77777777" w:rsidR="00975C97" w:rsidRPr="007F2609" w:rsidRDefault="00975C97" w:rsidP="00346178">
            <w:pPr>
              <w:pStyle w:val="TAL"/>
              <w:rPr>
                <w:lang w:eastAsia="zh-CN"/>
              </w:rPr>
            </w:pPr>
            <w:r w:rsidRPr="007F2609">
              <w:rPr>
                <w:lang w:eastAsia="zh-CN"/>
              </w:rPr>
              <w:t>Same as 7.6.2</w:t>
            </w:r>
          </w:p>
        </w:tc>
        <w:tc>
          <w:tcPr>
            <w:tcW w:w="3247" w:type="dxa"/>
          </w:tcPr>
          <w:p w14:paraId="730B384C" w14:textId="77777777" w:rsidR="00975C97" w:rsidRPr="007F2609" w:rsidRDefault="00975C97" w:rsidP="00346178">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346178">
            <w:pPr>
              <w:pStyle w:val="TAL"/>
            </w:pPr>
            <w:r w:rsidRPr="007F2609">
              <w:t>7.6C.2_1.1 Inband Blocking for SUL with 2 DL CA</w:t>
            </w:r>
          </w:p>
        </w:tc>
        <w:tc>
          <w:tcPr>
            <w:tcW w:w="4025" w:type="dxa"/>
          </w:tcPr>
          <w:p w14:paraId="56E596B3" w14:textId="77777777" w:rsidR="00975C97" w:rsidRPr="007F2609" w:rsidRDefault="00975C97" w:rsidP="00346178">
            <w:pPr>
              <w:pStyle w:val="TAL"/>
              <w:rPr>
                <w:rFonts w:cs="Arial"/>
                <w:bCs/>
                <w:szCs w:val="18"/>
                <w:lang w:eastAsia="zh-CN"/>
              </w:rPr>
            </w:pPr>
            <w:r w:rsidRPr="007F2609">
              <w:t>Same as 7.6A.2</w:t>
            </w:r>
          </w:p>
        </w:tc>
        <w:tc>
          <w:tcPr>
            <w:tcW w:w="3247" w:type="dxa"/>
          </w:tcPr>
          <w:p w14:paraId="40D3252C" w14:textId="77777777" w:rsidR="00975C97" w:rsidRPr="007F2609" w:rsidRDefault="00975C97" w:rsidP="00346178">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346178">
            <w:pPr>
              <w:pStyle w:val="TAL"/>
            </w:pPr>
            <w:r w:rsidRPr="007F2609">
              <w:t>7.6C.3 Out-of-band blocking for SUL</w:t>
            </w:r>
          </w:p>
        </w:tc>
        <w:tc>
          <w:tcPr>
            <w:tcW w:w="4025" w:type="dxa"/>
          </w:tcPr>
          <w:p w14:paraId="561CB29A" w14:textId="77777777" w:rsidR="00975C97" w:rsidRPr="007F2609" w:rsidRDefault="00975C97" w:rsidP="00346178">
            <w:pPr>
              <w:pStyle w:val="TAL"/>
              <w:rPr>
                <w:lang w:eastAsia="zh-CN"/>
              </w:rPr>
            </w:pPr>
            <w:r w:rsidRPr="007F2609">
              <w:rPr>
                <w:lang w:eastAsia="zh-CN"/>
              </w:rPr>
              <w:t>Same as 7.6.3</w:t>
            </w:r>
          </w:p>
        </w:tc>
        <w:tc>
          <w:tcPr>
            <w:tcW w:w="3247" w:type="dxa"/>
          </w:tcPr>
          <w:p w14:paraId="25FC8FC5" w14:textId="77777777" w:rsidR="00975C97" w:rsidRPr="007F2609" w:rsidRDefault="00975C97" w:rsidP="00346178">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025" w:type="dxa"/>
          </w:tcPr>
          <w:p w14:paraId="1076B4D5" w14:textId="77777777" w:rsidR="00975C97" w:rsidRPr="007F2609" w:rsidRDefault="00975C97" w:rsidP="00346178">
            <w:pPr>
              <w:pStyle w:val="TAL"/>
              <w:rPr>
                <w:bCs/>
                <w:szCs w:val="18"/>
              </w:rPr>
            </w:pPr>
            <w:r w:rsidRPr="007F2609">
              <w:t>Same as 7.6.2</w:t>
            </w:r>
          </w:p>
        </w:tc>
        <w:tc>
          <w:tcPr>
            <w:tcW w:w="3247" w:type="dxa"/>
          </w:tcPr>
          <w:p w14:paraId="35041450" w14:textId="77777777" w:rsidR="00975C97" w:rsidRPr="007F2609" w:rsidRDefault="00975C97" w:rsidP="00346178">
            <w:pPr>
              <w:pStyle w:val="TAL"/>
            </w:pPr>
            <w:r w:rsidRPr="007F2609">
              <w:t>Same as 7.6.2</w:t>
            </w:r>
          </w:p>
          <w:p w14:paraId="788C1F18" w14:textId="77777777" w:rsidR="00975C97" w:rsidRPr="007F2609" w:rsidRDefault="00975C97" w:rsidP="00346178">
            <w:pPr>
              <w:pStyle w:val="TAL"/>
            </w:pPr>
          </w:p>
          <w:p w14:paraId="3291DA59"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23259B5" w14:textId="77777777" w:rsidTr="00AC782F">
        <w:trPr>
          <w:jc w:val="center"/>
        </w:trPr>
        <w:tc>
          <w:tcPr>
            <w:tcW w:w="2437" w:type="dxa"/>
          </w:tcPr>
          <w:p w14:paraId="481C579C" w14:textId="06530443" w:rsidR="008F5ED4" w:rsidRPr="007F2609" w:rsidRDefault="008F5ED4" w:rsidP="00346178">
            <w:pPr>
              <w:pStyle w:val="TAL"/>
            </w:pPr>
            <w:r w:rsidRPr="00A233C6">
              <w:t>7.6D.2_1</w:t>
            </w:r>
            <w:r>
              <w:t xml:space="preserve"> </w:t>
            </w:r>
            <w:r w:rsidRPr="00A233C6">
              <w:t xml:space="preserve">In-band blocking for </w:t>
            </w:r>
            <w:r w:rsidR="001F6AE4" w:rsidRPr="00493207">
              <w:t xml:space="preserve">SUL with </w:t>
            </w:r>
            <w:r w:rsidRPr="00A233C6">
              <w:t>UL MIMO</w:t>
            </w:r>
          </w:p>
        </w:tc>
        <w:tc>
          <w:tcPr>
            <w:tcW w:w="4025" w:type="dxa"/>
          </w:tcPr>
          <w:p w14:paraId="0259E759" w14:textId="77777777" w:rsidR="008F5ED4" w:rsidRPr="007F2609" w:rsidRDefault="008F5ED4" w:rsidP="00346178">
            <w:pPr>
              <w:pStyle w:val="TAL"/>
            </w:pPr>
            <w:r w:rsidRPr="007F2609">
              <w:t>Same as 7.6</w:t>
            </w:r>
            <w:r>
              <w:t>D</w:t>
            </w:r>
            <w:r w:rsidRPr="007F2609">
              <w:t>.2</w:t>
            </w:r>
          </w:p>
        </w:tc>
        <w:tc>
          <w:tcPr>
            <w:tcW w:w="3247" w:type="dxa"/>
          </w:tcPr>
          <w:p w14:paraId="4E0CF57B" w14:textId="77777777" w:rsidR="008F5ED4" w:rsidRPr="007F2609" w:rsidRDefault="008F5ED4" w:rsidP="00346178">
            <w:pPr>
              <w:pStyle w:val="TAL"/>
            </w:pPr>
            <w:r w:rsidRPr="007F2609">
              <w:t>Same as 7.6</w:t>
            </w:r>
            <w:r>
              <w:t>D</w:t>
            </w:r>
            <w:r w:rsidRPr="007F2609">
              <w:t>.2</w:t>
            </w:r>
          </w:p>
        </w:tc>
      </w:tr>
      <w:tr w:rsidR="00975C97" w:rsidRPr="007F2609" w14:paraId="12A55CB1" w14:textId="77777777" w:rsidTr="00C971DC">
        <w:trPr>
          <w:jc w:val="center"/>
        </w:trPr>
        <w:tc>
          <w:tcPr>
            <w:tcW w:w="2437" w:type="dxa"/>
          </w:tcPr>
          <w:p w14:paraId="5F0A8535"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346178">
            <w:pPr>
              <w:pStyle w:val="TAL"/>
              <w:rPr>
                <w:bCs/>
                <w:szCs w:val="18"/>
              </w:rPr>
            </w:pPr>
            <w:r w:rsidRPr="007F2609">
              <w:t>Same as 7.6.3</w:t>
            </w:r>
          </w:p>
        </w:tc>
        <w:tc>
          <w:tcPr>
            <w:tcW w:w="3247" w:type="dxa"/>
          </w:tcPr>
          <w:p w14:paraId="27CBC407" w14:textId="77777777" w:rsidR="00975C97" w:rsidRPr="007F2609" w:rsidRDefault="00975C97" w:rsidP="00346178">
            <w:pPr>
              <w:pStyle w:val="TAL"/>
            </w:pPr>
            <w:r w:rsidRPr="007F2609">
              <w:t>Same as 7.6.3</w:t>
            </w:r>
          </w:p>
          <w:p w14:paraId="4F2C1031" w14:textId="77777777" w:rsidR="00975C97" w:rsidRPr="007F2609" w:rsidRDefault="00975C97" w:rsidP="00346178">
            <w:pPr>
              <w:pStyle w:val="TAL"/>
            </w:pPr>
          </w:p>
          <w:p w14:paraId="687604DC"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220A413" w14:textId="77777777" w:rsidTr="00AC782F">
        <w:trPr>
          <w:jc w:val="center"/>
        </w:trPr>
        <w:tc>
          <w:tcPr>
            <w:tcW w:w="2437" w:type="dxa"/>
          </w:tcPr>
          <w:p w14:paraId="06718498" w14:textId="24AA105B" w:rsidR="008F5ED4" w:rsidRPr="007F2609" w:rsidRDefault="008F5ED4" w:rsidP="00346178">
            <w:pPr>
              <w:pStyle w:val="TAL"/>
            </w:pPr>
            <w:r w:rsidRPr="00A233C6">
              <w:t>7.6D.3_1</w:t>
            </w:r>
            <w:r>
              <w:t xml:space="preserve"> </w:t>
            </w:r>
            <w:r w:rsidRPr="00A233C6">
              <w:t>Out-of-band blocking for SUL with UL MIMO</w:t>
            </w:r>
          </w:p>
        </w:tc>
        <w:tc>
          <w:tcPr>
            <w:tcW w:w="4025" w:type="dxa"/>
          </w:tcPr>
          <w:p w14:paraId="4BF87CC8" w14:textId="77777777" w:rsidR="008F5ED4" w:rsidRPr="007F2609" w:rsidRDefault="008F5ED4" w:rsidP="00346178">
            <w:pPr>
              <w:pStyle w:val="TAL"/>
            </w:pPr>
            <w:r w:rsidRPr="007F2609">
              <w:t>Same as 7.6</w:t>
            </w:r>
            <w:r>
              <w:t>D</w:t>
            </w:r>
            <w:r w:rsidRPr="007F2609">
              <w:t>.3</w:t>
            </w:r>
          </w:p>
        </w:tc>
        <w:tc>
          <w:tcPr>
            <w:tcW w:w="3247" w:type="dxa"/>
          </w:tcPr>
          <w:p w14:paraId="16D7DC07" w14:textId="77777777" w:rsidR="008F5ED4" w:rsidRPr="007F2609" w:rsidRDefault="008F5ED4" w:rsidP="00346178">
            <w:pPr>
              <w:pStyle w:val="TAL"/>
            </w:pPr>
            <w:r w:rsidRPr="007F2609">
              <w:t>Same as 7.6</w:t>
            </w:r>
            <w:r>
              <w:t>D</w:t>
            </w:r>
            <w:r w:rsidRPr="007F2609">
              <w:t>.3</w:t>
            </w:r>
          </w:p>
        </w:tc>
      </w:tr>
      <w:tr w:rsidR="00975C97" w:rsidRPr="007F2609" w14:paraId="0B0E47C2" w14:textId="77777777" w:rsidTr="00C971DC">
        <w:trPr>
          <w:jc w:val="center"/>
        </w:trPr>
        <w:tc>
          <w:tcPr>
            <w:tcW w:w="2437" w:type="dxa"/>
          </w:tcPr>
          <w:p w14:paraId="6CE1B3F0"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346178">
            <w:pPr>
              <w:pStyle w:val="TAL"/>
              <w:rPr>
                <w:bCs/>
                <w:szCs w:val="18"/>
              </w:rPr>
            </w:pPr>
            <w:r w:rsidRPr="007F2609">
              <w:t>Same as 7.6.4</w:t>
            </w:r>
          </w:p>
        </w:tc>
        <w:tc>
          <w:tcPr>
            <w:tcW w:w="3247" w:type="dxa"/>
          </w:tcPr>
          <w:p w14:paraId="66D8CE87" w14:textId="77777777" w:rsidR="00975C97" w:rsidRPr="007F2609" w:rsidRDefault="00975C97" w:rsidP="00346178">
            <w:pPr>
              <w:pStyle w:val="TAL"/>
            </w:pPr>
            <w:r w:rsidRPr="007F2609">
              <w:t>Same as 7.6.4</w:t>
            </w:r>
          </w:p>
          <w:p w14:paraId="267806AF" w14:textId="77777777" w:rsidR="00975C97" w:rsidRPr="007F2609" w:rsidRDefault="00975C97" w:rsidP="00346178">
            <w:pPr>
              <w:pStyle w:val="TAL"/>
            </w:pPr>
          </w:p>
          <w:p w14:paraId="65A521CB"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15295991" w14:textId="77777777" w:rsidTr="00AC782F">
        <w:trPr>
          <w:jc w:val="center"/>
        </w:trPr>
        <w:tc>
          <w:tcPr>
            <w:tcW w:w="2437" w:type="dxa"/>
          </w:tcPr>
          <w:p w14:paraId="6980FC00" w14:textId="6F698835" w:rsidR="008F5ED4" w:rsidRPr="007F2609" w:rsidRDefault="008F5ED4" w:rsidP="00346178">
            <w:pPr>
              <w:pStyle w:val="TAL"/>
            </w:pPr>
            <w:r w:rsidRPr="00A233C6">
              <w:t>7.6D.4_1</w:t>
            </w:r>
            <w:r>
              <w:t xml:space="preserve"> </w:t>
            </w:r>
            <w:r w:rsidRPr="00A233C6">
              <w:t>Narrow band blocking for SUL with UL MIMO</w:t>
            </w:r>
          </w:p>
        </w:tc>
        <w:tc>
          <w:tcPr>
            <w:tcW w:w="4025" w:type="dxa"/>
          </w:tcPr>
          <w:p w14:paraId="145073A1" w14:textId="77777777" w:rsidR="008F5ED4" w:rsidRPr="007F2609" w:rsidRDefault="008F5ED4" w:rsidP="00346178">
            <w:pPr>
              <w:pStyle w:val="TAL"/>
            </w:pPr>
            <w:r w:rsidRPr="007F2609">
              <w:t>Same as 7.6</w:t>
            </w:r>
            <w:r>
              <w:t>D</w:t>
            </w:r>
            <w:r w:rsidRPr="007F2609">
              <w:t>.4</w:t>
            </w:r>
          </w:p>
        </w:tc>
        <w:tc>
          <w:tcPr>
            <w:tcW w:w="3247" w:type="dxa"/>
          </w:tcPr>
          <w:p w14:paraId="6D70A2FB" w14:textId="77777777" w:rsidR="008F5ED4" w:rsidRPr="007F2609" w:rsidRDefault="008F5ED4" w:rsidP="00346178">
            <w:pPr>
              <w:pStyle w:val="TAL"/>
            </w:pPr>
            <w:r w:rsidRPr="007F2609">
              <w:t>Same as 7.6</w:t>
            </w:r>
            <w:r>
              <w:t>D</w:t>
            </w:r>
            <w:r w:rsidRPr="007F2609">
              <w:t>.4</w:t>
            </w:r>
          </w:p>
        </w:tc>
      </w:tr>
      <w:tr w:rsidR="00F31CDD" w:rsidRPr="007F2609" w14:paraId="1A902ADE" w14:textId="77777777" w:rsidTr="00C971DC">
        <w:trPr>
          <w:jc w:val="center"/>
        </w:trPr>
        <w:tc>
          <w:tcPr>
            <w:tcW w:w="2437" w:type="dxa"/>
          </w:tcPr>
          <w:p w14:paraId="17C554F4" w14:textId="799BB4B5" w:rsidR="00F31CDD" w:rsidRPr="007F2609" w:rsidRDefault="00F31CDD" w:rsidP="00346178">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346178">
            <w:pPr>
              <w:pStyle w:val="TAL"/>
            </w:pPr>
            <w:r w:rsidRPr="007F2609">
              <w:rPr>
                <w:lang w:eastAsia="zh-CN"/>
              </w:rPr>
              <w:t>Same as 7.6.2</w:t>
            </w:r>
          </w:p>
        </w:tc>
        <w:tc>
          <w:tcPr>
            <w:tcW w:w="3247" w:type="dxa"/>
          </w:tcPr>
          <w:p w14:paraId="50F67916" w14:textId="35E79170" w:rsidR="00F31CDD" w:rsidRPr="007F2609" w:rsidRDefault="00F31CDD" w:rsidP="00346178">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346178">
            <w:pPr>
              <w:pStyle w:val="TAL"/>
            </w:pPr>
            <w:r w:rsidRPr="007F2609">
              <w:t>7.6F.3.1 Out-of-band blocking for shared spectrum channel access</w:t>
            </w:r>
          </w:p>
        </w:tc>
        <w:tc>
          <w:tcPr>
            <w:tcW w:w="4025" w:type="dxa"/>
          </w:tcPr>
          <w:p w14:paraId="428AD83C" w14:textId="1CA33D2B" w:rsidR="00271401" w:rsidRPr="007F2609" w:rsidRDefault="00271401" w:rsidP="00346178">
            <w:pPr>
              <w:pStyle w:val="TAL"/>
              <w:rPr>
                <w:lang w:eastAsia="zh-CN"/>
              </w:rPr>
            </w:pPr>
            <w:r w:rsidRPr="007F2609">
              <w:t>Same as 7.6.3</w:t>
            </w:r>
          </w:p>
        </w:tc>
        <w:tc>
          <w:tcPr>
            <w:tcW w:w="3247" w:type="dxa"/>
          </w:tcPr>
          <w:p w14:paraId="63964FEF" w14:textId="3D6E5AE9" w:rsidR="00271401" w:rsidRPr="007F2609" w:rsidRDefault="00271401" w:rsidP="00346178">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346178">
            <w:pPr>
              <w:pStyle w:val="TAL"/>
            </w:pPr>
            <w:r w:rsidRPr="007F2609">
              <w:lastRenderedPageBreak/>
              <w:t>7.7 Spurious response</w:t>
            </w:r>
          </w:p>
        </w:tc>
        <w:tc>
          <w:tcPr>
            <w:tcW w:w="4025" w:type="dxa"/>
          </w:tcPr>
          <w:p w14:paraId="60141D1A" w14:textId="77777777" w:rsidR="00975C97" w:rsidRPr="007F2609" w:rsidRDefault="00975C97" w:rsidP="00346178">
            <w:pPr>
              <w:pStyle w:val="TAL"/>
            </w:pPr>
            <w:r w:rsidRPr="007F2609">
              <w:t>0 dB</w:t>
            </w:r>
          </w:p>
        </w:tc>
        <w:tc>
          <w:tcPr>
            <w:tcW w:w="3247" w:type="dxa"/>
          </w:tcPr>
          <w:p w14:paraId="7EAD5684" w14:textId="77777777" w:rsidR="00975C97" w:rsidRPr="007F2609" w:rsidRDefault="00975C97" w:rsidP="00346178">
            <w:pPr>
              <w:pStyle w:val="TAL"/>
            </w:pPr>
            <w:r w:rsidRPr="007F2609">
              <w:t>Wanted signal power + TT</w:t>
            </w:r>
          </w:p>
          <w:p w14:paraId="5ADD119E" w14:textId="77777777" w:rsidR="00975C97" w:rsidRPr="007F2609" w:rsidRDefault="00975C97" w:rsidP="00346178">
            <w:pPr>
              <w:pStyle w:val="TAL"/>
            </w:pPr>
          </w:p>
          <w:p w14:paraId="6DF9CA6A" w14:textId="77777777" w:rsidR="00975C97" w:rsidRPr="007F2609" w:rsidRDefault="00975C97" w:rsidP="00346178">
            <w:pPr>
              <w:pStyle w:val="TAL"/>
            </w:pPr>
            <w:r w:rsidRPr="007F2609">
              <w:t>Interferer signal power unchanged</w:t>
            </w:r>
          </w:p>
          <w:p w14:paraId="22D7338E" w14:textId="77777777" w:rsidR="00975C97" w:rsidRPr="007F2609" w:rsidRDefault="00975C97" w:rsidP="00346178">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346178">
            <w:pPr>
              <w:pStyle w:val="TAL"/>
            </w:pPr>
            <w:r w:rsidRPr="007F2609">
              <w:t>7.7A Spurious response for CA</w:t>
            </w:r>
          </w:p>
          <w:p w14:paraId="455AD881" w14:textId="77777777" w:rsidR="00975C97" w:rsidRPr="007F2609" w:rsidRDefault="00975C97" w:rsidP="00346178">
            <w:pPr>
              <w:pStyle w:val="TAL"/>
            </w:pPr>
            <w:r w:rsidRPr="007F2609">
              <w:t>(Same TT apply to all subsections including 7.7A.1, 7.7A.2, 7.7A.3, etc.)</w:t>
            </w:r>
          </w:p>
        </w:tc>
        <w:tc>
          <w:tcPr>
            <w:tcW w:w="4025" w:type="dxa"/>
          </w:tcPr>
          <w:p w14:paraId="49309A30" w14:textId="77777777" w:rsidR="00975C97" w:rsidRPr="007F2609" w:rsidRDefault="00975C97" w:rsidP="00346178">
            <w:pPr>
              <w:pStyle w:val="TAL"/>
            </w:pPr>
            <w:r w:rsidRPr="007F2609">
              <w:t>Same as 7.7 for each component carrier</w:t>
            </w:r>
          </w:p>
        </w:tc>
        <w:tc>
          <w:tcPr>
            <w:tcW w:w="3247" w:type="dxa"/>
          </w:tcPr>
          <w:p w14:paraId="68980EA8" w14:textId="77777777" w:rsidR="00975C97" w:rsidRPr="007F2609" w:rsidRDefault="00975C97" w:rsidP="00346178">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346178">
            <w:pPr>
              <w:pStyle w:val="TAL"/>
            </w:pPr>
            <w:r w:rsidRPr="007F2609">
              <w:t>7.7D Spurious response for UL MIMO</w:t>
            </w:r>
          </w:p>
        </w:tc>
        <w:tc>
          <w:tcPr>
            <w:tcW w:w="4025" w:type="dxa"/>
          </w:tcPr>
          <w:p w14:paraId="31B25508" w14:textId="77777777" w:rsidR="00975C97" w:rsidRPr="007F2609" w:rsidRDefault="00975C97" w:rsidP="00346178">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346178">
            <w:pPr>
              <w:pStyle w:val="TAL"/>
            </w:pPr>
            <w:r w:rsidRPr="007F2609">
              <w:t>Same as 7.7</w:t>
            </w:r>
          </w:p>
          <w:p w14:paraId="1A003608" w14:textId="77777777" w:rsidR="00975C97" w:rsidRPr="007F2609" w:rsidRDefault="00975C97" w:rsidP="00346178">
            <w:pPr>
              <w:pStyle w:val="TAL"/>
            </w:pPr>
          </w:p>
          <w:p w14:paraId="15259804"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1FD3220" w14:textId="77777777" w:rsidTr="00AC782F">
        <w:trPr>
          <w:jc w:val="center"/>
        </w:trPr>
        <w:tc>
          <w:tcPr>
            <w:tcW w:w="2437" w:type="dxa"/>
          </w:tcPr>
          <w:p w14:paraId="589E2EA4" w14:textId="1CFB07F3" w:rsidR="008F5ED4" w:rsidRPr="007F2609" w:rsidRDefault="008F5ED4" w:rsidP="00346178">
            <w:pPr>
              <w:pStyle w:val="TAL"/>
            </w:pPr>
            <w:r w:rsidRPr="00A233C6">
              <w:t>7.7D_1</w:t>
            </w:r>
            <w:r>
              <w:t xml:space="preserve"> </w:t>
            </w:r>
            <w:r w:rsidRPr="00A233C6">
              <w:t>Spurious response for SUL with UL MIMO</w:t>
            </w:r>
          </w:p>
        </w:tc>
        <w:tc>
          <w:tcPr>
            <w:tcW w:w="4025" w:type="dxa"/>
          </w:tcPr>
          <w:p w14:paraId="47702D88" w14:textId="77777777" w:rsidR="008F5ED4" w:rsidRPr="007F2609" w:rsidRDefault="008F5ED4" w:rsidP="00346178">
            <w:pPr>
              <w:pStyle w:val="TAL"/>
              <w:rPr>
                <w:lang w:eastAsia="zh-CN"/>
              </w:rPr>
            </w:pPr>
            <w:r>
              <w:rPr>
                <w:lang w:eastAsia="zh-CN"/>
              </w:rPr>
              <w:t>Same as 7.7D</w:t>
            </w:r>
          </w:p>
        </w:tc>
        <w:tc>
          <w:tcPr>
            <w:tcW w:w="3247" w:type="dxa"/>
          </w:tcPr>
          <w:p w14:paraId="358FA016" w14:textId="77777777" w:rsidR="008F5ED4" w:rsidRPr="007F2609" w:rsidRDefault="008F5ED4" w:rsidP="00346178">
            <w:pPr>
              <w:pStyle w:val="TAL"/>
              <w:rPr>
                <w:lang w:eastAsia="zh-CN"/>
              </w:rPr>
            </w:pPr>
            <w:r>
              <w:rPr>
                <w:lang w:eastAsia="zh-CN"/>
              </w:rPr>
              <w:t>Same as 7.7D</w:t>
            </w:r>
          </w:p>
        </w:tc>
      </w:tr>
      <w:tr w:rsidR="00271401" w:rsidRPr="007F2609" w14:paraId="21B79FAF" w14:textId="77777777" w:rsidTr="00C971DC">
        <w:trPr>
          <w:jc w:val="center"/>
        </w:trPr>
        <w:tc>
          <w:tcPr>
            <w:tcW w:w="2437" w:type="dxa"/>
          </w:tcPr>
          <w:p w14:paraId="067F4263" w14:textId="5E0DE9D1" w:rsidR="00271401" w:rsidRPr="007F2609" w:rsidRDefault="00271401" w:rsidP="00346178">
            <w:pPr>
              <w:pStyle w:val="TAL"/>
            </w:pPr>
            <w:r w:rsidRPr="007F2609">
              <w:t>7.7F.1 Spurious response for shared spectrum channel access</w:t>
            </w:r>
          </w:p>
        </w:tc>
        <w:tc>
          <w:tcPr>
            <w:tcW w:w="4025" w:type="dxa"/>
          </w:tcPr>
          <w:p w14:paraId="5B22744E" w14:textId="27CA8296" w:rsidR="00271401" w:rsidRPr="007F2609" w:rsidRDefault="00271401" w:rsidP="00346178">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346178">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346178">
            <w:pPr>
              <w:pStyle w:val="TAL"/>
            </w:pPr>
            <w:r w:rsidRPr="007F2609">
              <w:t>7.8.2 Wide band Intermodulation</w:t>
            </w:r>
          </w:p>
        </w:tc>
        <w:tc>
          <w:tcPr>
            <w:tcW w:w="4025" w:type="dxa"/>
          </w:tcPr>
          <w:p w14:paraId="243576A4" w14:textId="77777777" w:rsidR="00975C97" w:rsidRPr="007F2609" w:rsidRDefault="00975C97" w:rsidP="00346178">
            <w:pPr>
              <w:pStyle w:val="TAL"/>
            </w:pPr>
            <w:r w:rsidRPr="007F2609">
              <w:t>0 dB</w:t>
            </w:r>
          </w:p>
        </w:tc>
        <w:tc>
          <w:tcPr>
            <w:tcW w:w="3247" w:type="dxa"/>
          </w:tcPr>
          <w:p w14:paraId="32153B62" w14:textId="77777777" w:rsidR="00975C97" w:rsidRPr="007F2609" w:rsidRDefault="00975C97" w:rsidP="00346178">
            <w:pPr>
              <w:pStyle w:val="TAL"/>
            </w:pPr>
            <w:r w:rsidRPr="007F2609">
              <w:t>Wanted signal power +TT</w:t>
            </w:r>
          </w:p>
          <w:p w14:paraId="7393F537" w14:textId="77777777" w:rsidR="00975C97" w:rsidRPr="007F2609" w:rsidRDefault="00975C97" w:rsidP="00346178">
            <w:pPr>
              <w:pStyle w:val="TAL"/>
            </w:pPr>
          </w:p>
          <w:p w14:paraId="0E333E49" w14:textId="77777777" w:rsidR="00975C97" w:rsidRPr="007F2609" w:rsidRDefault="00975C97" w:rsidP="00346178">
            <w:pPr>
              <w:pStyle w:val="TAL"/>
            </w:pPr>
            <w:r w:rsidRPr="007F2609">
              <w:t>CW Interferer signal power unchanged</w:t>
            </w:r>
          </w:p>
          <w:p w14:paraId="5EE9415F" w14:textId="77777777" w:rsidR="00975C97" w:rsidRPr="007F2609" w:rsidRDefault="00975C97" w:rsidP="00346178">
            <w:pPr>
              <w:pStyle w:val="TAL"/>
            </w:pPr>
            <w:r w:rsidRPr="007F2609">
              <w:t>Modulated Interferer signal power unchanged</w:t>
            </w:r>
          </w:p>
          <w:p w14:paraId="357DC4F6" w14:textId="77777777" w:rsidR="00975C97" w:rsidRPr="007F2609" w:rsidRDefault="00975C97" w:rsidP="00346178">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346178">
            <w:pPr>
              <w:pStyle w:val="TAL"/>
            </w:pPr>
            <w:r w:rsidRPr="007F2609">
              <w:t>7.8A.2 Wide band Intermodulation for CA</w:t>
            </w:r>
          </w:p>
          <w:p w14:paraId="27FBAC03" w14:textId="64BB9153" w:rsidR="00975C97" w:rsidRPr="007F2609" w:rsidRDefault="00975C97" w:rsidP="00346178">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346178">
            <w:pPr>
              <w:pStyle w:val="TAL"/>
            </w:pPr>
            <w:r w:rsidRPr="007F2609">
              <w:t>Same as 7.8.2 for each component carrier</w:t>
            </w:r>
          </w:p>
        </w:tc>
        <w:tc>
          <w:tcPr>
            <w:tcW w:w="3247" w:type="dxa"/>
          </w:tcPr>
          <w:p w14:paraId="697F6235" w14:textId="77777777" w:rsidR="00975C97" w:rsidRPr="007F2609" w:rsidRDefault="00975C97" w:rsidP="00346178">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346178">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346178">
            <w:pPr>
              <w:pStyle w:val="TAL"/>
              <w:rPr>
                <w:bCs/>
              </w:rPr>
            </w:pPr>
            <w:r w:rsidRPr="007F2609">
              <w:t>Same as 7.8.2</w:t>
            </w:r>
          </w:p>
        </w:tc>
        <w:tc>
          <w:tcPr>
            <w:tcW w:w="3247" w:type="dxa"/>
          </w:tcPr>
          <w:p w14:paraId="6B1DEEA7" w14:textId="77777777" w:rsidR="00975C97" w:rsidRPr="007F2609" w:rsidRDefault="00975C97" w:rsidP="00346178">
            <w:pPr>
              <w:pStyle w:val="TAL"/>
            </w:pPr>
            <w:r w:rsidRPr="007F2609">
              <w:t>Same as 7.8.2</w:t>
            </w:r>
          </w:p>
          <w:p w14:paraId="76596C15" w14:textId="77777777" w:rsidR="00975C97" w:rsidRPr="007F2609" w:rsidRDefault="00975C97" w:rsidP="00346178">
            <w:pPr>
              <w:pStyle w:val="TAL"/>
            </w:pPr>
          </w:p>
          <w:p w14:paraId="5F9465BA"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5BBA6E1E" w14:textId="77777777" w:rsidTr="00AC782F">
        <w:trPr>
          <w:jc w:val="center"/>
        </w:trPr>
        <w:tc>
          <w:tcPr>
            <w:tcW w:w="2437" w:type="dxa"/>
          </w:tcPr>
          <w:p w14:paraId="6128E23E" w14:textId="3A8EF588" w:rsidR="008F5ED4" w:rsidRPr="007F2609" w:rsidRDefault="008F5ED4" w:rsidP="00346178">
            <w:pPr>
              <w:pStyle w:val="TAL"/>
            </w:pPr>
            <w:r w:rsidRPr="00A233C6">
              <w:t>7.8D.2_1</w:t>
            </w:r>
            <w:r>
              <w:t xml:space="preserve"> </w:t>
            </w:r>
            <w:r w:rsidRPr="00A233C6">
              <w:t xml:space="preserve">Wide band Intermodulation for </w:t>
            </w:r>
            <w:r w:rsidR="001F6AE4" w:rsidRPr="00493207">
              <w:t xml:space="preserve">SUL with </w:t>
            </w:r>
            <w:r w:rsidRPr="00A233C6">
              <w:t>UL MIMO</w:t>
            </w:r>
          </w:p>
        </w:tc>
        <w:tc>
          <w:tcPr>
            <w:tcW w:w="4025" w:type="dxa"/>
          </w:tcPr>
          <w:p w14:paraId="787C5909" w14:textId="77777777" w:rsidR="008F5ED4" w:rsidRPr="007F2609" w:rsidRDefault="008F5ED4" w:rsidP="00346178">
            <w:pPr>
              <w:pStyle w:val="TAL"/>
            </w:pPr>
            <w:r w:rsidRPr="007F2609">
              <w:t>Same as 7.8</w:t>
            </w:r>
            <w:r>
              <w:t>D</w:t>
            </w:r>
            <w:r w:rsidRPr="007F2609">
              <w:t>.2</w:t>
            </w:r>
          </w:p>
        </w:tc>
        <w:tc>
          <w:tcPr>
            <w:tcW w:w="3247" w:type="dxa"/>
          </w:tcPr>
          <w:p w14:paraId="5570996B" w14:textId="77777777" w:rsidR="008F5ED4" w:rsidRPr="007F2609" w:rsidRDefault="008F5ED4" w:rsidP="00346178">
            <w:pPr>
              <w:pStyle w:val="TAL"/>
            </w:pPr>
            <w:r w:rsidRPr="007F2609">
              <w:t>Same as 7.8</w:t>
            </w:r>
            <w:r>
              <w:t>D</w:t>
            </w:r>
            <w:r w:rsidRPr="007F2609">
              <w:t>.2</w:t>
            </w:r>
          </w:p>
        </w:tc>
      </w:tr>
      <w:tr w:rsidR="00271401" w:rsidRPr="007F2609" w14:paraId="6993274E" w14:textId="77777777" w:rsidTr="00C971DC">
        <w:trPr>
          <w:jc w:val="center"/>
        </w:trPr>
        <w:tc>
          <w:tcPr>
            <w:tcW w:w="2437" w:type="dxa"/>
          </w:tcPr>
          <w:p w14:paraId="0BC4FAA8" w14:textId="0807E827" w:rsidR="00271401" w:rsidRPr="007F2609" w:rsidRDefault="00271401" w:rsidP="00346178">
            <w:pPr>
              <w:pStyle w:val="TAL"/>
            </w:pPr>
            <w:r w:rsidRPr="007F2609">
              <w:t>7.8F Intermodulation characteristics for shared spectrum channel access</w:t>
            </w:r>
          </w:p>
        </w:tc>
        <w:tc>
          <w:tcPr>
            <w:tcW w:w="4025" w:type="dxa"/>
          </w:tcPr>
          <w:p w14:paraId="1ED0C8E0" w14:textId="3261D6DE" w:rsidR="00271401" w:rsidRPr="007F2609" w:rsidRDefault="00271401" w:rsidP="00346178">
            <w:pPr>
              <w:pStyle w:val="TAL"/>
            </w:pPr>
            <w:r w:rsidRPr="007F2609">
              <w:t>Same as 7.8.2</w:t>
            </w:r>
          </w:p>
        </w:tc>
        <w:tc>
          <w:tcPr>
            <w:tcW w:w="3247" w:type="dxa"/>
          </w:tcPr>
          <w:p w14:paraId="4AB7004B" w14:textId="6E7CCD0D" w:rsidR="00271401" w:rsidRPr="007F2609" w:rsidRDefault="00271401" w:rsidP="00346178">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346178">
            <w:pPr>
              <w:pStyle w:val="TAL"/>
            </w:pPr>
            <w:r w:rsidRPr="007F2609">
              <w:t>7.9 Spurious emissions</w:t>
            </w:r>
          </w:p>
        </w:tc>
        <w:tc>
          <w:tcPr>
            <w:tcW w:w="4025" w:type="dxa"/>
          </w:tcPr>
          <w:p w14:paraId="58D74132" w14:textId="77777777" w:rsidR="00975C97" w:rsidRPr="007F2609" w:rsidRDefault="00975C97" w:rsidP="00346178">
            <w:pPr>
              <w:pStyle w:val="TAL"/>
            </w:pPr>
            <w:r w:rsidRPr="007F2609">
              <w:t>0 dB</w:t>
            </w:r>
          </w:p>
        </w:tc>
        <w:tc>
          <w:tcPr>
            <w:tcW w:w="3247" w:type="dxa"/>
          </w:tcPr>
          <w:p w14:paraId="54ECF00F" w14:textId="77777777" w:rsidR="00975C97" w:rsidRPr="007F2609" w:rsidRDefault="00975C97" w:rsidP="00346178">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346178">
            <w:pPr>
              <w:pStyle w:val="TAL"/>
            </w:pPr>
            <w:r w:rsidRPr="007F2609">
              <w:t>7.9A.1 Spurious emissions for CA (2DL CA)</w:t>
            </w:r>
          </w:p>
        </w:tc>
        <w:tc>
          <w:tcPr>
            <w:tcW w:w="4025" w:type="dxa"/>
          </w:tcPr>
          <w:p w14:paraId="405D1F3D" w14:textId="77777777" w:rsidR="00975C97" w:rsidRPr="007F2609" w:rsidRDefault="00975C97" w:rsidP="00346178">
            <w:pPr>
              <w:pStyle w:val="TAL"/>
            </w:pPr>
            <w:r w:rsidRPr="007F2609">
              <w:t>Same as 7.9</w:t>
            </w:r>
          </w:p>
        </w:tc>
        <w:tc>
          <w:tcPr>
            <w:tcW w:w="3247" w:type="dxa"/>
          </w:tcPr>
          <w:p w14:paraId="4F843529" w14:textId="77777777" w:rsidR="00975C97" w:rsidRPr="007F2609" w:rsidRDefault="00975C97" w:rsidP="00346178">
            <w:pPr>
              <w:pStyle w:val="TAL"/>
            </w:pPr>
            <w:r w:rsidRPr="007F2609">
              <w:t>Same as 7.9</w:t>
            </w:r>
          </w:p>
        </w:tc>
      </w:tr>
    </w:tbl>
    <w:p w14:paraId="58333B26" w14:textId="77777777" w:rsidR="00975C97" w:rsidRPr="007F2609" w:rsidRDefault="00975C97" w:rsidP="00346178"/>
    <w:p w14:paraId="40710090" w14:textId="7618E77A" w:rsidR="00975C97" w:rsidRPr="007F2609" w:rsidRDefault="00975C97" w:rsidP="00975C97">
      <w:pPr>
        <w:pStyle w:val="Heading1"/>
      </w:pPr>
      <w:bookmarkStart w:id="269" w:name="_Toc27478781"/>
      <w:bookmarkStart w:id="270" w:name="_Toc36227495"/>
      <w:r w:rsidRPr="007F2609">
        <w:t>F.4</w:t>
      </w:r>
      <w:r w:rsidRPr="007F2609">
        <w:tab/>
        <w:t>Uplink power window</w:t>
      </w:r>
      <w:bookmarkEnd w:id="269"/>
      <w:bookmarkEnd w:id="270"/>
    </w:p>
    <w:p w14:paraId="4A2F7365" w14:textId="77777777" w:rsidR="00975C97" w:rsidRPr="007F2609" w:rsidRDefault="00975C97" w:rsidP="00975C97">
      <w:pPr>
        <w:pStyle w:val="Heading2"/>
      </w:pPr>
      <w:bookmarkStart w:id="271" w:name="_Toc27478782"/>
      <w:bookmarkStart w:id="272" w:name="_Toc36227496"/>
      <w:r w:rsidRPr="007F2609">
        <w:t>F.4.1</w:t>
      </w:r>
      <w:r w:rsidRPr="007F2609">
        <w:tab/>
      </w:r>
      <w:r w:rsidRPr="007F2609">
        <w:rPr>
          <w:lang w:eastAsia="sv-SE"/>
        </w:rPr>
        <w:t>Introduction</w:t>
      </w:r>
      <w:bookmarkEnd w:id="271"/>
      <w:bookmarkEnd w:id="272"/>
    </w:p>
    <w:p w14:paraId="196AD6CA" w14:textId="77777777" w:rsidR="00975C97" w:rsidRPr="007F2609" w:rsidRDefault="00975C97" w:rsidP="00346178">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0BC4C1C3" w:rsidR="00975C97" w:rsidRPr="007F2609" w:rsidRDefault="00975C97" w:rsidP="00975C97">
      <w:pPr>
        <w:pStyle w:val="Heading2"/>
      </w:pPr>
      <w:bookmarkStart w:id="273" w:name="_Toc27478783"/>
      <w:bookmarkStart w:id="274" w:name="_Toc36227497"/>
      <w:r w:rsidRPr="007F2609">
        <w:t>F.4.2</w:t>
      </w:r>
      <w:r w:rsidRPr="007F2609">
        <w:tab/>
      </w:r>
      <w:r w:rsidRPr="007F2609">
        <w:rPr>
          <w:lang w:eastAsia="sv-SE"/>
        </w:rPr>
        <w:t>Setting the power window above a requirement</w:t>
      </w:r>
      <w:bookmarkEnd w:id="273"/>
      <w:bookmarkEnd w:id="274"/>
    </w:p>
    <w:p w14:paraId="5C2BC88E" w14:textId="77777777" w:rsidR="00975C97" w:rsidRPr="007F2609" w:rsidRDefault="00975C97" w:rsidP="00975C97">
      <w:pPr>
        <w:pStyle w:val="Heading3"/>
        <w:rPr>
          <w:vertAlign w:val="subscript"/>
        </w:rPr>
      </w:pPr>
      <w:bookmarkStart w:id="275" w:name="_Toc27478784"/>
      <w:bookmarkStart w:id="276" w:name="_Toc36227498"/>
      <w:r w:rsidRPr="007F2609">
        <w:t>F.4.2.1</w:t>
      </w:r>
      <w:r w:rsidRPr="007F2609">
        <w:tab/>
        <w:t>NR FR1</w:t>
      </w:r>
      <w:bookmarkEnd w:id="275"/>
      <w:bookmarkEnd w:id="276"/>
    </w:p>
    <w:p w14:paraId="16B9D15F" w14:textId="77777777" w:rsidR="00975C97" w:rsidRPr="007F2609" w:rsidRDefault="00975C97" w:rsidP="00346178">
      <w:r w:rsidRPr="007F2609">
        <w:t>The method used to derive the uplink power window is defined in TS 38.521-3 [14] clause F.4.2.1.</w:t>
      </w:r>
    </w:p>
    <w:p w14:paraId="71A1DE8F" w14:textId="31FAAEC6" w:rsidR="00975C97" w:rsidRPr="007F2609" w:rsidRDefault="00975C97" w:rsidP="00975C97">
      <w:pPr>
        <w:pStyle w:val="Heading2"/>
      </w:pPr>
      <w:bookmarkStart w:id="277" w:name="_Toc27478785"/>
      <w:bookmarkStart w:id="278" w:name="_Toc36227499"/>
      <w:r w:rsidRPr="007F2609">
        <w:lastRenderedPageBreak/>
        <w:t>F.4.3</w:t>
      </w:r>
      <w:r w:rsidRPr="007F2609">
        <w:tab/>
      </w:r>
      <w:r w:rsidRPr="007F2609">
        <w:rPr>
          <w:lang w:eastAsia="sv-SE"/>
        </w:rPr>
        <w:t>Setting the power window below a requirement</w:t>
      </w:r>
      <w:bookmarkEnd w:id="277"/>
      <w:bookmarkEnd w:id="278"/>
    </w:p>
    <w:p w14:paraId="69E404DD" w14:textId="77777777" w:rsidR="00975C97" w:rsidRPr="007F2609" w:rsidRDefault="00975C97" w:rsidP="00975C97">
      <w:pPr>
        <w:pStyle w:val="Heading3"/>
        <w:rPr>
          <w:vertAlign w:val="subscript"/>
        </w:rPr>
      </w:pPr>
      <w:bookmarkStart w:id="279" w:name="_Toc27478786"/>
      <w:bookmarkStart w:id="280" w:name="_Toc36227500"/>
      <w:r w:rsidRPr="007F2609">
        <w:t>F.4.3.1</w:t>
      </w:r>
      <w:r w:rsidRPr="007F2609">
        <w:tab/>
        <w:t>NR FR1</w:t>
      </w:r>
      <w:bookmarkEnd w:id="279"/>
      <w:bookmarkEnd w:id="280"/>
    </w:p>
    <w:p w14:paraId="6B9B884B" w14:textId="77777777" w:rsidR="00975C97" w:rsidRPr="007F2609" w:rsidRDefault="00975C97" w:rsidP="00346178">
      <w:r w:rsidRPr="007F2609">
        <w:t>The method used to derive the uplink power window is defined in TS 38.521-3 [14] clause F.4.3.1.</w:t>
      </w:r>
    </w:p>
    <w:p w14:paraId="48C8A8AC" w14:textId="32F64EB6" w:rsidR="00975C97" w:rsidRPr="007F2609" w:rsidRDefault="00975C97" w:rsidP="00975C97">
      <w:pPr>
        <w:pStyle w:val="Heading2"/>
      </w:pPr>
      <w:bookmarkStart w:id="281" w:name="_Toc27478787"/>
      <w:bookmarkStart w:id="282" w:name="_Toc36227501"/>
      <w:r w:rsidRPr="007F2609">
        <w:t>F.4.4</w:t>
      </w:r>
      <w:r w:rsidRPr="007F2609">
        <w:tab/>
      </w:r>
      <w:r w:rsidRPr="007F2609">
        <w:rPr>
          <w:lang w:eastAsia="sv-SE"/>
        </w:rPr>
        <w:t xml:space="preserve">Setting the power window </w:t>
      </w:r>
      <w:r w:rsidRPr="007F2609">
        <w:t>centred on a target value</w:t>
      </w:r>
      <w:bookmarkEnd w:id="281"/>
      <w:bookmarkEnd w:id="282"/>
    </w:p>
    <w:p w14:paraId="54FB9909" w14:textId="77777777" w:rsidR="00975C97" w:rsidRPr="007F2609" w:rsidRDefault="00975C97" w:rsidP="00975C97">
      <w:pPr>
        <w:pStyle w:val="Heading3"/>
        <w:rPr>
          <w:vertAlign w:val="subscript"/>
        </w:rPr>
      </w:pPr>
      <w:bookmarkStart w:id="283" w:name="_Toc27478788"/>
      <w:bookmarkStart w:id="284" w:name="_Toc36227502"/>
      <w:r w:rsidRPr="007F2609">
        <w:t>F.4.4.1</w:t>
      </w:r>
      <w:r w:rsidRPr="007F2609">
        <w:tab/>
        <w:t>NR FR1</w:t>
      </w:r>
      <w:bookmarkEnd w:id="283"/>
      <w:bookmarkEnd w:id="284"/>
    </w:p>
    <w:p w14:paraId="532AE435" w14:textId="77777777" w:rsidR="00975C97" w:rsidRPr="007F2609" w:rsidRDefault="00975C97" w:rsidP="00346178">
      <w:r w:rsidRPr="007F2609">
        <w:t>The method used to derive the uplink power window is defined in TS 38.521-3 [14] clause F.4.4.1.</w:t>
      </w:r>
    </w:p>
    <w:p w14:paraId="2F819B59" w14:textId="30670BF1" w:rsidR="00975C97" w:rsidRPr="007F2609" w:rsidRDefault="00975C97" w:rsidP="00975C97">
      <w:pPr>
        <w:pStyle w:val="Heading8"/>
      </w:pPr>
      <w:bookmarkStart w:id="285" w:name="_Toc27478789"/>
      <w:bookmarkStart w:id="286" w:name="_Toc36227503"/>
      <w:r w:rsidRPr="007F2609">
        <w:t>Annex G (normative):</w:t>
      </w:r>
      <w:r w:rsidRPr="007F2609">
        <w:br/>
        <w:t>Uplink Physical Channels</w:t>
      </w:r>
      <w:bookmarkEnd w:id="285"/>
      <w:bookmarkEnd w:id="286"/>
    </w:p>
    <w:p w14:paraId="1A3173DC" w14:textId="77777777" w:rsidR="00975C97" w:rsidRPr="007F2609" w:rsidRDefault="00975C97" w:rsidP="00975C97">
      <w:pPr>
        <w:pStyle w:val="Heading1"/>
      </w:pPr>
      <w:bookmarkStart w:id="287" w:name="_Toc27478790"/>
      <w:bookmarkStart w:id="288" w:name="_Toc36227504"/>
      <w:r w:rsidRPr="007F2609">
        <w:t>G.0</w:t>
      </w:r>
      <w:r w:rsidRPr="007F2609">
        <w:tab/>
        <w:t>Uplink Signal Levels</w:t>
      </w:r>
      <w:bookmarkEnd w:id="287"/>
      <w:bookmarkEnd w:id="288"/>
    </w:p>
    <w:p w14:paraId="7636802E" w14:textId="77777777" w:rsidR="00975C97" w:rsidRPr="007F2609" w:rsidRDefault="00975C97" w:rsidP="00346178">
      <w:r w:rsidRPr="007F2609">
        <w:t>Uplink signal power is a UE figure, which is configured by the Test System by means of:</w:t>
      </w:r>
    </w:p>
    <w:p w14:paraId="23E06CEF" w14:textId="77777777" w:rsidR="00975C97" w:rsidRPr="007F2609" w:rsidRDefault="00975C97" w:rsidP="00346178">
      <w:pPr>
        <w:pStyle w:val="B10"/>
      </w:pPr>
      <w:r w:rsidRPr="007F2609">
        <w:t>RRC messages (IE-s), such as:</w:t>
      </w:r>
    </w:p>
    <w:p w14:paraId="73BFC8FD" w14:textId="77777777" w:rsidR="00975C97" w:rsidRPr="007F2609" w:rsidRDefault="00975C97" w:rsidP="00346178">
      <w:pPr>
        <w:pStyle w:val="B20"/>
      </w:pPr>
      <w:r w:rsidRPr="007F2609">
        <w:t>-</w:t>
      </w:r>
      <w:r w:rsidRPr="007F2609">
        <w:tab/>
        <w:t>PUSCH-PowerControl</w:t>
      </w:r>
    </w:p>
    <w:p w14:paraId="1F8E8CA5" w14:textId="77777777" w:rsidR="00975C97" w:rsidRPr="007F2609" w:rsidRDefault="00975C97" w:rsidP="00346178">
      <w:pPr>
        <w:pStyle w:val="B20"/>
      </w:pPr>
      <w:r w:rsidRPr="007F2609">
        <w:t>-</w:t>
      </w:r>
      <w:r w:rsidRPr="007F2609">
        <w:tab/>
        <w:t>PUCCH-PowerControl</w:t>
      </w:r>
    </w:p>
    <w:p w14:paraId="3AB65DCC" w14:textId="77777777" w:rsidR="00975C97" w:rsidRPr="007F2609" w:rsidRDefault="00975C97" w:rsidP="00346178">
      <w:pPr>
        <w:pStyle w:val="B20"/>
      </w:pPr>
      <w:r w:rsidRPr="007F2609">
        <w:t>-</w:t>
      </w:r>
      <w:r w:rsidRPr="007F2609">
        <w:tab/>
        <w:t>RACH-ConfigGeneric</w:t>
      </w:r>
    </w:p>
    <w:p w14:paraId="01393C5F" w14:textId="77777777" w:rsidR="00975C97" w:rsidRPr="007F2609" w:rsidRDefault="00975C97" w:rsidP="00346178">
      <w:pPr>
        <w:pStyle w:val="B20"/>
      </w:pPr>
      <w:r w:rsidRPr="007F2609">
        <w:t>-</w:t>
      </w:r>
      <w:r w:rsidRPr="007F2609">
        <w:tab/>
        <w:t>SRS-Config</w:t>
      </w:r>
    </w:p>
    <w:p w14:paraId="0BCDB326" w14:textId="77777777" w:rsidR="00975C97" w:rsidRPr="007F2609" w:rsidRDefault="00975C97" w:rsidP="00346178">
      <w:pPr>
        <w:pStyle w:val="B10"/>
      </w:pPr>
      <w:r w:rsidRPr="007F2609">
        <w:t>and L1/2 Power control commands (TPC).</w:t>
      </w:r>
    </w:p>
    <w:p w14:paraId="6D5E79D7" w14:textId="77777777" w:rsidR="00975C97" w:rsidRPr="007F2609" w:rsidRDefault="00975C97" w:rsidP="00346178">
      <w:r w:rsidRPr="007F2609">
        <w:t>The uplink power settings are specified in the test case.</w:t>
      </w:r>
    </w:p>
    <w:p w14:paraId="5C752BEC" w14:textId="77777777" w:rsidR="00975C97" w:rsidRPr="007F2609" w:rsidRDefault="00975C97" w:rsidP="00346178">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39581D23" w:rsidR="00975C97" w:rsidRPr="007F2609" w:rsidRDefault="00975C97" w:rsidP="00975C97">
      <w:pPr>
        <w:pStyle w:val="Heading1"/>
      </w:pPr>
      <w:bookmarkStart w:id="289" w:name="_Toc27478791"/>
      <w:bookmarkStart w:id="290" w:name="_Toc36227505"/>
      <w:r w:rsidRPr="007F2609">
        <w:t>G.1</w:t>
      </w:r>
      <w:r w:rsidRPr="007F2609">
        <w:tab/>
        <w:t>General</w:t>
      </w:r>
      <w:bookmarkEnd w:id="289"/>
      <w:bookmarkEnd w:id="290"/>
    </w:p>
    <w:p w14:paraId="51271BBB" w14:textId="77777777" w:rsidR="00975C97" w:rsidRPr="007F2609" w:rsidRDefault="00975C97" w:rsidP="00346178">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346178">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346178">
            <w:pPr>
              <w:pStyle w:val="TAH"/>
            </w:pPr>
            <w:r w:rsidRPr="007F2609">
              <w:t>Physical channel</w:t>
            </w:r>
          </w:p>
        </w:tc>
        <w:tc>
          <w:tcPr>
            <w:tcW w:w="4253" w:type="dxa"/>
          </w:tcPr>
          <w:p w14:paraId="2C5C586D" w14:textId="77777777" w:rsidR="00975C97" w:rsidRPr="007F2609" w:rsidRDefault="00975C97" w:rsidP="00346178">
            <w:pPr>
              <w:pStyle w:val="TAH"/>
            </w:pPr>
            <w:r w:rsidRPr="007F2609">
              <w:t>Time Domain Location</w:t>
            </w:r>
          </w:p>
        </w:tc>
        <w:tc>
          <w:tcPr>
            <w:tcW w:w="2835" w:type="dxa"/>
          </w:tcPr>
          <w:p w14:paraId="6DB92676" w14:textId="77777777" w:rsidR="00975C97" w:rsidRPr="007F2609" w:rsidRDefault="00975C97" w:rsidP="00346178">
            <w:pPr>
              <w:pStyle w:val="TAH"/>
            </w:pPr>
            <w:r w:rsidRPr="007F2609">
              <w:t>Frequency Domain Location</w:t>
            </w:r>
          </w:p>
        </w:tc>
        <w:tc>
          <w:tcPr>
            <w:tcW w:w="1525" w:type="dxa"/>
          </w:tcPr>
          <w:p w14:paraId="7305670A" w14:textId="77777777" w:rsidR="00975C97" w:rsidRPr="007F2609" w:rsidRDefault="00975C97" w:rsidP="00346178">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346178">
            <w:pPr>
              <w:pStyle w:val="TAL"/>
            </w:pPr>
            <w:r w:rsidRPr="007F2609">
              <w:t>PRACH</w:t>
            </w:r>
          </w:p>
        </w:tc>
        <w:tc>
          <w:tcPr>
            <w:tcW w:w="4253" w:type="dxa"/>
          </w:tcPr>
          <w:p w14:paraId="7179EB19" w14:textId="77777777" w:rsidR="00975C97" w:rsidRPr="007F2609" w:rsidRDefault="00975C97" w:rsidP="00346178">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346178">
            <w:pPr>
              <w:pStyle w:val="TAL"/>
            </w:pPr>
            <w:r w:rsidRPr="007F2609">
              <w:t>Allowed by the parameter msg1-FrequencyStart provided by higher layers</w:t>
            </w:r>
          </w:p>
        </w:tc>
        <w:tc>
          <w:tcPr>
            <w:tcW w:w="1525" w:type="dxa"/>
          </w:tcPr>
          <w:p w14:paraId="5A0247D2" w14:textId="77777777" w:rsidR="00975C97" w:rsidRPr="007F2609" w:rsidRDefault="00975C97" w:rsidP="00346178">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346178">
            <w:pPr>
              <w:pStyle w:val="TAL"/>
            </w:pPr>
            <w:r w:rsidRPr="007F2609">
              <w:rPr>
                <w:snapToGrid w:val="0"/>
              </w:rPr>
              <w:t>DMRS</w:t>
            </w:r>
          </w:p>
        </w:tc>
        <w:tc>
          <w:tcPr>
            <w:tcW w:w="4253" w:type="dxa"/>
          </w:tcPr>
          <w:p w14:paraId="4C4EDB5B" w14:textId="77777777" w:rsidR="00975C97" w:rsidRPr="007F2609" w:rsidRDefault="00975C97" w:rsidP="00346178">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346178">
            <w:pPr>
              <w:pStyle w:val="TAL"/>
            </w:pPr>
          </w:p>
          <w:p w14:paraId="1F02CEBF" w14:textId="77777777" w:rsidR="00975C97" w:rsidRPr="007F2609" w:rsidRDefault="00975C97" w:rsidP="00346178">
            <w:pPr>
              <w:pStyle w:val="TAL"/>
            </w:pPr>
            <w:r w:rsidRPr="007F2609">
              <w:t>For One symbol DMRS on PUSCH: Symbol  2,7 and 11 of each slot</w:t>
            </w:r>
          </w:p>
        </w:tc>
        <w:tc>
          <w:tcPr>
            <w:tcW w:w="2835" w:type="dxa"/>
          </w:tcPr>
          <w:p w14:paraId="49C2250A" w14:textId="77777777" w:rsidR="00975C97" w:rsidRPr="007F2609" w:rsidRDefault="00975C97" w:rsidP="00346178">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346178">
            <w:pPr>
              <w:pStyle w:val="TAL"/>
              <w:rPr>
                <w:lang w:eastAsia="zh-CN"/>
              </w:rPr>
            </w:pPr>
          </w:p>
          <w:p w14:paraId="6D4DB2F8" w14:textId="77777777" w:rsidR="00975C97" w:rsidRPr="007F2609" w:rsidRDefault="00975C97" w:rsidP="00346178">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346178">
            <w:pPr>
              <w:pStyle w:val="TAL"/>
              <w:rPr>
                <w:lang w:eastAsia="zh-CN"/>
              </w:rPr>
            </w:pPr>
          </w:p>
          <w:p w14:paraId="665DAE61" w14:textId="77777777" w:rsidR="00975C97" w:rsidRPr="007F2609" w:rsidRDefault="00975C97" w:rsidP="00346178">
            <w:pPr>
              <w:pStyle w:val="TAL"/>
            </w:pPr>
            <w:r w:rsidRPr="007F2609">
              <w:t>DMRS on PUCCH: PUCCH bandwidth dependent.</w:t>
            </w:r>
          </w:p>
        </w:tc>
        <w:tc>
          <w:tcPr>
            <w:tcW w:w="1525" w:type="dxa"/>
          </w:tcPr>
          <w:p w14:paraId="32F7A13F" w14:textId="77777777" w:rsidR="00975C97" w:rsidRPr="007F2609" w:rsidRDefault="00975C97" w:rsidP="00346178">
            <w:pPr>
              <w:pStyle w:val="TAL"/>
            </w:pPr>
            <w:r w:rsidRPr="007F2609">
              <w:t>Mapping rule of DMRS for PUCCH is specified in TS 38.211 [8] Section 6.4.1.3</w:t>
            </w:r>
          </w:p>
          <w:p w14:paraId="60F1B7D7" w14:textId="77777777" w:rsidR="00975C97" w:rsidRPr="007F2609" w:rsidRDefault="00975C97" w:rsidP="00346178">
            <w:pPr>
              <w:pStyle w:val="TAL"/>
              <w:rPr>
                <w:rFonts w:eastAsia="MS Mincho"/>
              </w:rPr>
            </w:pPr>
          </w:p>
          <w:p w14:paraId="342697A9" w14:textId="77777777" w:rsidR="00975C97" w:rsidRPr="007F2609" w:rsidRDefault="00975C97" w:rsidP="00346178">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346178">
            <w:pPr>
              <w:pStyle w:val="TAL"/>
            </w:pPr>
            <w:r w:rsidRPr="007F2609">
              <w:rPr>
                <w:snapToGrid w:val="0"/>
              </w:rPr>
              <w:t>PUCCH</w:t>
            </w:r>
          </w:p>
        </w:tc>
        <w:tc>
          <w:tcPr>
            <w:tcW w:w="4253" w:type="dxa"/>
          </w:tcPr>
          <w:p w14:paraId="5421D952" w14:textId="77777777" w:rsidR="00975C97" w:rsidRPr="007F2609" w:rsidRDefault="00975C97" w:rsidP="00346178">
            <w:pPr>
              <w:pStyle w:val="TAL"/>
              <w:rPr>
                <w:lang w:eastAsia="zh-CN"/>
              </w:rPr>
            </w:pPr>
            <w:r w:rsidRPr="007F2609">
              <w:rPr>
                <w:lang w:eastAsia="zh-CN"/>
              </w:rPr>
              <w:t xml:space="preserve">For PUCCH Format 0: </w:t>
            </w:r>
          </w:p>
          <w:p w14:paraId="319B0C09"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346178">
            <w:pPr>
              <w:pStyle w:val="TAL"/>
            </w:pPr>
          </w:p>
          <w:p w14:paraId="686CC1F7" w14:textId="77777777" w:rsidR="00975C97" w:rsidRPr="007F2609" w:rsidRDefault="00975C97" w:rsidP="00346178">
            <w:pPr>
              <w:pStyle w:val="TAL"/>
              <w:rPr>
                <w:lang w:eastAsia="zh-CN"/>
              </w:rPr>
            </w:pPr>
            <w:r w:rsidRPr="007F2609">
              <w:rPr>
                <w:lang w:eastAsia="zh-CN"/>
              </w:rPr>
              <w:t xml:space="preserve">For PUCCH Format 1: </w:t>
            </w:r>
          </w:p>
          <w:p w14:paraId="2F5A0343" w14:textId="77777777" w:rsidR="00975C97" w:rsidRPr="007F2609" w:rsidRDefault="00975C97" w:rsidP="00346178">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346178">
            <w:pPr>
              <w:pStyle w:val="TAL"/>
              <w:rPr>
                <w:lang w:eastAsia="zh-CN"/>
              </w:rPr>
            </w:pPr>
          </w:p>
          <w:p w14:paraId="364E0ED3" w14:textId="77777777" w:rsidR="00975C97" w:rsidRPr="007F2609" w:rsidRDefault="00975C97" w:rsidP="00346178">
            <w:pPr>
              <w:pStyle w:val="TAL"/>
              <w:rPr>
                <w:lang w:eastAsia="zh-CN"/>
              </w:rPr>
            </w:pPr>
            <w:r w:rsidRPr="007F2609">
              <w:rPr>
                <w:lang w:eastAsia="zh-CN"/>
              </w:rPr>
              <w:t>For PUCCH Format 2,</w:t>
            </w:r>
          </w:p>
          <w:p w14:paraId="6B9B87F8"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346178">
            <w:pPr>
              <w:pStyle w:val="TAL"/>
              <w:rPr>
                <w:lang w:eastAsia="zh-CN"/>
              </w:rPr>
            </w:pPr>
          </w:p>
          <w:p w14:paraId="773E7763" w14:textId="77777777" w:rsidR="00975C97" w:rsidRPr="007F2609" w:rsidRDefault="00975C97" w:rsidP="00346178">
            <w:pPr>
              <w:pStyle w:val="TAL"/>
              <w:rPr>
                <w:lang w:eastAsia="zh-CN"/>
              </w:rPr>
            </w:pPr>
            <w:r w:rsidRPr="007F2609">
              <w:rPr>
                <w:lang w:eastAsia="zh-CN"/>
              </w:rPr>
              <w:t xml:space="preserve">For PUCCH Format 3: </w:t>
            </w:r>
          </w:p>
          <w:p w14:paraId="3277124B" w14:textId="77777777" w:rsidR="00975C97" w:rsidRPr="007F2609" w:rsidRDefault="00975C97" w:rsidP="00346178">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346178">
            <w:pPr>
              <w:pStyle w:val="TAL"/>
            </w:pPr>
          </w:p>
          <w:p w14:paraId="7938BABC" w14:textId="77777777" w:rsidR="00975C97" w:rsidRPr="007F2609" w:rsidRDefault="00975C97" w:rsidP="00346178">
            <w:pPr>
              <w:pStyle w:val="TAL"/>
              <w:rPr>
                <w:lang w:eastAsia="zh-CN"/>
              </w:rPr>
            </w:pPr>
            <w:r w:rsidRPr="007F2609">
              <w:rPr>
                <w:lang w:eastAsia="zh-CN"/>
              </w:rPr>
              <w:t>For PUCCH Format 4:</w:t>
            </w:r>
          </w:p>
          <w:p w14:paraId="1060B044" w14:textId="77777777" w:rsidR="00975C97" w:rsidRPr="007F2609" w:rsidRDefault="00975C97" w:rsidP="00346178">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346178">
            <w:pPr>
              <w:pStyle w:val="TAL"/>
              <w:rPr>
                <w:lang w:eastAsia="zh-CN"/>
              </w:rPr>
            </w:pPr>
            <w:r w:rsidRPr="007F2609">
              <w:rPr>
                <w:lang w:eastAsia="zh-CN"/>
              </w:rPr>
              <w:t xml:space="preserve">For PUCCH Format 0, 1 </w:t>
            </w:r>
          </w:p>
          <w:p w14:paraId="67AEE804"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346178">
            <w:pPr>
              <w:pStyle w:val="TAL"/>
            </w:pPr>
          </w:p>
          <w:p w14:paraId="13E1CD4B" w14:textId="77777777" w:rsidR="00975C97" w:rsidRPr="007F2609" w:rsidRDefault="00975C97" w:rsidP="00346178">
            <w:pPr>
              <w:pStyle w:val="TAL"/>
              <w:rPr>
                <w:lang w:eastAsia="zh-CN"/>
              </w:rPr>
            </w:pPr>
            <w:r w:rsidRPr="007F2609">
              <w:rPr>
                <w:lang w:eastAsia="zh-CN"/>
              </w:rPr>
              <w:t xml:space="preserve">For PUCCH Format 2, 3: </w:t>
            </w:r>
          </w:p>
          <w:p w14:paraId="588D80A6" w14:textId="77777777" w:rsidR="00975C97" w:rsidRPr="007F2609" w:rsidRDefault="00975C97" w:rsidP="00346178">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346178">
            <w:pPr>
              <w:pStyle w:val="TAL"/>
            </w:pPr>
          </w:p>
          <w:p w14:paraId="121BB6AC" w14:textId="77777777" w:rsidR="00975C97" w:rsidRPr="007F2609" w:rsidRDefault="00975C97" w:rsidP="00346178">
            <w:pPr>
              <w:pStyle w:val="TAL"/>
              <w:rPr>
                <w:lang w:eastAsia="zh-CN"/>
              </w:rPr>
            </w:pPr>
            <w:r w:rsidRPr="007F2609">
              <w:rPr>
                <w:lang w:eastAsia="zh-CN"/>
              </w:rPr>
              <w:t xml:space="preserve">For PUCCH Format 4 </w:t>
            </w:r>
          </w:p>
          <w:p w14:paraId="4C3BB242"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346178">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346178">
            <w:pPr>
              <w:pStyle w:val="TAL"/>
            </w:pPr>
            <w:r w:rsidRPr="007F2609">
              <w:rPr>
                <w:snapToGrid w:val="0"/>
              </w:rPr>
              <w:t>PUSCH</w:t>
            </w:r>
          </w:p>
        </w:tc>
        <w:tc>
          <w:tcPr>
            <w:tcW w:w="4253" w:type="dxa"/>
          </w:tcPr>
          <w:p w14:paraId="7766A30C" w14:textId="77777777" w:rsidR="00975C97" w:rsidRPr="007F2609" w:rsidRDefault="00975C97" w:rsidP="00346178">
            <w:pPr>
              <w:pStyle w:val="TAL"/>
            </w:pPr>
            <w:r w:rsidRPr="007F2609">
              <w:t>All remaining uplink symbols of each slot not allocated to DMRS</w:t>
            </w:r>
          </w:p>
        </w:tc>
        <w:tc>
          <w:tcPr>
            <w:tcW w:w="2835" w:type="dxa"/>
          </w:tcPr>
          <w:p w14:paraId="378A07E9" w14:textId="77777777" w:rsidR="00975C97" w:rsidRPr="007F2609" w:rsidRDefault="00975C97" w:rsidP="00346178">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346178">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346178">
            <w:pPr>
              <w:pStyle w:val="TAL"/>
              <w:rPr>
                <w:snapToGrid w:val="0"/>
              </w:rPr>
            </w:pPr>
            <w:r w:rsidRPr="007F2609">
              <w:rPr>
                <w:snapToGrid w:val="0"/>
              </w:rPr>
              <w:t>SRS</w:t>
            </w:r>
          </w:p>
        </w:tc>
        <w:tc>
          <w:tcPr>
            <w:tcW w:w="4253" w:type="dxa"/>
          </w:tcPr>
          <w:p w14:paraId="3D2D42DE" w14:textId="77777777" w:rsidR="00975C97" w:rsidRPr="007F2609" w:rsidRDefault="00975C97" w:rsidP="00346178">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346178">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346178">
            <w:pPr>
              <w:pStyle w:val="TAL"/>
            </w:pPr>
            <w:r w:rsidRPr="007F2609">
              <w:t xml:space="preserve">Mapping rule is specified in TS 38.211 [8] Section 6.4.1.4.3 </w:t>
            </w:r>
          </w:p>
        </w:tc>
      </w:tr>
    </w:tbl>
    <w:p w14:paraId="4C043F2F" w14:textId="77777777" w:rsidR="00975C97" w:rsidRPr="007F2609" w:rsidRDefault="00975C97" w:rsidP="00346178"/>
    <w:p w14:paraId="59F8D9BF" w14:textId="5C0A7E9D" w:rsidR="00975C97" w:rsidRPr="007F2609" w:rsidRDefault="00975C97" w:rsidP="00975C97">
      <w:pPr>
        <w:pStyle w:val="Heading1"/>
      </w:pPr>
      <w:bookmarkStart w:id="291" w:name="_Toc27478792"/>
      <w:bookmarkStart w:id="292" w:name="_Toc36227506"/>
      <w:r w:rsidRPr="007F2609">
        <w:lastRenderedPageBreak/>
        <w:t>G.2</w:t>
      </w:r>
      <w:r w:rsidRPr="007F2609">
        <w:tab/>
        <w:t>Set-up</w:t>
      </w:r>
      <w:bookmarkEnd w:id="291"/>
      <w:bookmarkEnd w:id="292"/>
    </w:p>
    <w:p w14:paraId="3AC64EE7" w14:textId="77777777" w:rsidR="00975C97" w:rsidRPr="007F2609" w:rsidRDefault="00975C97" w:rsidP="00346178">
      <w:r w:rsidRPr="007F2609">
        <w:t>Table G.2-1 describes the uplink physical channels that are required for connection set up.</w:t>
      </w:r>
    </w:p>
    <w:p w14:paraId="64CDB794" w14:textId="77777777" w:rsidR="00975C97" w:rsidRPr="007F2609" w:rsidRDefault="00975C97" w:rsidP="00346178">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346178">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346178">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346178">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346178">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346178">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346178">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346178">
            <w:pPr>
              <w:pStyle w:val="TAL"/>
              <w:rPr>
                <w:snapToGrid w:val="0"/>
              </w:rPr>
            </w:pPr>
            <w:r w:rsidRPr="007F2609">
              <w:rPr>
                <w:snapToGrid w:val="0"/>
              </w:rPr>
              <w:t>SRS</w:t>
            </w:r>
          </w:p>
        </w:tc>
      </w:tr>
    </w:tbl>
    <w:p w14:paraId="36FE85A4" w14:textId="77777777" w:rsidR="00975C97" w:rsidRPr="007F2609" w:rsidRDefault="00975C97" w:rsidP="00346178"/>
    <w:p w14:paraId="5D59A29E" w14:textId="77777777" w:rsidR="00975C97" w:rsidRPr="007F2609" w:rsidRDefault="00975C97" w:rsidP="00346178">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346178">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346178">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346178">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346178">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346178">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346178">
            <w:pPr>
              <w:pStyle w:val="TAC"/>
              <w:rPr>
                <w:snapToGrid w:val="0"/>
              </w:rPr>
            </w:pPr>
            <w:r w:rsidRPr="007F2609">
              <w:rPr>
                <w:snapToGrid w:val="0"/>
              </w:rPr>
              <w:t xml:space="preserve">PUSCH </w:t>
            </w:r>
          </w:p>
        </w:tc>
      </w:tr>
    </w:tbl>
    <w:p w14:paraId="216664E4" w14:textId="77777777" w:rsidR="00975C97" w:rsidRPr="007F2609" w:rsidRDefault="00975C97" w:rsidP="00346178"/>
    <w:p w14:paraId="703950DF" w14:textId="2B7A12BB" w:rsidR="00975C97" w:rsidRPr="007F2609" w:rsidRDefault="00975C97" w:rsidP="00975C97">
      <w:pPr>
        <w:pStyle w:val="Heading1"/>
      </w:pPr>
      <w:bookmarkStart w:id="293" w:name="_Toc27478793"/>
      <w:bookmarkStart w:id="294" w:name="_Toc36227507"/>
      <w:r w:rsidRPr="007F2609">
        <w:t>G.3</w:t>
      </w:r>
      <w:r w:rsidRPr="007F2609">
        <w:tab/>
        <w:t>Connection</w:t>
      </w:r>
      <w:bookmarkEnd w:id="293"/>
      <w:bookmarkEnd w:id="294"/>
    </w:p>
    <w:p w14:paraId="61E0773E" w14:textId="77777777" w:rsidR="00975C97" w:rsidRPr="007F2609" w:rsidRDefault="00975C97" w:rsidP="00346178">
      <w:r w:rsidRPr="007F2609">
        <w:t>The following clauses describes the uplink physical channels that are transmitted during a connection i.e., when measurements are done.</w:t>
      </w:r>
    </w:p>
    <w:p w14:paraId="7B4B65A7" w14:textId="62BE3BF6" w:rsidR="00975C97" w:rsidRPr="007F2609" w:rsidRDefault="00975C97" w:rsidP="00975C97">
      <w:pPr>
        <w:pStyle w:val="Heading2"/>
      </w:pPr>
      <w:bookmarkStart w:id="295" w:name="_Toc27478794"/>
      <w:bookmarkStart w:id="296" w:name="_Toc36227508"/>
      <w:r w:rsidRPr="007F2609">
        <w:t>G.3.0</w:t>
      </w:r>
      <w:r w:rsidRPr="007F2609">
        <w:tab/>
        <w:t>Measurement of Transmitter Characteristics</w:t>
      </w:r>
      <w:bookmarkEnd w:id="295"/>
      <w:bookmarkEnd w:id="296"/>
    </w:p>
    <w:p w14:paraId="1687B999" w14:textId="77777777" w:rsidR="00975C97" w:rsidRPr="007F2609" w:rsidRDefault="00975C97" w:rsidP="00346178">
      <w:r w:rsidRPr="007F2609">
        <w:t>As specified in the test case. Otherwise:</w:t>
      </w:r>
    </w:p>
    <w:p w14:paraId="6FE7D4DB" w14:textId="77777777" w:rsidR="00975C97" w:rsidRPr="007F2609" w:rsidRDefault="00975C97" w:rsidP="00346178">
      <w:pPr>
        <w:pStyle w:val="B10"/>
      </w:pPr>
      <w:r w:rsidRPr="007F2609">
        <w:t>-</w:t>
      </w:r>
      <w:r w:rsidRPr="007F2609">
        <w:tab/>
        <w:t>PUSCH + DMRS for PUSCH (and DMRS) measurements.</w:t>
      </w:r>
    </w:p>
    <w:p w14:paraId="2BDDD131" w14:textId="77777777" w:rsidR="00975C97" w:rsidRPr="007F2609" w:rsidRDefault="00975C97" w:rsidP="00346178">
      <w:pPr>
        <w:pStyle w:val="B10"/>
      </w:pPr>
      <w:r w:rsidRPr="007F2609">
        <w:t>-</w:t>
      </w:r>
      <w:r w:rsidRPr="007F2609">
        <w:tab/>
        <w:t>PUCCH + DMRS for PUCCH (and DMRS) measurements.</w:t>
      </w:r>
    </w:p>
    <w:p w14:paraId="77AF138C" w14:textId="77777777" w:rsidR="00975C97" w:rsidRPr="007F2609" w:rsidRDefault="00975C97" w:rsidP="00346178">
      <w:pPr>
        <w:pStyle w:val="B10"/>
      </w:pPr>
      <w:r w:rsidRPr="007F2609">
        <w:t>-</w:t>
      </w:r>
      <w:r w:rsidRPr="007F2609">
        <w:tab/>
        <w:t>PRACH for PRACH measurements.</w:t>
      </w:r>
    </w:p>
    <w:p w14:paraId="128DDE65" w14:textId="77777777" w:rsidR="00975C97" w:rsidRPr="007F2609" w:rsidRDefault="00975C97" w:rsidP="00346178">
      <w:r w:rsidRPr="007F2609">
        <w:t>SRS for SRS measurements.</w:t>
      </w:r>
    </w:p>
    <w:p w14:paraId="679977F8" w14:textId="14D1CA91" w:rsidR="00975C97" w:rsidRPr="007F2609" w:rsidRDefault="00975C97" w:rsidP="00975C97">
      <w:pPr>
        <w:pStyle w:val="Heading2"/>
      </w:pPr>
      <w:bookmarkStart w:id="297" w:name="_Toc27478795"/>
      <w:bookmarkStart w:id="298" w:name="_Toc36227509"/>
      <w:r w:rsidRPr="007F2609">
        <w:t>G.3.1</w:t>
      </w:r>
      <w:r w:rsidRPr="007F2609">
        <w:tab/>
        <w:t>Measurement of Receiver Characteristics</w:t>
      </w:r>
      <w:bookmarkEnd w:id="297"/>
      <w:bookmarkEnd w:id="298"/>
    </w:p>
    <w:p w14:paraId="059C568A" w14:textId="77777777" w:rsidR="00975C97" w:rsidRPr="007F2609" w:rsidRDefault="00975C97" w:rsidP="00346178">
      <w:r w:rsidRPr="007F2609">
        <w:t>As specified in the test case. Otherwise:</w:t>
      </w:r>
    </w:p>
    <w:p w14:paraId="59B09FC2" w14:textId="77777777" w:rsidR="00975C97" w:rsidRPr="007F2609" w:rsidRDefault="00975C97" w:rsidP="00346178">
      <w:pPr>
        <w:pStyle w:val="B10"/>
      </w:pPr>
      <w:r w:rsidRPr="007F2609">
        <w:t>-</w:t>
      </w:r>
      <w:r w:rsidRPr="007F2609">
        <w:tab/>
        <w:t>PUSCH + DMRS for measurements with uplink interference configured.</w:t>
      </w:r>
    </w:p>
    <w:p w14:paraId="67EDB515" w14:textId="77777777" w:rsidR="00975C97" w:rsidRPr="007F2609" w:rsidRDefault="00975C97" w:rsidP="00346178">
      <w:pPr>
        <w:pStyle w:val="B10"/>
      </w:pPr>
      <w:r w:rsidRPr="007F2609">
        <w:t>-</w:t>
      </w:r>
      <w:r w:rsidRPr="007F2609">
        <w:tab/>
        <w:t>PUCCH + DMRS for measurements without uplink interference configured.</w:t>
      </w:r>
    </w:p>
    <w:p w14:paraId="2548DE24" w14:textId="02A78C5E" w:rsidR="00975C97" w:rsidRPr="007F2609" w:rsidRDefault="00975C97" w:rsidP="00975C97">
      <w:pPr>
        <w:pStyle w:val="Heading2"/>
      </w:pPr>
      <w:bookmarkStart w:id="299" w:name="_Toc27478796"/>
      <w:bookmarkStart w:id="300" w:name="_Toc36227510"/>
      <w:r w:rsidRPr="007F2609">
        <w:t>G.3.2</w:t>
      </w:r>
      <w:r w:rsidRPr="007F2609">
        <w:tab/>
        <w:t>Measurement of Performance Requirements</w:t>
      </w:r>
      <w:bookmarkEnd w:id="299"/>
      <w:bookmarkEnd w:id="300"/>
    </w:p>
    <w:p w14:paraId="777EDA0D" w14:textId="77777777" w:rsidR="00975C97" w:rsidRPr="007F2609" w:rsidRDefault="00975C97" w:rsidP="00346178">
      <w:r w:rsidRPr="007F2609">
        <w:t>As specified in the test case. Otherwise:</w:t>
      </w:r>
    </w:p>
    <w:p w14:paraId="58800FCB" w14:textId="77777777" w:rsidR="00975C97" w:rsidRPr="007F2609" w:rsidRDefault="00975C97" w:rsidP="00346178">
      <w:pPr>
        <w:pStyle w:val="B10"/>
      </w:pPr>
      <w:r w:rsidRPr="007F2609">
        <w:t>PUCCH + DMRS for measurements without CSI feedback, or with CSI feedback in PUCCH mode.</w:t>
      </w:r>
    </w:p>
    <w:p w14:paraId="43EACE50" w14:textId="77777777" w:rsidR="00975C97" w:rsidRPr="007F2609" w:rsidRDefault="00975C97" w:rsidP="00346178">
      <w:r w:rsidRPr="007F2609">
        <w:t>PUSCH + DMRS for measurements with CSI feedback in PUSCH mode.</w:t>
      </w:r>
    </w:p>
    <w:p w14:paraId="3FB75963" w14:textId="28D00578" w:rsidR="00975C97" w:rsidRPr="007F2609" w:rsidRDefault="00975C97" w:rsidP="00346178">
      <w:r w:rsidRPr="007F2609">
        <w:lastRenderedPageBreak/>
        <w:br w:type="page"/>
      </w:r>
    </w:p>
    <w:p w14:paraId="64FBAAD4" w14:textId="42DDB6AC" w:rsidR="00975C97" w:rsidRPr="007F2609" w:rsidRDefault="00975C97" w:rsidP="00975C97">
      <w:pPr>
        <w:pStyle w:val="Heading8"/>
      </w:pPr>
      <w:bookmarkStart w:id="301" w:name="_Toc27478797"/>
      <w:bookmarkStart w:id="302" w:name="_Toc36227511"/>
      <w:r w:rsidRPr="007F2609">
        <w:lastRenderedPageBreak/>
        <w:t>Annex H (normative):</w:t>
      </w:r>
      <w:r w:rsidRPr="007F2609">
        <w:br/>
      </w:r>
      <w:r w:rsidRPr="007F2609">
        <w:rPr>
          <w:rFonts w:cs="v4.2.0"/>
        </w:rPr>
        <w:t>Statistical Testing</w:t>
      </w:r>
      <w:bookmarkEnd w:id="301"/>
      <w:bookmarkEnd w:id="302"/>
    </w:p>
    <w:p w14:paraId="25D56ABF" w14:textId="77777777" w:rsidR="00975C97" w:rsidRPr="007F2609" w:rsidRDefault="00975C97" w:rsidP="00975C97">
      <w:pPr>
        <w:pStyle w:val="Heading1"/>
      </w:pPr>
      <w:bookmarkStart w:id="303" w:name="_Toc27478798"/>
      <w:bookmarkStart w:id="304" w:name="_Toc36227512"/>
      <w:r w:rsidRPr="007F2609">
        <w:t>H.1</w:t>
      </w:r>
      <w:r w:rsidRPr="007F2609">
        <w:tab/>
        <w:t>General</w:t>
      </w:r>
      <w:bookmarkEnd w:id="303"/>
      <w:bookmarkEnd w:id="304"/>
    </w:p>
    <w:p w14:paraId="076CF22A" w14:textId="77777777" w:rsidR="00975C97" w:rsidRPr="007F2609" w:rsidRDefault="00975C97" w:rsidP="00346178">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4BF22441" w:rsidR="00975C97" w:rsidRPr="007F2609" w:rsidRDefault="00975C97" w:rsidP="00975C97">
      <w:pPr>
        <w:pStyle w:val="Heading1"/>
      </w:pPr>
      <w:bookmarkStart w:id="305" w:name="_Toc27478799"/>
      <w:bookmarkStart w:id="306" w:name="_Toc36227513"/>
      <w:r w:rsidRPr="007F2609">
        <w:t>H.2</w:t>
      </w:r>
      <w:r w:rsidRPr="007F2609">
        <w:tab/>
        <w:t>Statistical testing of receiver characteristics</w:t>
      </w:r>
      <w:bookmarkEnd w:id="305"/>
      <w:bookmarkEnd w:id="306"/>
    </w:p>
    <w:p w14:paraId="12DD92A5" w14:textId="77777777" w:rsidR="00975C97" w:rsidRPr="007F2609" w:rsidRDefault="00975C97" w:rsidP="00975C97">
      <w:pPr>
        <w:pStyle w:val="Heading2"/>
      </w:pPr>
      <w:bookmarkStart w:id="307" w:name="_Toc27478800"/>
      <w:bookmarkStart w:id="308" w:name="_Toc36227514"/>
      <w:r w:rsidRPr="007F2609">
        <w:t>H.2.1</w:t>
      </w:r>
      <w:r w:rsidRPr="007F2609">
        <w:tab/>
        <w:t>General</w:t>
      </w:r>
      <w:bookmarkEnd w:id="307"/>
      <w:bookmarkEnd w:id="308"/>
    </w:p>
    <w:p w14:paraId="594F8B32" w14:textId="77777777" w:rsidR="00975C97" w:rsidRPr="007F2609" w:rsidRDefault="00975C97" w:rsidP="00346178">
      <w:r w:rsidRPr="007F2609">
        <w:t>The test of receiver characteristics is twofold.</w:t>
      </w:r>
    </w:p>
    <w:p w14:paraId="5B9BF366" w14:textId="77777777" w:rsidR="00975C97" w:rsidRPr="007F2609" w:rsidRDefault="00975C97" w:rsidP="00346178">
      <w:pPr>
        <w:pStyle w:val="B10"/>
      </w:pPr>
      <w:r w:rsidRPr="007F2609">
        <w:t>1.</w:t>
      </w:r>
      <w:r w:rsidRPr="007F2609">
        <w:tab/>
        <w:t>A signal or a combination of signals is offered to the RX port(s) of the receiver.</w:t>
      </w:r>
    </w:p>
    <w:p w14:paraId="08D58206" w14:textId="77777777" w:rsidR="00975C97" w:rsidRPr="007F2609" w:rsidRDefault="00975C97" w:rsidP="00346178">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346178">
      <w:r w:rsidRPr="007F2609">
        <w:t>In (2) is the statistical aspect of the test and is treated here.</w:t>
      </w:r>
    </w:p>
    <w:p w14:paraId="03FEF379" w14:textId="77777777" w:rsidR="00975C97" w:rsidRPr="007F2609" w:rsidRDefault="00975C97" w:rsidP="00346178">
      <w:r w:rsidRPr="007F2609">
        <w:t>The minimum requirement for all receiver tests is &gt;95% of the maximum throughput.</w:t>
      </w:r>
    </w:p>
    <w:p w14:paraId="66CF165D" w14:textId="77777777" w:rsidR="00975C97" w:rsidRPr="007F2609" w:rsidRDefault="00975C97" w:rsidP="00346178">
      <w:r w:rsidRPr="007F2609">
        <w:t xml:space="preserve">All receiver tests are performed in static propagation conditions. No fading conditions are applied. </w:t>
      </w:r>
    </w:p>
    <w:p w14:paraId="3199E177" w14:textId="585F159B" w:rsidR="00975C97" w:rsidRPr="007F2609" w:rsidRDefault="00975C97" w:rsidP="00975C97">
      <w:pPr>
        <w:pStyle w:val="Heading2"/>
      </w:pPr>
      <w:bookmarkStart w:id="309" w:name="_Toc27478801"/>
      <w:bookmarkStart w:id="310" w:name="_Toc36227515"/>
      <w:r w:rsidRPr="007F2609">
        <w:t>H.2.2</w:t>
      </w:r>
      <w:r w:rsidRPr="007F2609">
        <w:tab/>
        <w:t>Mapping throughput to error ratio</w:t>
      </w:r>
      <w:bookmarkEnd w:id="309"/>
      <w:bookmarkEnd w:id="310"/>
    </w:p>
    <w:p w14:paraId="776B6E2A" w14:textId="77777777" w:rsidR="00975C97" w:rsidRPr="007F2609" w:rsidRDefault="00975C97" w:rsidP="00346178">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346178">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346178">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346178">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346178">
      <w:pPr>
        <w:pStyle w:val="B10"/>
      </w:pPr>
      <w:r w:rsidRPr="007F2609">
        <w:t>e)</w:t>
      </w:r>
      <w:r w:rsidRPr="007F2609">
        <w:tab/>
        <w:t xml:space="preserve">The time in the measurement interval is composed of successfully received </w:t>
      </w:r>
      <w:bookmarkStart w:id="311" w:name="OLE_LINK126"/>
      <w:bookmarkStart w:id="312" w:name="OLE_LINK127"/>
      <w:bookmarkStart w:id="313" w:name="OLE_LINK128"/>
      <w:bookmarkStart w:id="314" w:name="OLE_LINK129"/>
      <w:r w:rsidRPr="007F2609">
        <w:t>slots</w:t>
      </w:r>
      <w:bookmarkEnd w:id="311"/>
      <w:bookmarkEnd w:id="312"/>
      <w:bookmarkEnd w:id="313"/>
      <w:bookmarkEnd w:id="314"/>
      <w:r w:rsidRPr="007F2609">
        <w:t xml:space="preserve"> (ACK), unsuccessfully received slots (NACK) and no reception at all (DTX-slots).</w:t>
      </w:r>
    </w:p>
    <w:p w14:paraId="35797538" w14:textId="77777777" w:rsidR="00975C97" w:rsidRPr="007F2609" w:rsidRDefault="00975C97" w:rsidP="00346178">
      <w:pPr>
        <w:pStyle w:val="B10"/>
      </w:pPr>
      <w:r w:rsidRPr="007F2609">
        <w:t>f)</w:t>
      </w:r>
      <w:r w:rsidRPr="007F2609">
        <w:tab/>
        <w:t>DTX-slots may occur regularly according the applicable reference measurement channel (regDTX).</w:t>
      </w:r>
      <w:r w:rsidRPr="007F2609">
        <w:br/>
        <w:t>In real live networks this is the time when other UEs are served. In TDD these are the UL and special slots.</w:t>
      </w:r>
      <w:r w:rsidRPr="007F2609">
        <w:br/>
        <w:t>regDTX vary from test to test but are fixed within the test.</w:t>
      </w:r>
    </w:p>
    <w:p w14:paraId="0F92A32A" w14:textId="77777777" w:rsidR="00975C97" w:rsidRPr="007F2609" w:rsidRDefault="00975C97" w:rsidP="00346178">
      <w:pPr>
        <w:pStyle w:val="B10"/>
      </w:pPr>
      <w:r w:rsidRPr="007F2609">
        <w:t>g)</w:t>
      </w:r>
      <w:r w:rsidRPr="007F2609">
        <w:tab/>
        <w:t>Additional DTX-slots occur statistically when the UE is not responding ACK or NACK where it should. (statDTX)</w:t>
      </w:r>
      <w:r w:rsidRPr="007F2609">
        <w:br/>
        <w:t>This may happen when the UE was not expecting data or decided that the data were not intended for it.</w:t>
      </w:r>
    </w:p>
    <w:p w14:paraId="078A301E" w14:textId="77777777" w:rsidR="00975C97" w:rsidRPr="007F2609" w:rsidRDefault="00975C97" w:rsidP="00346178">
      <w:r w:rsidRPr="007F2609">
        <w:t>The pass / fail decision is done by observing the:</w:t>
      </w:r>
    </w:p>
    <w:p w14:paraId="5B64A8AB" w14:textId="77777777" w:rsidR="00975C97" w:rsidRPr="007F2609" w:rsidRDefault="00975C97" w:rsidP="00346178">
      <w:pPr>
        <w:pStyle w:val="B10"/>
      </w:pPr>
      <w:r w:rsidRPr="007F2609">
        <w:t>-</w:t>
      </w:r>
      <w:r w:rsidRPr="007F2609">
        <w:tab/>
        <w:t>number of NACKs</w:t>
      </w:r>
    </w:p>
    <w:p w14:paraId="3FA783AF" w14:textId="77777777" w:rsidR="00975C97" w:rsidRPr="007F2609" w:rsidRDefault="00975C97" w:rsidP="00346178">
      <w:pPr>
        <w:pStyle w:val="B10"/>
      </w:pPr>
      <w:r w:rsidRPr="007F2609">
        <w:t>-</w:t>
      </w:r>
      <w:r w:rsidRPr="007F2609">
        <w:tab/>
        <w:t>number of ACKs and</w:t>
      </w:r>
    </w:p>
    <w:p w14:paraId="1873A911" w14:textId="77777777" w:rsidR="00975C97" w:rsidRPr="007F2609" w:rsidRDefault="00975C97" w:rsidP="00346178">
      <w:pPr>
        <w:pStyle w:val="B10"/>
      </w:pPr>
      <w:r w:rsidRPr="007F2609">
        <w:t>-</w:t>
      </w:r>
      <w:r w:rsidRPr="007F2609">
        <w:tab/>
        <w:t>number of statDTXs (regDTX is implicitly known to the SS)</w:t>
      </w:r>
    </w:p>
    <w:p w14:paraId="2829B882" w14:textId="77777777" w:rsidR="00975C97" w:rsidRPr="007F2609" w:rsidRDefault="00975C97" w:rsidP="00346178">
      <w:r w:rsidRPr="007F2609">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70552954" w:rsidR="00975C97" w:rsidRPr="007F2609" w:rsidRDefault="00975C97" w:rsidP="00975C97">
      <w:pPr>
        <w:pStyle w:val="Heading2"/>
      </w:pPr>
      <w:bookmarkStart w:id="315" w:name="_Toc27478802"/>
      <w:bookmarkStart w:id="316" w:name="_Toc36227516"/>
      <w:r w:rsidRPr="007F2609">
        <w:t>H.2.3</w:t>
      </w:r>
      <w:r w:rsidRPr="007F2609">
        <w:tab/>
        <w:t>Design of the test</w:t>
      </w:r>
      <w:bookmarkEnd w:id="315"/>
      <w:bookmarkEnd w:id="316"/>
    </w:p>
    <w:p w14:paraId="5F92BC05" w14:textId="0E44C464" w:rsidR="00975C97" w:rsidRPr="007F2609" w:rsidRDefault="00975C97" w:rsidP="00346178">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346178">
      <w:pPr>
        <w:pStyle w:val="B10"/>
      </w:pPr>
      <w:r w:rsidRPr="007F2609">
        <w:t>1.</w:t>
      </w:r>
      <w:r w:rsidRPr="007F2609">
        <w:tab/>
        <w:t>The early decision concept is applied.</w:t>
      </w:r>
    </w:p>
    <w:p w14:paraId="1871DCD3" w14:textId="77777777" w:rsidR="00975C97" w:rsidRPr="007F2609" w:rsidRDefault="00975C97" w:rsidP="00346178">
      <w:pPr>
        <w:pStyle w:val="B10"/>
      </w:pPr>
      <w:r w:rsidRPr="007F2609">
        <w:t>2.</w:t>
      </w:r>
      <w:r w:rsidRPr="007F2609">
        <w:tab/>
        <w:t>A second limit is introduced: Bad DUT factor M&gt;1</w:t>
      </w:r>
    </w:p>
    <w:p w14:paraId="633149D1" w14:textId="77777777" w:rsidR="00975C97" w:rsidRPr="007F2609" w:rsidRDefault="00975C97" w:rsidP="00346178">
      <w:pPr>
        <w:pStyle w:val="B10"/>
      </w:pPr>
      <w:r w:rsidRPr="007F2609">
        <w:t>3.</w:t>
      </w:r>
      <w:r w:rsidRPr="007F2609">
        <w:tab/>
        <w:t>To decide the test pass:</w:t>
      </w:r>
    </w:p>
    <w:p w14:paraId="74E9B57B" w14:textId="77777777" w:rsidR="00975C97" w:rsidRPr="007F2609" w:rsidRDefault="00975C97" w:rsidP="00346178">
      <w:pPr>
        <w:pStyle w:val="B20"/>
      </w:pPr>
      <w:r w:rsidRPr="007F2609">
        <w:t>Supplier risk is applied based on the Bad DUT quality</w:t>
      </w:r>
    </w:p>
    <w:p w14:paraId="44E438BA" w14:textId="77777777" w:rsidR="00975C97" w:rsidRPr="007F2609" w:rsidRDefault="00975C97" w:rsidP="00346178">
      <w:pPr>
        <w:pStyle w:val="B20"/>
      </w:pPr>
      <w:r w:rsidRPr="007F2609">
        <w:t>To decide the test fail</w:t>
      </w:r>
    </w:p>
    <w:p w14:paraId="026119F5" w14:textId="77777777" w:rsidR="00975C97" w:rsidRPr="007F2609" w:rsidRDefault="00975C97" w:rsidP="00346178">
      <w:pPr>
        <w:pStyle w:val="B20"/>
      </w:pPr>
      <w:r w:rsidRPr="007F2609">
        <w:t>Customer Risk is applied based on the specified DUT quality</w:t>
      </w:r>
    </w:p>
    <w:p w14:paraId="622D6C12" w14:textId="77777777" w:rsidR="00975C97" w:rsidRPr="007F2609" w:rsidRDefault="00975C97" w:rsidP="00346178">
      <w:r w:rsidRPr="007F2609">
        <w:t>The test is defined by the following parameters:</w:t>
      </w:r>
    </w:p>
    <w:p w14:paraId="0397E4DB" w14:textId="77777777" w:rsidR="00975C97" w:rsidRPr="007F2609" w:rsidRDefault="00975C97" w:rsidP="00346178">
      <w:pPr>
        <w:pStyle w:val="B10"/>
      </w:pPr>
      <w:r w:rsidRPr="007F2609">
        <w:t>1.</w:t>
      </w:r>
      <w:r w:rsidRPr="007F2609">
        <w:tab/>
        <w:t>Limit ER = 0.05 (Throughput limit = 95%)</w:t>
      </w:r>
    </w:p>
    <w:p w14:paraId="753368C4" w14:textId="77777777" w:rsidR="00975C97" w:rsidRPr="007F2609" w:rsidRDefault="00975C97" w:rsidP="00346178">
      <w:pPr>
        <w:pStyle w:val="B10"/>
      </w:pPr>
      <w:r w:rsidRPr="007F2609">
        <w:t>2.</w:t>
      </w:r>
      <w:r w:rsidRPr="007F2609">
        <w:tab/>
        <w:t>Bad DUT factor M=1.5 (selectivity)</w:t>
      </w:r>
    </w:p>
    <w:p w14:paraId="504724C8" w14:textId="77777777" w:rsidR="00975C97" w:rsidRPr="007F2609" w:rsidRDefault="00975C97" w:rsidP="00346178">
      <w:pPr>
        <w:pStyle w:val="B10"/>
      </w:pPr>
      <w:r w:rsidRPr="007F2609">
        <w:t>3.</w:t>
      </w:r>
      <w:r w:rsidRPr="007F2609">
        <w:tab/>
        <w:t>Confidence level CL = 95% (for specified DUT and Bad DUT-quality)</w:t>
      </w:r>
    </w:p>
    <w:p w14:paraId="545AF6FB" w14:textId="60FC248C" w:rsidR="00975C97" w:rsidRPr="007F2609" w:rsidRDefault="00975C97" w:rsidP="00975C97">
      <w:pPr>
        <w:pStyle w:val="Heading2"/>
      </w:pPr>
      <w:bookmarkStart w:id="317" w:name="_Toc27478803"/>
      <w:bookmarkStart w:id="318" w:name="_Toc36227517"/>
      <w:r w:rsidRPr="007F2609">
        <w:lastRenderedPageBreak/>
        <w:t>H.2.4</w:t>
      </w:r>
      <w:r w:rsidRPr="007F2609">
        <w:tab/>
        <w:t>Numerical definition of the pass fail limits</w:t>
      </w:r>
      <w:bookmarkEnd w:id="317"/>
      <w:bookmarkEnd w:id="318"/>
    </w:p>
    <w:p w14:paraId="40C1CB5B" w14:textId="20282969" w:rsidR="00975C97" w:rsidRPr="007F2609" w:rsidRDefault="00975C97" w:rsidP="00346178">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346178">
            <w:pPr>
              <w:pStyle w:val="TAH"/>
            </w:pPr>
            <w:r w:rsidRPr="007F2609">
              <w:t>ne</w:t>
            </w:r>
          </w:p>
        </w:tc>
        <w:tc>
          <w:tcPr>
            <w:tcW w:w="0" w:type="auto"/>
            <w:shd w:val="clear" w:color="auto" w:fill="auto"/>
            <w:noWrap/>
          </w:tcPr>
          <w:p w14:paraId="1DA05793"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2B4C6EF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E4A5F16" w14:textId="77777777" w:rsidR="00956A30" w:rsidRPr="007F2609" w:rsidRDefault="00956A30" w:rsidP="00346178">
            <w:pPr>
              <w:pStyle w:val="TAH"/>
            </w:pPr>
            <w:r w:rsidRPr="007F2609">
              <w:t>ne</w:t>
            </w:r>
          </w:p>
        </w:tc>
        <w:tc>
          <w:tcPr>
            <w:tcW w:w="0" w:type="auto"/>
            <w:shd w:val="clear" w:color="auto" w:fill="auto"/>
            <w:noWrap/>
          </w:tcPr>
          <w:p w14:paraId="762EA8E7"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7712A4E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14DC714" w14:textId="77777777" w:rsidR="00956A30" w:rsidRPr="007F2609" w:rsidRDefault="00956A30" w:rsidP="00346178">
            <w:pPr>
              <w:pStyle w:val="TAH"/>
            </w:pPr>
            <w:r w:rsidRPr="007F2609">
              <w:t>ne</w:t>
            </w:r>
          </w:p>
        </w:tc>
        <w:tc>
          <w:tcPr>
            <w:tcW w:w="0" w:type="auto"/>
            <w:shd w:val="clear" w:color="auto" w:fill="auto"/>
            <w:noWrap/>
          </w:tcPr>
          <w:p w14:paraId="3FDB1FE9"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5463F8B9"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1A49AB33" w14:textId="77777777" w:rsidR="00956A30" w:rsidRPr="007F2609" w:rsidRDefault="00956A30" w:rsidP="00346178">
            <w:pPr>
              <w:pStyle w:val="TAH"/>
            </w:pPr>
            <w:r w:rsidRPr="007F2609">
              <w:t>ne</w:t>
            </w:r>
          </w:p>
        </w:tc>
        <w:tc>
          <w:tcPr>
            <w:tcW w:w="0" w:type="auto"/>
            <w:shd w:val="clear" w:color="auto" w:fill="auto"/>
            <w:noWrap/>
          </w:tcPr>
          <w:p w14:paraId="17397CC6"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13748914" w14:textId="77777777" w:rsidR="00956A30" w:rsidRPr="007F2609" w:rsidRDefault="00956A30" w:rsidP="00346178">
            <w:pPr>
              <w:pStyle w:val="TAH"/>
            </w:pPr>
            <w:r w:rsidRPr="007F2609">
              <w:t>ns</w:t>
            </w:r>
            <w:r w:rsidRPr="007F2609">
              <w:rPr>
                <w:vertAlign w:val="subscript"/>
              </w:rPr>
              <w:t>f</w:t>
            </w:r>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346178">
            <w:pPr>
              <w:pStyle w:val="TAC"/>
            </w:pPr>
            <w:r w:rsidRPr="007F2609">
              <w:t>0</w:t>
            </w:r>
          </w:p>
        </w:tc>
        <w:tc>
          <w:tcPr>
            <w:tcW w:w="0" w:type="auto"/>
            <w:shd w:val="clear" w:color="auto" w:fill="auto"/>
            <w:noWrap/>
            <w:vAlign w:val="center"/>
            <w:hideMark/>
          </w:tcPr>
          <w:p w14:paraId="2C20A501" w14:textId="77777777" w:rsidR="00956A30" w:rsidRPr="007F2609" w:rsidRDefault="00956A30" w:rsidP="00346178">
            <w:pPr>
              <w:pStyle w:val="TAC"/>
            </w:pPr>
            <w:r w:rsidRPr="007F2609">
              <w:t>67</w:t>
            </w:r>
          </w:p>
        </w:tc>
        <w:tc>
          <w:tcPr>
            <w:tcW w:w="0" w:type="auto"/>
            <w:shd w:val="clear" w:color="auto" w:fill="auto"/>
            <w:noWrap/>
            <w:vAlign w:val="center"/>
            <w:hideMark/>
          </w:tcPr>
          <w:p w14:paraId="7B66DC98" w14:textId="77777777" w:rsidR="00956A30" w:rsidRPr="007F2609" w:rsidRDefault="00956A30" w:rsidP="00346178">
            <w:pPr>
              <w:pStyle w:val="TAC"/>
            </w:pPr>
            <w:r w:rsidRPr="007F2609">
              <w:t>NA</w:t>
            </w:r>
          </w:p>
        </w:tc>
        <w:tc>
          <w:tcPr>
            <w:tcW w:w="0" w:type="auto"/>
            <w:shd w:val="clear" w:color="auto" w:fill="auto"/>
            <w:noWrap/>
            <w:vAlign w:val="center"/>
          </w:tcPr>
          <w:p w14:paraId="3429AD21" w14:textId="77777777" w:rsidR="00956A30" w:rsidRPr="007F2609" w:rsidRDefault="00956A30" w:rsidP="00346178">
            <w:pPr>
              <w:pStyle w:val="TAC"/>
            </w:pPr>
            <w:r w:rsidRPr="007F2609">
              <w:t>37</w:t>
            </w:r>
          </w:p>
        </w:tc>
        <w:tc>
          <w:tcPr>
            <w:tcW w:w="0" w:type="auto"/>
            <w:shd w:val="clear" w:color="auto" w:fill="auto"/>
            <w:noWrap/>
            <w:vAlign w:val="center"/>
          </w:tcPr>
          <w:p w14:paraId="3DE392D8" w14:textId="77777777" w:rsidR="00956A30" w:rsidRPr="007F2609" w:rsidRDefault="00956A30" w:rsidP="00346178">
            <w:pPr>
              <w:pStyle w:val="TAC"/>
            </w:pPr>
            <w:r w:rsidRPr="007F2609">
              <w:t>715</w:t>
            </w:r>
          </w:p>
        </w:tc>
        <w:tc>
          <w:tcPr>
            <w:tcW w:w="0" w:type="auto"/>
            <w:shd w:val="clear" w:color="auto" w:fill="auto"/>
            <w:noWrap/>
            <w:vAlign w:val="center"/>
          </w:tcPr>
          <w:p w14:paraId="5E8549B9" w14:textId="77777777" w:rsidR="00956A30" w:rsidRPr="007F2609" w:rsidRDefault="00956A30" w:rsidP="00346178">
            <w:pPr>
              <w:pStyle w:val="TAC"/>
            </w:pPr>
            <w:r w:rsidRPr="007F2609">
              <w:t>477</w:t>
            </w:r>
          </w:p>
        </w:tc>
        <w:tc>
          <w:tcPr>
            <w:tcW w:w="0" w:type="auto"/>
            <w:shd w:val="clear" w:color="auto" w:fill="auto"/>
            <w:noWrap/>
            <w:vAlign w:val="center"/>
          </w:tcPr>
          <w:p w14:paraId="3A6A3592" w14:textId="77777777" w:rsidR="00956A30" w:rsidRPr="007F2609" w:rsidRDefault="00956A30" w:rsidP="00346178">
            <w:pPr>
              <w:pStyle w:val="TAC"/>
            </w:pPr>
            <w:r w:rsidRPr="007F2609">
              <w:t>74</w:t>
            </w:r>
          </w:p>
        </w:tc>
        <w:tc>
          <w:tcPr>
            <w:tcW w:w="0" w:type="auto"/>
            <w:shd w:val="clear" w:color="auto" w:fill="auto"/>
            <w:noWrap/>
            <w:vAlign w:val="center"/>
          </w:tcPr>
          <w:p w14:paraId="1795E314" w14:textId="77777777" w:rsidR="00956A30" w:rsidRPr="007F2609" w:rsidRDefault="00956A30" w:rsidP="00346178">
            <w:pPr>
              <w:pStyle w:val="TAC"/>
            </w:pPr>
            <w:r w:rsidRPr="007F2609">
              <w:t>1290</w:t>
            </w:r>
          </w:p>
        </w:tc>
        <w:tc>
          <w:tcPr>
            <w:tcW w:w="0" w:type="auto"/>
            <w:shd w:val="clear" w:color="auto" w:fill="auto"/>
            <w:noWrap/>
            <w:vAlign w:val="center"/>
          </w:tcPr>
          <w:p w14:paraId="6C354337" w14:textId="77777777" w:rsidR="00956A30" w:rsidRPr="007F2609" w:rsidRDefault="00956A30" w:rsidP="00346178">
            <w:pPr>
              <w:pStyle w:val="TAC"/>
            </w:pPr>
            <w:r w:rsidRPr="007F2609">
              <w:t>1093</w:t>
            </w:r>
          </w:p>
        </w:tc>
        <w:tc>
          <w:tcPr>
            <w:tcW w:w="0" w:type="auto"/>
            <w:shd w:val="clear" w:color="auto" w:fill="auto"/>
            <w:noWrap/>
            <w:vAlign w:val="center"/>
          </w:tcPr>
          <w:p w14:paraId="526083B9" w14:textId="77777777" w:rsidR="00956A30" w:rsidRPr="007F2609" w:rsidRDefault="00956A30" w:rsidP="00346178">
            <w:pPr>
              <w:pStyle w:val="TAC"/>
            </w:pPr>
            <w:r w:rsidRPr="007F2609">
              <w:t>111</w:t>
            </w:r>
          </w:p>
        </w:tc>
        <w:tc>
          <w:tcPr>
            <w:tcW w:w="0" w:type="auto"/>
            <w:shd w:val="clear" w:color="auto" w:fill="auto"/>
            <w:noWrap/>
            <w:vAlign w:val="center"/>
          </w:tcPr>
          <w:p w14:paraId="5BAA3C07" w14:textId="77777777" w:rsidR="00956A30" w:rsidRPr="007F2609" w:rsidRDefault="00956A30" w:rsidP="00346178">
            <w:pPr>
              <w:pStyle w:val="TAC"/>
            </w:pPr>
            <w:r w:rsidRPr="007F2609">
              <w:t>1847</w:t>
            </w:r>
          </w:p>
        </w:tc>
        <w:tc>
          <w:tcPr>
            <w:tcW w:w="0" w:type="auto"/>
            <w:shd w:val="clear" w:color="auto" w:fill="auto"/>
            <w:noWrap/>
            <w:vAlign w:val="center"/>
          </w:tcPr>
          <w:p w14:paraId="2CCDC0FF" w14:textId="77777777" w:rsidR="00956A30" w:rsidRPr="007F2609" w:rsidRDefault="00956A30" w:rsidP="00346178">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346178">
            <w:pPr>
              <w:pStyle w:val="TAC"/>
            </w:pPr>
            <w:r w:rsidRPr="007F2609">
              <w:t>1</w:t>
            </w:r>
          </w:p>
        </w:tc>
        <w:tc>
          <w:tcPr>
            <w:tcW w:w="0" w:type="auto"/>
            <w:shd w:val="clear" w:color="auto" w:fill="auto"/>
            <w:noWrap/>
            <w:vAlign w:val="center"/>
            <w:hideMark/>
          </w:tcPr>
          <w:p w14:paraId="0B755F0F" w14:textId="77777777" w:rsidR="00956A30" w:rsidRPr="007F2609" w:rsidRDefault="00956A30" w:rsidP="00346178">
            <w:pPr>
              <w:pStyle w:val="TAC"/>
            </w:pPr>
            <w:r w:rsidRPr="007F2609">
              <w:t>67</w:t>
            </w:r>
          </w:p>
        </w:tc>
        <w:tc>
          <w:tcPr>
            <w:tcW w:w="0" w:type="auto"/>
            <w:shd w:val="clear" w:color="auto" w:fill="auto"/>
            <w:noWrap/>
            <w:vAlign w:val="center"/>
            <w:hideMark/>
          </w:tcPr>
          <w:p w14:paraId="30CC6BA9" w14:textId="77777777" w:rsidR="00956A30" w:rsidRPr="007F2609" w:rsidRDefault="00956A30" w:rsidP="00346178">
            <w:pPr>
              <w:pStyle w:val="TAC"/>
            </w:pPr>
            <w:r w:rsidRPr="007F2609">
              <w:t>NA</w:t>
            </w:r>
          </w:p>
        </w:tc>
        <w:tc>
          <w:tcPr>
            <w:tcW w:w="0" w:type="auto"/>
            <w:shd w:val="clear" w:color="auto" w:fill="auto"/>
            <w:noWrap/>
            <w:vAlign w:val="center"/>
          </w:tcPr>
          <w:p w14:paraId="2D4B087D" w14:textId="77777777" w:rsidR="00956A30" w:rsidRPr="007F2609" w:rsidRDefault="00956A30" w:rsidP="00346178">
            <w:pPr>
              <w:pStyle w:val="TAC"/>
            </w:pPr>
            <w:r w:rsidRPr="007F2609">
              <w:t>38</w:t>
            </w:r>
          </w:p>
        </w:tc>
        <w:tc>
          <w:tcPr>
            <w:tcW w:w="0" w:type="auto"/>
            <w:shd w:val="clear" w:color="auto" w:fill="auto"/>
            <w:noWrap/>
            <w:vAlign w:val="center"/>
          </w:tcPr>
          <w:p w14:paraId="329171F0" w14:textId="77777777" w:rsidR="00956A30" w:rsidRPr="007F2609" w:rsidRDefault="00956A30" w:rsidP="00346178">
            <w:pPr>
              <w:pStyle w:val="TAC"/>
            </w:pPr>
            <w:r w:rsidRPr="007F2609">
              <w:t>731</w:t>
            </w:r>
          </w:p>
        </w:tc>
        <w:tc>
          <w:tcPr>
            <w:tcW w:w="0" w:type="auto"/>
            <w:shd w:val="clear" w:color="auto" w:fill="auto"/>
            <w:noWrap/>
            <w:vAlign w:val="center"/>
          </w:tcPr>
          <w:p w14:paraId="10CCC574" w14:textId="77777777" w:rsidR="00956A30" w:rsidRPr="007F2609" w:rsidRDefault="00956A30" w:rsidP="00346178">
            <w:pPr>
              <w:pStyle w:val="TAC"/>
            </w:pPr>
            <w:r w:rsidRPr="007F2609">
              <w:t>493</w:t>
            </w:r>
          </w:p>
        </w:tc>
        <w:tc>
          <w:tcPr>
            <w:tcW w:w="0" w:type="auto"/>
            <w:shd w:val="clear" w:color="auto" w:fill="auto"/>
            <w:noWrap/>
            <w:vAlign w:val="center"/>
          </w:tcPr>
          <w:p w14:paraId="1ABFAEA3" w14:textId="77777777" w:rsidR="00956A30" w:rsidRPr="007F2609" w:rsidRDefault="00956A30" w:rsidP="00346178">
            <w:pPr>
              <w:pStyle w:val="TAC"/>
            </w:pPr>
            <w:r w:rsidRPr="007F2609">
              <w:t>75</w:t>
            </w:r>
          </w:p>
        </w:tc>
        <w:tc>
          <w:tcPr>
            <w:tcW w:w="0" w:type="auto"/>
            <w:shd w:val="clear" w:color="auto" w:fill="auto"/>
            <w:noWrap/>
            <w:vAlign w:val="center"/>
          </w:tcPr>
          <w:p w14:paraId="469B5F3B" w14:textId="77777777" w:rsidR="00956A30" w:rsidRPr="007F2609" w:rsidRDefault="00956A30" w:rsidP="00346178">
            <w:pPr>
              <w:pStyle w:val="TAC"/>
            </w:pPr>
            <w:r w:rsidRPr="007F2609">
              <w:t>1306</w:t>
            </w:r>
          </w:p>
        </w:tc>
        <w:tc>
          <w:tcPr>
            <w:tcW w:w="0" w:type="auto"/>
            <w:shd w:val="clear" w:color="auto" w:fill="auto"/>
            <w:noWrap/>
            <w:vAlign w:val="center"/>
          </w:tcPr>
          <w:p w14:paraId="51A1473B" w14:textId="77777777" w:rsidR="00956A30" w:rsidRPr="007F2609" w:rsidRDefault="00956A30" w:rsidP="00346178">
            <w:pPr>
              <w:pStyle w:val="TAC"/>
            </w:pPr>
            <w:r w:rsidRPr="007F2609">
              <w:t>1110</w:t>
            </w:r>
          </w:p>
        </w:tc>
        <w:tc>
          <w:tcPr>
            <w:tcW w:w="0" w:type="auto"/>
            <w:shd w:val="clear" w:color="auto" w:fill="auto"/>
            <w:noWrap/>
            <w:vAlign w:val="center"/>
          </w:tcPr>
          <w:p w14:paraId="33367262" w14:textId="77777777" w:rsidR="00956A30" w:rsidRPr="007F2609" w:rsidRDefault="00956A30" w:rsidP="00346178">
            <w:pPr>
              <w:pStyle w:val="TAC"/>
            </w:pPr>
            <w:r w:rsidRPr="007F2609">
              <w:t>112</w:t>
            </w:r>
          </w:p>
        </w:tc>
        <w:tc>
          <w:tcPr>
            <w:tcW w:w="0" w:type="auto"/>
            <w:shd w:val="clear" w:color="auto" w:fill="auto"/>
            <w:noWrap/>
            <w:vAlign w:val="center"/>
          </w:tcPr>
          <w:p w14:paraId="4ACEEC2C" w14:textId="77777777" w:rsidR="00956A30" w:rsidRPr="007F2609" w:rsidRDefault="00956A30" w:rsidP="00346178">
            <w:pPr>
              <w:pStyle w:val="TAC"/>
            </w:pPr>
            <w:r w:rsidRPr="007F2609">
              <w:t>1862</w:t>
            </w:r>
          </w:p>
        </w:tc>
        <w:tc>
          <w:tcPr>
            <w:tcW w:w="0" w:type="auto"/>
            <w:shd w:val="clear" w:color="auto" w:fill="auto"/>
            <w:noWrap/>
            <w:vAlign w:val="center"/>
          </w:tcPr>
          <w:p w14:paraId="7F473444" w14:textId="77777777" w:rsidR="00956A30" w:rsidRPr="007F2609" w:rsidRDefault="00956A30" w:rsidP="00346178">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346178">
            <w:pPr>
              <w:pStyle w:val="TAC"/>
            </w:pPr>
            <w:r w:rsidRPr="007F2609">
              <w:t>2</w:t>
            </w:r>
          </w:p>
        </w:tc>
        <w:tc>
          <w:tcPr>
            <w:tcW w:w="0" w:type="auto"/>
            <w:shd w:val="clear" w:color="auto" w:fill="auto"/>
            <w:noWrap/>
            <w:vAlign w:val="center"/>
            <w:hideMark/>
          </w:tcPr>
          <w:p w14:paraId="32E9EA29" w14:textId="77777777" w:rsidR="00956A30" w:rsidRPr="007F2609" w:rsidRDefault="00956A30" w:rsidP="00346178">
            <w:pPr>
              <w:pStyle w:val="TAC"/>
            </w:pPr>
            <w:r w:rsidRPr="007F2609">
              <w:t>95</w:t>
            </w:r>
          </w:p>
        </w:tc>
        <w:tc>
          <w:tcPr>
            <w:tcW w:w="0" w:type="auto"/>
            <w:shd w:val="clear" w:color="auto" w:fill="auto"/>
            <w:noWrap/>
            <w:vAlign w:val="center"/>
            <w:hideMark/>
          </w:tcPr>
          <w:p w14:paraId="52C8F6B1" w14:textId="77777777" w:rsidR="00956A30" w:rsidRPr="007F2609" w:rsidRDefault="00956A30" w:rsidP="00346178">
            <w:pPr>
              <w:pStyle w:val="TAC"/>
            </w:pPr>
            <w:r w:rsidRPr="007F2609">
              <w:t>NA</w:t>
            </w:r>
          </w:p>
        </w:tc>
        <w:tc>
          <w:tcPr>
            <w:tcW w:w="0" w:type="auto"/>
            <w:shd w:val="clear" w:color="auto" w:fill="auto"/>
            <w:noWrap/>
            <w:vAlign w:val="center"/>
          </w:tcPr>
          <w:p w14:paraId="02ACCF4D" w14:textId="77777777" w:rsidR="00956A30" w:rsidRPr="007F2609" w:rsidRDefault="00956A30" w:rsidP="00346178">
            <w:pPr>
              <w:pStyle w:val="TAC"/>
            </w:pPr>
            <w:r w:rsidRPr="007F2609">
              <w:t>39</w:t>
            </w:r>
          </w:p>
        </w:tc>
        <w:tc>
          <w:tcPr>
            <w:tcW w:w="0" w:type="auto"/>
            <w:shd w:val="clear" w:color="auto" w:fill="auto"/>
            <w:noWrap/>
            <w:vAlign w:val="center"/>
          </w:tcPr>
          <w:p w14:paraId="3A997F23" w14:textId="77777777" w:rsidR="00956A30" w:rsidRPr="007F2609" w:rsidRDefault="00956A30" w:rsidP="00346178">
            <w:pPr>
              <w:pStyle w:val="TAC"/>
            </w:pPr>
            <w:r w:rsidRPr="007F2609">
              <w:t>747</w:t>
            </w:r>
          </w:p>
        </w:tc>
        <w:tc>
          <w:tcPr>
            <w:tcW w:w="0" w:type="auto"/>
            <w:shd w:val="clear" w:color="auto" w:fill="auto"/>
            <w:noWrap/>
            <w:vAlign w:val="center"/>
          </w:tcPr>
          <w:p w14:paraId="2DAF241B" w14:textId="77777777" w:rsidR="00956A30" w:rsidRPr="007F2609" w:rsidRDefault="00956A30" w:rsidP="00346178">
            <w:pPr>
              <w:pStyle w:val="TAC"/>
            </w:pPr>
            <w:r w:rsidRPr="007F2609">
              <w:t>509</w:t>
            </w:r>
          </w:p>
        </w:tc>
        <w:tc>
          <w:tcPr>
            <w:tcW w:w="0" w:type="auto"/>
            <w:shd w:val="clear" w:color="auto" w:fill="auto"/>
            <w:noWrap/>
            <w:vAlign w:val="center"/>
          </w:tcPr>
          <w:p w14:paraId="3308E7BE" w14:textId="77777777" w:rsidR="00956A30" w:rsidRPr="007F2609" w:rsidRDefault="00956A30" w:rsidP="00346178">
            <w:pPr>
              <w:pStyle w:val="TAC"/>
            </w:pPr>
            <w:r w:rsidRPr="007F2609">
              <w:t>76</w:t>
            </w:r>
          </w:p>
        </w:tc>
        <w:tc>
          <w:tcPr>
            <w:tcW w:w="0" w:type="auto"/>
            <w:shd w:val="clear" w:color="auto" w:fill="auto"/>
            <w:noWrap/>
            <w:vAlign w:val="center"/>
          </w:tcPr>
          <w:p w14:paraId="77AF25E2" w14:textId="77777777" w:rsidR="00956A30" w:rsidRPr="007F2609" w:rsidRDefault="00956A30" w:rsidP="00346178">
            <w:pPr>
              <w:pStyle w:val="TAC"/>
            </w:pPr>
            <w:r w:rsidRPr="007F2609">
              <w:t>1321</w:t>
            </w:r>
          </w:p>
        </w:tc>
        <w:tc>
          <w:tcPr>
            <w:tcW w:w="0" w:type="auto"/>
            <w:shd w:val="clear" w:color="auto" w:fill="auto"/>
            <w:noWrap/>
            <w:vAlign w:val="center"/>
          </w:tcPr>
          <w:p w14:paraId="154D4258" w14:textId="77777777" w:rsidR="00956A30" w:rsidRPr="007F2609" w:rsidRDefault="00956A30" w:rsidP="00346178">
            <w:pPr>
              <w:pStyle w:val="TAC"/>
            </w:pPr>
            <w:r w:rsidRPr="007F2609">
              <w:t>1128</w:t>
            </w:r>
          </w:p>
        </w:tc>
        <w:tc>
          <w:tcPr>
            <w:tcW w:w="0" w:type="auto"/>
            <w:shd w:val="clear" w:color="auto" w:fill="auto"/>
            <w:noWrap/>
            <w:vAlign w:val="center"/>
          </w:tcPr>
          <w:p w14:paraId="4FF6EB88" w14:textId="77777777" w:rsidR="00956A30" w:rsidRPr="007F2609" w:rsidRDefault="00956A30" w:rsidP="00346178">
            <w:pPr>
              <w:pStyle w:val="TAC"/>
            </w:pPr>
            <w:r w:rsidRPr="007F2609">
              <w:t>113</w:t>
            </w:r>
          </w:p>
        </w:tc>
        <w:tc>
          <w:tcPr>
            <w:tcW w:w="0" w:type="auto"/>
            <w:shd w:val="clear" w:color="auto" w:fill="auto"/>
            <w:noWrap/>
            <w:vAlign w:val="center"/>
          </w:tcPr>
          <w:p w14:paraId="4EB697C6" w14:textId="77777777" w:rsidR="00956A30" w:rsidRPr="007F2609" w:rsidRDefault="00956A30" w:rsidP="00346178">
            <w:pPr>
              <w:pStyle w:val="TAC"/>
            </w:pPr>
            <w:r w:rsidRPr="007F2609">
              <w:t>1877</w:t>
            </w:r>
          </w:p>
        </w:tc>
        <w:tc>
          <w:tcPr>
            <w:tcW w:w="0" w:type="auto"/>
            <w:shd w:val="clear" w:color="auto" w:fill="auto"/>
            <w:noWrap/>
            <w:vAlign w:val="center"/>
          </w:tcPr>
          <w:p w14:paraId="4DE958D3" w14:textId="77777777" w:rsidR="00956A30" w:rsidRPr="007F2609" w:rsidRDefault="00956A30" w:rsidP="00346178">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346178">
            <w:pPr>
              <w:pStyle w:val="TAC"/>
            </w:pPr>
            <w:r w:rsidRPr="007F2609">
              <w:t>3</w:t>
            </w:r>
          </w:p>
        </w:tc>
        <w:tc>
          <w:tcPr>
            <w:tcW w:w="0" w:type="auto"/>
            <w:shd w:val="clear" w:color="auto" w:fill="auto"/>
            <w:noWrap/>
            <w:vAlign w:val="center"/>
            <w:hideMark/>
          </w:tcPr>
          <w:p w14:paraId="501BD1F4" w14:textId="77777777" w:rsidR="00956A30" w:rsidRPr="007F2609" w:rsidRDefault="00956A30" w:rsidP="00346178">
            <w:pPr>
              <w:pStyle w:val="TAC"/>
            </w:pPr>
            <w:r w:rsidRPr="007F2609">
              <w:t>119</w:t>
            </w:r>
          </w:p>
        </w:tc>
        <w:tc>
          <w:tcPr>
            <w:tcW w:w="0" w:type="auto"/>
            <w:shd w:val="clear" w:color="auto" w:fill="auto"/>
            <w:noWrap/>
            <w:vAlign w:val="center"/>
            <w:hideMark/>
          </w:tcPr>
          <w:p w14:paraId="5652656A" w14:textId="77777777" w:rsidR="00956A30" w:rsidRPr="007F2609" w:rsidRDefault="00956A30" w:rsidP="00346178">
            <w:pPr>
              <w:pStyle w:val="TAC"/>
            </w:pPr>
            <w:r w:rsidRPr="007F2609">
              <w:t>NA</w:t>
            </w:r>
          </w:p>
        </w:tc>
        <w:tc>
          <w:tcPr>
            <w:tcW w:w="0" w:type="auto"/>
            <w:shd w:val="clear" w:color="auto" w:fill="auto"/>
            <w:noWrap/>
            <w:vAlign w:val="center"/>
          </w:tcPr>
          <w:p w14:paraId="3209834D" w14:textId="77777777" w:rsidR="00956A30" w:rsidRPr="007F2609" w:rsidRDefault="00956A30" w:rsidP="00346178">
            <w:pPr>
              <w:pStyle w:val="TAC"/>
            </w:pPr>
            <w:r w:rsidRPr="007F2609">
              <w:t>40</w:t>
            </w:r>
          </w:p>
        </w:tc>
        <w:tc>
          <w:tcPr>
            <w:tcW w:w="0" w:type="auto"/>
            <w:shd w:val="clear" w:color="auto" w:fill="auto"/>
            <w:noWrap/>
            <w:vAlign w:val="center"/>
          </w:tcPr>
          <w:p w14:paraId="31FEFB1D" w14:textId="77777777" w:rsidR="00956A30" w:rsidRPr="007F2609" w:rsidRDefault="00956A30" w:rsidP="00346178">
            <w:pPr>
              <w:pStyle w:val="TAC"/>
            </w:pPr>
            <w:r w:rsidRPr="007F2609">
              <w:t>763</w:t>
            </w:r>
          </w:p>
        </w:tc>
        <w:tc>
          <w:tcPr>
            <w:tcW w:w="0" w:type="auto"/>
            <w:shd w:val="clear" w:color="auto" w:fill="auto"/>
            <w:noWrap/>
            <w:vAlign w:val="center"/>
          </w:tcPr>
          <w:p w14:paraId="1DF44EB8" w14:textId="77777777" w:rsidR="00956A30" w:rsidRPr="007F2609" w:rsidRDefault="00956A30" w:rsidP="00346178">
            <w:pPr>
              <w:pStyle w:val="TAC"/>
            </w:pPr>
            <w:r w:rsidRPr="007F2609">
              <w:t>525</w:t>
            </w:r>
          </w:p>
        </w:tc>
        <w:tc>
          <w:tcPr>
            <w:tcW w:w="0" w:type="auto"/>
            <w:shd w:val="clear" w:color="auto" w:fill="auto"/>
            <w:noWrap/>
            <w:vAlign w:val="center"/>
          </w:tcPr>
          <w:p w14:paraId="407CB1C0" w14:textId="77777777" w:rsidR="00956A30" w:rsidRPr="007F2609" w:rsidRDefault="00956A30" w:rsidP="00346178">
            <w:pPr>
              <w:pStyle w:val="TAC"/>
            </w:pPr>
            <w:r w:rsidRPr="007F2609">
              <w:t>77</w:t>
            </w:r>
          </w:p>
        </w:tc>
        <w:tc>
          <w:tcPr>
            <w:tcW w:w="0" w:type="auto"/>
            <w:shd w:val="clear" w:color="auto" w:fill="auto"/>
            <w:noWrap/>
            <w:vAlign w:val="center"/>
          </w:tcPr>
          <w:p w14:paraId="0ABBE27A" w14:textId="77777777" w:rsidR="00956A30" w:rsidRPr="007F2609" w:rsidRDefault="00956A30" w:rsidP="00346178">
            <w:pPr>
              <w:pStyle w:val="TAC"/>
            </w:pPr>
            <w:r w:rsidRPr="007F2609">
              <w:t>1336</w:t>
            </w:r>
          </w:p>
        </w:tc>
        <w:tc>
          <w:tcPr>
            <w:tcW w:w="0" w:type="auto"/>
            <w:shd w:val="clear" w:color="auto" w:fill="auto"/>
            <w:noWrap/>
            <w:vAlign w:val="center"/>
          </w:tcPr>
          <w:p w14:paraId="64EC1FFC" w14:textId="77777777" w:rsidR="00956A30" w:rsidRPr="007F2609" w:rsidRDefault="00956A30" w:rsidP="00346178">
            <w:pPr>
              <w:pStyle w:val="TAC"/>
            </w:pPr>
            <w:r w:rsidRPr="007F2609">
              <w:t>1145</w:t>
            </w:r>
          </w:p>
        </w:tc>
        <w:tc>
          <w:tcPr>
            <w:tcW w:w="0" w:type="auto"/>
            <w:shd w:val="clear" w:color="auto" w:fill="auto"/>
            <w:noWrap/>
            <w:vAlign w:val="center"/>
          </w:tcPr>
          <w:p w14:paraId="5193F331" w14:textId="77777777" w:rsidR="00956A30" w:rsidRPr="007F2609" w:rsidRDefault="00956A30" w:rsidP="00346178">
            <w:pPr>
              <w:pStyle w:val="TAC"/>
            </w:pPr>
            <w:r w:rsidRPr="007F2609">
              <w:t>114</w:t>
            </w:r>
          </w:p>
        </w:tc>
        <w:tc>
          <w:tcPr>
            <w:tcW w:w="0" w:type="auto"/>
            <w:shd w:val="clear" w:color="auto" w:fill="auto"/>
            <w:noWrap/>
            <w:vAlign w:val="center"/>
          </w:tcPr>
          <w:p w14:paraId="33E5872D" w14:textId="77777777" w:rsidR="00956A30" w:rsidRPr="007F2609" w:rsidRDefault="00956A30" w:rsidP="00346178">
            <w:pPr>
              <w:pStyle w:val="TAC"/>
            </w:pPr>
            <w:r w:rsidRPr="007F2609">
              <w:t>1891</w:t>
            </w:r>
          </w:p>
        </w:tc>
        <w:tc>
          <w:tcPr>
            <w:tcW w:w="0" w:type="auto"/>
            <w:shd w:val="clear" w:color="auto" w:fill="auto"/>
            <w:noWrap/>
            <w:vAlign w:val="center"/>
          </w:tcPr>
          <w:p w14:paraId="077FA42A" w14:textId="77777777" w:rsidR="00956A30" w:rsidRPr="007F2609" w:rsidRDefault="00956A30" w:rsidP="00346178">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346178">
            <w:pPr>
              <w:pStyle w:val="TAC"/>
            </w:pPr>
            <w:r w:rsidRPr="007F2609">
              <w:t>4</w:t>
            </w:r>
          </w:p>
        </w:tc>
        <w:tc>
          <w:tcPr>
            <w:tcW w:w="0" w:type="auto"/>
            <w:shd w:val="clear" w:color="auto" w:fill="auto"/>
            <w:noWrap/>
            <w:vAlign w:val="center"/>
            <w:hideMark/>
          </w:tcPr>
          <w:p w14:paraId="1E98FE2D" w14:textId="77777777" w:rsidR="00956A30" w:rsidRPr="007F2609" w:rsidRDefault="00956A30" w:rsidP="00346178">
            <w:pPr>
              <w:pStyle w:val="TAC"/>
            </w:pPr>
            <w:r w:rsidRPr="007F2609">
              <w:t>141</w:t>
            </w:r>
          </w:p>
        </w:tc>
        <w:tc>
          <w:tcPr>
            <w:tcW w:w="0" w:type="auto"/>
            <w:shd w:val="clear" w:color="auto" w:fill="auto"/>
            <w:noWrap/>
            <w:vAlign w:val="center"/>
            <w:hideMark/>
          </w:tcPr>
          <w:p w14:paraId="6E5BC8AE" w14:textId="77777777" w:rsidR="00956A30" w:rsidRPr="007F2609" w:rsidRDefault="00956A30" w:rsidP="00346178">
            <w:pPr>
              <w:pStyle w:val="TAC"/>
            </w:pPr>
            <w:r w:rsidRPr="007F2609">
              <w:t>NA</w:t>
            </w:r>
          </w:p>
        </w:tc>
        <w:tc>
          <w:tcPr>
            <w:tcW w:w="0" w:type="auto"/>
            <w:shd w:val="clear" w:color="auto" w:fill="auto"/>
            <w:noWrap/>
            <w:vAlign w:val="center"/>
          </w:tcPr>
          <w:p w14:paraId="522EAE3A" w14:textId="77777777" w:rsidR="00956A30" w:rsidRPr="007F2609" w:rsidRDefault="00956A30" w:rsidP="00346178">
            <w:pPr>
              <w:pStyle w:val="TAC"/>
            </w:pPr>
            <w:r w:rsidRPr="007F2609">
              <w:t>41</w:t>
            </w:r>
          </w:p>
        </w:tc>
        <w:tc>
          <w:tcPr>
            <w:tcW w:w="0" w:type="auto"/>
            <w:shd w:val="clear" w:color="auto" w:fill="auto"/>
            <w:noWrap/>
            <w:vAlign w:val="center"/>
          </w:tcPr>
          <w:p w14:paraId="63DEBA04" w14:textId="77777777" w:rsidR="00956A30" w:rsidRPr="007F2609" w:rsidRDefault="00956A30" w:rsidP="00346178">
            <w:pPr>
              <w:pStyle w:val="TAC"/>
            </w:pPr>
            <w:r w:rsidRPr="007F2609">
              <w:t>779</w:t>
            </w:r>
          </w:p>
        </w:tc>
        <w:tc>
          <w:tcPr>
            <w:tcW w:w="0" w:type="auto"/>
            <w:shd w:val="clear" w:color="auto" w:fill="auto"/>
            <w:noWrap/>
            <w:vAlign w:val="center"/>
          </w:tcPr>
          <w:p w14:paraId="72930836" w14:textId="77777777" w:rsidR="00956A30" w:rsidRPr="007F2609" w:rsidRDefault="00956A30" w:rsidP="00346178">
            <w:pPr>
              <w:pStyle w:val="TAC"/>
            </w:pPr>
            <w:r w:rsidRPr="007F2609">
              <w:t>541</w:t>
            </w:r>
          </w:p>
        </w:tc>
        <w:tc>
          <w:tcPr>
            <w:tcW w:w="0" w:type="auto"/>
            <w:shd w:val="clear" w:color="auto" w:fill="auto"/>
            <w:noWrap/>
            <w:vAlign w:val="center"/>
          </w:tcPr>
          <w:p w14:paraId="0DAEFAE1" w14:textId="77777777" w:rsidR="00956A30" w:rsidRPr="007F2609" w:rsidRDefault="00956A30" w:rsidP="00346178">
            <w:pPr>
              <w:pStyle w:val="TAC"/>
            </w:pPr>
            <w:r w:rsidRPr="007F2609">
              <w:t>78</w:t>
            </w:r>
          </w:p>
        </w:tc>
        <w:tc>
          <w:tcPr>
            <w:tcW w:w="0" w:type="auto"/>
            <w:shd w:val="clear" w:color="auto" w:fill="auto"/>
            <w:noWrap/>
            <w:vAlign w:val="center"/>
          </w:tcPr>
          <w:p w14:paraId="0CDB3593" w14:textId="77777777" w:rsidR="00956A30" w:rsidRPr="007F2609" w:rsidRDefault="00956A30" w:rsidP="00346178">
            <w:pPr>
              <w:pStyle w:val="TAC"/>
            </w:pPr>
            <w:r w:rsidRPr="007F2609">
              <w:t>1351</w:t>
            </w:r>
          </w:p>
        </w:tc>
        <w:tc>
          <w:tcPr>
            <w:tcW w:w="0" w:type="auto"/>
            <w:shd w:val="clear" w:color="auto" w:fill="auto"/>
            <w:noWrap/>
            <w:vAlign w:val="center"/>
          </w:tcPr>
          <w:p w14:paraId="50A305D8" w14:textId="77777777" w:rsidR="00956A30" w:rsidRPr="007F2609" w:rsidRDefault="00956A30" w:rsidP="00346178">
            <w:pPr>
              <w:pStyle w:val="TAC"/>
            </w:pPr>
            <w:r w:rsidRPr="007F2609">
              <w:t>1162</w:t>
            </w:r>
          </w:p>
        </w:tc>
        <w:tc>
          <w:tcPr>
            <w:tcW w:w="0" w:type="auto"/>
            <w:shd w:val="clear" w:color="auto" w:fill="auto"/>
            <w:noWrap/>
            <w:vAlign w:val="center"/>
          </w:tcPr>
          <w:p w14:paraId="19240736" w14:textId="77777777" w:rsidR="00956A30" w:rsidRPr="007F2609" w:rsidRDefault="00956A30" w:rsidP="00346178">
            <w:pPr>
              <w:pStyle w:val="TAC"/>
            </w:pPr>
            <w:r w:rsidRPr="007F2609">
              <w:t>115</w:t>
            </w:r>
          </w:p>
        </w:tc>
        <w:tc>
          <w:tcPr>
            <w:tcW w:w="0" w:type="auto"/>
            <w:shd w:val="clear" w:color="auto" w:fill="auto"/>
            <w:noWrap/>
            <w:vAlign w:val="center"/>
          </w:tcPr>
          <w:p w14:paraId="163570FF" w14:textId="77777777" w:rsidR="00956A30" w:rsidRPr="007F2609" w:rsidRDefault="00956A30" w:rsidP="00346178">
            <w:pPr>
              <w:pStyle w:val="TAC"/>
            </w:pPr>
            <w:r w:rsidRPr="007F2609">
              <w:t>1906</w:t>
            </w:r>
          </w:p>
        </w:tc>
        <w:tc>
          <w:tcPr>
            <w:tcW w:w="0" w:type="auto"/>
            <w:shd w:val="clear" w:color="auto" w:fill="auto"/>
            <w:noWrap/>
            <w:vAlign w:val="center"/>
          </w:tcPr>
          <w:p w14:paraId="1B3C99F7" w14:textId="77777777" w:rsidR="00956A30" w:rsidRPr="007F2609" w:rsidRDefault="00956A30" w:rsidP="00346178">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346178">
            <w:pPr>
              <w:pStyle w:val="TAC"/>
            </w:pPr>
            <w:r w:rsidRPr="007F2609">
              <w:t>5</w:t>
            </w:r>
          </w:p>
        </w:tc>
        <w:tc>
          <w:tcPr>
            <w:tcW w:w="0" w:type="auto"/>
            <w:shd w:val="clear" w:color="auto" w:fill="auto"/>
            <w:noWrap/>
            <w:vAlign w:val="center"/>
            <w:hideMark/>
          </w:tcPr>
          <w:p w14:paraId="121145D7" w14:textId="77777777" w:rsidR="00956A30" w:rsidRPr="007F2609" w:rsidRDefault="00956A30" w:rsidP="00346178">
            <w:pPr>
              <w:pStyle w:val="TAC"/>
            </w:pPr>
            <w:r w:rsidRPr="007F2609">
              <w:t>162</w:t>
            </w:r>
          </w:p>
        </w:tc>
        <w:tc>
          <w:tcPr>
            <w:tcW w:w="0" w:type="auto"/>
            <w:shd w:val="clear" w:color="auto" w:fill="auto"/>
            <w:noWrap/>
            <w:vAlign w:val="center"/>
            <w:hideMark/>
          </w:tcPr>
          <w:p w14:paraId="3BB0FC82" w14:textId="77777777" w:rsidR="00956A30" w:rsidRPr="007F2609" w:rsidRDefault="00956A30" w:rsidP="00346178">
            <w:pPr>
              <w:pStyle w:val="TAC"/>
            </w:pPr>
            <w:r w:rsidRPr="007F2609">
              <w:t>NA</w:t>
            </w:r>
          </w:p>
        </w:tc>
        <w:tc>
          <w:tcPr>
            <w:tcW w:w="0" w:type="auto"/>
            <w:shd w:val="clear" w:color="auto" w:fill="auto"/>
            <w:noWrap/>
            <w:vAlign w:val="center"/>
          </w:tcPr>
          <w:p w14:paraId="0FD3D1EF" w14:textId="77777777" w:rsidR="00956A30" w:rsidRPr="007F2609" w:rsidRDefault="00956A30" w:rsidP="00346178">
            <w:pPr>
              <w:pStyle w:val="TAC"/>
            </w:pPr>
            <w:r w:rsidRPr="007F2609">
              <w:t>42</w:t>
            </w:r>
          </w:p>
        </w:tc>
        <w:tc>
          <w:tcPr>
            <w:tcW w:w="0" w:type="auto"/>
            <w:shd w:val="clear" w:color="auto" w:fill="auto"/>
            <w:noWrap/>
            <w:vAlign w:val="center"/>
          </w:tcPr>
          <w:p w14:paraId="4C2974F9" w14:textId="77777777" w:rsidR="00956A30" w:rsidRPr="007F2609" w:rsidRDefault="00956A30" w:rsidP="00346178">
            <w:pPr>
              <w:pStyle w:val="TAC"/>
            </w:pPr>
            <w:r w:rsidRPr="007F2609">
              <w:t>795</w:t>
            </w:r>
          </w:p>
        </w:tc>
        <w:tc>
          <w:tcPr>
            <w:tcW w:w="0" w:type="auto"/>
            <w:shd w:val="clear" w:color="auto" w:fill="auto"/>
            <w:noWrap/>
            <w:vAlign w:val="center"/>
          </w:tcPr>
          <w:p w14:paraId="6D79424E" w14:textId="77777777" w:rsidR="00956A30" w:rsidRPr="007F2609" w:rsidRDefault="00956A30" w:rsidP="00346178">
            <w:pPr>
              <w:pStyle w:val="TAC"/>
            </w:pPr>
            <w:r w:rsidRPr="007F2609">
              <w:t>557</w:t>
            </w:r>
          </w:p>
        </w:tc>
        <w:tc>
          <w:tcPr>
            <w:tcW w:w="0" w:type="auto"/>
            <w:shd w:val="clear" w:color="auto" w:fill="auto"/>
            <w:noWrap/>
            <w:vAlign w:val="center"/>
          </w:tcPr>
          <w:p w14:paraId="5FF19FF9" w14:textId="77777777" w:rsidR="00956A30" w:rsidRPr="007F2609" w:rsidRDefault="00956A30" w:rsidP="00346178">
            <w:pPr>
              <w:pStyle w:val="TAC"/>
            </w:pPr>
            <w:r w:rsidRPr="007F2609">
              <w:t>79</w:t>
            </w:r>
          </w:p>
        </w:tc>
        <w:tc>
          <w:tcPr>
            <w:tcW w:w="0" w:type="auto"/>
            <w:shd w:val="clear" w:color="auto" w:fill="auto"/>
            <w:noWrap/>
            <w:vAlign w:val="center"/>
          </w:tcPr>
          <w:p w14:paraId="5392F430" w14:textId="77777777" w:rsidR="00956A30" w:rsidRPr="007F2609" w:rsidRDefault="00956A30" w:rsidP="00346178">
            <w:pPr>
              <w:pStyle w:val="TAC"/>
            </w:pPr>
            <w:r w:rsidRPr="007F2609">
              <w:t>1366</w:t>
            </w:r>
          </w:p>
        </w:tc>
        <w:tc>
          <w:tcPr>
            <w:tcW w:w="0" w:type="auto"/>
            <w:shd w:val="clear" w:color="auto" w:fill="auto"/>
            <w:noWrap/>
            <w:vAlign w:val="center"/>
          </w:tcPr>
          <w:p w14:paraId="47AEC262" w14:textId="77777777" w:rsidR="00956A30" w:rsidRPr="007F2609" w:rsidRDefault="00956A30" w:rsidP="00346178">
            <w:pPr>
              <w:pStyle w:val="TAC"/>
            </w:pPr>
            <w:r w:rsidRPr="007F2609">
              <w:t>1179</w:t>
            </w:r>
          </w:p>
        </w:tc>
        <w:tc>
          <w:tcPr>
            <w:tcW w:w="0" w:type="auto"/>
            <w:shd w:val="clear" w:color="auto" w:fill="auto"/>
            <w:noWrap/>
            <w:vAlign w:val="center"/>
          </w:tcPr>
          <w:p w14:paraId="1664077D" w14:textId="77777777" w:rsidR="00956A30" w:rsidRPr="007F2609" w:rsidRDefault="00956A30" w:rsidP="00346178">
            <w:pPr>
              <w:pStyle w:val="TAC"/>
            </w:pPr>
            <w:r w:rsidRPr="007F2609">
              <w:t>116</w:t>
            </w:r>
          </w:p>
        </w:tc>
        <w:tc>
          <w:tcPr>
            <w:tcW w:w="0" w:type="auto"/>
            <w:shd w:val="clear" w:color="auto" w:fill="auto"/>
            <w:noWrap/>
            <w:vAlign w:val="center"/>
          </w:tcPr>
          <w:p w14:paraId="168010BE" w14:textId="77777777" w:rsidR="00956A30" w:rsidRPr="007F2609" w:rsidRDefault="00956A30" w:rsidP="00346178">
            <w:pPr>
              <w:pStyle w:val="TAC"/>
            </w:pPr>
            <w:r w:rsidRPr="007F2609">
              <w:t>1921</w:t>
            </w:r>
          </w:p>
        </w:tc>
        <w:tc>
          <w:tcPr>
            <w:tcW w:w="0" w:type="auto"/>
            <w:shd w:val="clear" w:color="auto" w:fill="auto"/>
            <w:noWrap/>
            <w:vAlign w:val="center"/>
          </w:tcPr>
          <w:p w14:paraId="4A0F03B1" w14:textId="77777777" w:rsidR="00956A30" w:rsidRPr="007F2609" w:rsidRDefault="00956A30" w:rsidP="00346178">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346178">
            <w:pPr>
              <w:pStyle w:val="TAC"/>
            </w:pPr>
            <w:r w:rsidRPr="007F2609">
              <w:t>6</w:t>
            </w:r>
          </w:p>
        </w:tc>
        <w:tc>
          <w:tcPr>
            <w:tcW w:w="0" w:type="auto"/>
            <w:shd w:val="clear" w:color="auto" w:fill="auto"/>
            <w:noWrap/>
            <w:vAlign w:val="center"/>
            <w:hideMark/>
          </w:tcPr>
          <w:p w14:paraId="57DA3D91" w14:textId="77777777" w:rsidR="00956A30" w:rsidRPr="007F2609" w:rsidRDefault="00956A30" w:rsidP="00346178">
            <w:pPr>
              <w:pStyle w:val="TAC"/>
            </w:pPr>
            <w:r w:rsidRPr="007F2609">
              <w:t>183</w:t>
            </w:r>
          </w:p>
        </w:tc>
        <w:tc>
          <w:tcPr>
            <w:tcW w:w="0" w:type="auto"/>
            <w:shd w:val="clear" w:color="auto" w:fill="auto"/>
            <w:noWrap/>
            <w:vAlign w:val="center"/>
            <w:hideMark/>
          </w:tcPr>
          <w:p w14:paraId="6A78B69E" w14:textId="77777777" w:rsidR="00956A30" w:rsidRPr="007F2609" w:rsidRDefault="00956A30" w:rsidP="00346178">
            <w:pPr>
              <w:pStyle w:val="TAC"/>
            </w:pPr>
            <w:r w:rsidRPr="007F2609">
              <w:t>NA</w:t>
            </w:r>
          </w:p>
        </w:tc>
        <w:tc>
          <w:tcPr>
            <w:tcW w:w="0" w:type="auto"/>
            <w:shd w:val="clear" w:color="auto" w:fill="auto"/>
            <w:noWrap/>
            <w:vAlign w:val="center"/>
          </w:tcPr>
          <w:p w14:paraId="3402CE86" w14:textId="77777777" w:rsidR="00956A30" w:rsidRPr="007F2609" w:rsidRDefault="00956A30" w:rsidP="00346178">
            <w:pPr>
              <w:pStyle w:val="TAC"/>
            </w:pPr>
            <w:r w:rsidRPr="007F2609">
              <w:t>43</w:t>
            </w:r>
          </w:p>
        </w:tc>
        <w:tc>
          <w:tcPr>
            <w:tcW w:w="0" w:type="auto"/>
            <w:shd w:val="clear" w:color="auto" w:fill="auto"/>
            <w:noWrap/>
            <w:vAlign w:val="center"/>
          </w:tcPr>
          <w:p w14:paraId="6AB9BF92" w14:textId="77777777" w:rsidR="00956A30" w:rsidRPr="007F2609" w:rsidRDefault="00956A30" w:rsidP="00346178">
            <w:pPr>
              <w:pStyle w:val="TAC"/>
            </w:pPr>
            <w:r w:rsidRPr="007F2609">
              <w:t>810</w:t>
            </w:r>
          </w:p>
        </w:tc>
        <w:tc>
          <w:tcPr>
            <w:tcW w:w="0" w:type="auto"/>
            <w:shd w:val="clear" w:color="auto" w:fill="auto"/>
            <w:noWrap/>
            <w:vAlign w:val="center"/>
          </w:tcPr>
          <w:p w14:paraId="72F73C85" w14:textId="77777777" w:rsidR="00956A30" w:rsidRPr="007F2609" w:rsidRDefault="00956A30" w:rsidP="00346178">
            <w:pPr>
              <w:pStyle w:val="TAC"/>
            </w:pPr>
            <w:r w:rsidRPr="007F2609">
              <w:t>573</w:t>
            </w:r>
          </w:p>
        </w:tc>
        <w:tc>
          <w:tcPr>
            <w:tcW w:w="0" w:type="auto"/>
            <w:shd w:val="clear" w:color="auto" w:fill="auto"/>
            <w:noWrap/>
            <w:vAlign w:val="center"/>
          </w:tcPr>
          <w:p w14:paraId="11D9BD85" w14:textId="77777777" w:rsidR="00956A30" w:rsidRPr="007F2609" w:rsidRDefault="00956A30" w:rsidP="00346178">
            <w:pPr>
              <w:pStyle w:val="TAC"/>
            </w:pPr>
            <w:r w:rsidRPr="007F2609">
              <w:t>80</w:t>
            </w:r>
          </w:p>
        </w:tc>
        <w:tc>
          <w:tcPr>
            <w:tcW w:w="0" w:type="auto"/>
            <w:shd w:val="clear" w:color="auto" w:fill="auto"/>
            <w:noWrap/>
            <w:vAlign w:val="center"/>
          </w:tcPr>
          <w:p w14:paraId="69484CE3" w14:textId="77777777" w:rsidR="00956A30" w:rsidRPr="007F2609" w:rsidRDefault="00956A30" w:rsidP="00346178">
            <w:pPr>
              <w:pStyle w:val="TAC"/>
            </w:pPr>
            <w:r w:rsidRPr="007F2609">
              <w:t>1382</w:t>
            </w:r>
          </w:p>
        </w:tc>
        <w:tc>
          <w:tcPr>
            <w:tcW w:w="0" w:type="auto"/>
            <w:shd w:val="clear" w:color="auto" w:fill="auto"/>
            <w:noWrap/>
            <w:vAlign w:val="center"/>
          </w:tcPr>
          <w:p w14:paraId="15BA9BCD" w14:textId="77777777" w:rsidR="00956A30" w:rsidRPr="007F2609" w:rsidRDefault="00956A30" w:rsidP="00346178">
            <w:pPr>
              <w:pStyle w:val="TAC"/>
            </w:pPr>
            <w:r w:rsidRPr="007F2609">
              <w:t>1197</w:t>
            </w:r>
          </w:p>
        </w:tc>
        <w:tc>
          <w:tcPr>
            <w:tcW w:w="0" w:type="auto"/>
            <w:shd w:val="clear" w:color="auto" w:fill="auto"/>
            <w:noWrap/>
            <w:vAlign w:val="center"/>
          </w:tcPr>
          <w:p w14:paraId="32F7BA33" w14:textId="77777777" w:rsidR="00956A30" w:rsidRPr="007F2609" w:rsidRDefault="00956A30" w:rsidP="00346178">
            <w:pPr>
              <w:pStyle w:val="TAC"/>
            </w:pPr>
            <w:r w:rsidRPr="007F2609">
              <w:t>117</w:t>
            </w:r>
          </w:p>
        </w:tc>
        <w:tc>
          <w:tcPr>
            <w:tcW w:w="0" w:type="auto"/>
            <w:shd w:val="clear" w:color="auto" w:fill="auto"/>
            <w:noWrap/>
            <w:vAlign w:val="center"/>
          </w:tcPr>
          <w:p w14:paraId="64AF0F3E" w14:textId="77777777" w:rsidR="00956A30" w:rsidRPr="007F2609" w:rsidRDefault="00956A30" w:rsidP="00346178">
            <w:pPr>
              <w:pStyle w:val="TAC"/>
            </w:pPr>
            <w:r w:rsidRPr="007F2609">
              <w:t>1936</w:t>
            </w:r>
          </w:p>
        </w:tc>
        <w:tc>
          <w:tcPr>
            <w:tcW w:w="0" w:type="auto"/>
            <w:shd w:val="clear" w:color="auto" w:fill="auto"/>
            <w:noWrap/>
            <w:vAlign w:val="center"/>
          </w:tcPr>
          <w:p w14:paraId="2AE899C3" w14:textId="77777777" w:rsidR="00956A30" w:rsidRPr="007F2609" w:rsidRDefault="00956A30" w:rsidP="00346178">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346178">
            <w:pPr>
              <w:pStyle w:val="TAC"/>
            </w:pPr>
            <w:r w:rsidRPr="007F2609">
              <w:t>7</w:t>
            </w:r>
          </w:p>
        </w:tc>
        <w:tc>
          <w:tcPr>
            <w:tcW w:w="0" w:type="auto"/>
            <w:shd w:val="clear" w:color="auto" w:fill="auto"/>
            <w:noWrap/>
            <w:vAlign w:val="center"/>
            <w:hideMark/>
          </w:tcPr>
          <w:p w14:paraId="6A29DEE7" w14:textId="77777777" w:rsidR="00956A30" w:rsidRPr="007F2609" w:rsidRDefault="00956A30" w:rsidP="00346178">
            <w:pPr>
              <w:pStyle w:val="TAC"/>
            </w:pPr>
            <w:r w:rsidRPr="007F2609">
              <w:t>203</w:t>
            </w:r>
          </w:p>
        </w:tc>
        <w:tc>
          <w:tcPr>
            <w:tcW w:w="0" w:type="auto"/>
            <w:shd w:val="clear" w:color="auto" w:fill="auto"/>
            <w:noWrap/>
            <w:vAlign w:val="center"/>
            <w:hideMark/>
          </w:tcPr>
          <w:p w14:paraId="6359386E" w14:textId="77777777" w:rsidR="00956A30" w:rsidRPr="007F2609" w:rsidRDefault="00956A30" w:rsidP="00346178">
            <w:pPr>
              <w:pStyle w:val="TAC"/>
            </w:pPr>
            <w:r w:rsidRPr="007F2609">
              <w:t>NA</w:t>
            </w:r>
          </w:p>
        </w:tc>
        <w:tc>
          <w:tcPr>
            <w:tcW w:w="0" w:type="auto"/>
            <w:shd w:val="clear" w:color="auto" w:fill="auto"/>
            <w:noWrap/>
            <w:vAlign w:val="center"/>
          </w:tcPr>
          <w:p w14:paraId="70D6BF1B" w14:textId="77777777" w:rsidR="00956A30" w:rsidRPr="007F2609" w:rsidRDefault="00956A30" w:rsidP="00346178">
            <w:pPr>
              <w:pStyle w:val="TAC"/>
            </w:pPr>
            <w:r w:rsidRPr="007F2609">
              <w:t>44</w:t>
            </w:r>
          </w:p>
        </w:tc>
        <w:tc>
          <w:tcPr>
            <w:tcW w:w="0" w:type="auto"/>
            <w:shd w:val="clear" w:color="auto" w:fill="auto"/>
            <w:noWrap/>
            <w:vAlign w:val="center"/>
          </w:tcPr>
          <w:p w14:paraId="796E6544" w14:textId="77777777" w:rsidR="00956A30" w:rsidRPr="007F2609" w:rsidRDefault="00956A30" w:rsidP="00346178">
            <w:pPr>
              <w:pStyle w:val="TAC"/>
            </w:pPr>
            <w:r w:rsidRPr="007F2609">
              <w:t>826</w:t>
            </w:r>
          </w:p>
        </w:tc>
        <w:tc>
          <w:tcPr>
            <w:tcW w:w="0" w:type="auto"/>
            <w:shd w:val="clear" w:color="auto" w:fill="auto"/>
            <w:noWrap/>
            <w:vAlign w:val="center"/>
          </w:tcPr>
          <w:p w14:paraId="1B2FE8A7" w14:textId="77777777" w:rsidR="00956A30" w:rsidRPr="007F2609" w:rsidRDefault="00956A30" w:rsidP="00346178">
            <w:pPr>
              <w:pStyle w:val="TAC"/>
            </w:pPr>
            <w:r w:rsidRPr="007F2609">
              <w:t>590</w:t>
            </w:r>
          </w:p>
        </w:tc>
        <w:tc>
          <w:tcPr>
            <w:tcW w:w="0" w:type="auto"/>
            <w:shd w:val="clear" w:color="auto" w:fill="auto"/>
            <w:noWrap/>
            <w:vAlign w:val="center"/>
          </w:tcPr>
          <w:p w14:paraId="17FD0764" w14:textId="77777777" w:rsidR="00956A30" w:rsidRPr="007F2609" w:rsidRDefault="00956A30" w:rsidP="00346178">
            <w:pPr>
              <w:pStyle w:val="TAC"/>
            </w:pPr>
            <w:r w:rsidRPr="007F2609">
              <w:t>81</w:t>
            </w:r>
          </w:p>
        </w:tc>
        <w:tc>
          <w:tcPr>
            <w:tcW w:w="0" w:type="auto"/>
            <w:shd w:val="clear" w:color="auto" w:fill="auto"/>
            <w:noWrap/>
            <w:vAlign w:val="center"/>
          </w:tcPr>
          <w:p w14:paraId="61114E0F" w14:textId="77777777" w:rsidR="00956A30" w:rsidRPr="007F2609" w:rsidRDefault="00956A30" w:rsidP="00346178">
            <w:pPr>
              <w:pStyle w:val="TAC"/>
            </w:pPr>
            <w:r w:rsidRPr="007F2609">
              <w:t>1397</w:t>
            </w:r>
          </w:p>
        </w:tc>
        <w:tc>
          <w:tcPr>
            <w:tcW w:w="0" w:type="auto"/>
            <w:shd w:val="clear" w:color="auto" w:fill="auto"/>
            <w:noWrap/>
            <w:vAlign w:val="center"/>
          </w:tcPr>
          <w:p w14:paraId="6FEC8145" w14:textId="77777777" w:rsidR="00956A30" w:rsidRPr="007F2609" w:rsidRDefault="00956A30" w:rsidP="00346178">
            <w:pPr>
              <w:pStyle w:val="TAC"/>
            </w:pPr>
            <w:r w:rsidRPr="007F2609">
              <w:t>1214</w:t>
            </w:r>
          </w:p>
        </w:tc>
        <w:tc>
          <w:tcPr>
            <w:tcW w:w="0" w:type="auto"/>
            <w:shd w:val="clear" w:color="auto" w:fill="auto"/>
            <w:noWrap/>
            <w:vAlign w:val="center"/>
          </w:tcPr>
          <w:p w14:paraId="5F281C84" w14:textId="77777777" w:rsidR="00956A30" w:rsidRPr="007F2609" w:rsidRDefault="00956A30" w:rsidP="00346178">
            <w:pPr>
              <w:pStyle w:val="TAC"/>
            </w:pPr>
            <w:r w:rsidRPr="007F2609">
              <w:t>118</w:t>
            </w:r>
          </w:p>
        </w:tc>
        <w:tc>
          <w:tcPr>
            <w:tcW w:w="0" w:type="auto"/>
            <w:shd w:val="clear" w:color="auto" w:fill="auto"/>
            <w:noWrap/>
            <w:vAlign w:val="center"/>
          </w:tcPr>
          <w:p w14:paraId="20DAD5E3" w14:textId="77777777" w:rsidR="00956A30" w:rsidRPr="007F2609" w:rsidRDefault="00956A30" w:rsidP="00346178">
            <w:pPr>
              <w:pStyle w:val="TAC"/>
            </w:pPr>
            <w:r w:rsidRPr="007F2609">
              <w:t>1951</w:t>
            </w:r>
          </w:p>
        </w:tc>
        <w:tc>
          <w:tcPr>
            <w:tcW w:w="0" w:type="auto"/>
            <w:shd w:val="clear" w:color="auto" w:fill="auto"/>
            <w:noWrap/>
            <w:vAlign w:val="center"/>
          </w:tcPr>
          <w:p w14:paraId="064C2874" w14:textId="77777777" w:rsidR="00956A30" w:rsidRPr="007F2609" w:rsidRDefault="00956A30" w:rsidP="00346178">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346178">
            <w:pPr>
              <w:pStyle w:val="TAC"/>
            </w:pPr>
            <w:r w:rsidRPr="007F2609">
              <w:t>8</w:t>
            </w:r>
          </w:p>
        </w:tc>
        <w:tc>
          <w:tcPr>
            <w:tcW w:w="0" w:type="auto"/>
            <w:shd w:val="clear" w:color="auto" w:fill="auto"/>
            <w:noWrap/>
            <w:vAlign w:val="center"/>
            <w:hideMark/>
          </w:tcPr>
          <w:p w14:paraId="6E7DDA47" w14:textId="77777777" w:rsidR="00956A30" w:rsidRPr="007F2609" w:rsidRDefault="00956A30" w:rsidP="00346178">
            <w:pPr>
              <w:pStyle w:val="TAC"/>
            </w:pPr>
            <w:r w:rsidRPr="007F2609">
              <w:t>222</w:t>
            </w:r>
          </w:p>
        </w:tc>
        <w:tc>
          <w:tcPr>
            <w:tcW w:w="0" w:type="auto"/>
            <w:shd w:val="clear" w:color="auto" w:fill="auto"/>
            <w:noWrap/>
            <w:vAlign w:val="center"/>
            <w:hideMark/>
          </w:tcPr>
          <w:p w14:paraId="6D2BC7E8" w14:textId="77777777" w:rsidR="00956A30" w:rsidRPr="007F2609" w:rsidRDefault="00956A30" w:rsidP="00346178">
            <w:pPr>
              <w:pStyle w:val="TAC"/>
            </w:pPr>
            <w:r w:rsidRPr="007F2609">
              <w:t>NA</w:t>
            </w:r>
          </w:p>
        </w:tc>
        <w:tc>
          <w:tcPr>
            <w:tcW w:w="0" w:type="auto"/>
            <w:shd w:val="clear" w:color="auto" w:fill="auto"/>
            <w:noWrap/>
            <w:vAlign w:val="center"/>
          </w:tcPr>
          <w:p w14:paraId="43A101B2" w14:textId="77777777" w:rsidR="00956A30" w:rsidRPr="007F2609" w:rsidRDefault="00956A30" w:rsidP="00346178">
            <w:pPr>
              <w:pStyle w:val="TAC"/>
            </w:pPr>
            <w:r w:rsidRPr="007F2609">
              <w:t>45</w:t>
            </w:r>
          </w:p>
        </w:tc>
        <w:tc>
          <w:tcPr>
            <w:tcW w:w="0" w:type="auto"/>
            <w:shd w:val="clear" w:color="auto" w:fill="auto"/>
            <w:noWrap/>
            <w:vAlign w:val="center"/>
          </w:tcPr>
          <w:p w14:paraId="12CAF198" w14:textId="77777777" w:rsidR="00956A30" w:rsidRPr="007F2609" w:rsidRDefault="00956A30" w:rsidP="00346178">
            <w:pPr>
              <w:pStyle w:val="TAC"/>
            </w:pPr>
            <w:r w:rsidRPr="007F2609">
              <w:t>842</w:t>
            </w:r>
          </w:p>
        </w:tc>
        <w:tc>
          <w:tcPr>
            <w:tcW w:w="0" w:type="auto"/>
            <w:shd w:val="clear" w:color="auto" w:fill="auto"/>
            <w:noWrap/>
            <w:vAlign w:val="center"/>
          </w:tcPr>
          <w:p w14:paraId="0EA3053A" w14:textId="77777777" w:rsidR="00956A30" w:rsidRPr="007F2609" w:rsidRDefault="00956A30" w:rsidP="00346178">
            <w:pPr>
              <w:pStyle w:val="TAC"/>
            </w:pPr>
            <w:r w:rsidRPr="007F2609">
              <w:t>606</w:t>
            </w:r>
          </w:p>
        </w:tc>
        <w:tc>
          <w:tcPr>
            <w:tcW w:w="0" w:type="auto"/>
            <w:shd w:val="clear" w:color="auto" w:fill="auto"/>
            <w:noWrap/>
            <w:vAlign w:val="center"/>
          </w:tcPr>
          <w:p w14:paraId="1F0C2D9B" w14:textId="77777777" w:rsidR="00956A30" w:rsidRPr="007F2609" w:rsidRDefault="00956A30" w:rsidP="00346178">
            <w:pPr>
              <w:pStyle w:val="TAC"/>
            </w:pPr>
            <w:r w:rsidRPr="007F2609">
              <w:t>82</w:t>
            </w:r>
          </w:p>
        </w:tc>
        <w:tc>
          <w:tcPr>
            <w:tcW w:w="0" w:type="auto"/>
            <w:shd w:val="clear" w:color="auto" w:fill="auto"/>
            <w:noWrap/>
            <w:vAlign w:val="center"/>
          </w:tcPr>
          <w:p w14:paraId="313E5B3E" w14:textId="77777777" w:rsidR="00956A30" w:rsidRPr="007F2609" w:rsidRDefault="00956A30" w:rsidP="00346178">
            <w:pPr>
              <w:pStyle w:val="TAC"/>
            </w:pPr>
            <w:r w:rsidRPr="007F2609">
              <w:t>1412</w:t>
            </w:r>
          </w:p>
        </w:tc>
        <w:tc>
          <w:tcPr>
            <w:tcW w:w="0" w:type="auto"/>
            <w:shd w:val="clear" w:color="auto" w:fill="auto"/>
            <w:noWrap/>
            <w:vAlign w:val="center"/>
          </w:tcPr>
          <w:p w14:paraId="403F1B63" w14:textId="77777777" w:rsidR="00956A30" w:rsidRPr="007F2609" w:rsidRDefault="00956A30" w:rsidP="00346178">
            <w:pPr>
              <w:pStyle w:val="TAC"/>
            </w:pPr>
            <w:r w:rsidRPr="007F2609">
              <w:t>1231</w:t>
            </w:r>
          </w:p>
        </w:tc>
        <w:tc>
          <w:tcPr>
            <w:tcW w:w="0" w:type="auto"/>
            <w:shd w:val="clear" w:color="auto" w:fill="auto"/>
            <w:noWrap/>
            <w:vAlign w:val="center"/>
          </w:tcPr>
          <w:p w14:paraId="500A71D7" w14:textId="77777777" w:rsidR="00956A30" w:rsidRPr="007F2609" w:rsidRDefault="00956A30" w:rsidP="00346178">
            <w:pPr>
              <w:pStyle w:val="TAC"/>
            </w:pPr>
            <w:r w:rsidRPr="007F2609">
              <w:t>119</w:t>
            </w:r>
          </w:p>
        </w:tc>
        <w:tc>
          <w:tcPr>
            <w:tcW w:w="0" w:type="auto"/>
            <w:shd w:val="clear" w:color="auto" w:fill="auto"/>
            <w:noWrap/>
            <w:vAlign w:val="center"/>
          </w:tcPr>
          <w:p w14:paraId="3BBE2CE2" w14:textId="77777777" w:rsidR="00956A30" w:rsidRPr="007F2609" w:rsidRDefault="00956A30" w:rsidP="00346178">
            <w:pPr>
              <w:pStyle w:val="TAC"/>
            </w:pPr>
            <w:r w:rsidRPr="007F2609">
              <w:t>1966</w:t>
            </w:r>
          </w:p>
        </w:tc>
        <w:tc>
          <w:tcPr>
            <w:tcW w:w="0" w:type="auto"/>
            <w:shd w:val="clear" w:color="auto" w:fill="auto"/>
            <w:noWrap/>
            <w:vAlign w:val="center"/>
          </w:tcPr>
          <w:p w14:paraId="09CCA389" w14:textId="77777777" w:rsidR="00956A30" w:rsidRPr="007F2609" w:rsidRDefault="00956A30" w:rsidP="00346178">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346178">
            <w:pPr>
              <w:pStyle w:val="TAC"/>
            </w:pPr>
            <w:r w:rsidRPr="007F2609">
              <w:t>9</w:t>
            </w:r>
          </w:p>
        </w:tc>
        <w:tc>
          <w:tcPr>
            <w:tcW w:w="0" w:type="auto"/>
            <w:shd w:val="clear" w:color="auto" w:fill="auto"/>
            <w:noWrap/>
            <w:vAlign w:val="center"/>
            <w:hideMark/>
          </w:tcPr>
          <w:p w14:paraId="3D1B6AE7" w14:textId="77777777" w:rsidR="00956A30" w:rsidRPr="007F2609" w:rsidRDefault="00956A30" w:rsidP="00346178">
            <w:pPr>
              <w:pStyle w:val="TAC"/>
            </w:pPr>
            <w:r w:rsidRPr="007F2609">
              <w:t>241</w:t>
            </w:r>
          </w:p>
        </w:tc>
        <w:tc>
          <w:tcPr>
            <w:tcW w:w="0" w:type="auto"/>
            <w:shd w:val="clear" w:color="auto" w:fill="auto"/>
            <w:noWrap/>
            <w:vAlign w:val="center"/>
            <w:hideMark/>
          </w:tcPr>
          <w:p w14:paraId="5FE0EFA4" w14:textId="77777777" w:rsidR="00956A30" w:rsidRPr="007F2609" w:rsidRDefault="00956A30" w:rsidP="00346178">
            <w:pPr>
              <w:pStyle w:val="TAC"/>
            </w:pPr>
            <w:r w:rsidRPr="007F2609">
              <w:t>67</w:t>
            </w:r>
          </w:p>
        </w:tc>
        <w:tc>
          <w:tcPr>
            <w:tcW w:w="0" w:type="auto"/>
            <w:shd w:val="clear" w:color="auto" w:fill="auto"/>
            <w:noWrap/>
            <w:vAlign w:val="center"/>
          </w:tcPr>
          <w:p w14:paraId="53564A9B" w14:textId="77777777" w:rsidR="00956A30" w:rsidRPr="007F2609" w:rsidRDefault="00956A30" w:rsidP="00346178">
            <w:pPr>
              <w:pStyle w:val="TAC"/>
            </w:pPr>
            <w:r w:rsidRPr="007F2609">
              <w:t>46</w:t>
            </w:r>
          </w:p>
        </w:tc>
        <w:tc>
          <w:tcPr>
            <w:tcW w:w="0" w:type="auto"/>
            <w:shd w:val="clear" w:color="auto" w:fill="auto"/>
            <w:noWrap/>
            <w:vAlign w:val="center"/>
          </w:tcPr>
          <w:p w14:paraId="307908F5" w14:textId="77777777" w:rsidR="00956A30" w:rsidRPr="007F2609" w:rsidRDefault="00956A30" w:rsidP="00346178">
            <w:pPr>
              <w:pStyle w:val="TAC"/>
            </w:pPr>
            <w:r w:rsidRPr="007F2609">
              <w:t>858</w:t>
            </w:r>
          </w:p>
        </w:tc>
        <w:tc>
          <w:tcPr>
            <w:tcW w:w="0" w:type="auto"/>
            <w:shd w:val="clear" w:color="auto" w:fill="auto"/>
            <w:noWrap/>
            <w:vAlign w:val="center"/>
          </w:tcPr>
          <w:p w14:paraId="2E596104" w14:textId="77777777" w:rsidR="00956A30" w:rsidRPr="007F2609" w:rsidRDefault="00956A30" w:rsidP="00346178">
            <w:pPr>
              <w:pStyle w:val="TAC"/>
            </w:pPr>
            <w:r w:rsidRPr="007F2609">
              <w:t>622</w:t>
            </w:r>
          </w:p>
        </w:tc>
        <w:tc>
          <w:tcPr>
            <w:tcW w:w="0" w:type="auto"/>
            <w:shd w:val="clear" w:color="auto" w:fill="auto"/>
            <w:noWrap/>
            <w:vAlign w:val="center"/>
          </w:tcPr>
          <w:p w14:paraId="35EBB144" w14:textId="77777777" w:rsidR="00956A30" w:rsidRPr="007F2609" w:rsidRDefault="00956A30" w:rsidP="00346178">
            <w:pPr>
              <w:pStyle w:val="TAC"/>
            </w:pPr>
            <w:r w:rsidRPr="007F2609">
              <w:t>83</w:t>
            </w:r>
          </w:p>
        </w:tc>
        <w:tc>
          <w:tcPr>
            <w:tcW w:w="0" w:type="auto"/>
            <w:shd w:val="clear" w:color="auto" w:fill="auto"/>
            <w:noWrap/>
            <w:vAlign w:val="center"/>
          </w:tcPr>
          <w:p w14:paraId="2DFC5D3D" w14:textId="77777777" w:rsidR="00956A30" w:rsidRPr="007F2609" w:rsidRDefault="00956A30" w:rsidP="00346178">
            <w:pPr>
              <w:pStyle w:val="TAC"/>
            </w:pPr>
            <w:r w:rsidRPr="007F2609">
              <w:t>1427</w:t>
            </w:r>
          </w:p>
        </w:tc>
        <w:tc>
          <w:tcPr>
            <w:tcW w:w="0" w:type="auto"/>
            <w:shd w:val="clear" w:color="auto" w:fill="auto"/>
            <w:noWrap/>
            <w:vAlign w:val="center"/>
          </w:tcPr>
          <w:p w14:paraId="4591B757" w14:textId="77777777" w:rsidR="00956A30" w:rsidRPr="007F2609" w:rsidRDefault="00956A30" w:rsidP="00346178">
            <w:pPr>
              <w:pStyle w:val="TAC"/>
            </w:pPr>
            <w:r w:rsidRPr="007F2609">
              <w:t>1248</w:t>
            </w:r>
          </w:p>
        </w:tc>
        <w:tc>
          <w:tcPr>
            <w:tcW w:w="0" w:type="auto"/>
            <w:shd w:val="clear" w:color="auto" w:fill="auto"/>
            <w:noWrap/>
            <w:vAlign w:val="center"/>
          </w:tcPr>
          <w:p w14:paraId="023357B4" w14:textId="77777777" w:rsidR="00956A30" w:rsidRPr="007F2609" w:rsidRDefault="00956A30" w:rsidP="00346178">
            <w:pPr>
              <w:pStyle w:val="TAC"/>
            </w:pPr>
            <w:r w:rsidRPr="007F2609">
              <w:t>120</w:t>
            </w:r>
          </w:p>
        </w:tc>
        <w:tc>
          <w:tcPr>
            <w:tcW w:w="0" w:type="auto"/>
            <w:shd w:val="clear" w:color="auto" w:fill="auto"/>
            <w:noWrap/>
            <w:vAlign w:val="center"/>
          </w:tcPr>
          <w:p w14:paraId="06B858BB" w14:textId="77777777" w:rsidR="00956A30" w:rsidRPr="007F2609" w:rsidRDefault="00956A30" w:rsidP="00346178">
            <w:pPr>
              <w:pStyle w:val="TAC"/>
            </w:pPr>
            <w:r w:rsidRPr="007F2609">
              <w:t>1981</w:t>
            </w:r>
          </w:p>
        </w:tc>
        <w:tc>
          <w:tcPr>
            <w:tcW w:w="0" w:type="auto"/>
            <w:shd w:val="clear" w:color="auto" w:fill="auto"/>
            <w:noWrap/>
            <w:vAlign w:val="center"/>
          </w:tcPr>
          <w:p w14:paraId="6930A439" w14:textId="77777777" w:rsidR="00956A30" w:rsidRPr="007F2609" w:rsidRDefault="00956A30" w:rsidP="00346178">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346178">
            <w:pPr>
              <w:pStyle w:val="TAC"/>
            </w:pPr>
            <w:r w:rsidRPr="007F2609">
              <w:t>10</w:t>
            </w:r>
          </w:p>
        </w:tc>
        <w:tc>
          <w:tcPr>
            <w:tcW w:w="0" w:type="auto"/>
            <w:shd w:val="clear" w:color="auto" w:fill="auto"/>
            <w:noWrap/>
            <w:vAlign w:val="center"/>
            <w:hideMark/>
          </w:tcPr>
          <w:p w14:paraId="0075B237" w14:textId="77777777" w:rsidR="00956A30" w:rsidRPr="007F2609" w:rsidRDefault="00956A30" w:rsidP="00346178">
            <w:pPr>
              <w:pStyle w:val="TAC"/>
            </w:pPr>
            <w:r w:rsidRPr="007F2609">
              <w:t>259</w:t>
            </w:r>
          </w:p>
        </w:tc>
        <w:tc>
          <w:tcPr>
            <w:tcW w:w="0" w:type="auto"/>
            <w:shd w:val="clear" w:color="auto" w:fill="auto"/>
            <w:noWrap/>
            <w:vAlign w:val="center"/>
            <w:hideMark/>
          </w:tcPr>
          <w:p w14:paraId="3E429011" w14:textId="77777777" w:rsidR="00956A30" w:rsidRPr="007F2609" w:rsidRDefault="00956A30" w:rsidP="00346178">
            <w:pPr>
              <w:pStyle w:val="TAC"/>
            </w:pPr>
            <w:r w:rsidRPr="007F2609">
              <w:t>80</w:t>
            </w:r>
          </w:p>
        </w:tc>
        <w:tc>
          <w:tcPr>
            <w:tcW w:w="0" w:type="auto"/>
            <w:shd w:val="clear" w:color="auto" w:fill="auto"/>
            <w:noWrap/>
            <w:vAlign w:val="center"/>
          </w:tcPr>
          <w:p w14:paraId="1A9DBCD6" w14:textId="77777777" w:rsidR="00956A30" w:rsidRPr="007F2609" w:rsidRDefault="00956A30" w:rsidP="00346178">
            <w:pPr>
              <w:pStyle w:val="TAC"/>
            </w:pPr>
            <w:r w:rsidRPr="007F2609">
              <w:t>47</w:t>
            </w:r>
          </w:p>
        </w:tc>
        <w:tc>
          <w:tcPr>
            <w:tcW w:w="0" w:type="auto"/>
            <w:shd w:val="clear" w:color="auto" w:fill="auto"/>
            <w:noWrap/>
            <w:vAlign w:val="center"/>
          </w:tcPr>
          <w:p w14:paraId="306228D2" w14:textId="77777777" w:rsidR="00956A30" w:rsidRPr="007F2609" w:rsidRDefault="00956A30" w:rsidP="00346178">
            <w:pPr>
              <w:pStyle w:val="TAC"/>
            </w:pPr>
            <w:r w:rsidRPr="007F2609">
              <w:t>873</w:t>
            </w:r>
          </w:p>
        </w:tc>
        <w:tc>
          <w:tcPr>
            <w:tcW w:w="0" w:type="auto"/>
            <w:shd w:val="clear" w:color="auto" w:fill="auto"/>
            <w:noWrap/>
            <w:vAlign w:val="center"/>
          </w:tcPr>
          <w:p w14:paraId="40C4DA47" w14:textId="77777777" w:rsidR="00956A30" w:rsidRPr="007F2609" w:rsidRDefault="00956A30" w:rsidP="00346178">
            <w:pPr>
              <w:pStyle w:val="TAC"/>
            </w:pPr>
            <w:r w:rsidRPr="007F2609">
              <w:t>639</w:t>
            </w:r>
          </w:p>
        </w:tc>
        <w:tc>
          <w:tcPr>
            <w:tcW w:w="0" w:type="auto"/>
            <w:shd w:val="clear" w:color="auto" w:fill="auto"/>
            <w:noWrap/>
            <w:vAlign w:val="center"/>
          </w:tcPr>
          <w:p w14:paraId="5AF6B566" w14:textId="77777777" w:rsidR="00956A30" w:rsidRPr="007F2609" w:rsidRDefault="00956A30" w:rsidP="00346178">
            <w:pPr>
              <w:pStyle w:val="TAC"/>
            </w:pPr>
            <w:r w:rsidRPr="007F2609">
              <w:t>84</w:t>
            </w:r>
          </w:p>
        </w:tc>
        <w:tc>
          <w:tcPr>
            <w:tcW w:w="0" w:type="auto"/>
            <w:shd w:val="clear" w:color="auto" w:fill="auto"/>
            <w:noWrap/>
            <w:vAlign w:val="center"/>
          </w:tcPr>
          <w:p w14:paraId="459A0191" w14:textId="77777777" w:rsidR="00956A30" w:rsidRPr="007F2609" w:rsidRDefault="00956A30" w:rsidP="00346178">
            <w:pPr>
              <w:pStyle w:val="TAC"/>
            </w:pPr>
            <w:r w:rsidRPr="007F2609">
              <w:t>1442</w:t>
            </w:r>
          </w:p>
        </w:tc>
        <w:tc>
          <w:tcPr>
            <w:tcW w:w="0" w:type="auto"/>
            <w:shd w:val="clear" w:color="auto" w:fill="auto"/>
            <w:noWrap/>
            <w:vAlign w:val="center"/>
          </w:tcPr>
          <w:p w14:paraId="403AE6A7" w14:textId="77777777" w:rsidR="00956A30" w:rsidRPr="007F2609" w:rsidRDefault="00956A30" w:rsidP="00346178">
            <w:pPr>
              <w:pStyle w:val="TAC"/>
            </w:pPr>
            <w:r w:rsidRPr="007F2609">
              <w:t>1266</w:t>
            </w:r>
          </w:p>
        </w:tc>
        <w:tc>
          <w:tcPr>
            <w:tcW w:w="0" w:type="auto"/>
            <w:shd w:val="clear" w:color="auto" w:fill="auto"/>
            <w:noWrap/>
            <w:vAlign w:val="center"/>
          </w:tcPr>
          <w:p w14:paraId="2EAF5961" w14:textId="77777777" w:rsidR="00956A30" w:rsidRPr="007F2609" w:rsidRDefault="00956A30" w:rsidP="00346178">
            <w:pPr>
              <w:pStyle w:val="TAC"/>
            </w:pPr>
            <w:r w:rsidRPr="007F2609">
              <w:t>121</w:t>
            </w:r>
          </w:p>
        </w:tc>
        <w:tc>
          <w:tcPr>
            <w:tcW w:w="0" w:type="auto"/>
            <w:shd w:val="clear" w:color="auto" w:fill="auto"/>
            <w:noWrap/>
            <w:vAlign w:val="center"/>
          </w:tcPr>
          <w:p w14:paraId="1804A75F" w14:textId="77777777" w:rsidR="00956A30" w:rsidRPr="007F2609" w:rsidRDefault="00956A30" w:rsidP="00346178">
            <w:pPr>
              <w:pStyle w:val="TAC"/>
            </w:pPr>
            <w:r w:rsidRPr="007F2609">
              <w:t>1995</w:t>
            </w:r>
          </w:p>
        </w:tc>
        <w:tc>
          <w:tcPr>
            <w:tcW w:w="0" w:type="auto"/>
            <w:shd w:val="clear" w:color="auto" w:fill="auto"/>
            <w:noWrap/>
            <w:vAlign w:val="center"/>
          </w:tcPr>
          <w:p w14:paraId="0595A5C8" w14:textId="77777777" w:rsidR="00956A30" w:rsidRPr="007F2609" w:rsidRDefault="00956A30" w:rsidP="00346178">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346178">
            <w:pPr>
              <w:pStyle w:val="TAC"/>
            </w:pPr>
            <w:r w:rsidRPr="007F2609">
              <w:t>11</w:t>
            </w:r>
          </w:p>
        </w:tc>
        <w:tc>
          <w:tcPr>
            <w:tcW w:w="0" w:type="auto"/>
            <w:shd w:val="clear" w:color="auto" w:fill="auto"/>
            <w:noWrap/>
            <w:vAlign w:val="center"/>
            <w:hideMark/>
          </w:tcPr>
          <w:p w14:paraId="48A307BD" w14:textId="77777777" w:rsidR="00956A30" w:rsidRPr="007F2609" w:rsidRDefault="00956A30" w:rsidP="00346178">
            <w:pPr>
              <w:pStyle w:val="TAC"/>
            </w:pPr>
            <w:r w:rsidRPr="007F2609">
              <w:t>278</w:t>
            </w:r>
          </w:p>
        </w:tc>
        <w:tc>
          <w:tcPr>
            <w:tcW w:w="0" w:type="auto"/>
            <w:shd w:val="clear" w:color="auto" w:fill="auto"/>
            <w:noWrap/>
            <w:vAlign w:val="center"/>
            <w:hideMark/>
          </w:tcPr>
          <w:p w14:paraId="316CC763" w14:textId="77777777" w:rsidR="00956A30" w:rsidRPr="007F2609" w:rsidRDefault="00956A30" w:rsidP="00346178">
            <w:pPr>
              <w:pStyle w:val="TAC"/>
            </w:pPr>
            <w:r w:rsidRPr="007F2609">
              <w:t>92</w:t>
            </w:r>
          </w:p>
        </w:tc>
        <w:tc>
          <w:tcPr>
            <w:tcW w:w="0" w:type="auto"/>
            <w:shd w:val="clear" w:color="auto" w:fill="auto"/>
            <w:noWrap/>
            <w:vAlign w:val="center"/>
          </w:tcPr>
          <w:p w14:paraId="3529DFC1" w14:textId="77777777" w:rsidR="00956A30" w:rsidRPr="007F2609" w:rsidRDefault="00956A30" w:rsidP="00346178">
            <w:pPr>
              <w:pStyle w:val="TAC"/>
            </w:pPr>
            <w:r w:rsidRPr="007F2609">
              <w:t>48</w:t>
            </w:r>
          </w:p>
        </w:tc>
        <w:tc>
          <w:tcPr>
            <w:tcW w:w="0" w:type="auto"/>
            <w:shd w:val="clear" w:color="auto" w:fill="auto"/>
            <w:noWrap/>
            <w:vAlign w:val="center"/>
          </w:tcPr>
          <w:p w14:paraId="2279D132" w14:textId="77777777" w:rsidR="00956A30" w:rsidRPr="007F2609" w:rsidRDefault="00956A30" w:rsidP="00346178">
            <w:pPr>
              <w:pStyle w:val="TAC"/>
            </w:pPr>
            <w:r w:rsidRPr="007F2609">
              <w:t>889</w:t>
            </w:r>
          </w:p>
        </w:tc>
        <w:tc>
          <w:tcPr>
            <w:tcW w:w="0" w:type="auto"/>
            <w:shd w:val="clear" w:color="auto" w:fill="auto"/>
            <w:noWrap/>
            <w:vAlign w:val="center"/>
          </w:tcPr>
          <w:p w14:paraId="365B3C16" w14:textId="77777777" w:rsidR="00956A30" w:rsidRPr="007F2609" w:rsidRDefault="00956A30" w:rsidP="00346178">
            <w:pPr>
              <w:pStyle w:val="TAC"/>
            </w:pPr>
            <w:r w:rsidRPr="007F2609">
              <w:t>655</w:t>
            </w:r>
          </w:p>
        </w:tc>
        <w:tc>
          <w:tcPr>
            <w:tcW w:w="0" w:type="auto"/>
            <w:shd w:val="clear" w:color="auto" w:fill="auto"/>
            <w:noWrap/>
            <w:vAlign w:val="center"/>
          </w:tcPr>
          <w:p w14:paraId="651CF86C" w14:textId="77777777" w:rsidR="00956A30" w:rsidRPr="007F2609" w:rsidRDefault="00956A30" w:rsidP="00346178">
            <w:pPr>
              <w:pStyle w:val="TAC"/>
            </w:pPr>
            <w:r w:rsidRPr="007F2609">
              <w:t>85</w:t>
            </w:r>
          </w:p>
        </w:tc>
        <w:tc>
          <w:tcPr>
            <w:tcW w:w="0" w:type="auto"/>
            <w:shd w:val="clear" w:color="auto" w:fill="auto"/>
            <w:noWrap/>
            <w:vAlign w:val="center"/>
          </w:tcPr>
          <w:p w14:paraId="23733EAC" w14:textId="77777777" w:rsidR="00956A30" w:rsidRPr="007F2609" w:rsidRDefault="00956A30" w:rsidP="00346178">
            <w:pPr>
              <w:pStyle w:val="TAC"/>
            </w:pPr>
            <w:r w:rsidRPr="007F2609">
              <w:t>1457</w:t>
            </w:r>
          </w:p>
        </w:tc>
        <w:tc>
          <w:tcPr>
            <w:tcW w:w="0" w:type="auto"/>
            <w:shd w:val="clear" w:color="auto" w:fill="auto"/>
            <w:noWrap/>
            <w:vAlign w:val="center"/>
          </w:tcPr>
          <w:p w14:paraId="1738147E" w14:textId="77777777" w:rsidR="00956A30" w:rsidRPr="007F2609" w:rsidRDefault="00956A30" w:rsidP="00346178">
            <w:pPr>
              <w:pStyle w:val="TAC"/>
            </w:pPr>
            <w:r w:rsidRPr="007F2609">
              <w:t>1283</w:t>
            </w:r>
          </w:p>
        </w:tc>
        <w:tc>
          <w:tcPr>
            <w:tcW w:w="0" w:type="auto"/>
            <w:shd w:val="clear" w:color="auto" w:fill="auto"/>
            <w:noWrap/>
            <w:vAlign w:val="center"/>
          </w:tcPr>
          <w:p w14:paraId="5D76EE9A" w14:textId="77777777" w:rsidR="00956A30" w:rsidRPr="007F2609" w:rsidRDefault="00956A30" w:rsidP="00346178">
            <w:pPr>
              <w:pStyle w:val="TAC"/>
            </w:pPr>
            <w:r w:rsidRPr="007F2609">
              <w:t>122</w:t>
            </w:r>
          </w:p>
        </w:tc>
        <w:tc>
          <w:tcPr>
            <w:tcW w:w="0" w:type="auto"/>
            <w:shd w:val="clear" w:color="auto" w:fill="auto"/>
            <w:noWrap/>
            <w:vAlign w:val="center"/>
          </w:tcPr>
          <w:p w14:paraId="36AC7911" w14:textId="77777777" w:rsidR="00956A30" w:rsidRPr="007F2609" w:rsidRDefault="00956A30" w:rsidP="00346178">
            <w:pPr>
              <w:pStyle w:val="TAC"/>
            </w:pPr>
            <w:r w:rsidRPr="007F2609">
              <w:t>2010</w:t>
            </w:r>
          </w:p>
        </w:tc>
        <w:tc>
          <w:tcPr>
            <w:tcW w:w="0" w:type="auto"/>
            <w:shd w:val="clear" w:color="auto" w:fill="auto"/>
            <w:noWrap/>
            <w:vAlign w:val="center"/>
          </w:tcPr>
          <w:p w14:paraId="11AD42F7" w14:textId="77777777" w:rsidR="00956A30" w:rsidRPr="007F2609" w:rsidRDefault="00956A30" w:rsidP="00346178">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346178">
            <w:pPr>
              <w:pStyle w:val="TAC"/>
            </w:pPr>
            <w:r w:rsidRPr="007F2609">
              <w:t>12</w:t>
            </w:r>
          </w:p>
        </w:tc>
        <w:tc>
          <w:tcPr>
            <w:tcW w:w="0" w:type="auto"/>
            <w:shd w:val="clear" w:color="auto" w:fill="auto"/>
            <w:noWrap/>
            <w:vAlign w:val="center"/>
            <w:hideMark/>
          </w:tcPr>
          <w:p w14:paraId="2F469197" w14:textId="77777777" w:rsidR="00956A30" w:rsidRPr="007F2609" w:rsidRDefault="00956A30" w:rsidP="00346178">
            <w:pPr>
              <w:pStyle w:val="TAC"/>
            </w:pPr>
            <w:r w:rsidRPr="007F2609">
              <w:t>296</w:t>
            </w:r>
          </w:p>
        </w:tc>
        <w:tc>
          <w:tcPr>
            <w:tcW w:w="0" w:type="auto"/>
            <w:shd w:val="clear" w:color="auto" w:fill="auto"/>
            <w:noWrap/>
            <w:vAlign w:val="center"/>
            <w:hideMark/>
          </w:tcPr>
          <w:p w14:paraId="414C2B84" w14:textId="77777777" w:rsidR="00956A30" w:rsidRPr="007F2609" w:rsidRDefault="00956A30" w:rsidP="00346178">
            <w:pPr>
              <w:pStyle w:val="TAC"/>
            </w:pPr>
            <w:r w:rsidRPr="007F2609">
              <w:t>105</w:t>
            </w:r>
          </w:p>
        </w:tc>
        <w:tc>
          <w:tcPr>
            <w:tcW w:w="0" w:type="auto"/>
            <w:shd w:val="clear" w:color="auto" w:fill="auto"/>
            <w:noWrap/>
            <w:vAlign w:val="center"/>
          </w:tcPr>
          <w:p w14:paraId="222E42BE" w14:textId="77777777" w:rsidR="00956A30" w:rsidRPr="007F2609" w:rsidRDefault="00956A30" w:rsidP="00346178">
            <w:pPr>
              <w:pStyle w:val="TAC"/>
            </w:pPr>
            <w:r w:rsidRPr="007F2609">
              <w:t>49</w:t>
            </w:r>
          </w:p>
        </w:tc>
        <w:tc>
          <w:tcPr>
            <w:tcW w:w="0" w:type="auto"/>
            <w:shd w:val="clear" w:color="auto" w:fill="auto"/>
            <w:noWrap/>
            <w:vAlign w:val="center"/>
          </w:tcPr>
          <w:p w14:paraId="63C33A0E" w14:textId="77777777" w:rsidR="00956A30" w:rsidRPr="007F2609" w:rsidRDefault="00956A30" w:rsidP="00346178">
            <w:pPr>
              <w:pStyle w:val="TAC"/>
            </w:pPr>
            <w:r w:rsidRPr="007F2609">
              <w:t>905</w:t>
            </w:r>
          </w:p>
        </w:tc>
        <w:tc>
          <w:tcPr>
            <w:tcW w:w="0" w:type="auto"/>
            <w:shd w:val="clear" w:color="auto" w:fill="auto"/>
            <w:noWrap/>
            <w:vAlign w:val="center"/>
          </w:tcPr>
          <w:p w14:paraId="53970C6B" w14:textId="77777777" w:rsidR="00956A30" w:rsidRPr="007F2609" w:rsidRDefault="00956A30" w:rsidP="00346178">
            <w:pPr>
              <w:pStyle w:val="TAC"/>
            </w:pPr>
            <w:r w:rsidRPr="007F2609">
              <w:t>672</w:t>
            </w:r>
          </w:p>
        </w:tc>
        <w:tc>
          <w:tcPr>
            <w:tcW w:w="0" w:type="auto"/>
            <w:shd w:val="clear" w:color="auto" w:fill="auto"/>
            <w:noWrap/>
            <w:vAlign w:val="center"/>
          </w:tcPr>
          <w:p w14:paraId="64C43CD6" w14:textId="77777777" w:rsidR="00956A30" w:rsidRPr="007F2609" w:rsidRDefault="00956A30" w:rsidP="00346178">
            <w:pPr>
              <w:pStyle w:val="TAC"/>
            </w:pPr>
            <w:r w:rsidRPr="007F2609">
              <w:t>86</w:t>
            </w:r>
          </w:p>
        </w:tc>
        <w:tc>
          <w:tcPr>
            <w:tcW w:w="0" w:type="auto"/>
            <w:shd w:val="clear" w:color="auto" w:fill="auto"/>
            <w:noWrap/>
            <w:vAlign w:val="center"/>
          </w:tcPr>
          <w:p w14:paraId="575EC105" w14:textId="77777777" w:rsidR="00956A30" w:rsidRPr="007F2609" w:rsidRDefault="00956A30" w:rsidP="00346178">
            <w:pPr>
              <w:pStyle w:val="TAC"/>
            </w:pPr>
            <w:r w:rsidRPr="007F2609">
              <w:t>1472</w:t>
            </w:r>
          </w:p>
        </w:tc>
        <w:tc>
          <w:tcPr>
            <w:tcW w:w="0" w:type="auto"/>
            <w:shd w:val="clear" w:color="auto" w:fill="auto"/>
            <w:noWrap/>
            <w:vAlign w:val="center"/>
          </w:tcPr>
          <w:p w14:paraId="691FD081" w14:textId="77777777" w:rsidR="00956A30" w:rsidRPr="007F2609" w:rsidRDefault="00956A30" w:rsidP="00346178">
            <w:pPr>
              <w:pStyle w:val="TAC"/>
            </w:pPr>
            <w:r w:rsidRPr="007F2609">
              <w:t>1300</w:t>
            </w:r>
          </w:p>
        </w:tc>
        <w:tc>
          <w:tcPr>
            <w:tcW w:w="0" w:type="auto"/>
            <w:shd w:val="clear" w:color="auto" w:fill="auto"/>
            <w:noWrap/>
            <w:vAlign w:val="center"/>
          </w:tcPr>
          <w:p w14:paraId="048ED017" w14:textId="77777777" w:rsidR="00956A30" w:rsidRPr="007F2609" w:rsidRDefault="00956A30" w:rsidP="00346178">
            <w:pPr>
              <w:pStyle w:val="TAC"/>
            </w:pPr>
            <w:r w:rsidRPr="007F2609">
              <w:t>123</w:t>
            </w:r>
          </w:p>
        </w:tc>
        <w:tc>
          <w:tcPr>
            <w:tcW w:w="0" w:type="auto"/>
            <w:shd w:val="clear" w:color="auto" w:fill="auto"/>
            <w:noWrap/>
            <w:vAlign w:val="center"/>
          </w:tcPr>
          <w:p w14:paraId="75D1B30E" w14:textId="77777777" w:rsidR="00956A30" w:rsidRPr="007F2609" w:rsidRDefault="00956A30" w:rsidP="00346178">
            <w:pPr>
              <w:pStyle w:val="TAC"/>
            </w:pPr>
            <w:r w:rsidRPr="007F2609">
              <w:t>2025</w:t>
            </w:r>
          </w:p>
        </w:tc>
        <w:tc>
          <w:tcPr>
            <w:tcW w:w="0" w:type="auto"/>
            <w:shd w:val="clear" w:color="auto" w:fill="auto"/>
            <w:noWrap/>
            <w:vAlign w:val="center"/>
          </w:tcPr>
          <w:p w14:paraId="08CF22D7" w14:textId="77777777" w:rsidR="00956A30" w:rsidRPr="007F2609" w:rsidRDefault="00956A30" w:rsidP="00346178">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346178">
            <w:pPr>
              <w:pStyle w:val="TAC"/>
            </w:pPr>
            <w:r w:rsidRPr="007F2609">
              <w:t>13</w:t>
            </w:r>
          </w:p>
        </w:tc>
        <w:tc>
          <w:tcPr>
            <w:tcW w:w="0" w:type="auto"/>
            <w:shd w:val="clear" w:color="auto" w:fill="auto"/>
            <w:noWrap/>
            <w:vAlign w:val="center"/>
            <w:hideMark/>
          </w:tcPr>
          <w:p w14:paraId="46D9BDD5" w14:textId="77777777" w:rsidR="00956A30" w:rsidRPr="007F2609" w:rsidRDefault="00956A30" w:rsidP="00346178">
            <w:pPr>
              <w:pStyle w:val="TAC"/>
            </w:pPr>
            <w:r w:rsidRPr="007F2609">
              <w:t>314</w:t>
            </w:r>
          </w:p>
        </w:tc>
        <w:tc>
          <w:tcPr>
            <w:tcW w:w="0" w:type="auto"/>
            <w:shd w:val="clear" w:color="auto" w:fill="auto"/>
            <w:noWrap/>
            <w:vAlign w:val="center"/>
            <w:hideMark/>
          </w:tcPr>
          <w:p w14:paraId="2A545BDD" w14:textId="77777777" w:rsidR="00956A30" w:rsidRPr="007F2609" w:rsidRDefault="00956A30" w:rsidP="00346178">
            <w:pPr>
              <w:pStyle w:val="TAC"/>
            </w:pPr>
            <w:r w:rsidRPr="007F2609">
              <w:t>118</w:t>
            </w:r>
          </w:p>
        </w:tc>
        <w:tc>
          <w:tcPr>
            <w:tcW w:w="0" w:type="auto"/>
            <w:shd w:val="clear" w:color="auto" w:fill="auto"/>
            <w:noWrap/>
            <w:vAlign w:val="center"/>
          </w:tcPr>
          <w:p w14:paraId="0154EBB4" w14:textId="77777777" w:rsidR="00956A30" w:rsidRPr="007F2609" w:rsidRDefault="00956A30" w:rsidP="00346178">
            <w:pPr>
              <w:pStyle w:val="TAC"/>
            </w:pPr>
            <w:r w:rsidRPr="007F2609">
              <w:t>50</w:t>
            </w:r>
          </w:p>
        </w:tc>
        <w:tc>
          <w:tcPr>
            <w:tcW w:w="0" w:type="auto"/>
            <w:shd w:val="clear" w:color="auto" w:fill="auto"/>
            <w:noWrap/>
            <w:vAlign w:val="center"/>
          </w:tcPr>
          <w:p w14:paraId="31E317A2" w14:textId="77777777" w:rsidR="00956A30" w:rsidRPr="007F2609" w:rsidRDefault="00956A30" w:rsidP="00346178">
            <w:pPr>
              <w:pStyle w:val="TAC"/>
            </w:pPr>
            <w:r w:rsidRPr="007F2609">
              <w:t>920</w:t>
            </w:r>
          </w:p>
        </w:tc>
        <w:tc>
          <w:tcPr>
            <w:tcW w:w="0" w:type="auto"/>
            <w:shd w:val="clear" w:color="auto" w:fill="auto"/>
            <w:noWrap/>
            <w:vAlign w:val="center"/>
          </w:tcPr>
          <w:p w14:paraId="700E6104" w14:textId="77777777" w:rsidR="00956A30" w:rsidRPr="007F2609" w:rsidRDefault="00956A30" w:rsidP="00346178">
            <w:pPr>
              <w:pStyle w:val="TAC"/>
            </w:pPr>
            <w:r w:rsidRPr="007F2609">
              <w:t>688</w:t>
            </w:r>
          </w:p>
        </w:tc>
        <w:tc>
          <w:tcPr>
            <w:tcW w:w="0" w:type="auto"/>
            <w:shd w:val="clear" w:color="auto" w:fill="auto"/>
            <w:noWrap/>
            <w:vAlign w:val="center"/>
          </w:tcPr>
          <w:p w14:paraId="72ACC083" w14:textId="77777777" w:rsidR="00956A30" w:rsidRPr="007F2609" w:rsidRDefault="00956A30" w:rsidP="00346178">
            <w:pPr>
              <w:pStyle w:val="TAC"/>
            </w:pPr>
            <w:r w:rsidRPr="007F2609">
              <w:t>87</w:t>
            </w:r>
          </w:p>
        </w:tc>
        <w:tc>
          <w:tcPr>
            <w:tcW w:w="0" w:type="auto"/>
            <w:shd w:val="clear" w:color="auto" w:fill="auto"/>
            <w:noWrap/>
            <w:vAlign w:val="center"/>
          </w:tcPr>
          <w:p w14:paraId="686252F4" w14:textId="77777777" w:rsidR="00956A30" w:rsidRPr="007F2609" w:rsidRDefault="00956A30" w:rsidP="00346178">
            <w:pPr>
              <w:pStyle w:val="TAC"/>
            </w:pPr>
            <w:r w:rsidRPr="007F2609">
              <w:t>1487</w:t>
            </w:r>
          </w:p>
        </w:tc>
        <w:tc>
          <w:tcPr>
            <w:tcW w:w="0" w:type="auto"/>
            <w:shd w:val="clear" w:color="auto" w:fill="auto"/>
            <w:noWrap/>
            <w:vAlign w:val="center"/>
          </w:tcPr>
          <w:p w14:paraId="1F15541A" w14:textId="77777777" w:rsidR="00956A30" w:rsidRPr="007F2609" w:rsidRDefault="00956A30" w:rsidP="00346178">
            <w:pPr>
              <w:pStyle w:val="TAC"/>
            </w:pPr>
            <w:r w:rsidRPr="007F2609">
              <w:t>1318</w:t>
            </w:r>
          </w:p>
        </w:tc>
        <w:tc>
          <w:tcPr>
            <w:tcW w:w="0" w:type="auto"/>
            <w:shd w:val="clear" w:color="auto" w:fill="auto"/>
            <w:noWrap/>
            <w:vAlign w:val="center"/>
          </w:tcPr>
          <w:p w14:paraId="10482DC8" w14:textId="77777777" w:rsidR="00956A30" w:rsidRPr="007F2609" w:rsidRDefault="00956A30" w:rsidP="00346178">
            <w:pPr>
              <w:pStyle w:val="TAC"/>
            </w:pPr>
            <w:r w:rsidRPr="007F2609">
              <w:t>124</w:t>
            </w:r>
          </w:p>
        </w:tc>
        <w:tc>
          <w:tcPr>
            <w:tcW w:w="0" w:type="auto"/>
            <w:shd w:val="clear" w:color="auto" w:fill="auto"/>
            <w:noWrap/>
            <w:vAlign w:val="center"/>
          </w:tcPr>
          <w:p w14:paraId="3C111E4F" w14:textId="77777777" w:rsidR="00956A30" w:rsidRPr="007F2609" w:rsidRDefault="00956A30" w:rsidP="00346178">
            <w:pPr>
              <w:pStyle w:val="TAC"/>
            </w:pPr>
            <w:r w:rsidRPr="007F2609">
              <w:t>2040</w:t>
            </w:r>
          </w:p>
        </w:tc>
        <w:tc>
          <w:tcPr>
            <w:tcW w:w="0" w:type="auto"/>
            <w:shd w:val="clear" w:color="auto" w:fill="auto"/>
            <w:noWrap/>
            <w:vAlign w:val="center"/>
          </w:tcPr>
          <w:p w14:paraId="77C48F91" w14:textId="77777777" w:rsidR="00956A30" w:rsidRPr="007F2609" w:rsidRDefault="00956A30" w:rsidP="00346178">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346178">
            <w:pPr>
              <w:pStyle w:val="TAC"/>
            </w:pPr>
            <w:r w:rsidRPr="007F2609">
              <w:t>14</w:t>
            </w:r>
          </w:p>
        </w:tc>
        <w:tc>
          <w:tcPr>
            <w:tcW w:w="0" w:type="auto"/>
            <w:shd w:val="clear" w:color="auto" w:fill="auto"/>
            <w:noWrap/>
            <w:vAlign w:val="center"/>
            <w:hideMark/>
          </w:tcPr>
          <w:p w14:paraId="1BA7B950" w14:textId="77777777" w:rsidR="00956A30" w:rsidRPr="007F2609" w:rsidRDefault="00956A30" w:rsidP="00346178">
            <w:pPr>
              <w:pStyle w:val="TAC"/>
            </w:pPr>
            <w:r w:rsidRPr="007F2609">
              <w:t>332</w:t>
            </w:r>
          </w:p>
        </w:tc>
        <w:tc>
          <w:tcPr>
            <w:tcW w:w="0" w:type="auto"/>
            <w:shd w:val="clear" w:color="auto" w:fill="auto"/>
            <w:noWrap/>
            <w:vAlign w:val="center"/>
            <w:hideMark/>
          </w:tcPr>
          <w:p w14:paraId="0C7CE7F0" w14:textId="77777777" w:rsidR="00956A30" w:rsidRPr="007F2609" w:rsidRDefault="00956A30" w:rsidP="00346178">
            <w:pPr>
              <w:pStyle w:val="TAC"/>
            </w:pPr>
            <w:r w:rsidRPr="007F2609">
              <w:t>131</w:t>
            </w:r>
          </w:p>
        </w:tc>
        <w:tc>
          <w:tcPr>
            <w:tcW w:w="0" w:type="auto"/>
            <w:shd w:val="clear" w:color="auto" w:fill="auto"/>
            <w:noWrap/>
            <w:vAlign w:val="center"/>
          </w:tcPr>
          <w:p w14:paraId="2EDAACAB" w14:textId="77777777" w:rsidR="00956A30" w:rsidRPr="007F2609" w:rsidRDefault="00956A30" w:rsidP="00346178">
            <w:pPr>
              <w:pStyle w:val="TAC"/>
            </w:pPr>
            <w:r w:rsidRPr="007F2609">
              <w:t>51</w:t>
            </w:r>
          </w:p>
        </w:tc>
        <w:tc>
          <w:tcPr>
            <w:tcW w:w="0" w:type="auto"/>
            <w:shd w:val="clear" w:color="auto" w:fill="auto"/>
            <w:noWrap/>
            <w:vAlign w:val="center"/>
          </w:tcPr>
          <w:p w14:paraId="161EE4BB" w14:textId="77777777" w:rsidR="00956A30" w:rsidRPr="007F2609" w:rsidRDefault="00956A30" w:rsidP="00346178">
            <w:pPr>
              <w:pStyle w:val="TAC"/>
            </w:pPr>
            <w:r w:rsidRPr="007F2609">
              <w:t>936</w:t>
            </w:r>
          </w:p>
        </w:tc>
        <w:tc>
          <w:tcPr>
            <w:tcW w:w="0" w:type="auto"/>
            <w:shd w:val="clear" w:color="auto" w:fill="auto"/>
            <w:noWrap/>
            <w:vAlign w:val="center"/>
          </w:tcPr>
          <w:p w14:paraId="3A398DC9" w14:textId="77777777" w:rsidR="00956A30" w:rsidRPr="007F2609" w:rsidRDefault="00956A30" w:rsidP="00346178">
            <w:pPr>
              <w:pStyle w:val="TAC"/>
            </w:pPr>
            <w:r w:rsidRPr="007F2609">
              <w:t>705</w:t>
            </w:r>
          </w:p>
        </w:tc>
        <w:tc>
          <w:tcPr>
            <w:tcW w:w="0" w:type="auto"/>
            <w:shd w:val="clear" w:color="auto" w:fill="auto"/>
            <w:noWrap/>
            <w:vAlign w:val="center"/>
          </w:tcPr>
          <w:p w14:paraId="4D01262B" w14:textId="77777777" w:rsidR="00956A30" w:rsidRPr="007F2609" w:rsidRDefault="00956A30" w:rsidP="00346178">
            <w:pPr>
              <w:pStyle w:val="TAC"/>
            </w:pPr>
            <w:r w:rsidRPr="007F2609">
              <w:t>88</w:t>
            </w:r>
          </w:p>
        </w:tc>
        <w:tc>
          <w:tcPr>
            <w:tcW w:w="0" w:type="auto"/>
            <w:shd w:val="clear" w:color="auto" w:fill="auto"/>
            <w:noWrap/>
            <w:vAlign w:val="center"/>
          </w:tcPr>
          <w:p w14:paraId="40222AC5" w14:textId="77777777" w:rsidR="00956A30" w:rsidRPr="007F2609" w:rsidRDefault="00956A30" w:rsidP="00346178">
            <w:pPr>
              <w:pStyle w:val="TAC"/>
            </w:pPr>
            <w:r w:rsidRPr="007F2609">
              <w:t>1503</w:t>
            </w:r>
          </w:p>
        </w:tc>
        <w:tc>
          <w:tcPr>
            <w:tcW w:w="0" w:type="auto"/>
            <w:shd w:val="clear" w:color="auto" w:fill="auto"/>
            <w:noWrap/>
            <w:vAlign w:val="center"/>
          </w:tcPr>
          <w:p w14:paraId="79CF97A9" w14:textId="77777777" w:rsidR="00956A30" w:rsidRPr="007F2609" w:rsidRDefault="00956A30" w:rsidP="00346178">
            <w:pPr>
              <w:pStyle w:val="TAC"/>
            </w:pPr>
            <w:r w:rsidRPr="007F2609">
              <w:t>1335</w:t>
            </w:r>
          </w:p>
        </w:tc>
        <w:tc>
          <w:tcPr>
            <w:tcW w:w="0" w:type="auto"/>
            <w:shd w:val="clear" w:color="auto" w:fill="auto"/>
            <w:noWrap/>
            <w:vAlign w:val="center"/>
          </w:tcPr>
          <w:p w14:paraId="2BFA3544" w14:textId="77777777" w:rsidR="00956A30" w:rsidRPr="007F2609" w:rsidRDefault="00956A30" w:rsidP="00346178">
            <w:pPr>
              <w:pStyle w:val="TAC"/>
            </w:pPr>
            <w:r w:rsidRPr="007F2609">
              <w:t>125</w:t>
            </w:r>
          </w:p>
        </w:tc>
        <w:tc>
          <w:tcPr>
            <w:tcW w:w="0" w:type="auto"/>
            <w:shd w:val="clear" w:color="auto" w:fill="auto"/>
            <w:noWrap/>
            <w:vAlign w:val="center"/>
          </w:tcPr>
          <w:p w14:paraId="38DA49BF" w14:textId="77777777" w:rsidR="00956A30" w:rsidRPr="007F2609" w:rsidRDefault="00956A30" w:rsidP="00346178">
            <w:pPr>
              <w:pStyle w:val="TAC"/>
            </w:pPr>
            <w:r w:rsidRPr="007F2609">
              <w:t>2055</w:t>
            </w:r>
          </w:p>
        </w:tc>
        <w:tc>
          <w:tcPr>
            <w:tcW w:w="0" w:type="auto"/>
            <w:shd w:val="clear" w:color="auto" w:fill="auto"/>
            <w:noWrap/>
            <w:vAlign w:val="center"/>
          </w:tcPr>
          <w:p w14:paraId="294BE846" w14:textId="77777777" w:rsidR="00956A30" w:rsidRPr="007F2609" w:rsidRDefault="00956A30" w:rsidP="00346178">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346178">
            <w:pPr>
              <w:pStyle w:val="TAC"/>
            </w:pPr>
            <w:r w:rsidRPr="007F2609">
              <w:t>15</w:t>
            </w:r>
          </w:p>
        </w:tc>
        <w:tc>
          <w:tcPr>
            <w:tcW w:w="0" w:type="auto"/>
            <w:shd w:val="clear" w:color="auto" w:fill="auto"/>
            <w:noWrap/>
            <w:vAlign w:val="center"/>
            <w:hideMark/>
          </w:tcPr>
          <w:p w14:paraId="7EBCB752" w14:textId="77777777" w:rsidR="00956A30" w:rsidRPr="007F2609" w:rsidRDefault="00956A30" w:rsidP="00346178">
            <w:pPr>
              <w:pStyle w:val="TAC"/>
            </w:pPr>
            <w:r w:rsidRPr="007F2609">
              <w:t>349</w:t>
            </w:r>
          </w:p>
        </w:tc>
        <w:tc>
          <w:tcPr>
            <w:tcW w:w="0" w:type="auto"/>
            <w:shd w:val="clear" w:color="auto" w:fill="auto"/>
            <w:noWrap/>
            <w:vAlign w:val="center"/>
            <w:hideMark/>
          </w:tcPr>
          <w:p w14:paraId="28D1B303" w14:textId="77777777" w:rsidR="00956A30" w:rsidRPr="007F2609" w:rsidRDefault="00956A30" w:rsidP="00346178">
            <w:pPr>
              <w:pStyle w:val="TAC"/>
            </w:pPr>
            <w:r w:rsidRPr="007F2609">
              <w:t>145</w:t>
            </w:r>
          </w:p>
        </w:tc>
        <w:tc>
          <w:tcPr>
            <w:tcW w:w="0" w:type="auto"/>
            <w:shd w:val="clear" w:color="auto" w:fill="auto"/>
            <w:noWrap/>
            <w:vAlign w:val="center"/>
          </w:tcPr>
          <w:p w14:paraId="0FCD3510" w14:textId="77777777" w:rsidR="00956A30" w:rsidRPr="007F2609" w:rsidRDefault="00956A30" w:rsidP="00346178">
            <w:pPr>
              <w:pStyle w:val="TAC"/>
            </w:pPr>
            <w:r w:rsidRPr="007F2609">
              <w:t>52</w:t>
            </w:r>
          </w:p>
        </w:tc>
        <w:tc>
          <w:tcPr>
            <w:tcW w:w="0" w:type="auto"/>
            <w:shd w:val="clear" w:color="auto" w:fill="auto"/>
            <w:noWrap/>
            <w:vAlign w:val="center"/>
          </w:tcPr>
          <w:p w14:paraId="4E79586A" w14:textId="77777777" w:rsidR="00956A30" w:rsidRPr="007F2609" w:rsidRDefault="00956A30" w:rsidP="00346178">
            <w:pPr>
              <w:pStyle w:val="TAC"/>
            </w:pPr>
            <w:r w:rsidRPr="007F2609">
              <w:t>952</w:t>
            </w:r>
          </w:p>
        </w:tc>
        <w:tc>
          <w:tcPr>
            <w:tcW w:w="0" w:type="auto"/>
            <w:shd w:val="clear" w:color="auto" w:fill="auto"/>
            <w:noWrap/>
            <w:vAlign w:val="center"/>
          </w:tcPr>
          <w:p w14:paraId="2041BDCA" w14:textId="77777777" w:rsidR="00956A30" w:rsidRPr="007F2609" w:rsidRDefault="00956A30" w:rsidP="00346178">
            <w:pPr>
              <w:pStyle w:val="TAC"/>
            </w:pPr>
            <w:r w:rsidRPr="007F2609">
              <w:t>721</w:t>
            </w:r>
          </w:p>
        </w:tc>
        <w:tc>
          <w:tcPr>
            <w:tcW w:w="0" w:type="auto"/>
            <w:shd w:val="clear" w:color="auto" w:fill="auto"/>
            <w:noWrap/>
            <w:vAlign w:val="center"/>
          </w:tcPr>
          <w:p w14:paraId="151ABBB6" w14:textId="77777777" w:rsidR="00956A30" w:rsidRPr="007F2609" w:rsidRDefault="00956A30" w:rsidP="00346178">
            <w:pPr>
              <w:pStyle w:val="TAC"/>
            </w:pPr>
            <w:r w:rsidRPr="007F2609">
              <w:t>89</w:t>
            </w:r>
          </w:p>
        </w:tc>
        <w:tc>
          <w:tcPr>
            <w:tcW w:w="0" w:type="auto"/>
            <w:shd w:val="clear" w:color="auto" w:fill="auto"/>
            <w:noWrap/>
            <w:vAlign w:val="center"/>
          </w:tcPr>
          <w:p w14:paraId="3D9FF9FA" w14:textId="77777777" w:rsidR="00956A30" w:rsidRPr="007F2609" w:rsidRDefault="00956A30" w:rsidP="00346178">
            <w:pPr>
              <w:pStyle w:val="TAC"/>
            </w:pPr>
            <w:r w:rsidRPr="007F2609">
              <w:t>1518</w:t>
            </w:r>
          </w:p>
        </w:tc>
        <w:tc>
          <w:tcPr>
            <w:tcW w:w="0" w:type="auto"/>
            <w:shd w:val="clear" w:color="auto" w:fill="auto"/>
            <w:noWrap/>
            <w:vAlign w:val="center"/>
          </w:tcPr>
          <w:p w14:paraId="3D45C2E3" w14:textId="77777777" w:rsidR="00956A30" w:rsidRPr="007F2609" w:rsidRDefault="00956A30" w:rsidP="00346178">
            <w:pPr>
              <w:pStyle w:val="TAC"/>
            </w:pPr>
            <w:r w:rsidRPr="007F2609">
              <w:t>1353</w:t>
            </w:r>
          </w:p>
        </w:tc>
        <w:tc>
          <w:tcPr>
            <w:tcW w:w="0" w:type="auto"/>
            <w:shd w:val="clear" w:color="auto" w:fill="auto"/>
            <w:noWrap/>
            <w:vAlign w:val="center"/>
          </w:tcPr>
          <w:p w14:paraId="38525ADA" w14:textId="77777777" w:rsidR="00956A30" w:rsidRPr="007F2609" w:rsidRDefault="00956A30" w:rsidP="00346178">
            <w:pPr>
              <w:pStyle w:val="TAC"/>
            </w:pPr>
            <w:r w:rsidRPr="007F2609">
              <w:t>126</w:t>
            </w:r>
          </w:p>
        </w:tc>
        <w:tc>
          <w:tcPr>
            <w:tcW w:w="0" w:type="auto"/>
            <w:shd w:val="clear" w:color="auto" w:fill="auto"/>
            <w:noWrap/>
            <w:vAlign w:val="center"/>
          </w:tcPr>
          <w:p w14:paraId="4A74359C" w14:textId="77777777" w:rsidR="00956A30" w:rsidRPr="007F2609" w:rsidRDefault="00956A30" w:rsidP="00346178">
            <w:pPr>
              <w:pStyle w:val="TAC"/>
            </w:pPr>
            <w:r w:rsidRPr="007F2609">
              <w:t>2069</w:t>
            </w:r>
          </w:p>
        </w:tc>
        <w:tc>
          <w:tcPr>
            <w:tcW w:w="0" w:type="auto"/>
            <w:shd w:val="clear" w:color="auto" w:fill="auto"/>
            <w:noWrap/>
            <w:vAlign w:val="center"/>
          </w:tcPr>
          <w:p w14:paraId="67398866" w14:textId="77777777" w:rsidR="00956A30" w:rsidRPr="007F2609" w:rsidRDefault="00956A30" w:rsidP="00346178">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346178">
            <w:pPr>
              <w:pStyle w:val="TAC"/>
            </w:pPr>
            <w:r w:rsidRPr="007F2609">
              <w:t>16</w:t>
            </w:r>
          </w:p>
        </w:tc>
        <w:tc>
          <w:tcPr>
            <w:tcW w:w="0" w:type="auto"/>
            <w:shd w:val="clear" w:color="auto" w:fill="auto"/>
            <w:noWrap/>
            <w:vAlign w:val="center"/>
            <w:hideMark/>
          </w:tcPr>
          <w:p w14:paraId="6B09E008" w14:textId="77777777" w:rsidR="00956A30" w:rsidRPr="007F2609" w:rsidRDefault="00956A30" w:rsidP="00346178">
            <w:pPr>
              <w:pStyle w:val="TAC"/>
            </w:pPr>
            <w:r w:rsidRPr="007F2609">
              <w:t>367</w:t>
            </w:r>
          </w:p>
        </w:tc>
        <w:tc>
          <w:tcPr>
            <w:tcW w:w="0" w:type="auto"/>
            <w:shd w:val="clear" w:color="auto" w:fill="auto"/>
            <w:noWrap/>
            <w:vAlign w:val="center"/>
            <w:hideMark/>
          </w:tcPr>
          <w:p w14:paraId="74E48D1D" w14:textId="77777777" w:rsidR="00956A30" w:rsidRPr="007F2609" w:rsidRDefault="00956A30" w:rsidP="00346178">
            <w:pPr>
              <w:pStyle w:val="TAC"/>
            </w:pPr>
            <w:r w:rsidRPr="007F2609">
              <w:t>159</w:t>
            </w:r>
          </w:p>
        </w:tc>
        <w:tc>
          <w:tcPr>
            <w:tcW w:w="0" w:type="auto"/>
            <w:shd w:val="clear" w:color="auto" w:fill="auto"/>
            <w:noWrap/>
            <w:vAlign w:val="center"/>
          </w:tcPr>
          <w:p w14:paraId="7F067543" w14:textId="77777777" w:rsidR="00956A30" w:rsidRPr="007F2609" w:rsidRDefault="00956A30" w:rsidP="00346178">
            <w:pPr>
              <w:pStyle w:val="TAC"/>
            </w:pPr>
            <w:r w:rsidRPr="007F2609">
              <w:t>53</w:t>
            </w:r>
          </w:p>
        </w:tc>
        <w:tc>
          <w:tcPr>
            <w:tcW w:w="0" w:type="auto"/>
            <w:shd w:val="clear" w:color="auto" w:fill="auto"/>
            <w:noWrap/>
            <w:vAlign w:val="center"/>
          </w:tcPr>
          <w:p w14:paraId="35CD828D" w14:textId="77777777" w:rsidR="00956A30" w:rsidRPr="007F2609" w:rsidRDefault="00956A30" w:rsidP="00346178">
            <w:pPr>
              <w:pStyle w:val="TAC"/>
            </w:pPr>
            <w:r w:rsidRPr="007F2609">
              <w:t>967</w:t>
            </w:r>
          </w:p>
        </w:tc>
        <w:tc>
          <w:tcPr>
            <w:tcW w:w="0" w:type="auto"/>
            <w:shd w:val="clear" w:color="auto" w:fill="auto"/>
            <w:noWrap/>
            <w:vAlign w:val="center"/>
          </w:tcPr>
          <w:p w14:paraId="281634C4" w14:textId="77777777" w:rsidR="00956A30" w:rsidRPr="007F2609" w:rsidRDefault="00956A30" w:rsidP="00346178">
            <w:pPr>
              <w:pStyle w:val="TAC"/>
            </w:pPr>
            <w:r w:rsidRPr="007F2609">
              <w:t>738</w:t>
            </w:r>
          </w:p>
        </w:tc>
        <w:tc>
          <w:tcPr>
            <w:tcW w:w="0" w:type="auto"/>
            <w:shd w:val="clear" w:color="auto" w:fill="auto"/>
            <w:noWrap/>
            <w:vAlign w:val="center"/>
          </w:tcPr>
          <w:p w14:paraId="76F2F900" w14:textId="77777777" w:rsidR="00956A30" w:rsidRPr="007F2609" w:rsidRDefault="00956A30" w:rsidP="00346178">
            <w:pPr>
              <w:pStyle w:val="TAC"/>
            </w:pPr>
            <w:r w:rsidRPr="007F2609">
              <w:t>90</w:t>
            </w:r>
          </w:p>
        </w:tc>
        <w:tc>
          <w:tcPr>
            <w:tcW w:w="0" w:type="auto"/>
            <w:shd w:val="clear" w:color="auto" w:fill="auto"/>
            <w:noWrap/>
            <w:vAlign w:val="center"/>
          </w:tcPr>
          <w:p w14:paraId="62475EDF" w14:textId="77777777" w:rsidR="00956A30" w:rsidRPr="007F2609" w:rsidRDefault="00956A30" w:rsidP="00346178">
            <w:pPr>
              <w:pStyle w:val="TAC"/>
            </w:pPr>
            <w:r w:rsidRPr="007F2609">
              <w:t>1533</w:t>
            </w:r>
          </w:p>
        </w:tc>
        <w:tc>
          <w:tcPr>
            <w:tcW w:w="0" w:type="auto"/>
            <w:shd w:val="clear" w:color="auto" w:fill="auto"/>
            <w:noWrap/>
            <w:vAlign w:val="center"/>
          </w:tcPr>
          <w:p w14:paraId="670F842D" w14:textId="77777777" w:rsidR="00956A30" w:rsidRPr="007F2609" w:rsidRDefault="00956A30" w:rsidP="00346178">
            <w:pPr>
              <w:pStyle w:val="TAC"/>
            </w:pPr>
            <w:r w:rsidRPr="007F2609">
              <w:t>1370</w:t>
            </w:r>
          </w:p>
        </w:tc>
        <w:tc>
          <w:tcPr>
            <w:tcW w:w="0" w:type="auto"/>
            <w:shd w:val="clear" w:color="auto" w:fill="auto"/>
            <w:noWrap/>
            <w:vAlign w:val="center"/>
          </w:tcPr>
          <w:p w14:paraId="594E9327" w14:textId="77777777" w:rsidR="00956A30" w:rsidRPr="007F2609" w:rsidRDefault="00956A30" w:rsidP="00346178">
            <w:pPr>
              <w:pStyle w:val="TAC"/>
            </w:pPr>
            <w:r w:rsidRPr="007F2609">
              <w:t>127</w:t>
            </w:r>
          </w:p>
        </w:tc>
        <w:tc>
          <w:tcPr>
            <w:tcW w:w="0" w:type="auto"/>
            <w:shd w:val="clear" w:color="auto" w:fill="auto"/>
            <w:noWrap/>
            <w:vAlign w:val="center"/>
          </w:tcPr>
          <w:p w14:paraId="36703315" w14:textId="77777777" w:rsidR="00956A30" w:rsidRPr="007F2609" w:rsidRDefault="00956A30" w:rsidP="00346178">
            <w:pPr>
              <w:pStyle w:val="TAC"/>
            </w:pPr>
            <w:r w:rsidRPr="007F2609">
              <w:t>2084</w:t>
            </w:r>
          </w:p>
        </w:tc>
        <w:tc>
          <w:tcPr>
            <w:tcW w:w="0" w:type="auto"/>
            <w:shd w:val="clear" w:color="auto" w:fill="auto"/>
            <w:noWrap/>
            <w:vAlign w:val="center"/>
          </w:tcPr>
          <w:p w14:paraId="09648666" w14:textId="77777777" w:rsidR="00956A30" w:rsidRPr="007F2609" w:rsidRDefault="00956A30" w:rsidP="00346178">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346178">
            <w:pPr>
              <w:pStyle w:val="TAC"/>
            </w:pPr>
            <w:r w:rsidRPr="007F2609">
              <w:t>17</w:t>
            </w:r>
          </w:p>
        </w:tc>
        <w:tc>
          <w:tcPr>
            <w:tcW w:w="0" w:type="auto"/>
            <w:shd w:val="clear" w:color="auto" w:fill="auto"/>
            <w:noWrap/>
            <w:vAlign w:val="center"/>
            <w:hideMark/>
          </w:tcPr>
          <w:p w14:paraId="7FCD4BBD" w14:textId="77777777" w:rsidR="00956A30" w:rsidRPr="007F2609" w:rsidRDefault="00956A30" w:rsidP="00346178">
            <w:pPr>
              <w:pStyle w:val="TAC"/>
            </w:pPr>
            <w:r w:rsidRPr="007F2609">
              <w:t>384</w:t>
            </w:r>
          </w:p>
        </w:tc>
        <w:tc>
          <w:tcPr>
            <w:tcW w:w="0" w:type="auto"/>
            <w:shd w:val="clear" w:color="auto" w:fill="auto"/>
            <w:noWrap/>
            <w:vAlign w:val="center"/>
            <w:hideMark/>
          </w:tcPr>
          <w:p w14:paraId="01DF874D" w14:textId="77777777" w:rsidR="00956A30" w:rsidRPr="007F2609" w:rsidRDefault="00956A30" w:rsidP="00346178">
            <w:pPr>
              <w:pStyle w:val="TAC"/>
            </w:pPr>
            <w:r w:rsidRPr="007F2609">
              <w:t>173</w:t>
            </w:r>
          </w:p>
        </w:tc>
        <w:tc>
          <w:tcPr>
            <w:tcW w:w="0" w:type="auto"/>
            <w:shd w:val="clear" w:color="auto" w:fill="auto"/>
            <w:noWrap/>
            <w:vAlign w:val="center"/>
          </w:tcPr>
          <w:p w14:paraId="77564F57" w14:textId="77777777" w:rsidR="00956A30" w:rsidRPr="007F2609" w:rsidRDefault="00956A30" w:rsidP="00346178">
            <w:pPr>
              <w:pStyle w:val="TAC"/>
            </w:pPr>
            <w:r w:rsidRPr="007F2609">
              <w:t>54</w:t>
            </w:r>
          </w:p>
        </w:tc>
        <w:tc>
          <w:tcPr>
            <w:tcW w:w="0" w:type="auto"/>
            <w:shd w:val="clear" w:color="auto" w:fill="auto"/>
            <w:noWrap/>
            <w:vAlign w:val="center"/>
          </w:tcPr>
          <w:p w14:paraId="452EA98E" w14:textId="77777777" w:rsidR="00956A30" w:rsidRPr="007F2609" w:rsidRDefault="00956A30" w:rsidP="00346178">
            <w:pPr>
              <w:pStyle w:val="TAC"/>
            </w:pPr>
            <w:r w:rsidRPr="007F2609">
              <w:t>983</w:t>
            </w:r>
          </w:p>
        </w:tc>
        <w:tc>
          <w:tcPr>
            <w:tcW w:w="0" w:type="auto"/>
            <w:shd w:val="clear" w:color="auto" w:fill="auto"/>
            <w:noWrap/>
            <w:vAlign w:val="center"/>
          </w:tcPr>
          <w:p w14:paraId="2A2B7B30" w14:textId="77777777" w:rsidR="00956A30" w:rsidRPr="007F2609" w:rsidRDefault="00956A30" w:rsidP="00346178">
            <w:pPr>
              <w:pStyle w:val="TAC"/>
            </w:pPr>
            <w:r w:rsidRPr="007F2609">
              <w:t>755</w:t>
            </w:r>
          </w:p>
        </w:tc>
        <w:tc>
          <w:tcPr>
            <w:tcW w:w="0" w:type="auto"/>
            <w:shd w:val="clear" w:color="auto" w:fill="auto"/>
            <w:noWrap/>
            <w:vAlign w:val="center"/>
          </w:tcPr>
          <w:p w14:paraId="6121A8AB" w14:textId="77777777" w:rsidR="00956A30" w:rsidRPr="007F2609" w:rsidRDefault="00956A30" w:rsidP="00346178">
            <w:pPr>
              <w:pStyle w:val="TAC"/>
            </w:pPr>
            <w:r w:rsidRPr="007F2609">
              <w:t>91</w:t>
            </w:r>
          </w:p>
        </w:tc>
        <w:tc>
          <w:tcPr>
            <w:tcW w:w="0" w:type="auto"/>
            <w:shd w:val="clear" w:color="auto" w:fill="auto"/>
            <w:noWrap/>
            <w:vAlign w:val="center"/>
          </w:tcPr>
          <w:p w14:paraId="635085DB" w14:textId="77777777" w:rsidR="00956A30" w:rsidRPr="007F2609" w:rsidRDefault="00956A30" w:rsidP="00346178">
            <w:pPr>
              <w:pStyle w:val="TAC"/>
            </w:pPr>
            <w:r w:rsidRPr="007F2609">
              <w:t>1548</w:t>
            </w:r>
          </w:p>
        </w:tc>
        <w:tc>
          <w:tcPr>
            <w:tcW w:w="0" w:type="auto"/>
            <w:shd w:val="clear" w:color="auto" w:fill="auto"/>
            <w:noWrap/>
            <w:vAlign w:val="center"/>
          </w:tcPr>
          <w:p w14:paraId="232C0551" w14:textId="77777777" w:rsidR="00956A30" w:rsidRPr="007F2609" w:rsidRDefault="00956A30" w:rsidP="00346178">
            <w:pPr>
              <w:pStyle w:val="TAC"/>
            </w:pPr>
            <w:r w:rsidRPr="007F2609">
              <w:t>1387</w:t>
            </w:r>
          </w:p>
        </w:tc>
        <w:tc>
          <w:tcPr>
            <w:tcW w:w="0" w:type="auto"/>
            <w:shd w:val="clear" w:color="auto" w:fill="auto"/>
            <w:noWrap/>
            <w:vAlign w:val="center"/>
          </w:tcPr>
          <w:p w14:paraId="6AD4B756" w14:textId="77777777" w:rsidR="00956A30" w:rsidRPr="007F2609" w:rsidRDefault="00956A30" w:rsidP="00346178">
            <w:pPr>
              <w:pStyle w:val="TAC"/>
            </w:pPr>
            <w:r w:rsidRPr="007F2609">
              <w:t>128</w:t>
            </w:r>
          </w:p>
        </w:tc>
        <w:tc>
          <w:tcPr>
            <w:tcW w:w="0" w:type="auto"/>
            <w:shd w:val="clear" w:color="auto" w:fill="auto"/>
            <w:noWrap/>
            <w:vAlign w:val="center"/>
          </w:tcPr>
          <w:p w14:paraId="7D8A3FF2" w14:textId="77777777" w:rsidR="00956A30" w:rsidRPr="007F2609" w:rsidRDefault="00956A30" w:rsidP="00346178">
            <w:pPr>
              <w:pStyle w:val="TAC"/>
            </w:pPr>
            <w:r w:rsidRPr="007F2609">
              <w:t>2099</w:t>
            </w:r>
          </w:p>
        </w:tc>
        <w:tc>
          <w:tcPr>
            <w:tcW w:w="0" w:type="auto"/>
            <w:shd w:val="clear" w:color="auto" w:fill="auto"/>
            <w:noWrap/>
            <w:vAlign w:val="center"/>
          </w:tcPr>
          <w:p w14:paraId="3BC421B9" w14:textId="77777777" w:rsidR="00956A30" w:rsidRPr="007F2609" w:rsidRDefault="00956A30" w:rsidP="00346178">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346178">
            <w:pPr>
              <w:pStyle w:val="TAC"/>
            </w:pPr>
            <w:r w:rsidRPr="007F2609">
              <w:t>18</w:t>
            </w:r>
          </w:p>
        </w:tc>
        <w:tc>
          <w:tcPr>
            <w:tcW w:w="0" w:type="auto"/>
            <w:shd w:val="clear" w:color="auto" w:fill="auto"/>
            <w:noWrap/>
            <w:vAlign w:val="center"/>
            <w:hideMark/>
          </w:tcPr>
          <w:p w14:paraId="661B4AA0" w14:textId="77777777" w:rsidR="00956A30" w:rsidRPr="007F2609" w:rsidRDefault="00956A30" w:rsidP="00346178">
            <w:pPr>
              <w:pStyle w:val="TAC"/>
            </w:pPr>
            <w:r w:rsidRPr="007F2609">
              <w:t>401</w:t>
            </w:r>
          </w:p>
        </w:tc>
        <w:tc>
          <w:tcPr>
            <w:tcW w:w="0" w:type="auto"/>
            <w:shd w:val="clear" w:color="auto" w:fill="auto"/>
            <w:noWrap/>
            <w:vAlign w:val="center"/>
            <w:hideMark/>
          </w:tcPr>
          <w:p w14:paraId="400ACD91" w14:textId="77777777" w:rsidR="00956A30" w:rsidRPr="007F2609" w:rsidRDefault="00956A30" w:rsidP="00346178">
            <w:pPr>
              <w:pStyle w:val="TAC"/>
            </w:pPr>
            <w:r w:rsidRPr="007F2609">
              <w:t>187</w:t>
            </w:r>
          </w:p>
        </w:tc>
        <w:tc>
          <w:tcPr>
            <w:tcW w:w="0" w:type="auto"/>
            <w:shd w:val="clear" w:color="auto" w:fill="auto"/>
            <w:noWrap/>
            <w:vAlign w:val="center"/>
          </w:tcPr>
          <w:p w14:paraId="797D0DA9" w14:textId="77777777" w:rsidR="00956A30" w:rsidRPr="007F2609" w:rsidRDefault="00956A30" w:rsidP="00346178">
            <w:pPr>
              <w:pStyle w:val="TAC"/>
            </w:pPr>
            <w:r w:rsidRPr="007F2609">
              <w:t>55</w:t>
            </w:r>
          </w:p>
        </w:tc>
        <w:tc>
          <w:tcPr>
            <w:tcW w:w="0" w:type="auto"/>
            <w:shd w:val="clear" w:color="auto" w:fill="auto"/>
            <w:noWrap/>
            <w:vAlign w:val="center"/>
          </w:tcPr>
          <w:p w14:paraId="4D82125E" w14:textId="77777777" w:rsidR="00956A30" w:rsidRPr="007F2609" w:rsidRDefault="00956A30" w:rsidP="00346178">
            <w:pPr>
              <w:pStyle w:val="TAC"/>
            </w:pPr>
            <w:r w:rsidRPr="007F2609">
              <w:t>998</w:t>
            </w:r>
          </w:p>
        </w:tc>
        <w:tc>
          <w:tcPr>
            <w:tcW w:w="0" w:type="auto"/>
            <w:shd w:val="clear" w:color="auto" w:fill="auto"/>
            <w:noWrap/>
            <w:vAlign w:val="center"/>
          </w:tcPr>
          <w:p w14:paraId="1207714D" w14:textId="77777777" w:rsidR="00956A30" w:rsidRPr="007F2609" w:rsidRDefault="00956A30" w:rsidP="00346178">
            <w:pPr>
              <w:pStyle w:val="TAC"/>
            </w:pPr>
            <w:r w:rsidRPr="007F2609">
              <w:t>771</w:t>
            </w:r>
          </w:p>
        </w:tc>
        <w:tc>
          <w:tcPr>
            <w:tcW w:w="0" w:type="auto"/>
            <w:shd w:val="clear" w:color="auto" w:fill="auto"/>
            <w:noWrap/>
            <w:vAlign w:val="center"/>
          </w:tcPr>
          <w:p w14:paraId="42923F95" w14:textId="77777777" w:rsidR="00956A30" w:rsidRPr="007F2609" w:rsidRDefault="00956A30" w:rsidP="00346178">
            <w:pPr>
              <w:pStyle w:val="TAC"/>
            </w:pPr>
            <w:r w:rsidRPr="007F2609">
              <w:t>92</w:t>
            </w:r>
          </w:p>
        </w:tc>
        <w:tc>
          <w:tcPr>
            <w:tcW w:w="0" w:type="auto"/>
            <w:shd w:val="clear" w:color="auto" w:fill="auto"/>
            <w:noWrap/>
            <w:vAlign w:val="center"/>
          </w:tcPr>
          <w:p w14:paraId="7F9E2233" w14:textId="77777777" w:rsidR="00956A30" w:rsidRPr="007F2609" w:rsidRDefault="00956A30" w:rsidP="00346178">
            <w:pPr>
              <w:pStyle w:val="TAC"/>
            </w:pPr>
            <w:r w:rsidRPr="007F2609">
              <w:t>1563</w:t>
            </w:r>
          </w:p>
        </w:tc>
        <w:tc>
          <w:tcPr>
            <w:tcW w:w="0" w:type="auto"/>
            <w:shd w:val="clear" w:color="auto" w:fill="auto"/>
            <w:noWrap/>
            <w:vAlign w:val="center"/>
          </w:tcPr>
          <w:p w14:paraId="7092EE05" w14:textId="77777777" w:rsidR="00956A30" w:rsidRPr="007F2609" w:rsidRDefault="00956A30" w:rsidP="00346178">
            <w:pPr>
              <w:pStyle w:val="TAC"/>
            </w:pPr>
            <w:r w:rsidRPr="007F2609">
              <w:t>1405</w:t>
            </w:r>
          </w:p>
        </w:tc>
        <w:tc>
          <w:tcPr>
            <w:tcW w:w="0" w:type="auto"/>
            <w:shd w:val="clear" w:color="auto" w:fill="auto"/>
            <w:noWrap/>
            <w:vAlign w:val="center"/>
          </w:tcPr>
          <w:p w14:paraId="4FC21A72" w14:textId="77777777" w:rsidR="00956A30" w:rsidRPr="007F2609" w:rsidRDefault="00956A30" w:rsidP="00346178">
            <w:pPr>
              <w:pStyle w:val="TAC"/>
            </w:pPr>
            <w:r w:rsidRPr="007F2609">
              <w:t>129</w:t>
            </w:r>
          </w:p>
        </w:tc>
        <w:tc>
          <w:tcPr>
            <w:tcW w:w="0" w:type="auto"/>
            <w:shd w:val="clear" w:color="auto" w:fill="auto"/>
            <w:noWrap/>
            <w:vAlign w:val="center"/>
          </w:tcPr>
          <w:p w14:paraId="647D5F27" w14:textId="77777777" w:rsidR="00956A30" w:rsidRPr="007F2609" w:rsidRDefault="00956A30" w:rsidP="00346178">
            <w:pPr>
              <w:pStyle w:val="TAC"/>
            </w:pPr>
            <w:r w:rsidRPr="007F2609">
              <w:t>2114</w:t>
            </w:r>
          </w:p>
        </w:tc>
        <w:tc>
          <w:tcPr>
            <w:tcW w:w="0" w:type="auto"/>
            <w:shd w:val="clear" w:color="auto" w:fill="auto"/>
            <w:noWrap/>
            <w:vAlign w:val="center"/>
          </w:tcPr>
          <w:p w14:paraId="38B84FE8" w14:textId="77777777" w:rsidR="00956A30" w:rsidRPr="007F2609" w:rsidRDefault="00956A30" w:rsidP="00346178">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346178">
            <w:pPr>
              <w:pStyle w:val="TAC"/>
            </w:pPr>
            <w:r w:rsidRPr="007F2609">
              <w:t>19</w:t>
            </w:r>
          </w:p>
        </w:tc>
        <w:tc>
          <w:tcPr>
            <w:tcW w:w="0" w:type="auto"/>
            <w:shd w:val="clear" w:color="auto" w:fill="auto"/>
            <w:noWrap/>
            <w:vAlign w:val="center"/>
            <w:hideMark/>
          </w:tcPr>
          <w:p w14:paraId="43DA4D6F" w14:textId="77777777" w:rsidR="00956A30" w:rsidRPr="007F2609" w:rsidRDefault="00956A30" w:rsidP="00346178">
            <w:pPr>
              <w:pStyle w:val="TAC"/>
            </w:pPr>
            <w:r w:rsidRPr="007F2609">
              <w:t>419</w:t>
            </w:r>
          </w:p>
        </w:tc>
        <w:tc>
          <w:tcPr>
            <w:tcW w:w="0" w:type="auto"/>
            <w:shd w:val="clear" w:color="auto" w:fill="auto"/>
            <w:noWrap/>
            <w:vAlign w:val="center"/>
            <w:hideMark/>
          </w:tcPr>
          <w:p w14:paraId="28D968CD" w14:textId="77777777" w:rsidR="00956A30" w:rsidRPr="007F2609" w:rsidRDefault="00956A30" w:rsidP="00346178">
            <w:pPr>
              <w:pStyle w:val="TAC"/>
            </w:pPr>
            <w:r w:rsidRPr="007F2609">
              <w:t>201</w:t>
            </w:r>
          </w:p>
        </w:tc>
        <w:tc>
          <w:tcPr>
            <w:tcW w:w="0" w:type="auto"/>
            <w:shd w:val="clear" w:color="auto" w:fill="auto"/>
            <w:noWrap/>
            <w:vAlign w:val="center"/>
          </w:tcPr>
          <w:p w14:paraId="37965345" w14:textId="77777777" w:rsidR="00956A30" w:rsidRPr="007F2609" w:rsidRDefault="00956A30" w:rsidP="00346178">
            <w:pPr>
              <w:pStyle w:val="TAC"/>
            </w:pPr>
            <w:r w:rsidRPr="007F2609">
              <w:t>56</w:t>
            </w:r>
          </w:p>
        </w:tc>
        <w:tc>
          <w:tcPr>
            <w:tcW w:w="0" w:type="auto"/>
            <w:shd w:val="clear" w:color="auto" w:fill="auto"/>
            <w:noWrap/>
            <w:vAlign w:val="center"/>
          </w:tcPr>
          <w:p w14:paraId="1D054CE5" w14:textId="77777777" w:rsidR="00956A30" w:rsidRPr="007F2609" w:rsidRDefault="00956A30" w:rsidP="00346178">
            <w:pPr>
              <w:pStyle w:val="TAC"/>
            </w:pPr>
            <w:r w:rsidRPr="007F2609">
              <w:t>1014</w:t>
            </w:r>
          </w:p>
        </w:tc>
        <w:tc>
          <w:tcPr>
            <w:tcW w:w="0" w:type="auto"/>
            <w:shd w:val="clear" w:color="auto" w:fill="auto"/>
            <w:noWrap/>
            <w:vAlign w:val="center"/>
          </w:tcPr>
          <w:p w14:paraId="6F63A3F6" w14:textId="77777777" w:rsidR="00956A30" w:rsidRPr="007F2609" w:rsidRDefault="00956A30" w:rsidP="00346178">
            <w:pPr>
              <w:pStyle w:val="TAC"/>
            </w:pPr>
            <w:r w:rsidRPr="007F2609">
              <w:t>788</w:t>
            </w:r>
          </w:p>
        </w:tc>
        <w:tc>
          <w:tcPr>
            <w:tcW w:w="0" w:type="auto"/>
            <w:shd w:val="clear" w:color="auto" w:fill="auto"/>
            <w:noWrap/>
            <w:vAlign w:val="center"/>
          </w:tcPr>
          <w:p w14:paraId="5C960C1A" w14:textId="77777777" w:rsidR="00956A30" w:rsidRPr="007F2609" w:rsidRDefault="00956A30" w:rsidP="00346178">
            <w:pPr>
              <w:pStyle w:val="TAC"/>
            </w:pPr>
            <w:r w:rsidRPr="007F2609">
              <w:t>93</w:t>
            </w:r>
          </w:p>
        </w:tc>
        <w:tc>
          <w:tcPr>
            <w:tcW w:w="0" w:type="auto"/>
            <w:shd w:val="clear" w:color="auto" w:fill="auto"/>
            <w:noWrap/>
            <w:vAlign w:val="center"/>
          </w:tcPr>
          <w:p w14:paraId="035B257B" w14:textId="77777777" w:rsidR="00956A30" w:rsidRPr="007F2609" w:rsidRDefault="00956A30" w:rsidP="00346178">
            <w:pPr>
              <w:pStyle w:val="TAC"/>
            </w:pPr>
            <w:r w:rsidRPr="007F2609">
              <w:t>1578</w:t>
            </w:r>
          </w:p>
        </w:tc>
        <w:tc>
          <w:tcPr>
            <w:tcW w:w="0" w:type="auto"/>
            <w:shd w:val="clear" w:color="auto" w:fill="auto"/>
            <w:noWrap/>
            <w:vAlign w:val="center"/>
          </w:tcPr>
          <w:p w14:paraId="5AB97F9A" w14:textId="77777777" w:rsidR="00956A30" w:rsidRPr="007F2609" w:rsidRDefault="00956A30" w:rsidP="00346178">
            <w:pPr>
              <w:pStyle w:val="TAC"/>
            </w:pPr>
            <w:r w:rsidRPr="007F2609">
              <w:t>1422</w:t>
            </w:r>
          </w:p>
        </w:tc>
        <w:tc>
          <w:tcPr>
            <w:tcW w:w="0" w:type="auto"/>
            <w:shd w:val="clear" w:color="auto" w:fill="auto"/>
            <w:noWrap/>
            <w:vAlign w:val="center"/>
          </w:tcPr>
          <w:p w14:paraId="19611F53" w14:textId="77777777" w:rsidR="00956A30" w:rsidRPr="007F2609" w:rsidRDefault="00956A30" w:rsidP="00346178">
            <w:pPr>
              <w:pStyle w:val="TAC"/>
            </w:pPr>
            <w:r w:rsidRPr="007F2609">
              <w:t>130</w:t>
            </w:r>
          </w:p>
        </w:tc>
        <w:tc>
          <w:tcPr>
            <w:tcW w:w="0" w:type="auto"/>
            <w:shd w:val="clear" w:color="auto" w:fill="auto"/>
            <w:noWrap/>
            <w:vAlign w:val="center"/>
          </w:tcPr>
          <w:p w14:paraId="3DFB679A" w14:textId="77777777" w:rsidR="00956A30" w:rsidRPr="007F2609" w:rsidRDefault="00956A30" w:rsidP="00346178">
            <w:pPr>
              <w:pStyle w:val="TAC"/>
            </w:pPr>
            <w:r w:rsidRPr="007F2609">
              <w:t>2128</w:t>
            </w:r>
          </w:p>
        </w:tc>
        <w:tc>
          <w:tcPr>
            <w:tcW w:w="0" w:type="auto"/>
            <w:shd w:val="clear" w:color="auto" w:fill="auto"/>
            <w:noWrap/>
            <w:vAlign w:val="center"/>
          </w:tcPr>
          <w:p w14:paraId="70C25E7A" w14:textId="77777777" w:rsidR="00956A30" w:rsidRPr="007F2609" w:rsidRDefault="00956A30" w:rsidP="00346178">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346178">
            <w:pPr>
              <w:pStyle w:val="TAC"/>
            </w:pPr>
            <w:r w:rsidRPr="007F2609">
              <w:t>20</w:t>
            </w:r>
          </w:p>
        </w:tc>
        <w:tc>
          <w:tcPr>
            <w:tcW w:w="0" w:type="auto"/>
            <w:shd w:val="clear" w:color="auto" w:fill="auto"/>
            <w:noWrap/>
            <w:vAlign w:val="center"/>
            <w:hideMark/>
          </w:tcPr>
          <w:p w14:paraId="73AE8EC0" w14:textId="77777777" w:rsidR="00956A30" w:rsidRPr="007F2609" w:rsidRDefault="00956A30" w:rsidP="00346178">
            <w:pPr>
              <w:pStyle w:val="TAC"/>
            </w:pPr>
            <w:r w:rsidRPr="007F2609">
              <w:t>436</w:t>
            </w:r>
          </w:p>
        </w:tc>
        <w:tc>
          <w:tcPr>
            <w:tcW w:w="0" w:type="auto"/>
            <w:shd w:val="clear" w:color="auto" w:fill="auto"/>
            <w:noWrap/>
            <w:vAlign w:val="center"/>
            <w:hideMark/>
          </w:tcPr>
          <w:p w14:paraId="0AA74D7F" w14:textId="77777777" w:rsidR="00956A30" w:rsidRPr="007F2609" w:rsidRDefault="00956A30" w:rsidP="00346178">
            <w:pPr>
              <w:pStyle w:val="TAC"/>
            </w:pPr>
            <w:r w:rsidRPr="007F2609">
              <w:t>216</w:t>
            </w:r>
          </w:p>
        </w:tc>
        <w:tc>
          <w:tcPr>
            <w:tcW w:w="0" w:type="auto"/>
            <w:shd w:val="clear" w:color="auto" w:fill="auto"/>
            <w:noWrap/>
            <w:vAlign w:val="center"/>
          </w:tcPr>
          <w:p w14:paraId="4F54AA6C" w14:textId="77777777" w:rsidR="00956A30" w:rsidRPr="007F2609" w:rsidRDefault="00956A30" w:rsidP="00346178">
            <w:pPr>
              <w:pStyle w:val="TAC"/>
            </w:pPr>
            <w:r w:rsidRPr="007F2609">
              <w:t>57</w:t>
            </w:r>
          </w:p>
        </w:tc>
        <w:tc>
          <w:tcPr>
            <w:tcW w:w="0" w:type="auto"/>
            <w:shd w:val="clear" w:color="auto" w:fill="auto"/>
            <w:noWrap/>
            <w:vAlign w:val="center"/>
          </w:tcPr>
          <w:p w14:paraId="7E1ACE4B" w14:textId="77777777" w:rsidR="00956A30" w:rsidRPr="007F2609" w:rsidRDefault="00956A30" w:rsidP="00346178">
            <w:pPr>
              <w:pStyle w:val="TAC"/>
            </w:pPr>
            <w:r w:rsidRPr="007F2609">
              <w:t>1029</w:t>
            </w:r>
          </w:p>
        </w:tc>
        <w:tc>
          <w:tcPr>
            <w:tcW w:w="0" w:type="auto"/>
            <w:shd w:val="clear" w:color="auto" w:fill="auto"/>
            <w:noWrap/>
            <w:vAlign w:val="center"/>
          </w:tcPr>
          <w:p w14:paraId="65690403" w14:textId="77777777" w:rsidR="00956A30" w:rsidRPr="007F2609" w:rsidRDefault="00956A30" w:rsidP="00346178">
            <w:pPr>
              <w:pStyle w:val="TAC"/>
            </w:pPr>
            <w:r w:rsidRPr="007F2609">
              <w:t>805</w:t>
            </w:r>
          </w:p>
        </w:tc>
        <w:tc>
          <w:tcPr>
            <w:tcW w:w="0" w:type="auto"/>
            <w:shd w:val="clear" w:color="auto" w:fill="auto"/>
            <w:noWrap/>
            <w:vAlign w:val="center"/>
          </w:tcPr>
          <w:p w14:paraId="08CBCF2B" w14:textId="77777777" w:rsidR="00956A30" w:rsidRPr="007F2609" w:rsidRDefault="00956A30" w:rsidP="00346178">
            <w:pPr>
              <w:pStyle w:val="TAC"/>
            </w:pPr>
            <w:r w:rsidRPr="007F2609">
              <w:t>94</w:t>
            </w:r>
          </w:p>
        </w:tc>
        <w:tc>
          <w:tcPr>
            <w:tcW w:w="0" w:type="auto"/>
            <w:shd w:val="clear" w:color="auto" w:fill="auto"/>
            <w:noWrap/>
            <w:vAlign w:val="center"/>
          </w:tcPr>
          <w:p w14:paraId="0DD76390" w14:textId="77777777" w:rsidR="00956A30" w:rsidRPr="007F2609" w:rsidRDefault="00956A30" w:rsidP="00346178">
            <w:pPr>
              <w:pStyle w:val="TAC"/>
            </w:pPr>
            <w:r w:rsidRPr="007F2609">
              <w:t>1593</w:t>
            </w:r>
          </w:p>
        </w:tc>
        <w:tc>
          <w:tcPr>
            <w:tcW w:w="0" w:type="auto"/>
            <w:shd w:val="clear" w:color="auto" w:fill="auto"/>
            <w:noWrap/>
            <w:vAlign w:val="center"/>
          </w:tcPr>
          <w:p w14:paraId="1B1354F8" w14:textId="77777777" w:rsidR="00956A30" w:rsidRPr="007F2609" w:rsidRDefault="00956A30" w:rsidP="00346178">
            <w:pPr>
              <w:pStyle w:val="TAC"/>
            </w:pPr>
            <w:r w:rsidRPr="007F2609">
              <w:t>1440</w:t>
            </w:r>
          </w:p>
        </w:tc>
        <w:tc>
          <w:tcPr>
            <w:tcW w:w="0" w:type="auto"/>
            <w:shd w:val="clear" w:color="auto" w:fill="auto"/>
            <w:noWrap/>
            <w:vAlign w:val="center"/>
          </w:tcPr>
          <w:p w14:paraId="4FAF76C6" w14:textId="77777777" w:rsidR="00956A30" w:rsidRPr="007F2609" w:rsidRDefault="00956A30" w:rsidP="00346178">
            <w:pPr>
              <w:pStyle w:val="TAC"/>
            </w:pPr>
            <w:r w:rsidRPr="007F2609">
              <w:t>131</w:t>
            </w:r>
          </w:p>
        </w:tc>
        <w:tc>
          <w:tcPr>
            <w:tcW w:w="0" w:type="auto"/>
            <w:shd w:val="clear" w:color="auto" w:fill="auto"/>
            <w:noWrap/>
            <w:vAlign w:val="center"/>
          </w:tcPr>
          <w:p w14:paraId="196C6B1D" w14:textId="77777777" w:rsidR="00956A30" w:rsidRPr="007F2609" w:rsidRDefault="00956A30" w:rsidP="00346178">
            <w:pPr>
              <w:pStyle w:val="TAC"/>
            </w:pPr>
            <w:r w:rsidRPr="007F2609">
              <w:t>2143</w:t>
            </w:r>
          </w:p>
        </w:tc>
        <w:tc>
          <w:tcPr>
            <w:tcW w:w="0" w:type="auto"/>
            <w:shd w:val="clear" w:color="auto" w:fill="auto"/>
            <w:noWrap/>
            <w:vAlign w:val="center"/>
          </w:tcPr>
          <w:p w14:paraId="6F560190" w14:textId="77777777" w:rsidR="00956A30" w:rsidRPr="007F2609" w:rsidRDefault="00956A30" w:rsidP="00346178">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346178">
            <w:pPr>
              <w:pStyle w:val="TAC"/>
            </w:pPr>
            <w:r w:rsidRPr="007F2609">
              <w:t>21</w:t>
            </w:r>
          </w:p>
        </w:tc>
        <w:tc>
          <w:tcPr>
            <w:tcW w:w="0" w:type="auto"/>
            <w:shd w:val="clear" w:color="auto" w:fill="auto"/>
            <w:noWrap/>
            <w:vAlign w:val="center"/>
            <w:hideMark/>
          </w:tcPr>
          <w:p w14:paraId="5AAB5790" w14:textId="77777777" w:rsidR="00956A30" w:rsidRPr="007F2609" w:rsidRDefault="00956A30" w:rsidP="00346178">
            <w:pPr>
              <w:pStyle w:val="TAC"/>
            </w:pPr>
            <w:r w:rsidRPr="007F2609">
              <w:t>453</w:t>
            </w:r>
          </w:p>
        </w:tc>
        <w:tc>
          <w:tcPr>
            <w:tcW w:w="0" w:type="auto"/>
            <w:shd w:val="clear" w:color="auto" w:fill="auto"/>
            <w:noWrap/>
            <w:vAlign w:val="center"/>
            <w:hideMark/>
          </w:tcPr>
          <w:p w14:paraId="7A4B051A" w14:textId="77777777" w:rsidR="00956A30" w:rsidRPr="007F2609" w:rsidRDefault="00956A30" w:rsidP="00346178">
            <w:pPr>
              <w:pStyle w:val="TAC"/>
            </w:pPr>
            <w:r w:rsidRPr="007F2609">
              <w:t>230</w:t>
            </w:r>
          </w:p>
        </w:tc>
        <w:tc>
          <w:tcPr>
            <w:tcW w:w="0" w:type="auto"/>
            <w:shd w:val="clear" w:color="auto" w:fill="auto"/>
            <w:noWrap/>
            <w:vAlign w:val="center"/>
          </w:tcPr>
          <w:p w14:paraId="2B0FB5D3" w14:textId="77777777" w:rsidR="00956A30" w:rsidRPr="007F2609" w:rsidRDefault="00956A30" w:rsidP="00346178">
            <w:pPr>
              <w:pStyle w:val="TAC"/>
            </w:pPr>
            <w:r w:rsidRPr="007F2609">
              <w:t>58</w:t>
            </w:r>
          </w:p>
        </w:tc>
        <w:tc>
          <w:tcPr>
            <w:tcW w:w="0" w:type="auto"/>
            <w:shd w:val="clear" w:color="auto" w:fill="auto"/>
            <w:noWrap/>
            <w:vAlign w:val="center"/>
          </w:tcPr>
          <w:p w14:paraId="14BF3167" w14:textId="77777777" w:rsidR="00956A30" w:rsidRPr="007F2609" w:rsidRDefault="00956A30" w:rsidP="00346178">
            <w:pPr>
              <w:pStyle w:val="TAC"/>
            </w:pPr>
            <w:r w:rsidRPr="007F2609">
              <w:t>1045</w:t>
            </w:r>
          </w:p>
        </w:tc>
        <w:tc>
          <w:tcPr>
            <w:tcW w:w="0" w:type="auto"/>
            <w:shd w:val="clear" w:color="auto" w:fill="auto"/>
            <w:noWrap/>
            <w:vAlign w:val="center"/>
          </w:tcPr>
          <w:p w14:paraId="05D6F66B" w14:textId="77777777" w:rsidR="00956A30" w:rsidRPr="007F2609" w:rsidRDefault="00956A30" w:rsidP="00346178">
            <w:pPr>
              <w:pStyle w:val="TAC"/>
            </w:pPr>
            <w:r w:rsidRPr="007F2609">
              <w:t>822</w:t>
            </w:r>
          </w:p>
        </w:tc>
        <w:tc>
          <w:tcPr>
            <w:tcW w:w="0" w:type="auto"/>
            <w:shd w:val="clear" w:color="auto" w:fill="auto"/>
            <w:noWrap/>
            <w:vAlign w:val="center"/>
          </w:tcPr>
          <w:p w14:paraId="22B80A9D" w14:textId="77777777" w:rsidR="00956A30" w:rsidRPr="007F2609" w:rsidRDefault="00956A30" w:rsidP="00346178">
            <w:pPr>
              <w:pStyle w:val="TAC"/>
            </w:pPr>
            <w:r w:rsidRPr="007F2609">
              <w:t>95</w:t>
            </w:r>
          </w:p>
        </w:tc>
        <w:tc>
          <w:tcPr>
            <w:tcW w:w="0" w:type="auto"/>
            <w:shd w:val="clear" w:color="auto" w:fill="auto"/>
            <w:noWrap/>
            <w:vAlign w:val="center"/>
          </w:tcPr>
          <w:p w14:paraId="097BF52A" w14:textId="77777777" w:rsidR="00956A30" w:rsidRPr="007F2609" w:rsidRDefault="00956A30" w:rsidP="00346178">
            <w:pPr>
              <w:pStyle w:val="TAC"/>
            </w:pPr>
            <w:r w:rsidRPr="007F2609">
              <w:t>1608</w:t>
            </w:r>
          </w:p>
        </w:tc>
        <w:tc>
          <w:tcPr>
            <w:tcW w:w="0" w:type="auto"/>
            <w:shd w:val="clear" w:color="auto" w:fill="auto"/>
            <w:noWrap/>
            <w:vAlign w:val="center"/>
          </w:tcPr>
          <w:p w14:paraId="737914B6" w14:textId="77777777" w:rsidR="00956A30" w:rsidRPr="007F2609" w:rsidRDefault="00956A30" w:rsidP="00346178">
            <w:pPr>
              <w:pStyle w:val="TAC"/>
            </w:pPr>
            <w:r w:rsidRPr="007F2609">
              <w:t>1457</w:t>
            </w:r>
          </w:p>
        </w:tc>
        <w:tc>
          <w:tcPr>
            <w:tcW w:w="0" w:type="auto"/>
            <w:shd w:val="clear" w:color="auto" w:fill="auto"/>
            <w:noWrap/>
            <w:vAlign w:val="center"/>
          </w:tcPr>
          <w:p w14:paraId="071C7CC3" w14:textId="77777777" w:rsidR="00956A30" w:rsidRPr="007F2609" w:rsidRDefault="00956A30" w:rsidP="00346178">
            <w:pPr>
              <w:pStyle w:val="TAC"/>
            </w:pPr>
            <w:r w:rsidRPr="007F2609">
              <w:t>132</w:t>
            </w:r>
          </w:p>
        </w:tc>
        <w:tc>
          <w:tcPr>
            <w:tcW w:w="0" w:type="auto"/>
            <w:shd w:val="clear" w:color="auto" w:fill="auto"/>
            <w:noWrap/>
            <w:vAlign w:val="center"/>
          </w:tcPr>
          <w:p w14:paraId="6AEAF504" w14:textId="77777777" w:rsidR="00956A30" w:rsidRPr="007F2609" w:rsidRDefault="00956A30" w:rsidP="00346178">
            <w:pPr>
              <w:pStyle w:val="TAC"/>
            </w:pPr>
            <w:r w:rsidRPr="007F2609">
              <w:t>2158</w:t>
            </w:r>
          </w:p>
        </w:tc>
        <w:tc>
          <w:tcPr>
            <w:tcW w:w="0" w:type="auto"/>
            <w:shd w:val="clear" w:color="auto" w:fill="auto"/>
            <w:noWrap/>
            <w:vAlign w:val="center"/>
          </w:tcPr>
          <w:p w14:paraId="52C692CA" w14:textId="77777777" w:rsidR="00956A30" w:rsidRPr="007F2609" w:rsidRDefault="00956A30" w:rsidP="00346178">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346178">
            <w:pPr>
              <w:pStyle w:val="TAC"/>
            </w:pPr>
            <w:r w:rsidRPr="007F2609">
              <w:t>22</w:t>
            </w:r>
          </w:p>
        </w:tc>
        <w:tc>
          <w:tcPr>
            <w:tcW w:w="0" w:type="auto"/>
            <w:shd w:val="clear" w:color="auto" w:fill="auto"/>
            <w:noWrap/>
            <w:vAlign w:val="center"/>
            <w:hideMark/>
          </w:tcPr>
          <w:p w14:paraId="77996F5F" w14:textId="77777777" w:rsidR="00956A30" w:rsidRPr="007F2609" w:rsidRDefault="00956A30" w:rsidP="00346178">
            <w:pPr>
              <w:pStyle w:val="TAC"/>
            </w:pPr>
            <w:r w:rsidRPr="007F2609">
              <w:t>469</w:t>
            </w:r>
          </w:p>
        </w:tc>
        <w:tc>
          <w:tcPr>
            <w:tcW w:w="0" w:type="auto"/>
            <w:shd w:val="clear" w:color="auto" w:fill="auto"/>
            <w:noWrap/>
            <w:vAlign w:val="center"/>
            <w:hideMark/>
          </w:tcPr>
          <w:p w14:paraId="54527484" w14:textId="77777777" w:rsidR="00956A30" w:rsidRPr="007F2609" w:rsidRDefault="00956A30" w:rsidP="00346178">
            <w:pPr>
              <w:pStyle w:val="TAC"/>
            </w:pPr>
            <w:r w:rsidRPr="007F2609">
              <w:t>245</w:t>
            </w:r>
          </w:p>
        </w:tc>
        <w:tc>
          <w:tcPr>
            <w:tcW w:w="0" w:type="auto"/>
            <w:shd w:val="clear" w:color="auto" w:fill="auto"/>
            <w:noWrap/>
            <w:vAlign w:val="center"/>
          </w:tcPr>
          <w:p w14:paraId="7A4CC018" w14:textId="77777777" w:rsidR="00956A30" w:rsidRPr="007F2609" w:rsidRDefault="00956A30" w:rsidP="00346178">
            <w:pPr>
              <w:pStyle w:val="TAC"/>
            </w:pPr>
            <w:r w:rsidRPr="007F2609">
              <w:t>59</w:t>
            </w:r>
          </w:p>
        </w:tc>
        <w:tc>
          <w:tcPr>
            <w:tcW w:w="0" w:type="auto"/>
            <w:shd w:val="clear" w:color="auto" w:fill="auto"/>
            <w:noWrap/>
            <w:vAlign w:val="center"/>
          </w:tcPr>
          <w:p w14:paraId="6D72583F" w14:textId="77777777" w:rsidR="00956A30" w:rsidRPr="007F2609" w:rsidRDefault="00956A30" w:rsidP="00346178">
            <w:pPr>
              <w:pStyle w:val="TAC"/>
            </w:pPr>
            <w:r w:rsidRPr="007F2609">
              <w:t>1060</w:t>
            </w:r>
          </w:p>
        </w:tc>
        <w:tc>
          <w:tcPr>
            <w:tcW w:w="0" w:type="auto"/>
            <w:shd w:val="clear" w:color="auto" w:fill="auto"/>
            <w:noWrap/>
            <w:vAlign w:val="center"/>
          </w:tcPr>
          <w:p w14:paraId="56B048B8" w14:textId="77777777" w:rsidR="00956A30" w:rsidRPr="007F2609" w:rsidRDefault="00956A30" w:rsidP="00346178">
            <w:pPr>
              <w:pStyle w:val="TAC"/>
            </w:pPr>
            <w:r w:rsidRPr="007F2609">
              <w:t>838</w:t>
            </w:r>
          </w:p>
        </w:tc>
        <w:tc>
          <w:tcPr>
            <w:tcW w:w="0" w:type="auto"/>
            <w:shd w:val="clear" w:color="auto" w:fill="auto"/>
            <w:noWrap/>
            <w:vAlign w:val="center"/>
          </w:tcPr>
          <w:p w14:paraId="43E2A0F9" w14:textId="77777777" w:rsidR="00956A30" w:rsidRPr="007F2609" w:rsidRDefault="00956A30" w:rsidP="00346178">
            <w:pPr>
              <w:pStyle w:val="TAC"/>
            </w:pPr>
            <w:r w:rsidRPr="007F2609">
              <w:t>96</w:t>
            </w:r>
          </w:p>
        </w:tc>
        <w:tc>
          <w:tcPr>
            <w:tcW w:w="0" w:type="auto"/>
            <w:shd w:val="clear" w:color="auto" w:fill="auto"/>
            <w:noWrap/>
            <w:vAlign w:val="center"/>
          </w:tcPr>
          <w:p w14:paraId="68463A09" w14:textId="77777777" w:rsidR="00956A30" w:rsidRPr="007F2609" w:rsidRDefault="00956A30" w:rsidP="00346178">
            <w:pPr>
              <w:pStyle w:val="TAC"/>
            </w:pPr>
            <w:r w:rsidRPr="007F2609">
              <w:t>1623</w:t>
            </w:r>
          </w:p>
        </w:tc>
        <w:tc>
          <w:tcPr>
            <w:tcW w:w="0" w:type="auto"/>
            <w:shd w:val="clear" w:color="auto" w:fill="auto"/>
            <w:noWrap/>
            <w:vAlign w:val="center"/>
          </w:tcPr>
          <w:p w14:paraId="692D5358" w14:textId="77777777" w:rsidR="00956A30" w:rsidRPr="007F2609" w:rsidRDefault="00956A30" w:rsidP="00346178">
            <w:pPr>
              <w:pStyle w:val="TAC"/>
            </w:pPr>
            <w:r w:rsidRPr="007F2609">
              <w:t>1475</w:t>
            </w:r>
          </w:p>
        </w:tc>
        <w:tc>
          <w:tcPr>
            <w:tcW w:w="0" w:type="auto"/>
            <w:shd w:val="clear" w:color="auto" w:fill="auto"/>
            <w:noWrap/>
            <w:vAlign w:val="center"/>
          </w:tcPr>
          <w:p w14:paraId="0AE33C46" w14:textId="77777777" w:rsidR="00956A30" w:rsidRPr="007F2609" w:rsidRDefault="00956A30" w:rsidP="00346178">
            <w:pPr>
              <w:pStyle w:val="TAC"/>
            </w:pPr>
            <w:r w:rsidRPr="007F2609">
              <w:t>133</w:t>
            </w:r>
          </w:p>
        </w:tc>
        <w:tc>
          <w:tcPr>
            <w:tcW w:w="0" w:type="auto"/>
            <w:shd w:val="clear" w:color="auto" w:fill="auto"/>
            <w:noWrap/>
            <w:vAlign w:val="center"/>
          </w:tcPr>
          <w:p w14:paraId="4A8C1315" w14:textId="77777777" w:rsidR="00956A30" w:rsidRPr="007F2609" w:rsidRDefault="00956A30" w:rsidP="00346178">
            <w:pPr>
              <w:pStyle w:val="TAC"/>
            </w:pPr>
            <w:r w:rsidRPr="007F2609">
              <w:t>2173</w:t>
            </w:r>
          </w:p>
        </w:tc>
        <w:tc>
          <w:tcPr>
            <w:tcW w:w="0" w:type="auto"/>
            <w:shd w:val="clear" w:color="auto" w:fill="auto"/>
            <w:noWrap/>
            <w:vAlign w:val="center"/>
          </w:tcPr>
          <w:p w14:paraId="7AC4FBAB" w14:textId="77777777" w:rsidR="00956A30" w:rsidRPr="007F2609" w:rsidRDefault="00956A30" w:rsidP="00346178">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346178">
            <w:pPr>
              <w:pStyle w:val="TAC"/>
            </w:pPr>
            <w:r w:rsidRPr="007F2609">
              <w:t>23</w:t>
            </w:r>
          </w:p>
        </w:tc>
        <w:tc>
          <w:tcPr>
            <w:tcW w:w="0" w:type="auto"/>
            <w:shd w:val="clear" w:color="auto" w:fill="auto"/>
            <w:noWrap/>
            <w:vAlign w:val="center"/>
            <w:hideMark/>
          </w:tcPr>
          <w:p w14:paraId="4A5B0546" w14:textId="77777777" w:rsidR="00956A30" w:rsidRPr="007F2609" w:rsidRDefault="00956A30" w:rsidP="00346178">
            <w:pPr>
              <w:pStyle w:val="TAC"/>
            </w:pPr>
            <w:r w:rsidRPr="007F2609">
              <w:t>486</w:t>
            </w:r>
          </w:p>
        </w:tc>
        <w:tc>
          <w:tcPr>
            <w:tcW w:w="0" w:type="auto"/>
            <w:shd w:val="clear" w:color="auto" w:fill="auto"/>
            <w:noWrap/>
            <w:vAlign w:val="center"/>
            <w:hideMark/>
          </w:tcPr>
          <w:p w14:paraId="20E61DDB" w14:textId="77777777" w:rsidR="00956A30" w:rsidRPr="007F2609" w:rsidRDefault="00956A30" w:rsidP="00346178">
            <w:pPr>
              <w:pStyle w:val="TAC"/>
            </w:pPr>
            <w:r w:rsidRPr="007F2609">
              <w:t>260</w:t>
            </w:r>
          </w:p>
        </w:tc>
        <w:tc>
          <w:tcPr>
            <w:tcW w:w="0" w:type="auto"/>
            <w:shd w:val="clear" w:color="auto" w:fill="auto"/>
            <w:noWrap/>
            <w:vAlign w:val="center"/>
          </w:tcPr>
          <w:p w14:paraId="371422B7" w14:textId="77777777" w:rsidR="00956A30" w:rsidRPr="007F2609" w:rsidRDefault="00956A30" w:rsidP="00346178">
            <w:pPr>
              <w:pStyle w:val="TAC"/>
            </w:pPr>
            <w:r w:rsidRPr="007F2609">
              <w:t>60</w:t>
            </w:r>
          </w:p>
        </w:tc>
        <w:tc>
          <w:tcPr>
            <w:tcW w:w="0" w:type="auto"/>
            <w:shd w:val="clear" w:color="auto" w:fill="auto"/>
            <w:noWrap/>
            <w:vAlign w:val="center"/>
          </w:tcPr>
          <w:p w14:paraId="1A849D40" w14:textId="77777777" w:rsidR="00956A30" w:rsidRPr="007F2609" w:rsidRDefault="00956A30" w:rsidP="00346178">
            <w:pPr>
              <w:pStyle w:val="TAC"/>
            </w:pPr>
            <w:r w:rsidRPr="007F2609">
              <w:t>1076</w:t>
            </w:r>
          </w:p>
        </w:tc>
        <w:tc>
          <w:tcPr>
            <w:tcW w:w="0" w:type="auto"/>
            <w:shd w:val="clear" w:color="auto" w:fill="auto"/>
            <w:noWrap/>
            <w:vAlign w:val="center"/>
          </w:tcPr>
          <w:p w14:paraId="6C9160C3" w14:textId="77777777" w:rsidR="00956A30" w:rsidRPr="007F2609" w:rsidRDefault="00956A30" w:rsidP="00346178">
            <w:pPr>
              <w:pStyle w:val="TAC"/>
            </w:pPr>
            <w:r w:rsidRPr="007F2609">
              <w:t>855</w:t>
            </w:r>
          </w:p>
        </w:tc>
        <w:tc>
          <w:tcPr>
            <w:tcW w:w="0" w:type="auto"/>
            <w:shd w:val="clear" w:color="auto" w:fill="auto"/>
            <w:noWrap/>
            <w:vAlign w:val="center"/>
          </w:tcPr>
          <w:p w14:paraId="203A01BE" w14:textId="77777777" w:rsidR="00956A30" w:rsidRPr="007F2609" w:rsidRDefault="00956A30" w:rsidP="00346178">
            <w:pPr>
              <w:pStyle w:val="TAC"/>
            </w:pPr>
            <w:r w:rsidRPr="007F2609">
              <w:t>97</w:t>
            </w:r>
          </w:p>
        </w:tc>
        <w:tc>
          <w:tcPr>
            <w:tcW w:w="0" w:type="auto"/>
            <w:shd w:val="clear" w:color="auto" w:fill="auto"/>
            <w:noWrap/>
            <w:vAlign w:val="center"/>
          </w:tcPr>
          <w:p w14:paraId="6C6194E3" w14:textId="77777777" w:rsidR="00956A30" w:rsidRPr="007F2609" w:rsidRDefault="00956A30" w:rsidP="00346178">
            <w:pPr>
              <w:pStyle w:val="TAC"/>
            </w:pPr>
            <w:r w:rsidRPr="007F2609">
              <w:t>1638</w:t>
            </w:r>
          </w:p>
        </w:tc>
        <w:tc>
          <w:tcPr>
            <w:tcW w:w="0" w:type="auto"/>
            <w:shd w:val="clear" w:color="auto" w:fill="auto"/>
            <w:noWrap/>
            <w:vAlign w:val="center"/>
          </w:tcPr>
          <w:p w14:paraId="7699B183" w14:textId="77777777" w:rsidR="00956A30" w:rsidRPr="007F2609" w:rsidRDefault="00956A30" w:rsidP="00346178">
            <w:pPr>
              <w:pStyle w:val="TAC"/>
            </w:pPr>
            <w:r w:rsidRPr="007F2609">
              <w:t>1492</w:t>
            </w:r>
          </w:p>
        </w:tc>
        <w:tc>
          <w:tcPr>
            <w:tcW w:w="0" w:type="auto"/>
            <w:shd w:val="clear" w:color="auto" w:fill="auto"/>
            <w:noWrap/>
            <w:vAlign w:val="center"/>
          </w:tcPr>
          <w:p w14:paraId="013BE1E9" w14:textId="77777777" w:rsidR="00956A30" w:rsidRPr="007F2609" w:rsidRDefault="00956A30" w:rsidP="00346178">
            <w:pPr>
              <w:pStyle w:val="TAC"/>
            </w:pPr>
            <w:r w:rsidRPr="007F2609">
              <w:t>134</w:t>
            </w:r>
          </w:p>
        </w:tc>
        <w:tc>
          <w:tcPr>
            <w:tcW w:w="0" w:type="auto"/>
            <w:shd w:val="clear" w:color="auto" w:fill="auto"/>
            <w:noWrap/>
            <w:vAlign w:val="center"/>
          </w:tcPr>
          <w:p w14:paraId="715649BC" w14:textId="77777777" w:rsidR="00956A30" w:rsidRPr="007F2609" w:rsidRDefault="00956A30" w:rsidP="00346178">
            <w:pPr>
              <w:pStyle w:val="TAC"/>
            </w:pPr>
            <w:r w:rsidRPr="007F2609">
              <w:t>2187</w:t>
            </w:r>
          </w:p>
        </w:tc>
        <w:tc>
          <w:tcPr>
            <w:tcW w:w="0" w:type="auto"/>
            <w:shd w:val="clear" w:color="auto" w:fill="auto"/>
            <w:noWrap/>
            <w:vAlign w:val="center"/>
          </w:tcPr>
          <w:p w14:paraId="1657A3F1" w14:textId="77777777" w:rsidR="00956A30" w:rsidRPr="007F2609" w:rsidRDefault="00956A30" w:rsidP="00346178">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346178">
            <w:pPr>
              <w:pStyle w:val="TAC"/>
            </w:pPr>
            <w:r w:rsidRPr="007F2609">
              <w:t>24</w:t>
            </w:r>
          </w:p>
        </w:tc>
        <w:tc>
          <w:tcPr>
            <w:tcW w:w="0" w:type="auto"/>
            <w:shd w:val="clear" w:color="auto" w:fill="auto"/>
            <w:noWrap/>
            <w:vAlign w:val="center"/>
            <w:hideMark/>
          </w:tcPr>
          <w:p w14:paraId="1676B190" w14:textId="77777777" w:rsidR="00956A30" w:rsidRPr="007F2609" w:rsidRDefault="00956A30" w:rsidP="00346178">
            <w:pPr>
              <w:pStyle w:val="TAC"/>
            </w:pPr>
            <w:r w:rsidRPr="007F2609">
              <w:t>503</w:t>
            </w:r>
          </w:p>
        </w:tc>
        <w:tc>
          <w:tcPr>
            <w:tcW w:w="0" w:type="auto"/>
            <w:shd w:val="clear" w:color="auto" w:fill="auto"/>
            <w:noWrap/>
            <w:vAlign w:val="center"/>
            <w:hideMark/>
          </w:tcPr>
          <w:p w14:paraId="6286B1A2" w14:textId="77777777" w:rsidR="00956A30" w:rsidRPr="007F2609" w:rsidRDefault="00956A30" w:rsidP="00346178">
            <w:pPr>
              <w:pStyle w:val="TAC"/>
            </w:pPr>
            <w:r w:rsidRPr="007F2609">
              <w:t>275</w:t>
            </w:r>
          </w:p>
        </w:tc>
        <w:tc>
          <w:tcPr>
            <w:tcW w:w="0" w:type="auto"/>
            <w:shd w:val="clear" w:color="auto" w:fill="auto"/>
            <w:noWrap/>
            <w:vAlign w:val="center"/>
          </w:tcPr>
          <w:p w14:paraId="64598943" w14:textId="77777777" w:rsidR="00956A30" w:rsidRPr="007F2609" w:rsidRDefault="00956A30" w:rsidP="00346178">
            <w:pPr>
              <w:pStyle w:val="TAC"/>
            </w:pPr>
            <w:r w:rsidRPr="007F2609">
              <w:t>61</w:t>
            </w:r>
          </w:p>
        </w:tc>
        <w:tc>
          <w:tcPr>
            <w:tcW w:w="0" w:type="auto"/>
            <w:shd w:val="clear" w:color="auto" w:fill="auto"/>
            <w:noWrap/>
            <w:vAlign w:val="center"/>
          </w:tcPr>
          <w:p w14:paraId="59F3C161" w14:textId="77777777" w:rsidR="00956A30" w:rsidRPr="007F2609" w:rsidRDefault="00956A30" w:rsidP="00346178">
            <w:pPr>
              <w:pStyle w:val="TAC"/>
            </w:pPr>
            <w:r w:rsidRPr="007F2609">
              <w:t>1091</w:t>
            </w:r>
          </w:p>
        </w:tc>
        <w:tc>
          <w:tcPr>
            <w:tcW w:w="0" w:type="auto"/>
            <w:shd w:val="clear" w:color="auto" w:fill="auto"/>
            <w:noWrap/>
            <w:vAlign w:val="center"/>
          </w:tcPr>
          <w:p w14:paraId="774E919C" w14:textId="77777777" w:rsidR="00956A30" w:rsidRPr="007F2609" w:rsidRDefault="00956A30" w:rsidP="00346178">
            <w:pPr>
              <w:pStyle w:val="TAC"/>
            </w:pPr>
            <w:r w:rsidRPr="007F2609">
              <w:t>872</w:t>
            </w:r>
          </w:p>
        </w:tc>
        <w:tc>
          <w:tcPr>
            <w:tcW w:w="0" w:type="auto"/>
            <w:shd w:val="clear" w:color="auto" w:fill="auto"/>
            <w:noWrap/>
            <w:vAlign w:val="center"/>
          </w:tcPr>
          <w:p w14:paraId="1C34F2AD" w14:textId="77777777" w:rsidR="00956A30" w:rsidRPr="007F2609" w:rsidRDefault="00956A30" w:rsidP="00346178">
            <w:pPr>
              <w:pStyle w:val="TAC"/>
            </w:pPr>
            <w:r w:rsidRPr="007F2609">
              <w:t>98</w:t>
            </w:r>
          </w:p>
        </w:tc>
        <w:tc>
          <w:tcPr>
            <w:tcW w:w="0" w:type="auto"/>
            <w:shd w:val="clear" w:color="auto" w:fill="auto"/>
            <w:noWrap/>
            <w:vAlign w:val="center"/>
          </w:tcPr>
          <w:p w14:paraId="364EAAFE" w14:textId="77777777" w:rsidR="00956A30" w:rsidRPr="007F2609" w:rsidRDefault="00956A30" w:rsidP="00346178">
            <w:pPr>
              <w:pStyle w:val="TAC"/>
            </w:pPr>
            <w:r w:rsidRPr="007F2609">
              <w:t>1653</w:t>
            </w:r>
          </w:p>
        </w:tc>
        <w:tc>
          <w:tcPr>
            <w:tcW w:w="0" w:type="auto"/>
            <w:shd w:val="clear" w:color="auto" w:fill="auto"/>
            <w:noWrap/>
            <w:vAlign w:val="center"/>
          </w:tcPr>
          <w:p w14:paraId="0302AB71" w14:textId="77777777" w:rsidR="00956A30" w:rsidRPr="007F2609" w:rsidRDefault="00956A30" w:rsidP="00346178">
            <w:pPr>
              <w:pStyle w:val="TAC"/>
            </w:pPr>
            <w:r w:rsidRPr="007F2609">
              <w:t>1510</w:t>
            </w:r>
          </w:p>
        </w:tc>
        <w:tc>
          <w:tcPr>
            <w:tcW w:w="0" w:type="auto"/>
            <w:shd w:val="clear" w:color="auto" w:fill="auto"/>
            <w:noWrap/>
            <w:vAlign w:val="center"/>
          </w:tcPr>
          <w:p w14:paraId="1877C760" w14:textId="77777777" w:rsidR="00956A30" w:rsidRPr="007F2609" w:rsidRDefault="00956A30" w:rsidP="00346178">
            <w:pPr>
              <w:pStyle w:val="TAC"/>
            </w:pPr>
            <w:r w:rsidRPr="007F2609">
              <w:t>135</w:t>
            </w:r>
          </w:p>
        </w:tc>
        <w:tc>
          <w:tcPr>
            <w:tcW w:w="0" w:type="auto"/>
            <w:shd w:val="clear" w:color="auto" w:fill="auto"/>
            <w:noWrap/>
            <w:vAlign w:val="center"/>
          </w:tcPr>
          <w:p w14:paraId="46285FA1" w14:textId="77777777" w:rsidR="00956A30" w:rsidRPr="007F2609" w:rsidRDefault="00956A30" w:rsidP="00346178">
            <w:pPr>
              <w:pStyle w:val="TAC"/>
            </w:pPr>
            <w:r w:rsidRPr="007F2609">
              <w:t>2202</w:t>
            </w:r>
          </w:p>
        </w:tc>
        <w:tc>
          <w:tcPr>
            <w:tcW w:w="0" w:type="auto"/>
            <w:shd w:val="clear" w:color="auto" w:fill="auto"/>
            <w:noWrap/>
            <w:vAlign w:val="center"/>
          </w:tcPr>
          <w:p w14:paraId="15E98559" w14:textId="77777777" w:rsidR="00956A30" w:rsidRPr="007F2609" w:rsidRDefault="00956A30" w:rsidP="00346178">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346178">
            <w:pPr>
              <w:pStyle w:val="TAC"/>
            </w:pPr>
            <w:r w:rsidRPr="007F2609">
              <w:t>25</w:t>
            </w:r>
          </w:p>
        </w:tc>
        <w:tc>
          <w:tcPr>
            <w:tcW w:w="0" w:type="auto"/>
            <w:shd w:val="clear" w:color="auto" w:fill="auto"/>
            <w:noWrap/>
            <w:vAlign w:val="center"/>
            <w:hideMark/>
          </w:tcPr>
          <w:p w14:paraId="4AC7D3F0" w14:textId="77777777" w:rsidR="00956A30" w:rsidRPr="007F2609" w:rsidRDefault="00956A30" w:rsidP="00346178">
            <w:pPr>
              <w:pStyle w:val="TAC"/>
            </w:pPr>
            <w:r w:rsidRPr="007F2609">
              <w:t>520</w:t>
            </w:r>
          </w:p>
        </w:tc>
        <w:tc>
          <w:tcPr>
            <w:tcW w:w="0" w:type="auto"/>
            <w:shd w:val="clear" w:color="auto" w:fill="auto"/>
            <w:noWrap/>
            <w:vAlign w:val="center"/>
            <w:hideMark/>
          </w:tcPr>
          <w:p w14:paraId="6F1A70C2" w14:textId="77777777" w:rsidR="00956A30" w:rsidRPr="007F2609" w:rsidRDefault="00956A30" w:rsidP="00346178">
            <w:pPr>
              <w:pStyle w:val="TAC"/>
            </w:pPr>
            <w:r w:rsidRPr="007F2609">
              <w:t>290</w:t>
            </w:r>
          </w:p>
        </w:tc>
        <w:tc>
          <w:tcPr>
            <w:tcW w:w="0" w:type="auto"/>
            <w:shd w:val="clear" w:color="auto" w:fill="auto"/>
            <w:noWrap/>
            <w:vAlign w:val="center"/>
          </w:tcPr>
          <w:p w14:paraId="6464A2C2" w14:textId="77777777" w:rsidR="00956A30" w:rsidRPr="007F2609" w:rsidRDefault="00956A30" w:rsidP="00346178">
            <w:pPr>
              <w:pStyle w:val="TAC"/>
            </w:pPr>
            <w:r w:rsidRPr="007F2609">
              <w:t>62</w:t>
            </w:r>
          </w:p>
        </w:tc>
        <w:tc>
          <w:tcPr>
            <w:tcW w:w="0" w:type="auto"/>
            <w:shd w:val="clear" w:color="auto" w:fill="auto"/>
            <w:noWrap/>
            <w:vAlign w:val="center"/>
          </w:tcPr>
          <w:p w14:paraId="03C4D60E" w14:textId="77777777" w:rsidR="00956A30" w:rsidRPr="007F2609" w:rsidRDefault="00956A30" w:rsidP="00346178">
            <w:pPr>
              <w:pStyle w:val="TAC"/>
            </w:pPr>
            <w:r w:rsidRPr="007F2609">
              <w:t>1107</w:t>
            </w:r>
          </w:p>
        </w:tc>
        <w:tc>
          <w:tcPr>
            <w:tcW w:w="0" w:type="auto"/>
            <w:shd w:val="clear" w:color="auto" w:fill="auto"/>
            <w:noWrap/>
            <w:vAlign w:val="center"/>
          </w:tcPr>
          <w:p w14:paraId="315487F1" w14:textId="77777777" w:rsidR="00956A30" w:rsidRPr="007F2609" w:rsidRDefault="00956A30" w:rsidP="00346178">
            <w:pPr>
              <w:pStyle w:val="TAC"/>
            </w:pPr>
            <w:r w:rsidRPr="007F2609">
              <w:t>889</w:t>
            </w:r>
          </w:p>
        </w:tc>
        <w:tc>
          <w:tcPr>
            <w:tcW w:w="0" w:type="auto"/>
            <w:shd w:val="clear" w:color="auto" w:fill="auto"/>
            <w:noWrap/>
            <w:vAlign w:val="center"/>
          </w:tcPr>
          <w:p w14:paraId="12EFEC84" w14:textId="77777777" w:rsidR="00956A30" w:rsidRPr="007F2609" w:rsidRDefault="00956A30" w:rsidP="00346178">
            <w:pPr>
              <w:pStyle w:val="TAC"/>
            </w:pPr>
            <w:r w:rsidRPr="007F2609">
              <w:t>99</w:t>
            </w:r>
          </w:p>
        </w:tc>
        <w:tc>
          <w:tcPr>
            <w:tcW w:w="0" w:type="auto"/>
            <w:shd w:val="clear" w:color="auto" w:fill="auto"/>
            <w:noWrap/>
            <w:vAlign w:val="center"/>
          </w:tcPr>
          <w:p w14:paraId="19512DC4" w14:textId="77777777" w:rsidR="00956A30" w:rsidRPr="007F2609" w:rsidRDefault="00956A30" w:rsidP="00346178">
            <w:pPr>
              <w:pStyle w:val="TAC"/>
            </w:pPr>
            <w:r w:rsidRPr="007F2609">
              <w:t>1668</w:t>
            </w:r>
          </w:p>
        </w:tc>
        <w:tc>
          <w:tcPr>
            <w:tcW w:w="0" w:type="auto"/>
            <w:shd w:val="clear" w:color="auto" w:fill="auto"/>
            <w:noWrap/>
            <w:vAlign w:val="center"/>
          </w:tcPr>
          <w:p w14:paraId="5A557951" w14:textId="77777777" w:rsidR="00956A30" w:rsidRPr="007F2609" w:rsidRDefault="00956A30" w:rsidP="00346178">
            <w:pPr>
              <w:pStyle w:val="TAC"/>
            </w:pPr>
            <w:r w:rsidRPr="007F2609">
              <w:t>1527</w:t>
            </w:r>
          </w:p>
        </w:tc>
        <w:tc>
          <w:tcPr>
            <w:tcW w:w="0" w:type="auto"/>
            <w:shd w:val="clear" w:color="auto" w:fill="auto"/>
            <w:noWrap/>
            <w:vAlign w:val="center"/>
          </w:tcPr>
          <w:p w14:paraId="1C1BEC59" w14:textId="77777777" w:rsidR="00956A30" w:rsidRPr="007F2609" w:rsidRDefault="00956A30" w:rsidP="00346178">
            <w:pPr>
              <w:pStyle w:val="TAC"/>
            </w:pPr>
            <w:r w:rsidRPr="007F2609">
              <w:t>136</w:t>
            </w:r>
          </w:p>
        </w:tc>
        <w:tc>
          <w:tcPr>
            <w:tcW w:w="0" w:type="auto"/>
            <w:shd w:val="clear" w:color="auto" w:fill="auto"/>
            <w:noWrap/>
            <w:vAlign w:val="center"/>
          </w:tcPr>
          <w:p w14:paraId="7646D697" w14:textId="77777777" w:rsidR="00956A30" w:rsidRPr="007F2609" w:rsidRDefault="00956A30" w:rsidP="00346178">
            <w:pPr>
              <w:pStyle w:val="TAC"/>
            </w:pPr>
            <w:r w:rsidRPr="007F2609">
              <w:t>2217</w:t>
            </w:r>
          </w:p>
        </w:tc>
        <w:tc>
          <w:tcPr>
            <w:tcW w:w="0" w:type="auto"/>
            <w:shd w:val="clear" w:color="auto" w:fill="auto"/>
            <w:noWrap/>
            <w:vAlign w:val="center"/>
          </w:tcPr>
          <w:p w14:paraId="16A34AE8" w14:textId="77777777" w:rsidR="00956A30" w:rsidRPr="007F2609" w:rsidRDefault="00956A30" w:rsidP="00346178">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346178">
            <w:pPr>
              <w:pStyle w:val="TAC"/>
            </w:pPr>
            <w:r w:rsidRPr="007F2609">
              <w:t>26</w:t>
            </w:r>
          </w:p>
        </w:tc>
        <w:tc>
          <w:tcPr>
            <w:tcW w:w="0" w:type="auto"/>
            <w:shd w:val="clear" w:color="auto" w:fill="auto"/>
            <w:noWrap/>
            <w:vAlign w:val="center"/>
            <w:hideMark/>
          </w:tcPr>
          <w:p w14:paraId="5C5B5C21" w14:textId="77777777" w:rsidR="00956A30" w:rsidRPr="007F2609" w:rsidRDefault="00956A30" w:rsidP="00346178">
            <w:pPr>
              <w:pStyle w:val="TAC"/>
            </w:pPr>
            <w:r w:rsidRPr="007F2609">
              <w:t>536</w:t>
            </w:r>
          </w:p>
        </w:tc>
        <w:tc>
          <w:tcPr>
            <w:tcW w:w="0" w:type="auto"/>
            <w:shd w:val="clear" w:color="auto" w:fill="auto"/>
            <w:noWrap/>
            <w:vAlign w:val="center"/>
            <w:hideMark/>
          </w:tcPr>
          <w:p w14:paraId="37EA4517" w14:textId="77777777" w:rsidR="00956A30" w:rsidRPr="007F2609" w:rsidRDefault="00956A30" w:rsidP="00346178">
            <w:pPr>
              <w:pStyle w:val="TAC"/>
            </w:pPr>
            <w:r w:rsidRPr="007F2609">
              <w:t>305</w:t>
            </w:r>
          </w:p>
        </w:tc>
        <w:tc>
          <w:tcPr>
            <w:tcW w:w="0" w:type="auto"/>
            <w:shd w:val="clear" w:color="auto" w:fill="auto"/>
            <w:noWrap/>
            <w:vAlign w:val="center"/>
          </w:tcPr>
          <w:p w14:paraId="31695ACC" w14:textId="77777777" w:rsidR="00956A30" w:rsidRPr="007F2609" w:rsidRDefault="00956A30" w:rsidP="00346178">
            <w:pPr>
              <w:pStyle w:val="TAC"/>
            </w:pPr>
            <w:r w:rsidRPr="007F2609">
              <w:t>63</w:t>
            </w:r>
          </w:p>
        </w:tc>
        <w:tc>
          <w:tcPr>
            <w:tcW w:w="0" w:type="auto"/>
            <w:shd w:val="clear" w:color="auto" w:fill="auto"/>
            <w:noWrap/>
            <w:vAlign w:val="center"/>
          </w:tcPr>
          <w:p w14:paraId="31CD1CFA" w14:textId="77777777" w:rsidR="00956A30" w:rsidRPr="007F2609" w:rsidRDefault="00956A30" w:rsidP="00346178">
            <w:pPr>
              <w:pStyle w:val="TAC"/>
            </w:pPr>
            <w:r w:rsidRPr="007F2609">
              <w:t>1122</w:t>
            </w:r>
          </w:p>
        </w:tc>
        <w:tc>
          <w:tcPr>
            <w:tcW w:w="0" w:type="auto"/>
            <w:shd w:val="clear" w:color="auto" w:fill="auto"/>
            <w:noWrap/>
            <w:vAlign w:val="center"/>
          </w:tcPr>
          <w:p w14:paraId="24DD66A2" w14:textId="77777777" w:rsidR="00956A30" w:rsidRPr="007F2609" w:rsidRDefault="00956A30" w:rsidP="00346178">
            <w:pPr>
              <w:pStyle w:val="TAC"/>
            </w:pPr>
            <w:r w:rsidRPr="007F2609">
              <w:t>906</w:t>
            </w:r>
          </w:p>
        </w:tc>
        <w:tc>
          <w:tcPr>
            <w:tcW w:w="0" w:type="auto"/>
            <w:shd w:val="clear" w:color="auto" w:fill="auto"/>
            <w:noWrap/>
            <w:vAlign w:val="center"/>
          </w:tcPr>
          <w:p w14:paraId="5CB71716" w14:textId="77777777" w:rsidR="00956A30" w:rsidRPr="007F2609" w:rsidRDefault="00956A30" w:rsidP="00346178">
            <w:pPr>
              <w:pStyle w:val="TAC"/>
            </w:pPr>
            <w:r w:rsidRPr="007F2609">
              <w:t>100</w:t>
            </w:r>
          </w:p>
        </w:tc>
        <w:tc>
          <w:tcPr>
            <w:tcW w:w="0" w:type="auto"/>
            <w:shd w:val="clear" w:color="auto" w:fill="auto"/>
            <w:noWrap/>
            <w:vAlign w:val="center"/>
          </w:tcPr>
          <w:p w14:paraId="76FD96B5" w14:textId="77777777" w:rsidR="00956A30" w:rsidRPr="007F2609" w:rsidRDefault="00956A30" w:rsidP="00346178">
            <w:pPr>
              <w:pStyle w:val="TAC"/>
            </w:pPr>
            <w:r w:rsidRPr="007F2609">
              <w:t>1683</w:t>
            </w:r>
          </w:p>
        </w:tc>
        <w:tc>
          <w:tcPr>
            <w:tcW w:w="0" w:type="auto"/>
            <w:shd w:val="clear" w:color="auto" w:fill="auto"/>
            <w:noWrap/>
            <w:vAlign w:val="center"/>
          </w:tcPr>
          <w:p w14:paraId="798B9749" w14:textId="77777777" w:rsidR="00956A30" w:rsidRPr="007F2609" w:rsidRDefault="00956A30" w:rsidP="00346178">
            <w:pPr>
              <w:pStyle w:val="TAC"/>
            </w:pPr>
            <w:r w:rsidRPr="007F2609">
              <w:t>1545</w:t>
            </w:r>
          </w:p>
        </w:tc>
        <w:tc>
          <w:tcPr>
            <w:tcW w:w="0" w:type="auto"/>
            <w:shd w:val="clear" w:color="auto" w:fill="auto"/>
            <w:noWrap/>
            <w:vAlign w:val="center"/>
          </w:tcPr>
          <w:p w14:paraId="7B37BD55" w14:textId="77777777" w:rsidR="00956A30" w:rsidRPr="007F2609" w:rsidRDefault="00956A30" w:rsidP="00346178">
            <w:pPr>
              <w:pStyle w:val="TAC"/>
            </w:pPr>
            <w:r w:rsidRPr="007F2609">
              <w:t>137</w:t>
            </w:r>
          </w:p>
        </w:tc>
        <w:tc>
          <w:tcPr>
            <w:tcW w:w="0" w:type="auto"/>
            <w:shd w:val="clear" w:color="auto" w:fill="auto"/>
            <w:noWrap/>
            <w:vAlign w:val="center"/>
          </w:tcPr>
          <w:p w14:paraId="246762C9" w14:textId="77777777" w:rsidR="00956A30" w:rsidRPr="007F2609" w:rsidRDefault="00956A30" w:rsidP="00346178">
            <w:pPr>
              <w:pStyle w:val="TAC"/>
            </w:pPr>
            <w:r w:rsidRPr="007F2609">
              <w:t>2232</w:t>
            </w:r>
          </w:p>
        </w:tc>
        <w:tc>
          <w:tcPr>
            <w:tcW w:w="0" w:type="auto"/>
            <w:shd w:val="clear" w:color="auto" w:fill="auto"/>
            <w:noWrap/>
            <w:vAlign w:val="center"/>
          </w:tcPr>
          <w:p w14:paraId="2D458B11" w14:textId="77777777" w:rsidR="00956A30" w:rsidRPr="007F2609" w:rsidRDefault="00956A30" w:rsidP="00346178">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346178">
            <w:pPr>
              <w:pStyle w:val="TAC"/>
            </w:pPr>
            <w:r w:rsidRPr="007F2609">
              <w:t>27</w:t>
            </w:r>
          </w:p>
        </w:tc>
        <w:tc>
          <w:tcPr>
            <w:tcW w:w="0" w:type="auto"/>
            <w:shd w:val="clear" w:color="auto" w:fill="auto"/>
            <w:noWrap/>
            <w:vAlign w:val="center"/>
            <w:hideMark/>
          </w:tcPr>
          <w:p w14:paraId="179864D0" w14:textId="77777777" w:rsidR="00956A30" w:rsidRPr="007F2609" w:rsidRDefault="00956A30" w:rsidP="00346178">
            <w:pPr>
              <w:pStyle w:val="TAC"/>
            </w:pPr>
            <w:r w:rsidRPr="007F2609">
              <w:t>553</w:t>
            </w:r>
          </w:p>
        </w:tc>
        <w:tc>
          <w:tcPr>
            <w:tcW w:w="0" w:type="auto"/>
            <w:shd w:val="clear" w:color="auto" w:fill="auto"/>
            <w:noWrap/>
            <w:vAlign w:val="center"/>
            <w:hideMark/>
          </w:tcPr>
          <w:p w14:paraId="4C6039EE" w14:textId="77777777" w:rsidR="00956A30" w:rsidRPr="007F2609" w:rsidRDefault="00956A30" w:rsidP="00346178">
            <w:pPr>
              <w:pStyle w:val="TAC"/>
            </w:pPr>
            <w:r w:rsidRPr="007F2609">
              <w:t>320</w:t>
            </w:r>
          </w:p>
        </w:tc>
        <w:tc>
          <w:tcPr>
            <w:tcW w:w="0" w:type="auto"/>
            <w:shd w:val="clear" w:color="auto" w:fill="auto"/>
            <w:noWrap/>
            <w:vAlign w:val="center"/>
          </w:tcPr>
          <w:p w14:paraId="229B4C69" w14:textId="77777777" w:rsidR="00956A30" w:rsidRPr="007F2609" w:rsidRDefault="00956A30" w:rsidP="00346178">
            <w:pPr>
              <w:pStyle w:val="TAC"/>
            </w:pPr>
            <w:r w:rsidRPr="007F2609">
              <w:t>64</w:t>
            </w:r>
          </w:p>
        </w:tc>
        <w:tc>
          <w:tcPr>
            <w:tcW w:w="0" w:type="auto"/>
            <w:shd w:val="clear" w:color="auto" w:fill="auto"/>
            <w:noWrap/>
            <w:vAlign w:val="center"/>
          </w:tcPr>
          <w:p w14:paraId="3ACF0FAB" w14:textId="77777777" w:rsidR="00956A30" w:rsidRPr="007F2609" w:rsidRDefault="00956A30" w:rsidP="00346178">
            <w:pPr>
              <w:pStyle w:val="TAC"/>
            </w:pPr>
            <w:r w:rsidRPr="007F2609">
              <w:t>1137</w:t>
            </w:r>
          </w:p>
        </w:tc>
        <w:tc>
          <w:tcPr>
            <w:tcW w:w="0" w:type="auto"/>
            <w:shd w:val="clear" w:color="auto" w:fill="auto"/>
            <w:noWrap/>
            <w:vAlign w:val="center"/>
          </w:tcPr>
          <w:p w14:paraId="3498DD73" w14:textId="77777777" w:rsidR="00956A30" w:rsidRPr="007F2609" w:rsidRDefault="00956A30" w:rsidP="00346178">
            <w:pPr>
              <w:pStyle w:val="TAC"/>
            </w:pPr>
            <w:r w:rsidRPr="007F2609">
              <w:t>923</w:t>
            </w:r>
          </w:p>
        </w:tc>
        <w:tc>
          <w:tcPr>
            <w:tcW w:w="0" w:type="auto"/>
            <w:shd w:val="clear" w:color="auto" w:fill="auto"/>
            <w:noWrap/>
            <w:vAlign w:val="center"/>
          </w:tcPr>
          <w:p w14:paraId="677465CF" w14:textId="77777777" w:rsidR="00956A30" w:rsidRPr="007F2609" w:rsidRDefault="00956A30" w:rsidP="00346178">
            <w:pPr>
              <w:pStyle w:val="TAC"/>
            </w:pPr>
            <w:r w:rsidRPr="007F2609">
              <w:t>101</w:t>
            </w:r>
          </w:p>
        </w:tc>
        <w:tc>
          <w:tcPr>
            <w:tcW w:w="0" w:type="auto"/>
            <w:shd w:val="clear" w:color="auto" w:fill="auto"/>
            <w:noWrap/>
            <w:vAlign w:val="center"/>
          </w:tcPr>
          <w:p w14:paraId="777298A7" w14:textId="77777777" w:rsidR="00956A30" w:rsidRPr="007F2609" w:rsidRDefault="00956A30" w:rsidP="00346178">
            <w:pPr>
              <w:pStyle w:val="TAC"/>
            </w:pPr>
            <w:r w:rsidRPr="007F2609">
              <w:t>1698</w:t>
            </w:r>
          </w:p>
        </w:tc>
        <w:tc>
          <w:tcPr>
            <w:tcW w:w="0" w:type="auto"/>
            <w:shd w:val="clear" w:color="auto" w:fill="auto"/>
            <w:noWrap/>
            <w:vAlign w:val="center"/>
          </w:tcPr>
          <w:p w14:paraId="02573270" w14:textId="77777777" w:rsidR="00956A30" w:rsidRPr="007F2609" w:rsidRDefault="00956A30" w:rsidP="00346178">
            <w:pPr>
              <w:pStyle w:val="TAC"/>
            </w:pPr>
            <w:r w:rsidRPr="007F2609">
              <w:t>1562</w:t>
            </w:r>
          </w:p>
        </w:tc>
        <w:tc>
          <w:tcPr>
            <w:tcW w:w="0" w:type="auto"/>
            <w:shd w:val="clear" w:color="auto" w:fill="auto"/>
            <w:noWrap/>
            <w:vAlign w:val="center"/>
          </w:tcPr>
          <w:p w14:paraId="66369839" w14:textId="77777777" w:rsidR="00956A30" w:rsidRPr="007F2609" w:rsidRDefault="00956A30" w:rsidP="00346178">
            <w:pPr>
              <w:pStyle w:val="TAC"/>
            </w:pPr>
            <w:r w:rsidRPr="007F2609">
              <w:t>138</w:t>
            </w:r>
          </w:p>
        </w:tc>
        <w:tc>
          <w:tcPr>
            <w:tcW w:w="0" w:type="auto"/>
            <w:shd w:val="clear" w:color="auto" w:fill="auto"/>
            <w:noWrap/>
            <w:vAlign w:val="center"/>
          </w:tcPr>
          <w:p w14:paraId="577AC2FC" w14:textId="77777777" w:rsidR="00956A30" w:rsidRPr="007F2609" w:rsidRDefault="00956A30" w:rsidP="00346178">
            <w:pPr>
              <w:pStyle w:val="TAC"/>
            </w:pPr>
            <w:r w:rsidRPr="007F2609">
              <w:t>2246</w:t>
            </w:r>
          </w:p>
        </w:tc>
        <w:tc>
          <w:tcPr>
            <w:tcW w:w="0" w:type="auto"/>
            <w:shd w:val="clear" w:color="auto" w:fill="auto"/>
            <w:noWrap/>
            <w:vAlign w:val="center"/>
          </w:tcPr>
          <w:p w14:paraId="1B972D31" w14:textId="77777777" w:rsidR="00956A30" w:rsidRPr="007F2609" w:rsidRDefault="00956A30" w:rsidP="00346178">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346178">
            <w:pPr>
              <w:pStyle w:val="TAC"/>
            </w:pPr>
            <w:r w:rsidRPr="007F2609">
              <w:t>28</w:t>
            </w:r>
          </w:p>
        </w:tc>
        <w:tc>
          <w:tcPr>
            <w:tcW w:w="0" w:type="auto"/>
            <w:shd w:val="clear" w:color="auto" w:fill="auto"/>
            <w:noWrap/>
            <w:vAlign w:val="center"/>
            <w:hideMark/>
          </w:tcPr>
          <w:p w14:paraId="14BE338B" w14:textId="77777777" w:rsidR="00956A30" w:rsidRPr="007F2609" w:rsidRDefault="00956A30" w:rsidP="00346178">
            <w:pPr>
              <w:pStyle w:val="TAC"/>
            </w:pPr>
            <w:r w:rsidRPr="007F2609">
              <w:t>569</w:t>
            </w:r>
          </w:p>
        </w:tc>
        <w:tc>
          <w:tcPr>
            <w:tcW w:w="0" w:type="auto"/>
            <w:shd w:val="clear" w:color="auto" w:fill="auto"/>
            <w:noWrap/>
            <w:vAlign w:val="center"/>
            <w:hideMark/>
          </w:tcPr>
          <w:p w14:paraId="5FCC0BE6" w14:textId="77777777" w:rsidR="00956A30" w:rsidRPr="007F2609" w:rsidRDefault="00956A30" w:rsidP="00346178">
            <w:pPr>
              <w:pStyle w:val="TAC"/>
            </w:pPr>
            <w:r w:rsidRPr="007F2609">
              <w:t>335</w:t>
            </w:r>
          </w:p>
        </w:tc>
        <w:tc>
          <w:tcPr>
            <w:tcW w:w="0" w:type="auto"/>
            <w:shd w:val="clear" w:color="auto" w:fill="auto"/>
            <w:noWrap/>
            <w:vAlign w:val="center"/>
          </w:tcPr>
          <w:p w14:paraId="31F15D6F" w14:textId="77777777" w:rsidR="00956A30" w:rsidRPr="007F2609" w:rsidRDefault="00956A30" w:rsidP="00346178">
            <w:pPr>
              <w:pStyle w:val="TAC"/>
            </w:pPr>
            <w:r w:rsidRPr="007F2609">
              <w:t>65</w:t>
            </w:r>
          </w:p>
        </w:tc>
        <w:tc>
          <w:tcPr>
            <w:tcW w:w="0" w:type="auto"/>
            <w:shd w:val="clear" w:color="auto" w:fill="auto"/>
            <w:noWrap/>
            <w:vAlign w:val="center"/>
          </w:tcPr>
          <w:p w14:paraId="139A2DDD" w14:textId="77777777" w:rsidR="00956A30" w:rsidRPr="007F2609" w:rsidRDefault="00956A30" w:rsidP="00346178">
            <w:pPr>
              <w:pStyle w:val="TAC"/>
            </w:pPr>
            <w:r w:rsidRPr="007F2609">
              <w:t>1153</w:t>
            </w:r>
          </w:p>
        </w:tc>
        <w:tc>
          <w:tcPr>
            <w:tcW w:w="0" w:type="auto"/>
            <w:shd w:val="clear" w:color="auto" w:fill="auto"/>
            <w:noWrap/>
            <w:vAlign w:val="center"/>
          </w:tcPr>
          <w:p w14:paraId="1CDE3627" w14:textId="77777777" w:rsidR="00956A30" w:rsidRPr="007F2609" w:rsidRDefault="00956A30" w:rsidP="00346178">
            <w:pPr>
              <w:pStyle w:val="TAC"/>
            </w:pPr>
            <w:r w:rsidRPr="007F2609">
              <w:t>940</w:t>
            </w:r>
          </w:p>
        </w:tc>
        <w:tc>
          <w:tcPr>
            <w:tcW w:w="0" w:type="auto"/>
            <w:shd w:val="clear" w:color="auto" w:fill="auto"/>
            <w:noWrap/>
            <w:vAlign w:val="center"/>
          </w:tcPr>
          <w:p w14:paraId="13D038DB" w14:textId="77777777" w:rsidR="00956A30" w:rsidRPr="007F2609" w:rsidRDefault="00956A30" w:rsidP="00346178">
            <w:pPr>
              <w:pStyle w:val="TAC"/>
            </w:pPr>
            <w:r w:rsidRPr="007F2609">
              <w:t>102</w:t>
            </w:r>
          </w:p>
        </w:tc>
        <w:tc>
          <w:tcPr>
            <w:tcW w:w="0" w:type="auto"/>
            <w:shd w:val="clear" w:color="auto" w:fill="auto"/>
            <w:noWrap/>
            <w:vAlign w:val="center"/>
          </w:tcPr>
          <w:p w14:paraId="3621F65C" w14:textId="77777777" w:rsidR="00956A30" w:rsidRPr="007F2609" w:rsidRDefault="00956A30" w:rsidP="00346178">
            <w:pPr>
              <w:pStyle w:val="TAC"/>
            </w:pPr>
            <w:r w:rsidRPr="007F2609">
              <w:t>1713</w:t>
            </w:r>
          </w:p>
        </w:tc>
        <w:tc>
          <w:tcPr>
            <w:tcW w:w="0" w:type="auto"/>
            <w:shd w:val="clear" w:color="auto" w:fill="auto"/>
            <w:noWrap/>
            <w:vAlign w:val="center"/>
          </w:tcPr>
          <w:p w14:paraId="4FF5083B" w14:textId="77777777" w:rsidR="00956A30" w:rsidRPr="007F2609" w:rsidRDefault="00956A30" w:rsidP="00346178">
            <w:pPr>
              <w:pStyle w:val="TAC"/>
            </w:pPr>
            <w:r w:rsidRPr="007F2609">
              <w:t>1580</w:t>
            </w:r>
          </w:p>
        </w:tc>
        <w:tc>
          <w:tcPr>
            <w:tcW w:w="0" w:type="auto"/>
            <w:shd w:val="clear" w:color="auto" w:fill="auto"/>
            <w:noWrap/>
            <w:vAlign w:val="center"/>
          </w:tcPr>
          <w:p w14:paraId="06498CFD" w14:textId="77777777" w:rsidR="00956A30" w:rsidRPr="007F2609" w:rsidRDefault="00956A30" w:rsidP="00346178">
            <w:pPr>
              <w:pStyle w:val="TAC"/>
            </w:pPr>
            <w:r w:rsidRPr="007F2609">
              <w:t>139</w:t>
            </w:r>
          </w:p>
        </w:tc>
        <w:tc>
          <w:tcPr>
            <w:tcW w:w="0" w:type="auto"/>
            <w:shd w:val="clear" w:color="auto" w:fill="auto"/>
            <w:noWrap/>
            <w:vAlign w:val="center"/>
          </w:tcPr>
          <w:p w14:paraId="4EB2794F" w14:textId="77777777" w:rsidR="00956A30" w:rsidRPr="007F2609" w:rsidRDefault="00956A30" w:rsidP="00346178">
            <w:pPr>
              <w:pStyle w:val="TAC"/>
            </w:pPr>
            <w:r w:rsidRPr="007F2609">
              <w:t>2261</w:t>
            </w:r>
          </w:p>
        </w:tc>
        <w:tc>
          <w:tcPr>
            <w:tcW w:w="0" w:type="auto"/>
            <w:shd w:val="clear" w:color="auto" w:fill="auto"/>
            <w:noWrap/>
            <w:vAlign w:val="center"/>
          </w:tcPr>
          <w:p w14:paraId="2FE4BCC4" w14:textId="77777777" w:rsidR="00956A30" w:rsidRPr="007F2609" w:rsidRDefault="00956A30" w:rsidP="00346178">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346178">
            <w:pPr>
              <w:pStyle w:val="TAC"/>
            </w:pPr>
            <w:r w:rsidRPr="007F2609">
              <w:t>29</w:t>
            </w:r>
          </w:p>
        </w:tc>
        <w:tc>
          <w:tcPr>
            <w:tcW w:w="0" w:type="auto"/>
            <w:shd w:val="clear" w:color="auto" w:fill="auto"/>
            <w:noWrap/>
            <w:vAlign w:val="center"/>
            <w:hideMark/>
          </w:tcPr>
          <w:p w14:paraId="4E1F663A" w14:textId="77777777" w:rsidR="00956A30" w:rsidRPr="007F2609" w:rsidRDefault="00956A30" w:rsidP="00346178">
            <w:pPr>
              <w:pStyle w:val="TAC"/>
            </w:pPr>
            <w:r w:rsidRPr="007F2609">
              <w:t>585</w:t>
            </w:r>
          </w:p>
        </w:tc>
        <w:tc>
          <w:tcPr>
            <w:tcW w:w="0" w:type="auto"/>
            <w:shd w:val="clear" w:color="auto" w:fill="auto"/>
            <w:noWrap/>
            <w:vAlign w:val="center"/>
            <w:hideMark/>
          </w:tcPr>
          <w:p w14:paraId="25A1A6B3" w14:textId="77777777" w:rsidR="00956A30" w:rsidRPr="007F2609" w:rsidRDefault="00956A30" w:rsidP="00346178">
            <w:pPr>
              <w:pStyle w:val="TAC"/>
            </w:pPr>
            <w:r w:rsidRPr="007F2609">
              <w:t>351</w:t>
            </w:r>
          </w:p>
        </w:tc>
        <w:tc>
          <w:tcPr>
            <w:tcW w:w="0" w:type="auto"/>
            <w:shd w:val="clear" w:color="auto" w:fill="auto"/>
            <w:noWrap/>
            <w:vAlign w:val="center"/>
          </w:tcPr>
          <w:p w14:paraId="4584DC85" w14:textId="77777777" w:rsidR="00956A30" w:rsidRPr="007F2609" w:rsidRDefault="00956A30" w:rsidP="00346178">
            <w:pPr>
              <w:pStyle w:val="TAC"/>
            </w:pPr>
            <w:r w:rsidRPr="007F2609">
              <w:t>66</w:t>
            </w:r>
          </w:p>
        </w:tc>
        <w:tc>
          <w:tcPr>
            <w:tcW w:w="0" w:type="auto"/>
            <w:shd w:val="clear" w:color="auto" w:fill="auto"/>
            <w:noWrap/>
            <w:vAlign w:val="center"/>
          </w:tcPr>
          <w:p w14:paraId="150CBCB3" w14:textId="77777777" w:rsidR="00956A30" w:rsidRPr="007F2609" w:rsidRDefault="00956A30" w:rsidP="00346178">
            <w:pPr>
              <w:pStyle w:val="TAC"/>
            </w:pPr>
            <w:r w:rsidRPr="007F2609">
              <w:t>1168</w:t>
            </w:r>
          </w:p>
        </w:tc>
        <w:tc>
          <w:tcPr>
            <w:tcW w:w="0" w:type="auto"/>
            <w:shd w:val="clear" w:color="auto" w:fill="auto"/>
            <w:noWrap/>
            <w:vAlign w:val="center"/>
          </w:tcPr>
          <w:p w14:paraId="24AFE576" w14:textId="77777777" w:rsidR="00956A30" w:rsidRPr="007F2609" w:rsidRDefault="00956A30" w:rsidP="00346178">
            <w:pPr>
              <w:pStyle w:val="TAC"/>
            </w:pPr>
            <w:r w:rsidRPr="007F2609">
              <w:t>957</w:t>
            </w:r>
          </w:p>
        </w:tc>
        <w:tc>
          <w:tcPr>
            <w:tcW w:w="0" w:type="auto"/>
            <w:shd w:val="clear" w:color="auto" w:fill="auto"/>
            <w:noWrap/>
            <w:vAlign w:val="center"/>
          </w:tcPr>
          <w:p w14:paraId="0B02AFD2" w14:textId="77777777" w:rsidR="00956A30" w:rsidRPr="007F2609" w:rsidRDefault="00956A30" w:rsidP="00346178">
            <w:pPr>
              <w:pStyle w:val="TAC"/>
            </w:pPr>
            <w:r w:rsidRPr="007F2609">
              <w:t>103</w:t>
            </w:r>
          </w:p>
        </w:tc>
        <w:tc>
          <w:tcPr>
            <w:tcW w:w="0" w:type="auto"/>
            <w:shd w:val="clear" w:color="auto" w:fill="auto"/>
            <w:noWrap/>
            <w:vAlign w:val="center"/>
          </w:tcPr>
          <w:p w14:paraId="011FB780" w14:textId="77777777" w:rsidR="00956A30" w:rsidRPr="007F2609" w:rsidRDefault="00956A30" w:rsidP="00346178">
            <w:pPr>
              <w:pStyle w:val="TAC"/>
            </w:pPr>
            <w:r w:rsidRPr="007F2609">
              <w:t>1728</w:t>
            </w:r>
          </w:p>
        </w:tc>
        <w:tc>
          <w:tcPr>
            <w:tcW w:w="0" w:type="auto"/>
            <w:shd w:val="clear" w:color="auto" w:fill="auto"/>
            <w:noWrap/>
            <w:vAlign w:val="center"/>
          </w:tcPr>
          <w:p w14:paraId="38CF636C" w14:textId="77777777" w:rsidR="00956A30" w:rsidRPr="007F2609" w:rsidRDefault="00956A30" w:rsidP="00346178">
            <w:pPr>
              <w:pStyle w:val="TAC"/>
            </w:pPr>
            <w:r w:rsidRPr="007F2609">
              <w:t>1598</w:t>
            </w:r>
          </w:p>
        </w:tc>
        <w:tc>
          <w:tcPr>
            <w:tcW w:w="0" w:type="auto"/>
            <w:shd w:val="clear" w:color="auto" w:fill="auto"/>
            <w:noWrap/>
            <w:vAlign w:val="center"/>
          </w:tcPr>
          <w:p w14:paraId="0725E960" w14:textId="77777777" w:rsidR="00956A30" w:rsidRPr="007F2609" w:rsidRDefault="00956A30" w:rsidP="00346178">
            <w:pPr>
              <w:pStyle w:val="TAC"/>
            </w:pPr>
            <w:r w:rsidRPr="007F2609">
              <w:t>140</w:t>
            </w:r>
          </w:p>
        </w:tc>
        <w:tc>
          <w:tcPr>
            <w:tcW w:w="0" w:type="auto"/>
            <w:shd w:val="clear" w:color="auto" w:fill="auto"/>
            <w:noWrap/>
            <w:vAlign w:val="center"/>
          </w:tcPr>
          <w:p w14:paraId="5476BD39" w14:textId="77777777" w:rsidR="00956A30" w:rsidRPr="007F2609" w:rsidRDefault="00956A30" w:rsidP="00346178">
            <w:pPr>
              <w:pStyle w:val="TAC"/>
            </w:pPr>
            <w:r w:rsidRPr="007F2609">
              <w:t>2276</w:t>
            </w:r>
          </w:p>
        </w:tc>
        <w:tc>
          <w:tcPr>
            <w:tcW w:w="0" w:type="auto"/>
            <w:shd w:val="clear" w:color="auto" w:fill="auto"/>
            <w:noWrap/>
            <w:vAlign w:val="center"/>
          </w:tcPr>
          <w:p w14:paraId="6A461A22" w14:textId="77777777" w:rsidR="00956A30" w:rsidRPr="007F2609" w:rsidRDefault="00956A30" w:rsidP="00346178">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346178">
            <w:pPr>
              <w:pStyle w:val="TAC"/>
            </w:pPr>
            <w:r w:rsidRPr="007F2609">
              <w:t>30</w:t>
            </w:r>
          </w:p>
        </w:tc>
        <w:tc>
          <w:tcPr>
            <w:tcW w:w="0" w:type="auto"/>
            <w:shd w:val="clear" w:color="auto" w:fill="auto"/>
            <w:noWrap/>
            <w:vAlign w:val="center"/>
            <w:hideMark/>
          </w:tcPr>
          <w:p w14:paraId="08998167" w14:textId="77777777" w:rsidR="00956A30" w:rsidRPr="007F2609" w:rsidRDefault="00956A30" w:rsidP="00346178">
            <w:pPr>
              <w:pStyle w:val="TAC"/>
            </w:pPr>
            <w:r w:rsidRPr="007F2609">
              <w:t>602</w:t>
            </w:r>
          </w:p>
        </w:tc>
        <w:tc>
          <w:tcPr>
            <w:tcW w:w="0" w:type="auto"/>
            <w:shd w:val="clear" w:color="auto" w:fill="auto"/>
            <w:noWrap/>
            <w:vAlign w:val="center"/>
            <w:hideMark/>
          </w:tcPr>
          <w:p w14:paraId="040607FD" w14:textId="77777777" w:rsidR="00956A30" w:rsidRPr="007F2609" w:rsidRDefault="00956A30" w:rsidP="00346178">
            <w:pPr>
              <w:pStyle w:val="TAC"/>
            </w:pPr>
            <w:r w:rsidRPr="007F2609">
              <w:t>366</w:t>
            </w:r>
          </w:p>
        </w:tc>
        <w:tc>
          <w:tcPr>
            <w:tcW w:w="0" w:type="auto"/>
            <w:shd w:val="clear" w:color="auto" w:fill="auto"/>
            <w:noWrap/>
            <w:vAlign w:val="center"/>
          </w:tcPr>
          <w:p w14:paraId="766D37E5" w14:textId="77777777" w:rsidR="00956A30" w:rsidRPr="007F2609" w:rsidRDefault="00956A30" w:rsidP="00346178">
            <w:pPr>
              <w:pStyle w:val="TAC"/>
            </w:pPr>
            <w:r w:rsidRPr="007F2609">
              <w:t>67</w:t>
            </w:r>
          </w:p>
        </w:tc>
        <w:tc>
          <w:tcPr>
            <w:tcW w:w="0" w:type="auto"/>
            <w:shd w:val="clear" w:color="auto" w:fill="auto"/>
            <w:noWrap/>
            <w:vAlign w:val="center"/>
          </w:tcPr>
          <w:p w14:paraId="570634DD" w14:textId="77777777" w:rsidR="00956A30" w:rsidRPr="007F2609" w:rsidRDefault="00956A30" w:rsidP="00346178">
            <w:pPr>
              <w:pStyle w:val="TAC"/>
            </w:pPr>
            <w:r w:rsidRPr="007F2609">
              <w:t>1184</w:t>
            </w:r>
          </w:p>
        </w:tc>
        <w:tc>
          <w:tcPr>
            <w:tcW w:w="0" w:type="auto"/>
            <w:shd w:val="clear" w:color="auto" w:fill="auto"/>
            <w:noWrap/>
            <w:vAlign w:val="center"/>
          </w:tcPr>
          <w:p w14:paraId="2426F90C" w14:textId="77777777" w:rsidR="00956A30" w:rsidRPr="007F2609" w:rsidRDefault="00956A30" w:rsidP="00346178">
            <w:pPr>
              <w:pStyle w:val="TAC"/>
            </w:pPr>
            <w:r w:rsidRPr="007F2609">
              <w:t>974</w:t>
            </w:r>
          </w:p>
        </w:tc>
        <w:tc>
          <w:tcPr>
            <w:tcW w:w="0" w:type="auto"/>
            <w:shd w:val="clear" w:color="auto" w:fill="auto"/>
            <w:noWrap/>
            <w:vAlign w:val="center"/>
          </w:tcPr>
          <w:p w14:paraId="062D1762" w14:textId="77777777" w:rsidR="00956A30" w:rsidRPr="007F2609" w:rsidRDefault="00956A30" w:rsidP="00346178">
            <w:pPr>
              <w:pStyle w:val="TAC"/>
            </w:pPr>
            <w:r w:rsidRPr="007F2609">
              <w:t>104</w:t>
            </w:r>
          </w:p>
        </w:tc>
        <w:tc>
          <w:tcPr>
            <w:tcW w:w="0" w:type="auto"/>
            <w:shd w:val="clear" w:color="auto" w:fill="auto"/>
            <w:noWrap/>
            <w:vAlign w:val="center"/>
          </w:tcPr>
          <w:p w14:paraId="0AE6ABCC" w14:textId="77777777" w:rsidR="00956A30" w:rsidRPr="007F2609" w:rsidRDefault="00956A30" w:rsidP="00346178">
            <w:pPr>
              <w:pStyle w:val="TAC"/>
            </w:pPr>
            <w:r w:rsidRPr="007F2609">
              <w:t>1742</w:t>
            </w:r>
          </w:p>
        </w:tc>
        <w:tc>
          <w:tcPr>
            <w:tcW w:w="0" w:type="auto"/>
            <w:shd w:val="clear" w:color="auto" w:fill="auto"/>
            <w:noWrap/>
            <w:vAlign w:val="center"/>
          </w:tcPr>
          <w:p w14:paraId="4E59767E" w14:textId="77777777" w:rsidR="00956A30" w:rsidRPr="007F2609" w:rsidRDefault="00956A30" w:rsidP="00346178">
            <w:pPr>
              <w:pStyle w:val="TAC"/>
            </w:pPr>
            <w:r w:rsidRPr="007F2609">
              <w:t>1615</w:t>
            </w:r>
          </w:p>
        </w:tc>
        <w:tc>
          <w:tcPr>
            <w:tcW w:w="0" w:type="auto"/>
            <w:shd w:val="clear" w:color="auto" w:fill="auto"/>
            <w:noWrap/>
            <w:vAlign w:val="center"/>
          </w:tcPr>
          <w:p w14:paraId="5923A141" w14:textId="77777777" w:rsidR="00956A30" w:rsidRPr="007F2609" w:rsidRDefault="00956A30" w:rsidP="00346178">
            <w:pPr>
              <w:pStyle w:val="TAC"/>
            </w:pPr>
            <w:r w:rsidRPr="007F2609">
              <w:t>141</w:t>
            </w:r>
          </w:p>
        </w:tc>
        <w:tc>
          <w:tcPr>
            <w:tcW w:w="0" w:type="auto"/>
            <w:shd w:val="clear" w:color="auto" w:fill="auto"/>
            <w:noWrap/>
            <w:vAlign w:val="center"/>
          </w:tcPr>
          <w:p w14:paraId="46EE2084" w14:textId="77777777" w:rsidR="00956A30" w:rsidRPr="007F2609" w:rsidRDefault="00956A30" w:rsidP="00346178">
            <w:pPr>
              <w:pStyle w:val="TAC"/>
            </w:pPr>
            <w:r w:rsidRPr="007F2609">
              <w:t>2291</w:t>
            </w:r>
          </w:p>
        </w:tc>
        <w:tc>
          <w:tcPr>
            <w:tcW w:w="0" w:type="auto"/>
            <w:shd w:val="clear" w:color="auto" w:fill="auto"/>
            <w:noWrap/>
            <w:vAlign w:val="center"/>
          </w:tcPr>
          <w:p w14:paraId="386242FE" w14:textId="77777777" w:rsidR="00956A30" w:rsidRPr="007F2609" w:rsidRDefault="00956A30" w:rsidP="00346178">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346178">
            <w:pPr>
              <w:pStyle w:val="TAC"/>
            </w:pPr>
            <w:r w:rsidRPr="007F2609">
              <w:t>31</w:t>
            </w:r>
          </w:p>
        </w:tc>
        <w:tc>
          <w:tcPr>
            <w:tcW w:w="0" w:type="auto"/>
            <w:shd w:val="clear" w:color="auto" w:fill="auto"/>
            <w:noWrap/>
            <w:vAlign w:val="center"/>
            <w:hideMark/>
          </w:tcPr>
          <w:p w14:paraId="26951FD0" w14:textId="77777777" w:rsidR="00956A30" w:rsidRPr="007F2609" w:rsidRDefault="00956A30" w:rsidP="00346178">
            <w:pPr>
              <w:pStyle w:val="TAC"/>
            </w:pPr>
            <w:r w:rsidRPr="007F2609">
              <w:t>618</w:t>
            </w:r>
          </w:p>
        </w:tc>
        <w:tc>
          <w:tcPr>
            <w:tcW w:w="0" w:type="auto"/>
            <w:shd w:val="clear" w:color="auto" w:fill="auto"/>
            <w:noWrap/>
            <w:vAlign w:val="center"/>
            <w:hideMark/>
          </w:tcPr>
          <w:p w14:paraId="41F22855" w14:textId="77777777" w:rsidR="00956A30" w:rsidRPr="007F2609" w:rsidRDefault="00956A30" w:rsidP="00346178">
            <w:pPr>
              <w:pStyle w:val="TAC"/>
            </w:pPr>
            <w:r w:rsidRPr="007F2609">
              <w:t>382</w:t>
            </w:r>
          </w:p>
        </w:tc>
        <w:tc>
          <w:tcPr>
            <w:tcW w:w="0" w:type="auto"/>
            <w:shd w:val="clear" w:color="auto" w:fill="auto"/>
            <w:noWrap/>
            <w:vAlign w:val="center"/>
          </w:tcPr>
          <w:p w14:paraId="02022072" w14:textId="77777777" w:rsidR="00956A30" w:rsidRPr="007F2609" w:rsidRDefault="00956A30" w:rsidP="00346178">
            <w:pPr>
              <w:pStyle w:val="TAC"/>
            </w:pPr>
            <w:r w:rsidRPr="007F2609">
              <w:t>68</w:t>
            </w:r>
          </w:p>
        </w:tc>
        <w:tc>
          <w:tcPr>
            <w:tcW w:w="0" w:type="auto"/>
            <w:shd w:val="clear" w:color="auto" w:fill="auto"/>
            <w:noWrap/>
            <w:vAlign w:val="center"/>
          </w:tcPr>
          <w:p w14:paraId="26A3678B" w14:textId="77777777" w:rsidR="00956A30" w:rsidRPr="007F2609" w:rsidRDefault="00956A30" w:rsidP="00346178">
            <w:pPr>
              <w:pStyle w:val="TAC"/>
            </w:pPr>
            <w:r w:rsidRPr="007F2609">
              <w:t>1199</w:t>
            </w:r>
          </w:p>
        </w:tc>
        <w:tc>
          <w:tcPr>
            <w:tcW w:w="0" w:type="auto"/>
            <w:shd w:val="clear" w:color="auto" w:fill="auto"/>
            <w:noWrap/>
            <w:vAlign w:val="center"/>
          </w:tcPr>
          <w:p w14:paraId="65C806D4" w14:textId="77777777" w:rsidR="00956A30" w:rsidRPr="007F2609" w:rsidRDefault="00956A30" w:rsidP="00346178">
            <w:pPr>
              <w:pStyle w:val="TAC"/>
            </w:pPr>
            <w:r w:rsidRPr="007F2609">
              <w:t>991</w:t>
            </w:r>
          </w:p>
        </w:tc>
        <w:tc>
          <w:tcPr>
            <w:tcW w:w="0" w:type="auto"/>
            <w:shd w:val="clear" w:color="auto" w:fill="auto"/>
            <w:noWrap/>
            <w:vAlign w:val="center"/>
          </w:tcPr>
          <w:p w14:paraId="45BAE0DC" w14:textId="77777777" w:rsidR="00956A30" w:rsidRPr="007F2609" w:rsidRDefault="00956A30" w:rsidP="00346178">
            <w:pPr>
              <w:pStyle w:val="TAC"/>
            </w:pPr>
            <w:r w:rsidRPr="007F2609">
              <w:t>105</w:t>
            </w:r>
          </w:p>
        </w:tc>
        <w:tc>
          <w:tcPr>
            <w:tcW w:w="0" w:type="auto"/>
            <w:shd w:val="clear" w:color="auto" w:fill="auto"/>
            <w:noWrap/>
            <w:vAlign w:val="center"/>
          </w:tcPr>
          <w:p w14:paraId="2D513CB4" w14:textId="77777777" w:rsidR="00956A30" w:rsidRPr="007F2609" w:rsidRDefault="00956A30" w:rsidP="00346178">
            <w:pPr>
              <w:pStyle w:val="TAC"/>
            </w:pPr>
            <w:r w:rsidRPr="007F2609">
              <w:t>1757</w:t>
            </w:r>
          </w:p>
        </w:tc>
        <w:tc>
          <w:tcPr>
            <w:tcW w:w="0" w:type="auto"/>
            <w:shd w:val="clear" w:color="auto" w:fill="auto"/>
            <w:noWrap/>
            <w:vAlign w:val="center"/>
          </w:tcPr>
          <w:p w14:paraId="209284A2" w14:textId="77777777" w:rsidR="00956A30" w:rsidRPr="007F2609" w:rsidRDefault="00956A30" w:rsidP="00346178">
            <w:pPr>
              <w:pStyle w:val="TAC"/>
            </w:pPr>
            <w:r w:rsidRPr="007F2609">
              <w:t>1633</w:t>
            </w:r>
          </w:p>
        </w:tc>
        <w:tc>
          <w:tcPr>
            <w:tcW w:w="0" w:type="auto"/>
            <w:shd w:val="clear" w:color="auto" w:fill="auto"/>
            <w:noWrap/>
            <w:vAlign w:val="center"/>
          </w:tcPr>
          <w:p w14:paraId="2FF6FA04" w14:textId="77777777" w:rsidR="00956A30" w:rsidRPr="007F2609" w:rsidRDefault="00956A30" w:rsidP="00346178">
            <w:pPr>
              <w:pStyle w:val="TAC"/>
            </w:pPr>
            <w:r w:rsidRPr="007F2609">
              <w:t>142</w:t>
            </w:r>
          </w:p>
        </w:tc>
        <w:tc>
          <w:tcPr>
            <w:tcW w:w="0" w:type="auto"/>
            <w:shd w:val="clear" w:color="auto" w:fill="auto"/>
            <w:noWrap/>
            <w:vAlign w:val="center"/>
          </w:tcPr>
          <w:p w14:paraId="30E24A04" w14:textId="77777777" w:rsidR="00956A30" w:rsidRPr="007F2609" w:rsidRDefault="00956A30" w:rsidP="00346178">
            <w:pPr>
              <w:pStyle w:val="TAC"/>
            </w:pPr>
            <w:r w:rsidRPr="007F2609">
              <w:t>2305</w:t>
            </w:r>
          </w:p>
        </w:tc>
        <w:tc>
          <w:tcPr>
            <w:tcW w:w="0" w:type="auto"/>
            <w:shd w:val="clear" w:color="auto" w:fill="auto"/>
            <w:noWrap/>
            <w:vAlign w:val="center"/>
          </w:tcPr>
          <w:p w14:paraId="743E37C4" w14:textId="77777777" w:rsidR="00956A30" w:rsidRPr="007F2609" w:rsidRDefault="00956A30" w:rsidP="00346178">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346178">
            <w:pPr>
              <w:pStyle w:val="TAC"/>
            </w:pPr>
            <w:r w:rsidRPr="007F2609">
              <w:t>32</w:t>
            </w:r>
          </w:p>
        </w:tc>
        <w:tc>
          <w:tcPr>
            <w:tcW w:w="0" w:type="auto"/>
            <w:shd w:val="clear" w:color="auto" w:fill="auto"/>
            <w:noWrap/>
            <w:vAlign w:val="center"/>
            <w:hideMark/>
          </w:tcPr>
          <w:p w14:paraId="0B650E2E" w14:textId="77777777" w:rsidR="00956A30" w:rsidRPr="007F2609" w:rsidRDefault="00956A30" w:rsidP="00346178">
            <w:pPr>
              <w:pStyle w:val="TAC"/>
            </w:pPr>
            <w:r w:rsidRPr="007F2609">
              <w:t>634</w:t>
            </w:r>
          </w:p>
        </w:tc>
        <w:tc>
          <w:tcPr>
            <w:tcW w:w="0" w:type="auto"/>
            <w:shd w:val="clear" w:color="auto" w:fill="auto"/>
            <w:noWrap/>
            <w:vAlign w:val="center"/>
            <w:hideMark/>
          </w:tcPr>
          <w:p w14:paraId="3EDDA68C" w14:textId="77777777" w:rsidR="00956A30" w:rsidRPr="007F2609" w:rsidRDefault="00956A30" w:rsidP="00346178">
            <w:pPr>
              <w:pStyle w:val="TAC"/>
            </w:pPr>
            <w:r w:rsidRPr="007F2609">
              <w:t>398</w:t>
            </w:r>
          </w:p>
        </w:tc>
        <w:tc>
          <w:tcPr>
            <w:tcW w:w="0" w:type="auto"/>
            <w:shd w:val="clear" w:color="auto" w:fill="auto"/>
            <w:noWrap/>
            <w:vAlign w:val="center"/>
          </w:tcPr>
          <w:p w14:paraId="584B11CD" w14:textId="77777777" w:rsidR="00956A30" w:rsidRPr="007F2609" w:rsidRDefault="00956A30" w:rsidP="00346178">
            <w:pPr>
              <w:pStyle w:val="TAC"/>
            </w:pPr>
            <w:r w:rsidRPr="007F2609">
              <w:t>69</w:t>
            </w:r>
          </w:p>
        </w:tc>
        <w:tc>
          <w:tcPr>
            <w:tcW w:w="0" w:type="auto"/>
            <w:shd w:val="clear" w:color="auto" w:fill="auto"/>
            <w:noWrap/>
            <w:vAlign w:val="center"/>
          </w:tcPr>
          <w:p w14:paraId="52F6CBD3" w14:textId="77777777" w:rsidR="00956A30" w:rsidRPr="007F2609" w:rsidRDefault="00956A30" w:rsidP="00346178">
            <w:pPr>
              <w:pStyle w:val="TAC"/>
            </w:pPr>
            <w:r w:rsidRPr="007F2609">
              <w:t>1214</w:t>
            </w:r>
          </w:p>
        </w:tc>
        <w:tc>
          <w:tcPr>
            <w:tcW w:w="0" w:type="auto"/>
            <w:shd w:val="clear" w:color="auto" w:fill="auto"/>
            <w:noWrap/>
            <w:vAlign w:val="center"/>
          </w:tcPr>
          <w:p w14:paraId="60F63C23" w14:textId="77777777" w:rsidR="00956A30" w:rsidRPr="007F2609" w:rsidRDefault="00956A30" w:rsidP="00346178">
            <w:pPr>
              <w:pStyle w:val="TAC"/>
            </w:pPr>
            <w:r w:rsidRPr="007F2609">
              <w:t>1008</w:t>
            </w:r>
          </w:p>
        </w:tc>
        <w:tc>
          <w:tcPr>
            <w:tcW w:w="0" w:type="auto"/>
            <w:shd w:val="clear" w:color="auto" w:fill="auto"/>
            <w:noWrap/>
            <w:vAlign w:val="center"/>
          </w:tcPr>
          <w:p w14:paraId="616DE66D" w14:textId="77777777" w:rsidR="00956A30" w:rsidRPr="007F2609" w:rsidRDefault="00956A30" w:rsidP="00346178">
            <w:pPr>
              <w:pStyle w:val="TAC"/>
            </w:pPr>
            <w:r w:rsidRPr="007F2609">
              <w:t>106</w:t>
            </w:r>
          </w:p>
        </w:tc>
        <w:tc>
          <w:tcPr>
            <w:tcW w:w="0" w:type="auto"/>
            <w:shd w:val="clear" w:color="auto" w:fill="auto"/>
            <w:noWrap/>
            <w:vAlign w:val="center"/>
          </w:tcPr>
          <w:p w14:paraId="502DCA06" w14:textId="77777777" w:rsidR="00956A30" w:rsidRPr="007F2609" w:rsidRDefault="00956A30" w:rsidP="00346178">
            <w:pPr>
              <w:pStyle w:val="TAC"/>
            </w:pPr>
            <w:r w:rsidRPr="007F2609">
              <w:t>1772</w:t>
            </w:r>
          </w:p>
        </w:tc>
        <w:tc>
          <w:tcPr>
            <w:tcW w:w="0" w:type="auto"/>
            <w:shd w:val="clear" w:color="auto" w:fill="auto"/>
            <w:noWrap/>
            <w:vAlign w:val="center"/>
          </w:tcPr>
          <w:p w14:paraId="07AC2DA3" w14:textId="77777777" w:rsidR="00956A30" w:rsidRPr="007F2609" w:rsidRDefault="00956A30" w:rsidP="00346178">
            <w:pPr>
              <w:pStyle w:val="TAC"/>
            </w:pPr>
            <w:r w:rsidRPr="007F2609">
              <w:t>1650</w:t>
            </w:r>
          </w:p>
        </w:tc>
        <w:tc>
          <w:tcPr>
            <w:tcW w:w="0" w:type="auto"/>
            <w:shd w:val="clear" w:color="auto" w:fill="auto"/>
            <w:noWrap/>
            <w:vAlign w:val="center"/>
          </w:tcPr>
          <w:p w14:paraId="735F7771" w14:textId="77777777" w:rsidR="00956A30" w:rsidRPr="007F2609" w:rsidRDefault="00956A30" w:rsidP="00346178">
            <w:pPr>
              <w:pStyle w:val="TAC"/>
            </w:pPr>
            <w:r w:rsidRPr="007F2609">
              <w:t>143</w:t>
            </w:r>
          </w:p>
        </w:tc>
        <w:tc>
          <w:tcPr>
            <w:tcW w:w="0" w:type="auto"/>
            <w:shd w:val="clear" w:color="auto" w:fill="auto"/>
            <w:noWrap/>
            <w:vAlign w:val="center"/>
          </w:tcPr>
          <w:p w14:paraId="307610DB" w14:textId="77777777" w:rsidR="00956A30" w:rsidRPr="007F2609" w:rsidRDefault="00956A30" w:rsidP="00346178">
            <w:pPr>
              <w:pStyle w:val="TAC"/>
            </w:pPr>
            <w:r w:rsidRPr="007F2609">
              <w:t>2320</w:t>
            </w:r>
          </w:p>
        </w:tc>
        <w:tc>
          <w:tcPr>
            <w:tcW w:w="0" w:type="auto"/>
            <w:shd w:val="clear" w:color="auto" w:fill="auto"/>
            <w:noWrap/>
            <w:vAlign w:val="center"/>
          </w:tcPr>
          <w:p w14:paraId="3C715D21" w14:textId="77777777" w:rsidR="00956A30" w:rsidRPr="007F2609" w:rsidRDefault="00956A30" w:rsidP="00346178">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346178">
            <w:pPr>
              <w:pStyle w:val="TAC"/>
            </w:pPr>
            <w:r w:rsidRPr="007F2609">
              <w:t>33</w:t>
            </w:r>
          </w:p>
        </w:tc>
        <w:tc>
          <w:tcPr>
            <w:tcW w:w="0" w:type="auto"/>
            <w:shd w:val="clear" w:color="auto" w:fill="auto"/>
            <w:noWrap/>
            <w:vAlign w:val="center"/>
            <w:hideMark/>
          </w:tcPr>
          <w:p w14:paraId="756FC2AC" w14:textId="77777777" w:rsidR="00956A30" w:rsidRPr="007F2609" w:rsidRDefault="00956A30" w:rsidP="00346178">
            <w:pPr>
              <w:pStyle w:val="TAC"/>
            </w:pPr>
            <w:r w:rsidRPr="007F2609">
              <w:t>651</w:t>
            </w:r>
          </w:p>
        </w:tc>
        <w:tc>
          <w:tcPr>
            <w:tcW w:w="0" w:type="auto"/>
            <w:shd w:val="clear" w:color="auto" w:fill="auto"/>
            <w:noWrap/>
            <w:vAlign w:val="center"/>
            <w:hideMark/>
          </w:tcPr>
          <w:p w14:paraId="5B8C35E5" w14:textId="77777777" w:rsidR="00956A30" w:rsidRPr="007F2609" w:rsidRDefault="00956A30" w:rsidP="00346178">
            <w:pPr>
              <w:pStyle w:val="TAC"/>
            </w:pPr>
            <w:r w:rsidRPr="007F2609">
              <w:t>413</w:t>
            </w:r>
          </w:p>
        </w:tc>
        <w:tc>
          <w:tcPr>
            <w:tcW w:w="0" w:type="auto"/>
            <w:shd w:val="clear" w:color="auto" w:fill="auto"/>
            <w:noWrap/>
            <w:vAlign w:val="center"/>
          </w:tcPr>
          <w:p w14:paraId="2CFC844F" w14:textId="77777777" w:rsidR="00956A30" w:rsidRPr="007F2609" w:rsidRDefault="00956A30" w:rsidP="00346178">
            <w:pPr>
              <w:pStyle w:val="TAC"/>
            </w:pPr>
            <w:r w:rsidRPr="007F2609">
              <w:t>70</w:t>
            </w:r>
          </w:p>
        </w:tc>
        <w:tc>
          <w:tcPr>
            <w:tcW w:w="0" w:type="auto"/>
            <w:shd w:val="clear" w:color="auto" w:fill="auto"/>
            <w:noWrap/>
            <w:vAlign w:val="center"/>
          </w:tcPr>
          <w:p w14:paraId="6E6C96AD" w14:textId="77777777" w:rsidR="00956A30" w:rsidRPr="007F2609" w:rsidRDefault="00956A30" w:rsidP="00346178">
            <w:pPr>
              <w:pStyle w:val="TAC"/>
            </w:pPr>
            <w:r w:rsidRPr="007F2609">
              <w:t>1229</w:t>
            </w:r>
          </w:p>
        </w:tc>
        <w:tc>
          <w:tcPr>
            <w:tcW w:w="0" w:type="auto"/>
            <w:shd w:val="clear" w:color="auto" w:fill="auto"/>
            <w:noWrap/>
            <w:vAlign w:val="center"/>
          </w:tcPr>
          <w:p w14:paraId="56DD4BBB" w14:textId="77777777" w:rsidR="00956A30" w:rsidRPr="007F2609" w:rsidRDefault="00956A30" w:rsidP="00346178">
            <w:pPr>
              <w:pStyle w:val="TAC"/>
            </w:pPr>
            <w:r w:rsidRPr="007F2609">
              <w:t>1025</w:t>
            </w:r>
          </w:p>
        </w:tc>
        <w:tc>
          <w:tcPr>
            <w:tcW w:w="0" w:type="auto"/>
            <w:shd w:val="clear" w:color="auto" w:fill="auto"/>
            <w:noWrap/>
            <w:vAlign w:val="center"/>
          </w:tcPr>
          <w:p w14:paraId="02AF1988" w14:textId="77777777" w:rsidR="00956A30" w:rsidRPr="007F2609" w:rsidRDefault="00956A30" w:rsidP="00346178">
            <w:pPr>
              <w:pStyle w:val="TAC"/>
            </w:pPr>
            <w:r w:rsidRPr="007F2609">
              <w:t>107</w:t>
            </w:r>
          </w:p>
        </w:tc>
        <w:tc>
          <w:tcPr>
            <w:tcW w:w="0" w:type="auto"/>
            <w:shd w:val="clear" w:color="auto" w:fill="auto"/>
            <w:noWrap/>
            <w:vAlign w:val="center"/>
          </w:tcPr>
          <w:p w14:paraId="12732CA8" w14:textId="77777777" w:rsidR="00956A30" w:rsidRPr="007F2609" w:rsidRDefault="00956A30" w:rsidP="00346178">
            <w:pPr>
              <w:pStyle w:val="TAC"/>
            </w:pPr>
            <w:r w:rsidRPr="007F2609">
              <w:t>1787</w:t>
            </w:r>
          </w:p>
        </w:tc>
        <w:tc>
          <w:tcPr>
            <w:tcW w:w="0" w:type="auto"/>
            <w:shd w:val="clear" w:color="auto" w:fill="auto"/>
            <w:noWrap/>
            <w:vAlign w:val="center"/>
          </w:tcPr>
          <w:p w14:paraId="6784EFFD" w14:textId="77777777" w:rsidR="00956A30" w:rsidRPr="007F2609" w:rsidRDefault="00956A30" w:rsidP="00346178">
            <w:pPr>
              <w:pStyle w:val="TAC"/>
            </w:pPr>
            <w:r w:rsidRPr="007F2609">
              <w:t>1668</w:t>
            </w:r>
          </w:p>
        </w:tc>
        <w:tc>
          <w:tcPr>
            <w:tcW w:w="0" w:type="auto"/>
            <w:shd w:val="clear" w:color="auto" w:fill="auto"/>
            <w:noWrap/>
            <w:vAlign w:val="center"/>
          </w:tcPr>
          <w:p w14:paraId="71F7AE46" w14:textId="77777777" w:rsidR="00956A30" w:rsidRPr="007F2609" w:rsidRDefault="00956A30" w:rsidP="00346178">
            <w:pPr>
              <w:pStyle w:val="TAC"/>
            </w:pPr>
            <w:r w:rsidRPr="007F2609">
              <w:t>144</w:t>
            </w:r>
          </w:p>
        </w:tc>
        <w:tc>
          <w:tcPr>
            <w:tcW w:w="0" w:type="auto"/>
            <w:shd w:val="clear" w:color="auto" w:fill="auto"/>
            <w:noWrap/>
            <w:vAlign w:val="center"/>
          </w:tcPr>
          <w:p w14:paraId="45E5ACD0" w14:textId="77777777" w:rsidR="00956A30" w:rsidRPr="007F2609" w:rsidRDefault="00956A30" w:rsidP="00346178">
            <w:pPr>
              <w:pStyle w:val="TAC"/>
            </w:pPr>
            <w:r w:rsidRPr="007F2609">
              <w:t>2335</w:t>
            </w:r>
          </w:p>
        </w:tc>
        <w:tc>
          <w:tcPr>
            <w:tcW w:w="0" w:type="auto"/>
            <w:shd w:val="clear" w:color="auto" w:fill="auto"/>
            <w:noWrap/>
            <w:vAlign w:val="center"/>
          </w:tcPr>
          <w:p w14:paraId="17238B4B" w14:textId="77777777" w:rsidR="00956A30" w:rsidRPr="007F2609" w:rsidRDefault="00956A30" w:rsidP="00346178">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346178">
            <w:pPr>
              <w:pStyle w:val="TAC"/>
            </w:pPr>
            <w:r w:rsidRPr="007F2609">
              <w:t>34</w:t>
            </w:r>
          </w:p>
        </w:tc>
        <w:tc>
          <w:tcPr>
            <w:tcW w:w="0" w:type="auto"/>
            <w:shd w:val="clear" w:color="auto" w:fill="auto"/>
            <w:noWrap/>
            <w:vAlign w:val="center"/>
            <w:hideMark/>
          </w:tcPr>
          <w:p w14:paraId="36359561" w14:textId="77777777" w:rsidR="00956A30" w:rsidRPr="007F2609" w:rsidRDefault="00956A30" w:rsidP="00346178">
            <w:pPr>
              <w:pStyle w:val="TAC"/>
            </w:pPr>
            <w:r w:rsidRPr="007F2609">
              <w:t>667</w:t>
            </w:r>
          </w:p>
        </w:tc>
        <w:tc>
          <w:tcPr>
            <w:tcW w:w="0" w:type="auto"/>
            <w:shd w:val="clear" w:color="auto" w:fill="auto"/>
            <w:noWrap/>
            <w:vAlign w:val="center"/>
            <w:hideMark/>
          </w:tcPr>
          <w:p w14:paraId="40B0717F" w14:textId="77777777" w:rsidR="00956A30" w:rsidRPr="007F2609" w:rsidRDefault="00956A30" w:rsidP="00346178">
            <w:pPr>
              <w:pStyle w:val="TAC"/>
            </w:pPr>
            <w:r w:rsidRPr="007F2609">
              <w:t>429</w:t>
            </w:r>
          </w:p>
        </w:tc>
        <w:tc>
          <w:tcPr>
            <w:tcW w:w="0" w:type="auto"/>
            <w:shd w:val="clear" w:color="auto" w:fill="auto"/>
            <w:noWrap/>
            <w:vAlign w:val="center"/>
          </w:tcPr>
          <w:p w14:paraId="4BFEE503" w14:textId="77777777" w:rsidR="00956A30" w:rsidRPr="007F2609" w:rsidRDefault="00956A30" w:rsidP="00346178">
            <w:pPr>
              <w:pStyle w:val="TAC"/>
            </w:pPr>
            <w:r w:rsidRPr="007F2609">
              <w:t>71</w:t>
            </w:r>
          </w:p>
        </w:tc>
        <w:tc>
          <w:tcPr>
            <w:tcW w:w="0" w:type="auto"/>
            <w:shd w:val="clear" w:color="auto" w:fill="auto"/>
            <w:noWrap/>
            <w:vAlign w:val="center"/>
          </w:tcPr>
          <w:p w14:paraId="0CA46FB2" w14:textId="77777777" w:rsidR="00956A30" w:rsidRPr="007F2609" w:rsidRDefault="00956A30" w:rsidP="00346178">
            <w:pPr>
              <w:pStyle w:val="TAC"/>
            </w:pPr>
            <w:r w:rsidRPr="007F2609">
              <w:t>1245</w:t>
            </w:r>
          </w:p>
        </w:tc>
        <w:tc>
          <w:tcPr>
            <w:tcW w:w="0" w:type="auto"/>
            <w:shd w:val="clear" w:color="auto" w:fill="auto"/>
            <w:noWrap/>
            <w:vAlign w:val="center"/>
          </w:tcPr>
          <w:p w14:paraId="1B5DBDB5" w14:textId="77777777" w:rsidR="00956A30" w:rsidRPr="007F2609" w:rsidRDefault="00956A30" w:rsidP="00346178">
            <w:pPr>
              <w:pStyle w:val="TAC"/>
            </w:pPr>
            <w:r w:rsidRPr="007F2609">
              <w:t>1042</w:t>
            </w:r>
          </w:p>
        </w:tc>
        <w:tc>
          <w:tcPr>
            <w:tcW w:w="0" w:type="auto"/>
            <w:shd w:val="clear" w:color="auto" w:fill="auto"/>
            <w:noWrap/>
            <w:vAlign w:val="center"/>
          </w:tcPr>
          <w:p w14:paraId="76438B83" w14:textId="77777777" w:rsidR="00956A30" w:rsidRPr="007F2609" w:rsidRDefault="00956A30" w:rsidP="00346178">
            <w:pPr>
              <w:pStyle w:val="TAC"/>
            </w:pPr>
            <w:r w:rsidRPr="007F2609">
              <w:t>108</w:t>
            </w:r>
          </w:p>
        </w:tc>
        <w:tc>
          <w:tcPr>
            <w:tcW w:w="0" w:type="auto"/>
            <w:shd w:val="clear" w:color="auto" w:fill="auto"/>
            <w:noWrap/>
            <w:vAlign w:val="center"/>
          </w:tcPr>
          <w:p w14:paraId="184C1ABA" w14:textId="77777777" w:rsidR="00956A30" w:rsidRPr="007F2609" w:rsidRDefault="00956A30" w:rsidP="00346178">
            <w:pPr>
              <w:pStyle w:val="TAC"/>
            </w:pPr>
            <w:r w:rsidRPr="007F2609">
              <w:t>1802</w:t>
            </w:r>
          </w:p>
        </w:tc>
        <w:tc>
          <w:tcPr>
            <w:tcW w:w="0" w:type="auto"/>
            <w:shd w:val="clear" w:color="auto" w:fill="auto"/>
            <w:noWrap/>
            <w:vAlign w:val="center"/>
          </w:tcPr>
          <w:p w14:paraId="3AAA080B" w14:textId="77777777" w:rsidR="00956A30" w:rsidRPr="007F2609" w:rsidRDefault="00956A30" w:rsidP="00346178">
            <w:pPr>
              <w:pStyle w:val="TAC"/>
            </w:pPr>
            <w:r w:rsidRPr="007F2609">
              <w:t>1686</w:t>
            </w:r>
          </w:p>
        </w:tc>
        <w:tc>
          <w:tcPr>
            <w:tcW w:w="0" w:type="auto"/>
            <w:shd w:val="clear" w:color="auto" w:fill="auto"/>
            <w:noWrap/>
            <w:vAlign w:val="center"/>
          </w:tcPr>
          <w:p w14:paraId="280369DC" w14:textId="77777777" w:rsidR="00956A30" w:rsidRPr="007F2609" w:rsidRDefault="00956A30" w:rsidP="00346178">
            <w:pPr>
              <w:pStyle w:val="TAC"/>
            </w:pPr>
            <w:r w:rsidRPr="007F2609">
              <w:t>145</w:t>
            </w:r>
          </w:p>
        </w:tc>
        <w:tc>
          <w:tcPr>
            <w:tcW w:w="0" w:type="auto"/>
            <w:shd w:val="clear" w:color="auto" w:fill="auto"/>
            <w:noWrap/>
            <w:vAlign w:val="center"/>
          </w:tcPr>
          <w:p w14:paraId="2600EAED" w14:textId="77777777" w:rsidR="00956A30" w:rsidRPr="007F2609" w:rsidRDefault="00956A30" w:rsidP="00346178">
            <w:pPr>
              <w:pStyle w:val="TAC"/>
            </w:pPr>
            <w:r w:rsidRPr="007F2609">
              <w:t>2349</w:t>
            </w:r>
          </w:p>
        </w:tc>
        <w:tc>
          <w:tcPr>
            <w:tcW w:w="0" w:type="auto"/>
            <w:shd w:val="clear" w:color="auto" w:fill="auto"/>
            <w:noWrap/>
            <w:vAlign w:val="center"/>
          </w:tcPr>
          <w:p w14:paraId="0C413CF3" w14:textId="77777777" w:rsidR="00956A30" w:rsidRPr="007F2609" w:rsidRDefault="00956A30" w:rsidP="00346178">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346178">
            <w:pPr>
              <w:pStyle w:val="TAC"/>
            </w:pPr>
            <w:r w:rsidRPr="007F2609">
              <w:t>35</w:t>
            </w:r>
          </w:p>
        </w:tc>
        <w:tc>
          <w:tcPr>
            <w:tcW w:w="0" w:type="auto"/>
            <w:shd w:val="clear" w:color="auto" w:fill="auto"/>
            <w:noWrap/>
            <w:vAlign w:val="center"/>
            <w:hideMark/>
          </w:tcPr>
          <w:p w14:paraId="75014C98" w14:textId="77777777" w:rsidR="00956A30" w:rsidRPr="007F2609" w:rsidRDefault="00956A30" w:rsidP="00346178">
            <w:pPr>
              <w:pStyle w:val="TAC"/>
            </w:pPr>
            <w:r w:rsidRPr="007F2609">
              <w:t>683</w:t>
            </w:r>
          </w:p>
        </w:tc>
        <w:tc>
          <w:tcPr>
            <w:tcW w:w="0" w:type="auto"/>
            <w:shd w:val="clear" w:color="auto" w:fill="auto"/>
            <w:noWrap/>
            <w:vAlign w:val="center"/>
            <w:hideMark/>
          </w:tcPr>
          <w:p w14:paraId="4DE45050" w14:textId="77777777" w:rsidR="00956A30" w:rsidRPr="007F2609" w:rsidRDefault="00956A30" w:rsidP="00346178">
            <w:pPr>
              <w:pStyle w:val="TAC"/>
            </w:pPr>
            <w:r w:rsidRPr="007F2609">
              <w:t>445</w:t>
            </w:r>
          </w:p>
        </w:tc>
        <w:tc>
          <w:tcPr>
            <w:tcW w:w="0" w:type="auto"/>
            <w:shd w:val="clear" w:color="auto" w:fill="auto"/>
            <w:noWrap/>
            <w:vAlign w:val="center"/>
          </w:tcPr>
          <w:p w14:paraId="4AE9F8E2" w14:textId="77777777" w:rsidR="00956A30" w:rsidRPr="007F2609" w:rsidRDefault="00956A30" w:rsidP="00346178">
            <w:pPr>
              <w:pStyle w:val="TAC"/>
            </w:pPr>
            <w:r w:rsidRPr="007F2609">
              <w:t>72</w:t>
            </w:r>
          </w:p>
        </w:tc>
        <w:tc>
          <w:tcPr>
            <w:tcW w:w="0" w:type="auto"/>
            <w:shd w:val="clear" w:color="auto" w:fill="auto"/>
            <w:noWrap/>
            <w:vAlign w:val="center"/>
          </w:tcPr>
          <w:p w14:paraId="0CFDDE8E" w14:textId="77777777" w:rsidR="00956A30" w:rsidRPr="007F2609" w:rsidRDefault="00956A30" w:rsidP="00346178">
            <w:pPr>
              <w:pStyle w:val="TAC"/>
            </w:pPr>
            <w:r w:rsidRPr="007F2609">
              <w:t>1260</w:t>
            </w:r>
          </w:p>
        </w:tc>
        <w:tc>
          <w:tcPr>
            <w:tcW w:w="0" w:type="auto"/>
            <w:shd w:val="clear" w:color="auto" w:fill="auto"/>
            <w:noWrap/>
            <w:vAlign w:val="center"/>
          </w:tcPr>
          <w:p w14:paraId="024FA902" w14:textId="77777777" w:rsidR="00956A30" w:rsidRPr="007F2609" w:rsidRDefault="00956A30" w:rsidP="00346178">
            <w:pPr>
              <w:pStyle w:val="TAC"/>
            </w:pPr>
            <w:r w:rsidRPr="007F2609">
              <w:t>1059</w:t>
            </w:r>
          </w:p>
        </w:tc>
        <w:tc>
          <w:tcPr>
            <w:tcW w:w="0" w:type="auto"/>
            <w:shd w:val="clear" w:color="auto" w:fill="auto"/>
            <w:noWrap/>
            <w:vAlign w:val="center"/>
          </w:tcPr>
          <w:p w14:paraId="451366C7" w14:textId="77777777" w:rsidR="00956A30" w:rsidRPr="007F2609" w:rsidRDefault="00956A30" w:rsidP="00346178">
            <w:pPr>
              <w:pStyle w:val="TAC"/>
            </w:pPr>
            <w:r w:rsidRPr="007F2609">
              <w:t>109</w:t>
            </w:r>
          </w:p>
        </w:tc>
        <w:tc>
          <w:tcPr>
            <w:tcW w:w="0" w:type="auto"/>
            <w:shd w:val="clear" w:color="auto" w:fill="auto"/>
            <w:noWrap/>
            <w:vAlign w:val="center"/>
          </w:tcPr>
          <w:p w14:paraId="145AAADA" w14:textId="77777777" w:rsidR="00956A30" w:rsidRPr="007F2609" w:rsidRDefault="00956A30" w:rsidP="00346178">
            <w:pPr>
              <w:pStyle w:val="TAC"/>
            </w:pPr>
            <w:r w:rsidRPr="007F2609">
              <w:t>1817</w:t>
            </w:r>
          </w:p>
        </w:tc>
        <w:tc>
          <w:tcPr>
            <w:tcW w:w="0" w:type="auto"/>
            <w:shd w:val="clear" w:color="auto" w:fill="auto"/>
            <w:noWrap/>
            <w:vAlign w:val="center"/>
          </w:tcPr>
          <w:p w14:paraId="75592D68" w14:textId="77777777" w:rsidR="00956A30" w:rsidRPr="007F2609" w:rsidRDefault="00956A30" w:rsidP="00346178">
            <w:pPr>
              <w:pStyle w:val="TAC"/>
            </w:pPr>
            <w:r w:rsidRPr="007F2609">
              <w:t>1703</w:t>
            </w:r>
          </w:p>
        </w:tc>
        <w:tc>
          <w:tcPr>
            <w:tcW w:w="0" w:type="auto"/>
            <w:shd w:val="clear" w:color="auto" w:fill="auto"/>
            <w:noWrap/>
            <w:vAlign w:val="center"/>
          </w:tcPr>
          <w:p w14:paraId="792FE22B" w14:textId="77777777" w:rsidR="00956A30" w:rsidRPr="007F2609" w:rsidRDefault="00956A30" w:rsidP="00346178">
            <w:pPr>
              <w:pStyle w:val="TAC"/>
            </w:pPr>
            <w:r w:rsidRPr="007F2609">
              <w:t>146</w:t>
            </w:r>
          </w:p>
        </w:tc>
        <w:tc>
          <w:tcPr>
            <w:tcW w:w="0" w:type="auto"/>
            <w:shd w:val="clear" w:color="auto" w:fill="auto"/>
            <w:noWrap/>
            <w:vAlign w:val="center"/>
          </w:tcPr>
          <w:p w14:paraId="3D048155" w14:textId="77777777" w:rsidR="00956A30" w:rsidRPr="007F2609" w:rsidRDefault="00956A30" w:rsidP="00346178">
            <w:pPr>
              <w:pStyle w:val="TAC"/>
            </w:pPr>
            <w:r w:rsidRPr="007F2609">
              <w:t>2364</w:t>
            </w:r>
          </w:p>
        </w:tc>
        <w:tc>
          <w:tcPr>
            <w:tcW w:w="0" w:type="auto"/>
            <w:shd w:val="clear" w:color="auto" w:fill="auto"/>
            <w:noWrap/>
            <w:vAlign w:val="center"/>
          </w:tcPr>
          <w:p w14:paraId="70E28181" w14:textId="77777777" w:rsidR="00956A30" w:rsidRPr="007F2609" w:rsidRDefault="00956A30" w:rsidP="00346178">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346178">
            <w:pPr>
              <w:pStyle w:val="TAC"/>
            </w:pPr>
            <w:r w:rsidRPr="007F2609">
              <w:t>36</w:t>
            </w:r>
          </w:p>
        </w:tc>
        <w:tc>
          <w:tcPr>
            <w:tcW w:w="0" w:type="auto"/>
            <w:shd w:val="clear" w:color="auto" w:fill="auto"/>
            <w:noWrap/>
            <w:vAlign w:val="center"/>
          </w:tcPr>
          <w:p w14:paraId="5488A33E" w14:textId="77777777" w:rsidR="00956A30" w:rsidRPr="007F2609" w:rsidRDefault="00956A30" w:rsidP="00346178">
            <w:pPr>
              <w:pStyle w:val="TAC"/>
            </w:pPr>
            <w:r w:rsidRPr="007F2609">
              <w:t>699</w:t>
            </w:r>
          </w:p>
        </w:tc>
        <w:tc>
          <w:tcPr>
            <w:tcW w:w="0" w:type="auto"/>
            <w:shd w:val="clear" w:color="auto" w:fill="auto"/>
            <w:noWrap/>
            <w:vAlign w:val="center"/>
          </w:tcPr>
          <w:p w14:paraId="18EB6F99" w14:textId="77777777" w:rsidR="00956A30" w:rsidRPr="007F2609" w:rsidRDefault="00956A30" w:rsidP="00346178">
            <w:pPr>
              <w:pStyle w:val="TAC"/>
            </w:pPr>
            <w:r w:rsidRPr="007F2609">
              <w:t>461</w:t>
            </w:r>
          </w:p>
        </w:tc>
        <w:tc>
          <w:tcPr>
            <w:tcW w:w="0" w:type="auto"/>
            <w:shd w:val="clear" w:color="auto" w:fill="auto"/>
            <w:noWrap/>
            <w:vAlign w:val="center"/>
          </w:tcPr>
          <w:p w14:paraId="1B24ED8B" w14:textId="77777777" w:rsidR="00956A30" w:rsidRPr="007F2609" w:rsidRDefault="00956A30" w:rsidP="00346178">
            <w:pPr>
              <w:pStyle w:val="TAC"/>
            </w:pPr>
            <w:r w:rsidRPr="007F2609">
              <w:t>73</w:t>
            </w:r>
          </w:p>
        </w:tc>
        <w:tc>
          <w:tcPr>
            <w:tcW w:w="0" w:type="auto"/>
            <w:shd w:val="clear" w:color="auto" w:fill="auto"/>
            <w:noWrap/>
            <w:vAlign w:val="center"/>
          </w:tcPr>
          <w:p w14:paraId="72B9A05F" w14:textId="77777777" w:rsidR="00956A30" w:rsidRPr="007F2609" w:rsidRDefault="00956A30" w:rsidP="00346178">
            <w:pPr>
              <w:pStyle w:val="TAC"/>
            </w:pPr>
            <w:r w:rsidRPr="007F2609">
              <w:t>1275</w:t>
            </w:r>
          </w:p>
        </w:tc>
        <w:tc>
          <w:tcPr>
            <w:tcW w:w="0" w:type="auto"/>
            <w:shd w:val="clear" w:color="auto" w:fill="auto"/>
            <w:noWrap/>
            <w:vAlign w:val="center"/>
          </w:tcPr>
          <w:p w14:paraId="564A432A" w14:textId="77777777" w:rsidR="00956A30" w:rsidRPr="007F2609" w:rsidRDefault="00956A30" w:rsidP="00346178">
            <w:pPr>
              <w:pStyle w:val="TAC"/>
            </w:pPr>
            <w:r w:rsidRPr="007F2609">
              <w:t>1076</w:t>
            </w:r>
          </w:p>
        </w:tc>
        <w:tc>
          <w:tcPr>
            <w:tcW w:w="0" w:type="auto"/>
            <w:shd w:val="clear" w:color="auto" w:fill="auto"/>
            <w:noWrap/>
            <w:vAlign w:val="center"/>
          </w:tcPr>
          <w:p w14:paraId="79FF7666" w14:textId="77777777" w:rsidR="00956A30" w:rsidRPr="007F2609" w:rsidRDefault="00956A30" w:rsidP="00346178">
            <w:pPr>
              <w:pStyle w:val="TAC"/>
            </w:pPr>
            <w:r w:rsidRPr="007F2609">
              <w:t>110</w:t>
            </w:r>
          </w:p>
        </w:tc>
        <w:tc>
          <w:tcPr>
            <w:tcW w:w="0" w:type="auto"/>
            <w:shd w:val="clear" w:color="auto" w:fill="auto"/>
            <w:noWrap/>
            <w:vAlign w:val="center"/>
          </w:tcPr>
          <w:p w14:paraId="586E2695" w14:textId="77777777" w:rsidR="00956A30" w:rsidRPr="007F2609" w:rsidRDefault="00956A30" w:rsidP="00346178">
            <w:pPr>
              <w:pStyle w:val="TAC"/>
            </w:pPr>
            <w:r w:rsidRPr="007F2609">
              <w:t>1832</w:t>
            </w:r>
          </w:p>
        </w:tc>
        <w:tc>
          <w:tcPr>
            <w:tcW w:w="0" w:type="auto"/>
            <w:shd w:val="clear" w:color="auto" w:fill="auto"/>
            <w:noWrap/>
            <w:vAlign w:val="center"/>
          </w:tcPr>
          <w:p w14:paraId="14CB01F7" w14:textId="77777777" w:rsidR="00956A30" w:rsidRPr="007F2609" w:rsidRDefault="00956A30" w:rsidP="00346178">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346178">
            <w:pPr>
              <w:pStyle w:val="TAC"/>
            </w:pPr>
            <w:r w:rsidRPr="007F2609">
              <w:t>*) note 2 in H.2.5</w:t>
            </w:r>
          </w:p>
        </w:tc>
      </w:tr>
    </w:tbl>
    <w:p w14:paraId="283EF7AB" w14:textId="77777777" w:rsidR="00956A30" w:rsidRPr="007F2609" w:rsidRDefault="00956A30" w:rsidP="00346178"/>
    <w:p w14:paraId="680314DE" w14:textId="77777777" w:rsidR="00975C97" w:rsidRPr="007F2609" w:rsidRDefault="00975C97" w:rsidP="00346178">
      <w:pPr>
        <w:pStyle w:val="NO"/>
      </w:pPr>
      <w:r w:rsidRPr="007F2609">
        <w:t>NOTE 1:</w:t>
      </w:r>
      <w:r w:rsidRPr="007F2609">
        <w:tab/>
        <w:t>The first column is the number of errors (ne = number of NACK + statDTX)</w:t>
      </w:r>
    </w:p>
    <w:p w14:paraId="594469AE" w14:textId="77777777" w:rsidR="00975C97" w:rsidRPr="007F2609" w:rsidRDefault="00975C97" w:rsidP="00346178">
      <w:pPr>
        <w:pStyle w:val="NO"/>
      </w:pPr>
      <w:r w:rsidRPr="007F2609">
        <w:t>NOTE 2:</w:t>
      </w:r>
      <w:r w:rsidRPr="007F2609">
        <w:tab/>
        <w:t>The second column is the number of samples for the pass limit (ns</w:t>
      </w:r>
      <w:r w:rsidRPr="007F2609">
        <w:rPr>
          <w:vertAlign w:val="subscript"/>
        </w:rPr>
        <w:t>p</w:t>
      </w:r>
      <w:r w:rsidRPr="007F2609">
        <w:t>, ns=Number of Samples= number of</w:t>
      </w:r>
      <w:r w:rsidRPr="007F2609">
        <w:rPr>
          <w:rFonts w:ascii="Courier New" w:hAnsi="Courier New"/>
          <w:szCs w:val="18"/>
        </w:rPr>
        <w:t xml:space="preserve"> </w:t>
      </w:r>
      <w:r w:rsidRPr="007F2609">
        <w:t>NACK + statDTX + ACK)</w:t>
      </w:r>
    </w:p>
    <w:p w14:paraId="47EEC14A" w14:textId="77777777" w:rsidR="00956A30" w:rsidRPr="007F2609" w:rsidRDefault="00975C97" w:rsidP="00346178">
      <w:pPr>
        <w:pStyle w:val="NO"/>
      </w:pPr>
      <w:r w:rsidRPr="007F2609">
        <w:t>NOTE 3:</w:t>
      </w:r>
      <w:r w:rsidRPr="007F2609">
        <w:tab/>
        <w:t>The third column is the number of samples for the fail limit (ns</w:t>
      </w:r>
      <w:r w:rsidRPr="007F2609">
        <w:rPr>
          <w:vertAlign w:val="subscript"/>
        </w:rPr>
        <w:t>f</w:t>
      </w:r>
      <w:r w:rsidRPr="007F2609">
        <w:t>)</w:t>
      </w:r>
    </w:p>
    <w:p w14:paraId="30971AAB" w14:textId="2D7A1451" w:rsidR="00975C97" w:rsidRPr="007F2609" w:rsidRDefault="00956A30" w:rsidP="00346178">
      <w:pPr>
        <w:pStyle w:val="NO"/>
      </w:pPr>
      <w:r w:rsidRPr="007F2609">
        <w:t>NOTE 4:</w:t>
      </w:r>
      <w:r w:rsidRPr="007F2609">
        <w:tab/>
        <w:t>The UE could be decided as early pass/fail when at least 67 samples are receieved. The ns</w:t>
      </w:r>
      <w:r w:rsidRPr="007F2609">
        <w:rPr>
          <w:vertAlign w:val="subscript"/>
        </w:rPr>
        <w:t>f</w:t>
      </w:r>
      <w:r w:rsidRPr="007F2609">
        <w:t xml:space="preserve"> is set to NA for ne less than 9.</w:t>
      </w:r>
    </w:p>
    <w:p w14:paraId="2FE6DF86" w14:textId="6DF3740A" w:rsidR="00975C97" w:rsidRPr="007F2609" w:rsidRDefault="00975C97" w:rsidP="00975C97">
      <w:pPr>
        <w:pStyle w:val="Heading2"/>
      </w:pPr>
      <w:bookmarkStart w:id="319" w:name="_Toc27478804"/>
      <w:bookmarkStart w:id="320" w:name="_Toc36227518"/>
      <w:r w:rsidRPr="007F2609">
        <w:lastRenderedPageBreak/>
        <w:t>H.2.5</w:t>
      </w:r>
      <w:r w:rsidRPr="007F2609">
        <w:tab/>
        <w:t>Pass fail decision rules</w:t>
      </w:r>
      <w:bookmarkEnd w:id="319"/>
      <w:bookmarkEnd w:id="320"/>
    </w:p>
    <w:p w14:paraId="4719E382" w14:textId="77777777" w:rsidR="00975C97" w:rsidRPr="007F2609" w:rsidRDefault="00975C97" w:rsidP="00346178">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346178">
      <w:r w:rsidRPr="007F2609">
        <w:t>Having observed   0  errors, pass the test at      67+    samples,                                                 otherwise continue</w:t>
      </w:r>
    </w:p>
    <w:p w14:paraId="0E4E05C0" w14:textId="77777777" w:rsidR="00975C97" w:rsidRPr="007F2609" w:rsidRDefault="00975C97" w:rsidP="00346178">
      <w:r w:rsidRPr="007F2609">
        <w:t>Having observed   1  error,   pass the test at     95+  otherwise continue</w:t>
      </w:r>
    </w:p>
    <w:p w14:paraId="623F4547" w14:textId="77777777" w:rsidR="00975C97" w:rsidRPr="007F2609" w:rsidRDefault="00975C97" w:rsidP="00346178">
      <w:r w:rsidRPr="007F2609">
        <w:t>Having observed   2  errors,  pass the test at     119+  samples,                                                 otherwise continue</w:t>
      </w:r>
    </w:p>
    <w:p w14:paraId="3051AD47" w14:textId="77777777" w:rsidR="00975C97" w:rsidRPr="007F2609" w:rsidRDefault="00975C97" w:rsidP="00346178">
      <w:r w:rsidRPr="007F2609">
        <w:t xml:space="preserve">                                                                           Etc. etc.</w:t>
      </w:r>
    </w:p>
    <w:p w14:paraId="487159A1" w14:textId="179FB610" w:rsidR="00975C97" w:rsidRPr="007F2609" w:rsidRDefault="00975C97" w:rsidP="00346178">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346178">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346178">
      <w:r w:rsidRPr="007F2609">
        <w:t>Where x+ means: x or more, x- means x or less</w:t>
      </w:r>
    </w:p>
    <w:p w14:paraId="4F8504E0" w14:textId="69FEFDE3" w:rsidR="00975C97" w:rsidRPr="007F2609" w:rsidRDefault="00975C97" w:rsidP="00346178">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346178">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346178">
      <w:pPr>
        <w:pStyle w:val="EditorsNote"/>
      </w:pPr>
      <w:r w:rsidRPr="007F2609">
        <w:t>Editor's note:</w:t>
      </w:r>
      <w:r w:rsidRPr="007F2609">
        <w:tab/>
        <w:t>This clause of the Annex H is for information only and it describes the background theory and information for statistical testing.</w:t>
      </w:r>
    </w:p>
    <w:p w14:paraId="168FB5EE" w14:textId="337B2933" w:rsidR="00956A30" w:rsidRPr="007F2609" w:rsidRDefault="00956A30" w:rsidP="00956A30">
      <w:pPr>
        <w:pStyle w:val="Heading3"/>
      </w:pPr>
      <w:bookmarkStart w:id="321" w:name="_Toc232582203"/>
      <w:r w:rsidRPr="007F2609">
        <w:t>H.2.6.1</w:t>
      </w:r>
      <w:r w:rsidRPr="007F2609">
        <w:tab/>
      </w:r>
      <w:bookmarkEnd w:id="321"/>
      <w:r w:rsidRPr="007F2609">
        <w:t>Numerical definition of the pass-fail limits</w:t>
      </w:r>
    </w:p>
    <w:p w14:paraId="22431EA4" w14:textId="410C5305" w:rsidR="00956A30" w:rsidRPr="007F2609" w:rsidRDefault="00956A30" w:rsidP="00346178">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346178">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346178">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346178">
      <w:r w:rsidRPr="007F2609">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346178">
      <w:pPr>
        <w:pStyle w:val="B10"/>
      </w:pPr>
      <w:r w:rsidRPr="007F2609">
        <w:lastRenderedPageBreak/>
        <w:t>-</w:t>
      </w:r>
      <w:r w:rsidRPr="007F2609">
        <w:tab/>
        <w:t>Parameter: d (per step decision probability).</w:t>
      </w:r>
    </w:p>
    <w:p w14:paraId="35BECD91" w14:textId="77777777" w:rsidR="00956A30" w:rsidRPr="007F2609" w:rsidRDefault="00956A30" w:rsidP="00346178">
      <w:pPr>
        <w:pStyle w:val="B10"/>
      </w:pPr>
      <w:r w:rsidRPr="007F2609">
        <w:t>-</w:t>
      </w:r>
      <w:r w:rsidRPr="007F2609">
        <w:tab/>
        <w:t>Variable: ne (number of observed errors).</w:t>
      </w:r>
    </w:p>
    <w:p w14:paraId="73E10D10" w14:textId="77777777" w:rsidR="00956A30" w:rsidRPr="007F2609" w:rsidRDefault="00956A30" w:rsidP="00346178">
      <w:pPr>
        <w:pStyle w:val="B10"/>
      </w:pPr>
      <w:r w:rsidRPr="007F2609">
        <w:t>-</w:t>
      </w:r>
      <w:r w:rsidRPr="007F2609">
        <w:tab/>
        <w:t>Result: ns (number of expected samples for pass/fail, depending on which one is calculated).</w:t>
      </w:r>
    </w:p>
    <w:p w14:paraId="1BBF1367" w14:textId="77777777" w:rsidR="00956A30" w:rsidRPr="007F2609" w:rsidRDefault="00956A30" w:rsidP="00346178">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346178">
      <w:r w:rsidRPr="007F2609">
        <w:t xml:space="preserve">It should be noted that d is determined separately considering early pass and early fail testing. </w:t>
      </w:r>
    </w:p>
    <w:p w14:paraId="2C23BDF7" w14:textId="77777777" w:rsidR="00956A30" w:rsidRPr="007F2609" w:rsidRDefault="00956A30" w:rsidP="00346178">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577C422D" w:rsidR="00956A30" w:rsidRPr="007F2609" w:rsidRDefault="00956A30" w:rsidP="00956A30">
      <w:pPr>
        <w:pStyle w:val="Heading3"/>
      </w:pPr>
      <w:bookmarkStart w:id="322" w:name="_Toc58860624"/>
      <w:bookmarkStart w:id="323" w:name="_Toc58863128"/>
      <w:bookmarkStart w:id="324" w:name="_Toc61183113"/>
      <w:bookmarkStart w:id="325" w:name="_Toc66728428"/>
      <w:bookmarkStart w:id="326" w:name="_Toc74962305"/>
      <w:bookmarkStart w:id="327" w:name="_Toc75243215"/>
      <w:bookmarkStart w:id="328" w:name="_Toc76545561"/>
      <w:r w:rsidRPr="007F2609">
        <w:t>H.2.6.2</w:t>
      </w:r>
      <w:r w:rsidRPr="007F2609">
        <w:tab/>
        <w:t>Simulation to derive the pass-fail limits for testing 95% throughput</w:t>
      </w:r>
      <w:bookmarkEnd w:id="322"/>
      <w:bookmarkEnd w:id="323"/>
      <w:bookmarkEnd w:id="324"/>
      <w:bookmarkEnd w:id="325"/>
      <w:bookmarkEnd w:id="326"/>
      <w:bookmarkEnd w:id="327"/>
      <w:bookmarkEnd w:id="328"/>
    </w:p>
    <w:p w14:paraId="6BF4D6C4" w14:textId="77777777" w:rsidR="00956A30" w:rsidRPr="007F2609" w:rsidRDefault="00956A30" w:rsidP="00346178">
      <w:r w:rsidRPr="007F2609">
        <w:t>As per the description in H.2.2, the 95% throughput measurement is mapped to ER=0.05, where ER is (NACK + statDTX)/(NACK+ statDTX + ACK).</w:t>
      </w:r>
    </w:p>
    <w:p w14:paraId="2AE01936" w14:textId="77777777" w:rsidR="00956A30" w:rsidRPr="007F2609" w:rsidRDefault="00956A30" w:rsidP="00346178">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346178">
      <w:pPr>
        <w:pStyle w:val="EQ"/>
      </w:pPr>
      <w:r w:rsidRPr="007F2609">
        <w:object w:dxaOrig="5280" w:dyaOrig="1900" w14:anchorId="4CC8E389">
          <v:shape id="_x0000_i1176" type="#_x0000_t75" style="width:266.1pt;height:94.55pt" o:ole="">
            <v:imagedata r:id="rId277" o:title=""/>
          </v:shape>
          <o:OLEObject Type="Embed" ProgID="Equation.DSMT4" ShapeID="_x0000_i1176" DrawAspect="Content" ObjectID="_1758387977" r:id="rId278"/>
        </w:object>
      </w:r>
    </w:p>
    <w:p w14:paraId="5D4F0954" w14:textId="03CACCF5" w:rsidR="00956A30" w:rsidRPr="007F2609" w:rsidRDefault="00956A30" w:rsidP="00346178">
      <w:r w:rsidRPr="007F2609">
        <w:t>Where</w:t>
      </w:r>
    </w:p>
    <w:p w14:paraId="3C25D3C7" w14:textId="77777777" w:rsidR="00956A30" w:rsidRPr="007F2609" w:rsidRDefault="00956A30" w:rsidP="00346178">
      <w:pPr>
        <w:pStyle w:val="B10"/>
      </w:pPr>
      <w:r w:rsidRPr="007F2609">
        <w:t>-</w:t>
      </w:r>
      <w:r w:rsidRPr="007F2609">
        <w:tab/>
        <w:t>fail(..) is the error ratio for the fail limit.</w:t>
      </w:r>
    </w:p>
    <w:p w14:paraId="123A413A" w14:textId="77777777" w:rsidR="00956A30" w:rsidRPr="007F2609" w:rsidRDefault="00956A30" w:rsidP="00346178">
      <w:pPr>
        <w:pStyle w:val="B10"/>
      </w:pPr>
      <w:r w:rsidRPr="007F2609">
        <w:t>-</w:t>
      </w:r>
      <w:r w:rsidRPr="007F2609">
        <w:tab/>
        <w:t>pass(..) is the error ratio for the pass limit.</w:t>
      </w:r>
    </w:p>
    <w:p w14:paraId="5FE50FEE" w14:textId="77777777" w:rsidR="00956A30" w:rsidRPr="007F2609" w:rsidRDefault="00956A30" w:rsidP="00346178">
      <w:pPr>
        <w:pStyle w:val="B10"/>
      </w:pPr>
      <w:r w:rsidRPr="007F2609">
        <w:t>-</w:t>
      </w:r>
      <w:r w:rsidRPr="007F2609">
        <w:tab/>
        <w:t>ER is the specified error ratio 5%.</w:t>
      </w:r>
    </w:p>
    <w:p w14:paraId="71A110B3" w14:textId="77777777" w:rsidR="00956A30" w:rsidRPr="007F2609" w:rsidRDefault="00956A30" w:rsidP="00346178">
      <w:pPr>
        <w:pStyle w:val="B10"/>
      </w:pPr>
      <w:r w:rsidRPr="007F2609">
        <w:t>-</w:t>
      </w:r>
      <w:r w:rsidRPr="007F2609">
        <w:tab/>
        <w:t>ne is the number of bad results. This is the variable in both equations.</w:t>
      </w:r>
    </w:p>
    <w:p w14:paraId="4B0A8ACD" w14:textId="77777777" w:rsidR="00956A30" w:rsidRPr="007F2609" w:rsidRDefault="00956A30" w:rsidP="00346178">
      <w:pPr>
        <w:pStyle w:val="B10"/>
      </w:pPr>
      <w:r w:rsidRPr="007F2609">
        <w:t>-</w:t>
      </w:r>
      <w:r w:rsidRPr="007F2609">
        <w:tab/>
        <w:t>M is the Bad DUT factor M=1.5.</w:t>
      </w:r>
    </w:p>
    <w:p w14:paraId="6E7BCA57" w14:textId="77777777" w:rsidR="00956A30" w:rsidRPr="007F2609" w:rsidRDefault="00956A30" w:rsidP="00346178">
      <w:pPr>
        <w:pStyle w:val="B10"/>
      </w:pPr>
      <w:r w:rsidRPr="007F2609">
        <w:t>-</w:t>
      </w:r>
      <w:r w:rsidRPr="007F2609">
        <w:tab/>
        <w:t>d</w:t>
      </w:r>
      <w:r w:rsidRPr="007F2609">
        <w:rPr>
          <w:vertAlign w:val="subscript"/>
        </w:rPr>
        <w:t>f</w:t>
      </w:r>
      <w:r w:rsidRPr="007F2609">
        <w:t xml:space="preserve"> is the wrong decision probability of a single (ne, ns) co-ordinate for the fail limit.</w:t>
      </w:r>
      <w:r w:rsidRPr="007F2609">
        <w:br/>
        <w:t>It is found by simulation to be d</w:t>
      </w:r>
      <w:r w:rsidRPr="007F2609">
        <w:rPr>
          <w:vertAlign w:val="subscript"/>
        </w:rPr>
        <w:t>f</w:t>
      </w:r>
      <w:r w:rsidRPr="007F2609">
        <w:t xml:space="preserve"> = 0.006.</w:t>
      </w:r>
    </w:p>
    <w:p w14:paraId="1E0E4CB7"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is the confidence level of a single (ne, ns) co-ordinate for the pass limit.</w:t>
      </w:r>
      <w:r w:rsidRPr="007F2609">
        <w:br/>
        <w:t>It is found by simulation to be cl</w:t>
      </w:r>
      <w:r w:rsidRPr="007F2609">
        <w:rPr>
          <w:vertAlign w:val="subscript"/>
        </w:rPr>
        <w:t>p</w:t>
      </w:r>
      <w:r w:rsidRPr="007F2609">
        <w:t xml:space="preserve"> = 0.9945.</w:t>
      </w:r>
    </w:p>
    <w:p w14:paraId="25A1CB8B" w14:textId="77777777" w:rsidR="00956A30" w:rsidRPr="007F2609" w:rsidRDefault="00956A30" w:rsidP="00346178">
      <w:pPr>
        <w:pStyle w:val="B10"/>
      </w:pPr>
      <w:r w:rsidRPr="007F2609">
        <w:t>-</w:t>
      </w:r>
      <w:r w:rsidRPr="007F2609">
        <w:tab/>
        <w:t>qnbinom(..): The inverse cumulative function of the negative binomial distribution.</w:t>
      </w:r>
    </w:p>
    <w:p w14:paraId="4B0A5CC7" w14:textId="77777777" w:rsidR="00956A30" w:rsidRPr="007F2609" w:rsidRDefault="00956A30" w:rsidP="00346178">
      <w:r w:rsidRPr="007F2609">
        <w:t>The simulation works as follows:</w:t>
      </w:r>
    </w:p>
    <w:p w14:paraId="67960A7E" w14:textId="77777777" w:rsidR="00956A30" w:rsidRPr="007F2609" w:rsidRDefault="00956A30" w:rsidP="00346178">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passes and D (5 %) of the population fails.</w:t>
      </w:r>
    </w:p>
    <w:p w14:paraId="3FCD5178" w14:textId="77777777" w:rsidR="00956A30" w:rsidRPr="007F2609" w:rsidRDefault="00956A30" w:rsidP="00346178">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fails and D (5 %) of the population passes.</w:t>
      </w:r>
    </w:p>
    <w:p w14:paraId="247AAA4E" w14:textId="77777777" w:rsidR="00956A30" w:rsidRPr="007F2609" w:rsidRDefault="00956A30" w:rsidP="00346178">
      <w:pPr>
        <w:pStyle w:val="B10"/>
      </w:pPr>
      <w:r w:rsidRPr="007F2609">
        <w:lastRenderedPageBreak/>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346178">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29" w:name="_Toc36227519"/>
      <w:bookmarkStart w:id="330" w:name="historyclause"/>
      <w:r w:rsidRPr="007F2609">
        <w:t>H.2A</w:t>
      </w:r>
      <w:r w:rsidRPr="007F2609">
        <w:tab/>
        <w:t>Statistical testing of receiver characteristics with CA</w:t>
      </w:r>
      <w:bookmarkEnd w:id="329"/>
    </w:p>
    <w:p w14:paraId="2AB0243F" w14:textId="77777777" w:rsidR="00975C97" w:rsidRPr="007F2609" w:rsidRDefault="00975C97" w:rsidP="00975C97">
      <w:pPr>
        <w:pStyle w:val="Heading2"/>
      </w:pPr>
      <w:bookmarkStart w:id="331" w:name="_Toc36227520"/>
      <w:r w:rsidRPr="007F2609">
        <w:t>H.2A.1</w:t>
      </w:r>
      <w:r w:rsidRPr="007F2609">
        <w:tab/>
        <w:t>General</w:t>
      </w:r>
      <w:bookmarkEnd w:id="331"/>
    </w:p>
    <w:p w14:paraId="426B4BB2" w14:textId="77777777" w:rsidR="00975C97" w:rsidRPr="007F2609" w:rsidRDefault="00975C97" w:rsidP="00346178">
      <w:r w:rsidRPr="007F2609">
        <w:t>H.2.1 applies.</w:t>
      </w:r>
    </w:p>
    <w:p w14:paraId="2943B818" w14:textId="77777777" w:rsidR="00975C97" w:rsidRPr="007F2609" w:rsidRDefault="00975C97" w:rsidP="00975C97">
      <w:pPr>
        <w:pStyle w:val="Heading2"/>
      </w:pPr>
      <w:bookmarkStart w:id="332" w:name="_Toc36227521"/>
      <w:r w:rsidRPr="007F2609">
        <w:t>H.2A.2</w:t>
      </w:r>
      <w:r w:rsidRPr="007F2609">
        <w:tab/>
        <w:t>Mapping throughput to error ratio</w:t>
      </w:r>
      <w:bookmarkEnd w:id="332"/>
    </w:p>
    <w:p w14:paraId="25FA2EB0" w14:textId="77777777" w:rsidR="00975C97" w:rsidRPr="007F2609" w:rsidRDefault="00975C97" w:rsidP="00346178">
      <w:r w:rsidRPr="007F2609">
        <w:t>H.2.2 applies for each component carrier.</w:t>
      </w:r>
    </w:p>
    <w:p w14:paraId="09DDD1BC" w14:textId="77777777" w:rsidR="00975C97" w:rsidRPr="007F2609" w:rsidRDefault="00975C97" w:rsidP="00975C97">
      <w:pPr>
        <w:pStyle w:val="Heading2"/>
      </w:pPr>
      <w:bookmarkStart w:id="333" w:name="_Toc232582191"/>
      <w:bookmarkStart w:id="334" w:name="_Toc36227522"/>
      <w:r w:rsidRPr="007F2609">
        <w:t>H.2A.3</w:t>
      </w:r>
      <w:r w:rsidRPr="007F2609">
        <w:tab/>
        <w:t>Design of the test</w:t>
      </w:r>
      <w:bookmarkEnd w:id="333"/>
      <w:bookmarkEnd w:id="334"/>
    </w:p>
    <w:p w14:paraId="1DC3CAD4" w14:textId="085F43C8" w:rsidR="00975C97" w:rsidRPr="007F2609" w:rsidRDefault="00975C97" w:rsidP="00346178">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346178">
      <w:pPr>
        <w:pStyle w:val="B10"/>
      </w:pPr>
      <w:r w:rsidRPr="007F2609">
        <w:t>1.</w:t>
      </w:r>
      <w:r w:rsidRPr="007F2609">
        <w:tab/>
        <w:t>The standard concept is applied. (not the early decision concept).</w:t>
      </w:r>
    </w:p>
    <w:p w14:paraId="3551C12E" w14:textId="77777777" w:rsidR="00975C97" w:rsidRPr="007F2609" w:rsidRDefault="00975C97" w:rsidP="00346178">
      <w:pPr>
        <w:pStyle w:val="B10"/>
      </w:pPr>
      <w:r w:rsidRPr="007F2609">
        <w:t>2.</w:t>
      </w:r>
      <w:r w:rsidRPr="007F2609">
        <w:tab/>
        <w:t>A second limit is introduced, defining the Bad DUT.</w:t>
      </w:r>
    </w:p>
    <w:p w14:paraId="1C6CC646" w14:textId="77777777" w:rsidR="00975C97" w:rsidRPr="007F2609" w:rsidRDefault="00975C97" w:rsidP="00346178">
      <w:pPr>
        <w:pStyle w:val="B10"/>
      </w:pPr>
      <w:r w:rsidRPr="007F2609">
        <w:t>3.</w:t>
      </w:r>
      <w:r w:rsidRPr="007F2609">
        <w:tab/>
        <w:t>To decide the test pass:</w:t>
      </w:r>
    </w:p>
    <w:p w14:paraId="13FF26A0" w14:textId="77777777" w:rsidR="00975C97" w:rsidRPr="007F2609" w:rsidRDefault="00975C97" w:rsidP="00346178">
      <w:pPr>
        <w:pStyle w:val="B20"/>
      </w:pPr>
      <w:r w:rsidRPr="007F2609">
        <w:t>-</w:t>
      </w:r>
      <w:r w:rsidRPr="007F2609">
        <w:tab/>
        <w:t>Supplier risk is applied based on the Bad DUT quality.</w:t>
      </w:r>
    </w:p>
    <w:p w14:paraId="3E798EA2" w14:textId="77777777" w:rsidR="00975C97" w:rsidRPr="007F2609" w:rsidRDefault="00975C97" w:rsidP="00346178">
      <w:pPr>
        <w:pStyle w:val="B20"/>
      </w:pPr>
      <w:r w:rsidRPr="007F2609">
        <w:t>-</w:t>
      </w:r>
      <w:r w:rsidRPr="007F2609">
        <w:tab/>
        <w:t>To decide the test fail.</w:t>
      </w:r>
    </w:p>
    <w:p w14:paraId="5861B3C4" w14:textId="77777777" w:rsidR="00975C97" w:rsidRPr="007F2609" w:rsidRDefault="00975C97" w:rsidP="00346178">
      <w:pPr>
        <w:pStyle w:val="B20"/>
      </w:pPr>
      <w:r w:rsidRPr="007F2609">
        <w:t>-</w:t>
      </w:r>
      <w:r w:rsidRPr="007F2609">
        <w:tab/>
        <w:t>Customer Risk is applied based on the specified DUT quality.</w:t>
      </w:r>
    </w:p>
    <w:p w14:paraId="373A5B04" w14:textId="77777777" w:rsidR="00975C97" w:rsidRPr="007F2609" w:rsidRDefault="00975C97" w:rsidP="00346178">
      <w:r w:rsidRPr="007F2609">
        <w:t>The test is defined by the following parameters:</w:t>
      </w:r>
    </w:p>
    <w:p w14:paraId="54C2891C" w14:textId="77777777" w:rsidR="00975C97" w:rsidRPr="007F2609" w:rsidRDefault="00975C97" w:rsidP="00346178">
      <w:pPr>
        <w:pStyle w:val="B10"/>
      </w:pPr>
      <w:r w:rsidRPr="007F2609">
        <w:t>1)</w:t>
      </w:r>
      <w:r w:rsidRPr="007F2609">
        <w:tab/>
        <w:t>Limit Error Ratio = 0.05 (95% throughput is tested).</w:t>
      </w:r>
    </w:p>
    <w:p w14:paraId="4612DD26" w14:textId="77777777" w:rsidR="00975C97" w:rsidRPr="007F2609" w:rsidRDefault="00975C97" w:rsidP="00346178">
      <w:pPr>
        <w:pStyle w:val="B10"/>
      </w:pPr>
      <w:r w:rsidRPr="007F2609">
        <w:t>2)</w:t>
      </w:r>
      <w:r w:rsidRPr="007F2609">
        <w:tab/>
        <w:t>Bad DUT factor M=1.5 (selectivity).</w:t>
      </w:r>
    </w:p>
    <w:p w14:paraId="5CBADCCF" w14:textId="77777777" w:rsidR="00975C97" w:rsidRPr="007F2609" w:rsidRDefault="00975C97" w:rsidP="00346178">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35" w:name="_Toc36227523"/>
      <w:r w:rsidRPr="007F2609">
        <w:t>H.2A.4</w:t>
      </w:r>
      <w:r w:rsidRPr="007F2609">
        <w:tab/>
        <w:t>Pass fail decision rules</w:t>
      </w:r>
      <w:bookmarkEnd w:id="335"/>
    </w:p>
    <w:p w14:paraId="67996981" w14:textId="77777777" w:rsidR="00975C97" w:rsidRPr="007F2609" w:rsidRDefault="00975C97" w:rsidP="00346178">
      <w:r w:rsidRPr="007F2609">
        <w:t>Apply 1003 samples to the DUT per CC.</w:t>
      </w:r>
    </w:p>
    <w:p w14:paraId="037170EE" w14:textId="77777777" w:rsidR="00975C97" w:rsidRPr="007F2609" w:rsidRDefault="00975C97" w:rsidP="00346178">
      <w:r w:rsidRPr="007F2609">
        <w:t>Decide pass per CC in case of ≤ 62 errors, otherwise fail.</w:t>
      </w:r>
    </w:p>
    <w:p w14:paraId="3205FFA0" w14:textId="77777777" w:rsidR="00975C97" w:rsidRPr="007F2609" w:rsidRDefault="00975C97" w:rsidP="00346178">
      <w:pPr>
        <w:pStyle w:val="NO"/>
      </w:pPr>
      <w:r w:rsidRPr="007F2609">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346178">
      <w:pPr>
        <w:pStyle w:val="NO"/>
      </w:pPr>
      <w:r w:rsidRPr="007F2609">
        <w:t>NOTE 2:</w:t>
      </w:r>
      <w:r w:rsidRPr="007F2609">
        <w:tab/>
        <w:t>It is allowed to apply more samples to the DUT, common for all CCs, (e.g. up to an integer number of frames). Use the ratio (62/1003) for the pass fail decision.</w:t>
      </w:r>
    </w:p>
    <w:p w14:paraId="6466AD31" w14:textId="3977541D" w:rsidR="00975C97" w:rsidRDefault="00975C97" w:rsidP="00346178">
      <w:pPr>
        <w:pStyle w:val="NO"/>
      </w:pPr>
      <w:r w:rsidRPr="007F2609">
        <w:t>NOTE 3:</w:t>
      </w:r>
      <w:r w:rsidRPr="007F2609">
        <w:tab/>
        <w:t>62/1003 = 0.0618, the same test limit is used at the end of Table H.2.4-1</w:t>
      </w:r>
      <w:r w:rsidR="008F5ED4">
        <w:t>.</w:t>
      </w:r>
    </w:p>
    <w:p w14:paraId="1A6E99F0" w14:textId="030B82F2" w:rsidR="008F5ED4" w:rsidRDefault="008F5ED4" w:rsidP="00145051">
      <w:pPr>
        <w:pStyle w:val="Heading1"/>
      </w:pPr>
      <w:r>
        <w:br w:type="page"/>
      </w:r>
      <w:bookmarkStart w:id="336" w:name="_Toc21343237"/>
      <w:bookmarkStart w:id="337" w:name="_Toc29770203"/>
      <w:bookmarkStart w:id="338" w:name="_Toc29799702"/>
      <w:bookmarkStart w:id="339" w:name="_Toc61367931"/>
      <w:bookmarkStart w:id="340" w:name="_Toc61373314"/>
      <w:bookmarkStart w:id="341" w:name="_Toc68231264"/>
      <w:bookmarkStart w:id="342" w:name="_Toc69084677"/>
      <w:bookmarkStart w:id="343" w:name="_Toc75467690"/>
      <w:bookmarkStart w:id="344" w:name="_Toc76509712"/>
      <w:bookmarkStart w:id="345" w:name="_Toc76718702"/>
      <w:bookmarkStart w:id="346" w:name="_Toc83581050"/>
      <w:bookmarkStart w:id="347" w:name="_Toc84405559"/>
      <w:bookmarkStart w:id="348" w:name="_Toc84414168"/>
      <w:r>
        <w:lastRenderedPageBreak/>
        <w:t>Annex I (normative):</w:t>
      </w:r>
      <w:bookmarkEnd w:id="336"/>
      <w:bookmarkEnd w:id="337"/>
      <w:bookmarkEnd w:id="338"/>
      <w:r>
        <w:t xml:space="preserve"> ModifiedMPR-Behavio</w:t>
      </w:r>
      <w:r w:rsidR="00145051">
        <w:t>u</w:t>
      </w:r>
      <w:r>
        <w:t>r</w:t>
      </w:r>
      <w:bookmarkEnd w:id="339"/>
      <w:bookmarkEnd w:id="340"/>
      <w:bookmarkEnd w:id="341"/>
      <w:bookmarkEnd w:id="342"/>
      <w:bookmarkEnd w:id="343"/>
      <w:bookmarkEnd w:id="344"/>
      <w:bookmarkEnd w:id="345"/>
      <w:bookmarkEnd w:id="346"/>
      <w:bookmarkEnd w:id="347"/>
      <w:bookmarkEnd w:id="348"/>
    </w:p>
    <w:p w14:paraId="2014407D" w14:textId="5AAFDCA5" w:rsidR="008F5ED4" w:rsidRDefault="008F5ED4" w:rsidP="008F5ED4">
      <w:pPr>
        <w:pStyle w:val="Heading1"/>
      </w:pPr>
      <w:bookmarkStart w:id="349" w:name="_Toc21345705"/>
      <w:bookmarkStart w:id="350" w:name="_Toc29806554"/>
      <w:bookmarkStart w:id="351" w:name="_Toc61367932"/>
      <w:bookmarkStart w:id="352" w:name="_Toc61373315"/>
      <w:bookmarkStart w:id="353" w:name="_Toc68231265"/>
      <w:bookmarkStart w:id="354" w:name="_Toc69084678"/>
      <w:bookmarkStart w:id="355" w:name="_Toc75467691"/>
      <w:bookmarkStart w:id="356" w:name="_Toc76509713"/>
      <w:bookmarkStart w:id="357" w:name="_Toc76718703"/>
      <w:bookmarkStart w:id="358" w:name="_Toc83581051"/>
      <w:bookmarkStart w:id="359" w:name="_Toc84405560"/>
      <w:bookmarkStart w:id="360" w:name="_Toc84414169"/>
      <w:r>
        <w:t>I.1</w:t>
      </w:r>
      <w:r>
        <w:tab/>
        <w:t>Indication of modified MPR behavio</w:t>
      </w:r>
      <w:r w:rsidR="00145051">
        <w:t>u</w:t>
      </w:r>
      <w:r>
        <w:t>r</w:t>
      </w:r>
      <w:bookmarkEnd w:id="349"/>
      <w:bookmarkEnd w:id="350"/>
      <w:bookmarkEnd w:id="351"/>
      <w:bookmarkEnd w:id="352"/>
      <w:bookmarkEnd w:id="353"/>
      <w:bookmarkEnd w:id="354"/>
      <w:bookmarkEnd w:id="355"/>
      <w:bookmarkEnd w:id="356"/>
      <w:bookmarkEnd w:id="357"/>
      <w:bookmarkEnd w:id="358"/>
      <w:bookmarkEnd w:id="359"/>
      <w:bookmarkEnd w:id="360"/>
    </w:p>
    <w:p w14:paraId="43FACD02" w14:textId="77777777" w:rsidR="008F5ED4" w:rsidRDefault="008F5ED4" w:rsidP="00346178">
      <w:r>
        <w:t xml:space="preserve">This annex contains the definitions of the bits in the field </w:t>
      </w:r>
      <w:r>
        <w:rPr>
          <w:i/>
        </w:rPr>
        <w:t>modifiedMPR-Behavior</w:t>
      </w:r>
      <w:r>
        <w:t xml:space="preserve"> indicated per supported NR band in the IE </w:t>
      </w:r>
      <w:r>
        <w:rPr>
          <w:i/>
          <w:iCs/>
        </w:rPr>
        <w:t>RF-Parameters</w:t>
      </w:r>
      <w:r>
        <w:t xml:space="preserve"> [6]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07979827" w14:textId="77777777" w:rsidR="008F5ED4" w:rsidRDefault="008F5ED4" w:rsidP="00346178">
      <w:pPr>
        <w:pStyle w:val="TH"/>
      </w:pPr>
      <w:r>
        <w:lastRenderedPageBreak/>
        <w:t>NOTE 1:</w:t>
      </w:r>
      <w:r>
        <w:tab/>
        <w:t xml:space="preserve">In the present release, the </w:t>
      </w:r>
      <w:r>
        <w:rPr>
          <w:i/>
        </w:rPr>
        <w:t>modifiedMPR-Behavior</w:t>
      </w:r>
      <w:r>
        <w:t xml:space="preserve"> is indicated [6] by an 8-bit bitmap per supported NR band.</w:t>
      </w:r>
    </w:p>
    <w:p w14:paraId="5DB4BC26" w14:textId="77777777" w:rsidR="008F5ED4" w:rsidRDefault="008F5ED4" w:rsidP="00346178">
      <w:pPr>
        <w:pStyle w:val="TH"/>
      </w:pPr>
      <w:r>
        <w:t xml:space="preserve">Table I.1-1: Definitions of the bits in the field </w:t>
      </w:r>
      <w:r>
        <w:rPr>
          <w:i/>
        </w:rPr>
        <w:t>modifiedMPR-Behavior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6"/>
        <w:gridCol w:w="1408"/>
        <w:gridCol w:w="4386"/>
        <w:gridCol w:w="2440"/>
      </w:tblGrid>
      <w:tr w:rsidR="008F5ED4" w14:paraId="4971C034"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A2EF8B" w14:textId="77777777" w:rsidR="008F5ED4" w:rsidRDefault="008F5ED4" w:rsidP="00346178">
            <w:pPr>
              <w:pStyle w:val="TAH"/>
            </w:pPr>
            <w:r>
              <w:lastRenderedPageBreak/>
              <w:t>NR Band</w:t>
            </w:r>
          </w:p>
        </w:tc>
        <w:tc>
          <w:tcPr>
            <w:tcW w:w="1408" w:type="dxa"/>
            <w:tcBorders>
              <w:top w:val="single" w:sz="4" w:space="0" w:color="auto"/>
              <w:left w:val="single" w:sz="4" w:space="0" w:color="auto"/>
              <w:bottom w:val="single" w:sz="4" w:space="0" w:color="auto"/>
              <w:right w:val="single" w:sz="4" w:space="0" w:color="auto"/>
            </w:tcBorders>
            <w:hideMark/>
          </w:tcPr>
          <w:p w14:paraId="7ACC9D5B" w14:textId="77777777" w:rsidR="008F5ED4" w:rsidRDefault="008F5ED4" w:rsidP="00346178">
            <w:pPr>
              <w:pStyle w:val="TAH"/>
              <w:rPr>
                <w:i/>
              </w:rPr>
            </w:pPr>
            <w:r>
              <w:t>Index of field</w:t>
            </w:r>
          </w:p>
          <w:p w14:paraId="16BDA1A0" w14:textId="77777777" w:rsidR="008F5ED4" w:rsidRDefault="008F5ED4" w:rsidP="00346178">
            <w:pPr>
              <w:pStyle w:val="TAH"/>
            </w:pPr>
            <w:r>
              <w:t>(bit number)</w:t>
            </w:r>
          </w:p>
        </w:tc>
        <w:tc>
          <w:tcPr>
            <w:tcW w:w="4386" w:type="dxa"/>
            <w:tcBorders>
              <w:top w:val="single" w:sz="4" w:space="0" w:color="auto"/>
              <w:left w:val="single" w:sz="4" w:space="0" w:color="auto"/>
              <w:bottom w:val="single" w:sz="4" w:space="0" w:color="auto"/>
              <w:right w:val="single" w:sz="4" w:space="0" w:color="auto"/>
            </w:tcBorders>
            <w:hideMark/>
          </w:tcPr>
          <w:p w14:paraId="03EE2A74" w14:textId="77777777" w:rsidR="008F5ED4" w:rsidRDefault="008F5ED4" w:rsidP="00346178">
            <w:pPr>
              <w:pStyle w:val="TAH"/>
            </w:pPr>
            <w:r>
              <w:t>Definition</w:t>
            </w:r>
          </w:p>
          <w:p w14:paraId="62DF67E0" w14:textId="77777777" w:rsidR="008F5ED4" w:rsidRDefault="008F5ED4" w:rsidP="00346178">
            <w:pPr>
              <w:pStyle w:val="TAH"/>
            </w:pPr>
            <w:r>
              <w:t>(description of the supported functionality if indicator set to one)</w:t>
            </w:r>
          </w:p>
        </w:tc>
        <w:tc>
          <w:tcPr>
            <w:tcW w:w="2440" w:type="dxa"/>
            <w:tcBorders>
              <w:top w:val="single" w:sz="4" w:space="0" w:color="auto"/>
              <w:left w:val="single" w:sz="4" w:space="0" w:color="auto"/>
              <w:bottom w:val="single" w:sz="4" w:space="0" w:color="auto"/>
              <w:right w:val="single" w:sz="4" w:space="0" w:color="auto"/>
            </w:tcBorders>
            <w:hideMark/>
          </w:tcPr>
          <w:p w14:paraId="2FA0DE02" w14:textId="77777777" w:rsidR="008F5ED4" w:rsidRDefault="008F5ED4" w:rsidP="00346178">
            <w:pPr>
              <w:pStyle w:val="TAH"/>
            </w:pPr>
            <w:r>
              <w:t>Notes</w:t>
            </w:r>
          </w:p>
        </w:tc>
      </w:tr>
      <w:tr w:rsidR="00B82A84" w14:paraId="0717435C" w14:textId="77777777" w:rsidTr="00AC782F">
        <w:trPr>
          <w:jc w:val="center"/>
        </w:trPr>
        <w:tc>
          <w:tcPr>
            <w:tcW w:w="1396" w:type="dxa"/>
            <w:tcBorders>
              <w:top w:val="single" w:sz="4" w:space="0" w:color="auto"/>
              <w:left w:val="single" w:sz="4" w:space="0" w:color="auto"/>
              <w:bottom w:val="nil"/>
              <w:right w:val="single" w:sz="4" w:space="0" w:color="auto"/>
            </w:tcBorders>
          </w:tcPr>
          <w:p w14:paraId="465D1396" w14:textId="77777777" w:rsidR="00B82A84" w:rsidRDefault="00B82A84" w:rsidP="00346178">
            <w:pPr>
              <w:pStyle w:val="TAC"/>
            </w:pPr>
            <w:r>
              <w:t>n30</w:t>
            </w:r>
          </w:p>
        </w:tc>
        <w:tc>
          <w:tcPr>
            <w:tcW w:w="1408" w:type="dxa"/>
            <w:tcBorders>
              <w:top w:val="single" w:sz="4" w:space="0" w:color="auto"/>
              <w:left w:val="single" w:sz="4" w:space="0" w:color="auto"/>
              <w:bottom w:val="single" w:sz="4" w:space="0" w:color="auto"/>
              <w:right w:val="single" w:sz="4" w:space="0" w:color="auto"/>
            </w:tcBorders>
          </w:tcPr>
          <w:p w14:paraId="7BC53B2E" w14:textId="77777777" w:rsidR="00B82A84" w:rsidRDefault="00B82A8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587C3DCF" w14:textId="77777777" w:rsidR="00B82A84" w:rsidRDefault="00B82A84" w:rsidP="00346178">
            <w:pPr>
              <w:pStyle w:val="TAL"/>
            </w:pPr>
            <w:r>
              <w:t>Requirements for network signalling value NS_21 as defined in Clause 6.5.2.3.y of 38.101-1 v17.6.0 and A-MPR as defined in Clause 6.2.3.14 of 38.101-1 v17.6.0.</w:t>
            </w:r>
          </w:p>
        </w:tc>
        <w:tc>
          <w:tcPr>
            <w:tcW w:w="2440" w:type="dxa"/>
            <w:tcBorders>
              <w:top w:val="single" w:sz="4" w:space="0" w:color="auto"/>
              <w:left w:val="single" w:sz="4" w:space="0" w:color="auto"/>
              <w:bottom w:val="single" w:sz="4" w:space="0" w:color="auto"/>
              <w:right w:val="single" w:sz="4" w:space="0" w:color="auto"/>
            </w:tcBorders>
          </w:tcPr>
          <w:p w14:paraId="315C0FD5" w14:textId="77777777" w:rsidR="00B82A84" w:rsidRDefault="00B82A84" w:rsidP="00346178">
            <w:pPr>
              <w:pStyle w:val="TAL"/>
            </w:pPr>
            <w:r>
              <w:t>This bit shall be set to 1 by a UE supporting the Rel-17 version of the specification.</w:t>
            </w:r>
          </w:p>
          <w:p w14:paraId="33D82BDB" w14:textId="77777777" w:rsidR="00B82A84" w:rsidRDefault="00B82A84" w:rsidP="00346178">
            <w:pPr>
              <w:pStyle w:val="TAL"/>
            </w:pPr>
            <w:r>
              <w:t>If the bit is not set, then requirements for NS_21 as defined in Clause 6.5.2.3.3 of 38.101-1 v16.11.0 and A-MPR as defined in Clause 6.2.3.14 of 38.101-1 v16.11.0 apply.</w:t>
            </w:r>
          </w:p>
        </w:tc>
      </w:tr>
      <w:tr w:rsidR="008F5ED4" w14:paraId="1F95B3D5" w14:textId="77777777" w:rsidTr="00AC782F">
        <w:trPr>
          <w:jc w:val="center"/>
        </w:trPr>
        <w:tc>
          <w:tcPr>
            <w:tcW w:w="1396" w:type="dxa"/>
            <w:tcBorders>
              <w:top w:val="single" w:sz="4" w:space="0" w:color="auto"/>
              <w:left w:val="single" w:sz="4" w:space="0" w:color="auto"/>
              <w:bottom w:val="nil"/>
              <w:right w:val="single" w:sz="4" w:space="0" w:color="auto"/>
            </w:tcBorders>
            <w:hideMark/>
          </w:tcPr>
          <w:p w14:paraId="2BE75DB0" w14:textId="77777777" w:rsidR="008F5ED4" w:rsidRDefault="008F5ED4" w:rsidP="00346178">
            <w:pPr>
              <w:pStyle w:val="TAC"/>
            </w:pPr>
            <w:r>
              <w:t>n41</w:t>
            </w:r>
          </w:p>
        </w:tc>
        <w:tc>
          <w:tcPr>
            <w:tcW w:w="1408" w:type="dxa"/>
            <w:tcBorders>
              <w:top w:val="single" w:sz="4" w:space="0" w:color="auto"/>
              <w:left w:val="single" w:sz="4" w:space="0" w:color="auto"/>
              <w:bottom w:val="single" w:sz="4" w:space="0" w:color="auto"/>
              <w:right w:val="single" w:sz="4" w:space="0" w:color="auto"/>
            </w:tcBorders>
            <w:hideMark/>
          </w:tcPr>
          <w:p w14:paraId="6601F7C3"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748AD0F9" w14:textId="11135E42"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0C7FD832" w14:textId="77777777" w:rsidR="008F5ED4" w:rsidRDefault="008F5ED4" w:rsidP="00346178">
            <w:pPr>
              <w:pStyle w:val="TAL"/>
            </w:pPr>
            <w:r>
              <w:t xml:space="preserve">- This bit shall be set to 1 by a UE supporting DC_(n)41AA UE EN-DC </w:t>
            </w:r>
          </w:p>
        </w:tc>
      </w:tr>
      <w:tr w:rsidR="008F5ED4" w14:paraId="6B49FD1B" w14:textId="77777777" w:rsidTr="00AC782F">
        <w:trPr>
          <w:jc w:val="center"/>
        </w:trPr>
        <w:tc>
          <w:tcPr>
            <w:tcW w:w="1396" w:type="dxa"/>
            <w:tcBorders>
              <w:top w:val="nil"/>
              <w:left w:val="single" w:sz="4" w:space="0" w:color="auto"/>
              <w:bottom w:val="nil"/>
              <w:right w:val="single" w:sz="4" w:space="0" w:color="auto"/>
            </w:tcBorders>
          </w:tcPr>
          <w:p w14:paraId="4D20B8A9"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7B5913C4" w14:textId="77777777" w:rsidR="008F5ED4" w:rsidRDefault="008F5ED4" w:rsidP="00346178">
            <w:pPr>
              <w:pStyle w:val="TAL"/>
            </w:pPr>
            <w:r>
              <w:t>1</w:t>
            </w:r>
          </w:p>
        </w:tc>
        <w:tc>
          <w:tcPr>
            <w:tcW w:w="4386" w:type="dxa"/>
            <w:tcBorders>
              <w:top w:val="single" w:sz="4" w:space="0" w:color="auto"/>
              <w:left w:val="single" w:sz="4" w:space="0" w:color="auto"/>
              <w:bottom w:val="single" w:sz="4" w:space="0" w:color="auto"/>
              <w:right w:val="single" w:sz="4" w:space="0" w:color="auto"/>
            </w:tcBorders>
            <w:hideMark/>
          </w:tcPr>
          <w:p w14:paraId="23584762" w14:textId="77777777" w:rsidR="008F5ED4" w:rsidRDefault="008F5ED4" w:rsidP="00346178">
            <w:pPr>
              <w:pStyle w:val="TAL"/>
            </w:pPr>
            <w:r>
              <w:t>EN-DC non-contiguous intraband MPR as defined in clause 6.2B.2.2 of 38.101-3 v15.5.0</w:t>
            </w:r>
          </w:p>
        </w:tc>
        <w:tc>
          <w:tcPr>
            <w:tcW w:w="2440" w:type="dxa"/>
            <w:tcBorders>
              <w:top w:val="single" w:sz="4" w:space="0" w:color="auto"/>
              <w:left w:val="single" w:sz="4" w:space="0" w:color="auto"/>
              <w:bottom w:val="single" w:sz="4" w:space="0" w:color="auto"/>
              <w:right w:val="single" w:sz="4" w:space="0" w:color="auto"/>
            </w:tcBorders>
            <w:hideMark/>
          </w:tcPr>
          <w:p w14:paraId="0CB733C6" w14:textId="77777777" w:rsidR="008F5ED4" w:rsidRDefault="008F5ED4" w:rsidP="00346178">
            <w:pPr>
              <w:pStyle w:val="TAL"/>
            </w:pPr>
            <w:r>
              <w:t xml:space="preserve">- This bit shall be set to 1 by a UE supporting DC_41A_n41A EN-DC </w:t>
            </w:r>
          </w:p>
        </w:tc>
      </w:tr>
      <w:tr w:rsidR="008F5ED4" w14:paraId="2D002424" w14:textId="77777777" w:rsidTr="00AC782F">
        <w:trPr>
          <w:jc w:val="center"/>
        </w:trPr>
        <w:tc>
          <w:tcPr>
            <w:tcW w:w="1396" w:type="dxa"/>
            <w:tcBorders>
              <w:top w:val="nil"/>
              <w:left w:val="single" w:sz="4" w:space="0" w:color="auto"/>
              <w:bottom w:val="nil"/>
              <w:right w:val="single" w:sz="4" w:space="0" w:color="auto"/>
            </w:tcBorders>
          </w:tcPr>
          <w:p w14:paraId="107FEE45"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16E4917B" w14:textId="77777777" w:rsidR="008F5ED4" w:rsidRDefault="008F5ED4" w:rsidP="00346178">
            <w:pPr>
              <w:pStyle w:val="TAL"/>
            </w:pPr>
            <w:r>
              <w:t>2</w:t>
            </w:r>
          </w:p>
        </w:tc>
        <w:tc>
          <w:tcPr>
            <w:tcW w:w="4386" w:type="dxa"/>
            <w:tcBorders>
              <w:top w:val="single" w:sz="4" w:space="0" w:color="auto"/>
              <w:left w:val="single" w:sz="4" w:space="0" w:color="auto"/>
              <w:bottom w:val="single" w:sz="4" w:space="0" w:color="auto"/>
              <w:right w:val="single" w:sz="4" w:space="0" w:color="auto"/>
            </w:tcBorders>
            <w:hideMark/>
          </w:tcPr>
          <w:p w14:paraId="59ADC8F0" w14:textId="77777777" w:rsidR="008F5ED4" w:rsidRDefault="008F5ED4" w:rsidP="00346178">
            <w:pPr>
              <w:pStyle w:val="TAL"/>
              <w:rPr>
                <w:rFonts w:cs="Arial"/>
              </w:rPr>
            </w:pPr>
            <w:r>
              <w:t xml:space="preserve">EN-DC contiguous and non-contiguous intraband MPR and A-MPR as defined in 38.101-3 v16.4.0. If this bit is not set the UE uses Rel-15 MPR or A-MPR for EN-DC contiguous and non-contiguous intraband MPR and A-MPR </w:t>
            </w:r>
          </w:p>
        </w:tc>
        <w:tc>
          <w:tcPr>
            <w:tcW w:w="2440" w:type="dxa"/>
            <w:tcBorders>
              <w:top w:val="single" w:sz="4" w:space="0" w:color="auto"/>
              <w:left w:val="single" w:sz="4" w:space="0" w:color="auto"/>
              <w:bottom w:val="single" w:sz="4" w:space="0" w:color="auto"/>
              <w:right w:val="single" w:sz="4" w:space="0" w:color="auto"/>
            </w:tcBorders>
            <w:hideMark/>
          </w:tcPr>
          <w:p w14:paraId="7B02944C" w14:textId="77777777" w:rsidR="008F5ED4" w:rsidRDefault="008F5ED4" w:rsidP="00346178">
            <w:pPr>
              <w:pStyle w:val="TAL"/>
              <w:rPr>
                <w:rFonts w:cs="Arial"/>
              </w:rPr>
            </w:pPr>
            <w:r>
              <w:t xml:space="preserve">-This bit may be set to 1 by a UE supporting DC_(n)41AA or DC_41A_n41A EN-DC </w:t>
            </w:r>
          </w:p>
        </w:tc>
      </w:tr>
      <w:tr w:rsidR="00CC798C" w14:paraId="3ED90F48" w14:textId="77777777" w:rsidTr="00AC782F">
        <w:trPr>
          <w:jc w:val="center"/>
        </w:trPr>
        <w:tc>
          <w:tcPr>
            <w:tcW w:w="1396" w:type="dxa"/>
            <w:tcBorders>
              <w:top w:val="nil"/>
              <w:left w:val="single" w:sz="4" w:space="0" w:color="auto"/>
              <w:bottom w:val="nil"/>
              <w:right w:val="single" w:sz="4" w:space="0" w:color="auto"/>
            </w:tcBorders>
          </w:tcPr>
          <w:p w14:paraId="117FB588" w14:textId="77777777" w:rsidR="00CC798C" w:rsidRDefault="00CC798C" w:rsidP="00346178">
            <w:pPr>
              <w:pStyle w:val="TAC"/>
            </w:pPr>
          </w:p>
        </w:tc>
        <w:tc>
          <w:tcPr>
            <w:tcW w:w="1408" w:type="dxa"/>
            <w:tcBorders>
              <w:top w:val="single" w:sz="4" w:space="0" w:color="auto"/>
              <w:left w:val="single" w:sz="4" w:space="0" w:color="auto"/>
              <w:bottom w:val="single" w:sz="4" w:space="0" w:color="auto"/>
              <w:right w:val="single" w:sz="4" w:space="0" w:color="auto"/>
            </w:tcBorders>
          </w:tcPr>
          <w:p w14:paraId="6B63E40B" w14:textId="77777777" w:rsidR="00CC798C" w:rsidRDefault="00CC798C" w:rsidP="00346178">
            <w:pPr>
              <w:pStyle w:val="TAL"/>
            </w:pPr>
            <w:r>
              <w:t>3</w:t>
            </w:r>
          </w:p>
        </w:tc>
        <w:tc>
          <w:tcPr>
            <w:tcW w:w="4386" w:type="dxa"/>
            <w:tcBorders>
              <w:top w:val="single" w:sz="4" w:space="0" w:color="auto"/>
              <w:left w:val="single" w:sz="4" w:space="0" w:color="auto"/>
              <w:bottom w:val="single" w:sz="4" w:space="0" w:color="auto"/>
              <w:right w:val="single" w:sz="4" w:space="0" w:color="auto"/>
            </w:tcBorders>
          </w:tcPr>
          <w:p w14:paraId="72305854"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43B982BB"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r w:rsidR="008F5ED4" w14:paraId="115C248B"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774EB8" w14:textId="77777777" w:rsidR="008F5ED4" w:rsidRDefault="008F5ED4" w:rsidP="00346178">
            <w:pPr>
              <w:pStyle w:val="TAC"/>
            </w:pPr>
            <w:r>
              <w:t>n71</w:t>
            </w:r>
          </w:p>
        </w:tc>
        <w:tc>
          <w:tcPr>
            <w:tcW w:w="1408" w:type="dxa"/>
            <w:tcBorders>
              <w:top w:val="single" w:sz="4" w:space="0" w:color="auto"/>
              <w:left w:val="single" w:sz="4" w:space="0" w:color="auto"/>
              <w:bottom w:val="single" w:sz="4" w:space="0" w:color="auto"/>
              <w:right w:val="single" w:sz="4" w:space="0" w:color="auto"/>
            </w:tcBorders>
            <w:hideMark/>
          </w:tcPr>
          <w:p w14:paraId="7113DA48"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21A9FCA9" w14:textId="77777777"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114EA6A8" w14:textId="77777777" w:rsidR="008F5ED4" w:rsidRDefault="008F5ED4" w:rsidP="00346178">
            <w:pPr>
              <w:pStyle w:val="TAL"/>
            </w:pPr>
            <w:r>
              <w:t xml:space="preserve">- This bit shall be set to 1 by a UE supporting DC_(n)71AA UE EN-DC </w:t>
            </w:r>
          </w:p>
        </w:tc>
      </w:tr>
      <w:tr w:rsidR="00CC798C" w14:paraId="4136BD55"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73F5173D" w14:textId="77777777" w:rsidR="00CC798C" w:rsidRDefault="00CC798C" w:rsidP="00346178">
            <w:pPr>
              <w:pStyle w:val="TAC"/>
            </w:pPr>
            <w:r>
              <w:t>n77</w:t>
            </w:r>
          </w:p>
        </w:tc>
        <w:tc>
          <w:tcPr>
            <w:tcW w:w="1408" w:type="dxa"/>
            <w:tcBorders>
              <w:top w:val="single" w:sz="4" w:space="0" w:color="auto"/>
              <w:left w:val="single" w:sz="4" w:space="0" w:color="auto"/>
              <w:bottom w:val="single" w:sz="4" w:space="0" w:color="auto"/>
              <w:right w:val="single" w:sz="4" w:space="0" w:color="auto"/>
            </w:tcBorders>
            <w:hideMark/>
          </w:tcPr>
          <w:p w14:paraId="1C897A92"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612FECCF"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069C9CC4" w14:textId="77777777" w:rsidR="00CC798C" w:rsidRPr="00CC798C" w:rsidRDefault="00CC798C" w:rsidP="00346178">
            <w:pPr>
              <w:pStyle w:val="TAL"/>
            </w:pPr>
            <w:r w:rsidRPr="00CC798C">
              <w:t xml:space="preserve">This bit may be set to 1 by a UE of any release supporting power class 1.5. This bit is intended to be set by larger form factor FWA devices. If the bit is not set for a Rel-17 and later UE, PC 1.5 MPR as defined in </w:t>
            </w:r>
            <w:r>
              <w:t>Table 6.2D.2-2.3-2</w:t>
            </w:r>
            <w:r w:rsidRPr="00CC798C">
              <w:t xml:space="preserve"> applies. If the bit is not set for a Rel-16 and earlier UE, MPR in Table 6.2.2-4 of 38.101-1 v16.5.0 applies.</w:t>
            </w:r>
          </w:p>
        </w:tc>
      </w:tr>
      <w:tr w:rsidR="00CC798C" w14:paraId="106BF9D2"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6C0A2D35" w14:textId="77777777" w:rsidR="00CC798C" w:rsidRDefault="00CC798C" w:rsidP="00346178">
            <w:pPr>
              <w:pStyle w:val="TAC"/>
            </w:pPr>
            <w:r>
              <w:lastRenderedPageBreak/>
              <w:t>n78</w:t>
            </w:r>
          </w:p>
        </w:tc>
        <w:tc>
          <w:tcPr>
            <w:tcW w:w="1408" w:type="dxa"/>
            <w:tcBorders>
              <w:top w:val="single" w:sz="4" w:space="0" w:color="auto"/>
              <w:left w:val="single" w:sz="4" w:space="0" w:color="auto"/>
              <w:bottom w:val="single" w:sz="4" w:space="0" w:color="auto"/>
              <w:right w:val="single" w:sz="4" w:space="0" w:color="auto"/>
            </w:tcBorders>
            <w:hideMark/>
          </w:tcPr>
          <w:p w14:paraId="5D754775"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7743416C"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6A31B7FB" w14:textId="77777777" w:rsidR="00CC798C" w:rsidRPr="00CC798C" w:rsidRDefault="00CC798C" w:rsidP="00346178">
            <w:pPr>
              <w:pStyle w:val="TAL"/>
            </w:pPr>
            <w:r w:rsidRPr="00CC798C">
              <w:t>This bit may be set to 1 by a UE of any release supporting power class 1.5. This bit is intended to be set by larger form factor FWA devices. If the bit is not set for a Rel-17 and later UE, PC 1.5 MPR as defined in Table 6.2D.2.3-2. If the bit is not set for a Rel-16 and earlier UE, MPR in Table 6.2.2-4 of 38.101-1 v16.5.0 applies.</w:t>
            </w:r>
          </w:p>
        </w:tc>
      </w:tr>
      <w:tr w:rsidR="00CC798C" w14:paraId="175740A9"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tcPr>
          <w:p w14:paraId="6C945A38" w14:textId="77777777" w:rsidR="00CC798C" w:rsidRDefault="00CC798C" w:rsidP="00346178">
            <w:pPr>
              <w:pStyle w:val="TAC"/>
            </w:pPr>
            <w:r>
              <w:t>n79</w:t>
            </w:r>
          </w:p>
        </w:tc>
        <w:tc>
          <w:tcPr>
            <w:tcW w:w="1408" w:type="dxa"/>
            <w:tcBorders>
              <w:top w:val="single" w:sz="4" w:space="0" w:color="auto"/>
              <w:left w:val="single" w:sz="4" w:space="0" w:color="auto"/>
              <w:bottom w:val="single" w:sz="4" w:space="0" w:color="auto"/>
              <w:right w:val="single" w:sz="4" w:space="0" w:color="auto"/>
            </w:tcBorders>
          </w:tcPr>
          <w:p w14:paraId="1255F6EE" w14:textId="77777777" w:rsidR="00CC798C" w:rsidRDefault="00CC798C"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06EEC12F"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1075EECF"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bl>
    <w:p w14:paraId="31E2B0AE" w14:textId="4ECD1D8B" w:rsidR="008F5ED4" w:rsidRDefault="008F5ED4" w:rsidP="00346178"/>
    <w:p w14:paraId="091864C7" w14:textId="77777777" w:rsidR="00E701AE" w:rsidRDefault="00E701AE" w:rsidP="00E701AE">
      <w:pPr>
        <w:pStyle w:val="Heading8"/>
      </w:pPr>
      <w:r>
        <w:t>Annex J (normative):</w:t>
      </w:r>
    </w:p>
    <w:p w14:paraId="0B244E71" w14:textId="66ED0AEB" w:rsidR="00E701AE" w:rsidRDefault="00E701AE" w:rsidP="00346178">
      <w:r w:rsidRPr="00DF373D">
        <w:t>Difference of relative phase and power errors</w:t>
      </w:r>
    </w:p>
    <w:p w14:paraId="0AE1F169" w14:textId="77777777" w:rsidR="00E701AE" w:rsidRDefault="00E701AE" w:rsidP="00E701AE">
      <w:pPr>
        <w:pStyle w:val="Heading1"/>
      </w:pPr>
      <w:r>
        <w:t>J.0</w:t>
      </w:r>
      <w:r>
        <w:tab/>
        <w:t>General</w:t>
      </w:r>
    </w:p>
    <w:p w14:paraId="18F71101" w14:textId="77777777" w:rsidR="00E701AE" w:rsidRDefault="00E701AE" w:rsidP="00346178">
      <w:r>
        <w:t>This annex gives further information needed for understanding and implementing 6.4D.4. The following terms should be understood as follows:</w:t>
      </w:r>
    </w:p>
    <w:p w14:paraId="59540E41" w14:textId="383C2576" w:rsidR="00E701AE" w:rsidRDefault="00E701AE" w:rsidP="00346178">
      <w:pPr>
        <w:pStyle w:val="B10"/>
      </w:pPr>
      <w:r>
        <w:t>-</w:t>
      </w:r>
      <w:r>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8B3CAFA" w14:textId="757627CB" w:rsidR="00E701AE" w:rsidRDefault="00E701AE" w:rsidP="00346178">
      <w:pPr>
        <w:pStyle w:val="B10"/>
      </w:pPr>
      <w:r>
        <w:t>-</w:t>
      </w:r>
      <w:r>
        <w:tab/>
        <w:t>Difference of relative phase error: refers to the difference between the relative phase error determined per slot and the relative phase error determined based on the SRS transmitted.</w:t>
      </w:r>
    </w:p>
    <w:p w14:paraId="747E99DB" w14:textId="77777777" w:rsidR="00E701AE" w:rsidRDefault="00E701AE" w:rsidP="00E701AE">
      <w:pPr>
        <w:pStyle w:val="Heading1"/>
      </w:pPr>
      <w:r>
        <w:t>J.1</w:t>
      </w:r>
      <w:r>
        <w:tab/>
      </w:r>
      <w:r w:rsidRPr="00B56332">
        <w:t>Measurement Point</w:t>
      </w:r>
    </w:p>
    <w:p w14:paraId="37E159E0" w14:textId="77777777" w:rsidR="00E701AE" w:rsidRDefault="00E701AE" w:rsidP="00346178">
      <w:r w:rsidRPr="00B56332">
        <w:t xml:space="preserve">Figure </w:t>
      </w:r>
      <w:r>
        <w:t>J</w:t>
      </w:r>
      <w:r w:rsidRPr="00B56332">
        <w:t xml:space="preserve">.1-1 shows the measurement point for </w:t>
      </w:r>
      <w:r w:rsidRPr="001F5C2F">
        <w:t>the difference of relative phase and power errors</w:t>
      </w:r>
      <w:r w:rsidRPr="00B56332">
        <w:t>.</w:t>
      </w:r>
    </w:p>
    <w:p w14:paraId="01DCEDA9" w14:textId="72F5E47D" w:rsidR="00E701AE" w:rsidRDefault="00E701AE" w:rsidP="00346178">
      <w:pPr>
        <w:pStyle w:val="TH"/>
      </w:pPr>
      <w:r>
        <w:object w:dxaOrig="12531" w:dyaOrig="4481" w14:anchorId="041DDF9E">
          <v:shape id="_x0000_i1177" type="#_x0000_t75" style="width:499pt;height:179.05pt;mso-position-vertical:absolute" o:ole="">
            <v:imagedata r:id="rId279" o:title=""/>
          </v:shape>
          <o:OLEObject Type="Embed" ProgID="Visio.Drawing.15" ShapeID="_x0000_i1177" DrawAspect="Content" ObjectID="_1758387978" r:id="rId280"/>
        </w:object>
      </w:r>
      <w:r>
        <w:t xml:space="preserve">Figure J.1-1 - </w:t>
      </w:r>
      <w:r w:rsidRPr="00210543">
        <w:t>Measurement point for difference of relative phase/power error for UL coherent MIMO</w:t>
      </w:r>
    </w:p>
    <w:p w14:paraId="5E4B7C21" w14:textId="77777777" w:rsidR="00E701AE" w:rsidRDefault="00E701AE" w:rsidP="00346178"/>
    <w:p w14:paraId="13961C6D" w14:textId="77777777" w:rsidR="00E701AE" w:rsidRDefault="00E701AE" w:rsidP="00346178">
      <w:r>
        <w:br w:type="page"/>
      </w:r>
    </w:p>
    <w:p w14:paraId="00CD45A4" w14:textId="77777777" w:rsidR="00E701AE" w:rsidRDefault="00E701AE" w:rsidP="00E701AE">
      <w:pPr>
        <w:pStyle w:val="Heading1"/>
      </w:pPr>
      <w:r>
        <w:lastRenderedPageBreak/>
        <w:t>J.2</w:t>
      </w:r>
      <w:r>
        <w:tab/>
        <w:t>Relative Phase Error Measurement</w:t>
      </w:r>
    </w:p>
    <w:p w14:paraId="5DF545FF" w14:textId="77777777" w:rsidR="00E701AE" w:rsidRDefault="00E701AE" w:rsidP="00346178">
      <w:r>
        <w:t>Here are listed the different aspects that may lead to different interpretations.</w:t>
      </w:r>
    </w:p>
    <w:p w14:paraId="258B21EE" w14:textId="3D81C1E1" w:rsidR="00E701AE" w:rsidRDefault="00E701AE" w:rsidP="00E701AE">
      <w:pPr>
        <w:pStyle w:val="Heading2"/>
      </w:pPr>
      <w:r>
        <w:t>J.2.1</w:t>
      </w:r>
      <w:r>
        <w:tab/>
        <w:t>Symbols and subcarriers used</w:t>
      </w:r>
    </w:p>
    <w:p w14:paraId="65A161AE" w14:textId="77777777" w:rsidR="00E701AE" w:rsidRDefault="00E701AE" w:rsidP="00346178">
      <w:r>
        <w:t>Phase error is</w:t>
      </w:r>
      <w:r w:rsidRPr="003B71D6">
        <w:t xml:space="preserve"> determined based on </w:t>
      </w:r>
      <w:r>
        <w:t>DMRS</w:t>
      </w:r>
      <w:r w:rsidRPr="003B71D6">
        <w:t xml:space="preserve"> REs </w:t>
      </w:r>
      <w:r>
        <w:t>(</w:t>
      </w:r>
      <w:r w:rsidRPr="00C2075D">
        <w:t xml:space="preserve">DMRS mapping type A with </w:t>
      </w:r>
      <w:r>
        <w:t>3 DMRS symbols per slot, t</w:t>
      </w:r>
      <w:r w:rsidRPr="001E7C9D">
        <w:t xml:space="preserve">he REs corresponding to the odd subcarriers and DMRS symbols </w:t>
      </w:r>
      <w:r>
        <w:t>are</w:t>
      </w:r>
      <w:r w:rsidRPr="001E7C9D">
        <w:t xml:space="preserve"> non-allocated for data or DMRS.</w:t>
      </w:r>
      <w:r>
        <w:t>)</w:t>
      </w:r>
      <w:r w:rsidRPr="006363B6">
        <w:t xml:space="preserve"> </w:t>
      </w:r>
      <w:r>
        <w:t xml:space="preserve">and SRS REs (with </w:t>
      </w:r>
      <w:r w:rsidRPr="00C76B0A">
        <w:t>4 SRS symbols in the SRS slot</w:t>
      </w:r>
      <w:r>
        <w:t>,</w:t>
      </w:r>
      <w:r w:rsidRPr="00C76B0A">
        <w:t xml:space="preserve"> </w:t>
      </w:r>
      <w:r w:rsidRPr="0015797A">
        <w:t xml:space="preserve">same SRS resource mapping </w:t>
      </w:r>
      <w:r>
        <w:t xml:space="preserve">is </w:t>
      </w:r>
      <w:r w:rsidRPr="0015797A">
        <w:t>used for non-codebook-based and codebook-based precoding</w:t>
      </w:r>
      <w:r>
        <w:t>)</w:t>
      </w:r>
      <w:r w:rsidRPr="003B71D6">
        <w:t>.</w:t>
      </w:r>
      <w:r>
        <w:t xml:space="preserve"> </w:t>
      </w:r>
    </w:p>
    <w:p w14:paraId="7B2D2F37" w14:textId="37DC2742" w:rsidR="00E701AE" w:rsidRDefault="00E701AE" w:rsidP="00346178">
      <w:r>
        <w:t xml:space="preserve">For the </w:t>
      </w:r>
      <w:r w:rsidRPr="00C2075D">
        <w:t xml:space="preserve">DMRS </w:t>
      </w:r>
      <w:r>
        <w:t xml:space="preserve">and SRS to </w:t>
      </w:r>
      <w:r w:rsidRPr="00C2075D">
        <w:t>occupy identical SCs</w:t>
      </w:r>
      <w:r>
        <w:t xml:space="preserve"> and </w:t>
      </w:r>
      <w:r w:rsidR="006E2D7A">
        <w:t>maximize</w:t>
      </w:r>
      <w:r>
        <w:t xml:space="preserve"> their frequency density, </w:t>
      </w:r>
      <w:r w:rsidRPr="0015797A">
        <w:t xml:space="preserve">DMRS configuration type 1 and SRS comb2 configuration </w:t>
      </w:r>
      <w:r>
        <w:t>are</w:t>
      </w:r>
      <w:r w:rsidRPr="0015797A">
        <w:t xml:space="preserve"> used</w:t>
      </w:r>
      <w:r w:rsidRPr="00C2075D">
        <w:t>.</w:t>
      </w:r>
    </w:p>
    <w:p w14:paraId="0F795D79" w14:textId="77777777" w:rsidR="00E701AE" w:rsidRPr="003B71D6" w:rsidRDefault="00E701AE" w:rsidP="00346178">
      <w:r w:rsidRPr="00C2075D">
        <w:t xml:space="preserve">UL RMC described in Annex A.2 </w:t>
      </w:r>
      <w:r>
        <w:t>is</w:t>
      </w:r>
      <w:r w:rsidRPr="00C2075D">
        <w:t xml:space="preserve"> used.</w:t>
      </w:r>
    </w:p>
    <w:p w14:paraId="3E03B49D" w14:textId="00B83C56" w:rsidR="00E701AE" w:rsidRDefault="00E701AE" w:rsidP="00E701AE">
      <w:pPr>
        <w:pStyle w:val="Heading2"/>
      </w:pPr>
      <w:r>
        <w:t>J.2.2</w:t>
      </w:r>
      <w:r>
        <w:tab/>
        <w:t>CFO (carrier frequency offset) correction</w:t>
      </w:r>
    </w:p>
    <w:p w14:paraId="2F34B3B8" w14:textId="77777777" w:rsidR="00E701AE" w:rsidRPr="00072609" w:rsidRDefault="00E701AE" w:rsidP="00346178">
      <w:r>
        <w:t>The TE performs a CFO correction on a slot-by-slot basis using a common frequency correction at the two uplink antenna connectors.</w:t>
      </w:r>
    </w:p>
    <w:p w14:paraId="13DF54AA" w14:textId="4022AE87" w:rsidR="00E701AE" w:rsidRDefault="00E701AE" w:rsidP="00E701AE">
      <w:pPr>
        <w:pStyle w:val="Heading2"/>
      </w:pPr>
      <w:r>
        <w:t>J.2.3</w:t>
      </w:r>
      <w:r>
        <w:tab/>
        <w:t>S</w:t>
      </w:r>
      <w:r w:rsidRPr="00AC32DD">
        <w:t>teps of the measurement method</w:t>
      </w:r>
    </w:p>
    <w:p w14:paraId="79BFC7C9" w14:textId="77777777" w:rsidR="00E701AE" w:rsidRPr="001A6733" w:rsidRDefault="00E701AE" w:rsidP="00346178">
      <w:r w:rsidRPr="001A6733">
        <w:t>Below are detailed the steps necessary to obtain the maximum difference of relative phase error during the 20ms time window.</w:t>
      </w:r>
    </w:p>
    <w:p w14:paraId="4D60558B" w14:textId="6F280BFB" w:rsidR="00E701AE" w:rsidRPr="005A1527" w:rsidRDefault="00E701AE" w:rsidP="00346178">
      <w:pPr>
        <w:pStyle w:val="B10"/>
      </w:pPr>
      <w:r>
        <w:t>1.</w:t>
      </w:r>
      <w:r>
        <w:tab/>
      </w:r>
      <w:r w:rsidRPr="005A1527">
        <w:t xml:space="preserve">Determination </w:t>
      </w:r>
      <w:r w:rsidRPr="0014640A">
        <w:t xml:space="preserve">for each subcarrier and at each antenna,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03BE8227" w14:textId="44F89F80" w:rsidR="00E701AE" w:rsidRPr="005A1527" w:rsidRDefault="00E701AE" w:rsidP="00346178">
      <w:pPr>
        <w:pStyle w:val="B20"/>
      </w:pPr>
      <w:r>
        <w:t>-</w:t>
      </w:r>
      <w:r>
        <w:tab/>
      </w:r>
      <w:r w:rsidRPr="005A1527">
        <w:t>The output is the “SRS relative phase error”</w:t>
      </w:r>
      <w:r>
        <w:t xml:space="preserve"> </w:t>
      </w:r>
      <w:r w:rsidRPr="00902380">
        <w:t>vector</w:t>
      </w:r>
      <w:r w:rsidRPr="005A1527">
        <w:t xml:space="preserve"> for the last SRS transmitted:</w:t>
      </w:r>
      <w:r>
        <w:t xml:space="preserve"> </w:t>
      </w:r>
      <m:oMath>
        <m:d>
          <m:dPr>
            <m:begChr m:val="["/>
            <m:endChr m:val="]"/>
            <m:ctrlPr>
              <w:rPr>
                <w:rFonts w:ascii="Cambria Math" w:hAnsi="Cambria Math"/>
                <w:i/>
              </w:rPr>
            </m:ctrlPr>
          </m:dPr>
          <m:e>
            <m:r>
              <w:rPr>
                <w:rFonts w:ascii="Cambria Math" w:hAnsi="Cambria Math"/>
              </w:rPr>
              <m:t>1×number_of_subcarriers</m:t>
            </m:r>
          </m:e>
        </m:d>
      </m:oMath>
      <w:r w:rsidRPr="005A1527">
        <w:t>.</w:t>
      </w:r>
    </w:p>
    <w:p w14:paraId="3E93BEAD" w14:textId="7AC4334D" w:rsidR="00E701AE" w:rsidRDefault="00E701AE" w:rsidP="00346178">
      <w:pPr>
        <w:pStyle w:val="B10"/>
      </w:pPr>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4506C8A4" w14:textId="6ABBE252" w:rsidR="00E701AE" w:rsidRDefault="00E701AE" w:rsidP="00346178">
      <w:pPr>
        <w:pStyle w:val="B20"/>
      </w:pPr>
      <w:r>
        <w:t>-</w:t>
      </w: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304C1498" w14:textId="259DE566" w:rsidR="00E701AE" w:rsidRDefault="00E701AE" w:rsidP="00346178">
      <w:pPr>
        <w:pStyle w:val="B10"/>
      </w:pPr>
      <w:r>
        <w:t>3.</w:t>
      </w:r>
      <w:r>
        <w:tab/>
      </w:r>
      <w:r w:rsidRPr="005A1527">
        <w:t xml:space="preserve">CFO correction on slot-by-slot basis using a common frequency correction for both antenna outputs. </w:t>
      </w:r>
    </w:p>
    <w:p w14:paraId="71BEDCF6" w14:textId="64447EA0" w:rsidR="00E701AE" w:rsidRPr="005A1527" w:rsidRDefault="00E701AE" w:rsidP="00346178">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422FD017" w14:textId="4CCB2DDD" w:rsidR="00E701AE" w:rsidRPr="005A1527" w:rsidRDefault="00E701AE" w:rsidP="00346178">
      <w:pPr>
        <w:pStyle w:val="B20"/>
      </w:pPr>
      <w:r>
        <w:t>-</w:t>
      </w: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p>
    <w:p w14:paraId="3F4ECC9C" w14:textId="07DD4E7C" w:rsidR="00E701AE" w:rsidRPr="005A1527" w:rsidRDefault="00E701AE" w:rsidP="00346178">
      <w:pPr>
        <w:pStyle w:val="B10"/>
      </w:pPr>
      <w:r>
        <w:t>5.</w:t>
      </w:r>
      <w:r>
        <w:tab/>
      </w:r>
      <w:r w:rsidRPr="005A1527">
        <w:t>Calculation for a slot for each subcarrier of the relative phase error (</w:t>
      </w:r>
      <w:r w:rsidRPr="001B0733">
        <w:t>difference between the vectors determined in the previous step</w:t>
      </w:r>
      <w:r w:rsidRPr="005A1527">
        <w:t>).</w:t>
      </w:r>
    </w:p>
    <w:p w14:paraId="4D0C56BC" w14:textId="64D89F19" w:rsidR="00E701AE" w:rsidRPr="005A1527" w:rsidRDefault="00E701AE" w:rsidP="00346178">
      <w:pPr>
        <w:pStyle w:val="B20"/>
      </w:pPr>
      <w:r>
        <w:t>-</w:t>
      </w: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6D6850DF" w14:textId="7FBC8305" w:rsidR="00E701AE" w:rsidRPr="005A1527" w:rsidRDefault="00E701AE" w:rsidP="00346178">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step.</w:t>
      </w:r>
    </w:p>
    <w:p w14:paraId="55F36E66" w14:textId="7CBA2432" w:rsidR="00E701AE" w:rsidRPr="005A1527" w:rsidRDefault="00E701AE" w:rsidP="00346178">
      <w:pPr>
        <w:pStyle w:val="B20"/>
      </w:pPr>
      <w:r>
        <w:t>-</w:t>
      </w: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76DF34C4" w14:textId="54D44179" w:rsidR="00E701AE" w:rsidRPr="005A1527" w:rsidRDefault="00E701AE" w:rsidP="00346178">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6BF82AC0" w14:textId="3E817A94" w:rsidR="00E701AE" w:rsidRPr="005A1527" w:rsidRDefault="00E701AE" w:rsidP="00346178">
      <w:pPr>
        <w:pStyle w:val="B20"/>
      </w:pPr>
      <w:r>
        <w:t>-</w:t>
      </w: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2A8D0927" w14:textId="1DE590EC" w:rsidR="00E701AE" w:rsidRDefault="00E701AE" w:rsidP="00346178">
      <w:pPr>
        <w:pStyle w:val="B10"/>
      </w:pPr>
      <w:r>
        <w:t>8.</w:t>
      </w:r>
      <w:r>
        <w:tab/>
      </w:r>
      <w:r w:rsidRPr="00775524">
        <w:t>Calculation for a slot of the arithmetic mean value of the “difference of relative phase error” vector determined in previous step</w:t>
      </w:r>
      <w:r>
        <w:t>;</w:t>
      </w:r>
      <w:r w:rsidRPr="00775524">
        <w:t xml:space="preserve"> this value corresponds to an RB</w:t>
      </w:r>
      <w:r>
        <w:t>.</w:t>
      </w:r>
    </w:p>
    <w:p w14:paraId="7FA4EB51" w14:textId="116E798A" w:rsidR="00E701AE" w:rsidRDefault="00E701AE" w:rsidP="00346178">
      <w:pPr>
        <w:pStyle w:val="B20"/>
      </w:pPr>
      <w:r>
        <w:lastRenderedPageBreak/>
        <w:t>-</w:t>
      </w: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E46D92" w14:textId="4BCFC1D2" w:rsidR="00E701AE" w:rsidRPr="005A1527" w:rsidRDefault="00E701AE" w:rsidP="00346178">
      <w:pPr>
        <w:pStyle w:val="B10"/>
      </w:pPr>
      <w:r>
        <w:t>9.</w:t>
      </w:r>
      <w:r>
        <w:tab/>
      </w:r>
      <w:r w:rsidRPr="005A1527">
        <w:t xml:space="preserve">Perform for each slot of the 20ms time window, steps </w:t>
      </w:r>
      <w:r>
        <w:t>3</w:t>
      </w:r>
      <w:r w:rsidRPr="005A1527">
        <w:t xml:space="preserve"> to </w:t>
      </w:r>
      <w:r>
        <w:t>8</w:t>
      </w:r>
      <w:r w:rsidRPr="005A1527">
        <w:t>.</w:t>
      </w:r>
    </w:p>
    <w:p w14:paraId="7A4C70A6" w14:textId="50EFF3EA" w:rsidR="00E701AE" w:rsidRPr="005A1527" w:rsidRDefault="00E701AE" w:rsidP="00346178">
      <w:pPr>
        <w:pStyle w:val="B20"/>
      </w:pPr>
      <w:r>
        <w:t>-</w:t>
      </w: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618A7ED2" w14:textId="4A86E1EB" w:rsidR="00E701AE" w:rsidRPr="005A1527" w:rsidRDefault="00E701AE" w:rsidP="00346178">
      <w:pPr>
        <w:pStyle w:val="B10"/>
      </w:pPr>
      <w:r>
        <w:t>10.</w:t>
      </w:r>
      <w:r>
        <w:tab/>
      </w:r>
      <w:r w:rsidRPr="005A1527">
        <w:t>Calculation of the maximum value of the “difference of relative phase error”.</w:t>
      </w:r>
    </w:p>
    <w:p w14:paraId="2DF348B8" w14:textId="59FB722A" w:rsidR="00E701AE" w:rsidRPr="007F2609" w:rsidRDefault="00E701AE" w:rsidP="00346178">
      <w:pPr>
        <w:pStyle w:val="B20"/>
      </w:pPr>
      <w:r>
        <w:t>-</w:t>
      </w: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520F2A8F" w14:textId="1807247E" w:rsidR="00975C97" w:rsidRPr="007F2609" w:rsidRDefault="00975C97" w:rsidP="00975C97">
      <w:pPr>
        <w:pStyle w:val="Heading8"/>
      </w:pPr>
      <w:r w:rsidRPr="007F2609">
        <w:br w:type="page"/>
      </w:r>
      <w:bookmarkStart w:id="361" w:name="_Toc27478805"/>
      <w:bookmarkStart w:id="362" w:name="_Toc36227524"/>
      <w:r w:rsidRPr="007F2609">
        <w:lastRenderedPageBreak/>
        <w:t xml:space="preserve">Annex </w:t>
      </w:r>
      <w:r w:rsidR="00E701AE">
        <w:t>K</w:t>
      </w:r>
      <w:r w:rsidRPr="007F2609">
        <w:t xml:space="preserve"> (informative): Change history</w:t>
      </w:r>
      <w:bookmarkEnd w:id="361"/>
      <w:bookmarkEnd w:id="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284"/>
        <w:gridCol w:w="283"/>
        <w:gridCol w:w="4868"/>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30"/>
          <w:p w14:paraId="2AE09029" w14:textId="77777777" w:rsidR="00975C97" w:rsidRPr="007F2609" w:rsidRDefault="00975C97" w:rsidP="00346178">
            <w:pPr>
              <w:pStyle w:val="TAH"/>
              <w:rPr>
                <w:sz w:val="16"/>
              </w:rPr>
            </w:pPr>
            <w:r w:rsidRPr="007F2609">
              <w:lastRenderedPageBreak/>
              <w:t>Change history</w:t>
            </w:r>
          </w:p>
        </w:tc>
      </w:tr>
      <w:tr w:rsidR="00975C97" w:rsidRPr="007F2609" w14:paraId="561BBA9D" w14:textId="77777777" w:rsidTr="00AA0E59">
        <w:tc>
          <w:tcPr>
            <w:tcW w:w="800" w:type="dxa"/>
            <w:shd w:val="pct10" w:color="auto" w:fill="FFFFFF"/>
          </w:tcPr>
          <w:p w14:paraId="22F2072F" w14:textId="77777777" w:rsidR="00975C97" w:rsidRPr="007F2609" w:rsidRDefault="00975C97" w:rsidP="00346178">
            <w:pPr>
              <w:pStyle w:val="TAH"/>
            </w:pPr>
            <w:r w:rsidRPr="007F2609">
              <w:t>Date</w:t>
            </w:r>
          </w:p>
        </w:tc>
        <w:tc>
          <w:tcPr>
            <w:tcW w:w="995" w:type="dxa"/>
            <w:shd w:val="pct10" w:color="auto" w:fill="FFFFFF"/>
          </w:tcPr>
          <w:p w14:paraId="3A0A5DC8" w14:textId="77777777" w:rsidR="00975C97" w:rsidRPr="007F2609" w:rsidRDefault="00975C97" w:rsidP="00346178">
            <w:pPr>
              <w:pStyle w:val="TAH"/>
            </w:pPr>
            <w:r w:rsidRPr="007F2609">
              <w:t>Meeting</w:t>
            </w:r>
          </w:p>
        </w:tc>
        <w:tc>
          <w:tcPr>
            <w:tcW w:w="992" w:type="dxa"/>
            <w:shd w:val="pct10" w:color="auto" w:fill="FFFFFF"/>
          </w:tcPr>
          <w:p w14:paraId="3ABC94FA" w14:textId="77777777" w:rsidR="00975C97" w:rsidRPr="007F2609" w:rsidRDefault="00975C97" w:rsidP="00346178">
            <w:pPr>
              <w:pStyle w:val="TAH"/>
            </w:pPr>
            <w:r w:rsidRPr="007F2609">
              <w:t>TDoc</w:t>
            </w:r>
          </w:p>
        </w:tc>
        <w:tc>
          <w:tcPr>
            <w:tcW w:w="709" w:type="dxa"/>
            <w:shd w:val="pct10" w:color="auto" w:fill="FFFFFF"/>
          </w:tcPr>
          <w:p w14:paraId="6FAC140F" w14:textId="77777777" w:rsidR="00975C97" w:rsidRPr="007F2609" w:rsidRDefault="00975C97" w:rsidP="00346178">
            <w:pPr>
              <w:pStyle w:val="TAH"/>
            </w:pPr>
            <w:r w:rsidRPr="007F2609">
              <w:t>CR</w:t>
            </w:r>
          </w:p>
        </w:tc>
        <w:tc>
          <w:tcPr>
            <w:tcW w:w="284" w:type="dxa"/>
            <w:shd w:val="pct10" w:color="auto" w:fill="FFFFFF"/>
          </w:tcPr>
          <w:p w14:paraId="378A6A1A" w14:textId="77777777" w:rsidR="00975C97" w:rsidRPr="007F2609" w:rsidRDefault="00975C97" w:rsidP="00346178">
            <w:pPr>
              <w:pStyle w:val="TAH"/>
            </w:pPr>
            <w:r w:rsidRPr="007F2609">
              <w:t>Rev</w:t>
            </w:r>
          </w:p>
        </w:tc>
        <w:tc>
          <w:tcPr>
            <w:tcW w:w="283" w:type="dxa"/>
            <w:shd w:val="pct10" w:color="auto" w:fill="FFFFFF"/>
          </w:tcPr>
          <w:p w14:paraId="54153B97" w14:textId="77777777" w:rsidR="00975C97" w:rsidRPr="007F2609" w:rsidRDefault="00975C97" w:rsidP="00346178">
            <w:pPr>
              <w:pStyle w:val="TAH"/>
            </w:pPr>
            <w:r w:rsidRPr="007F2609">
              <w:t>Cat</w:t>
            </w:r>
          </w:p>
        </w:tc>
        <w:tc>
          <w:tcPr>
            <w:tcW w:w="4868" w:type="dxa"/>
            <w:shd w:val="pct10" w:color="auto" w:fill="FFFFFF"/>
          </w:tcPr>
          <w:p w14:paraId="4D9BE905" w14:textId="77777777" w:rsidR="00975C97" w:rsidRPr="007F2609" w:rsidRDefault="00975C97" w:rsidP="00346178">
            <w:pPr>
              <w:pStyle w:val="TAH"/>
            </w:pPr>
            <w:r w:rsidRPr="007F2609">
              <w:t>Subject/Comment</w:t>
            </w:r>
          </w:p>
        </w:tc>
        <w:tc>
          <w:tcPr>
            <w:tcW w:w="708" w:type="dxa"/>
            <w:shd w:val="pct10" w:color="auto" w:fill="FFFFFF"/>
          </w:tcPr>
          <w:p w14:paraId="7147447F" w14:textId="77777777" w:rsidR="00975C97" w:rsidRPr="007F2609" w:rsidRDefault="00975C97" w:rsidP="00346178">
            <w:pPr>
              <w:pStyle w:val="TAH"/>
            </w:pPr>
            <w:r w:rsidRPr="007F2609">
              <w:t>New version</w:t>
            </w:r>
          </w:p>
        </w:tc>
      </w:tr>
      <w:tr w:rsidR="00975C97" w:rsidRPr="007F2609" w14:paraId="75D890E8" w14:textId="77777777" w:rsidTr="00AA0E59">
        <w:tc>
          <w:tcPr>
            <w:tcW w:w="800" w:type="dxa"/>
            <w:shd w:val="solid" w:color="FFFFFF" w:fill="auto"/>
          </w:tcPr>
          <w:p w14:paraId="00D30A42" w14:textId="77777777" w:rsidR="00975C97" w:rsidRPr="007F2609" w:rsidRDefault="00975C97" w:rsidP="00346178">
            <w:pPr>
              <w:pStyle w:val="TAL"/>
            </w:pPr>
            <w:r w:rsidRPr="007F2609">
              <w:t>2017-08</w:t>
            </w:r>
          </w:p>
        </w:tc>
        <w:tc>
          <w:tcPr>
            <w:tcW w:w="995" w:type="dxa"/>
            <w:shd w:val="solid" w:color="FFFFFF" w:fill="auto"/>
          </w:tcPr>
          <w:p w14:paraId="3B3D24B3" w14:textId="77777777" w:rsidR="00975C97" w:rsidRPr="007F2609" w:rsidRDefault="00975C97" w:rsidP="00346178">
            <w:pPr>
              <w:pStyle w:val="TAL"/>
            </w:pPr>
            <w:r w:rsidRPr="007F2609">
              <w:t>RAN5#</w:t>
            </w:r>
            <w:r w:rsidRPr="007F2609">
              <w:rPr>
                <w:lang w:eastAsia="zh-CN"/>
              </w:rPr>
              <w:t>76</w:t>
            </w:r>
          </w:p>
        </w:tc>
        <w:tc>
          <w:tcPr>
            <w:tcW w:w="992" w:type="dxa"/>
            <w:shd w:val="solid" w:color="FFFFFF" w:fill="auto"/>
          </w:tcPr>
          <w:p w14:paraId="33B5ACA3" w14:textId="77777777" w:rsidR="00975C97" w:rsidRPr="007F2609" w:rsidRDefault="00975C97" w:rsidP="00346178">
            <w:pPr>
              <w:pStyle w:val="TAL"/>
            </w:pPr>
            <w:r w:rsidRPr="007F2609">
              <w:t>R5-175705</w:t>
            </w:r>
          </w:p>
        </w:tc>
        <w:tc>
          <w:tcPr>
            <w:tcW w:w="709" w:type="dxa"/>
            <w:shd w:val="solid" w:color="FFFFFF" w:fill="auto"/>
          </w:tcPr>
          <w:p w14:paraId="5BACC4B3" w14:textId="77777777" w:rsidR="00975C97" w:rsidRPr="007F2609" w:rsidRDefault="00975C97" w:rsidP="00346178">
            <w:pPr>
              <w:pStyle w:val="TAL"/>
            </w:pPr>
            <w:r w:rsidRPr="007F2609">
              <w:t>-</w:t>
            </w:r>
          </w:p>
        </w:tc>
        <w:tc>
          <w:tcPr>
            <w:tcW w:w="284" w:type="dxa"/>
            <w:shd w:val="solid" w:color="FFFFFF" w:fill="auto"/>
          </w:tcPr>
          <w:p w14:paraId="0E02FEEA" w14:textId="77777777" w:rsidR="00975C97" w:rsidRPr="007F2609" w:rsidRDefault="00975C97" w:rsidP="00346178">
            <w:pPr>
              <w:pStyle w:val="TAL"/>
            </w:pPr>
            <w:r w:rsidRPr="007F2609">
              <w:t>-</w:t>
            </w:r>
          </w:p>
        </w:tc>
        <w:tc>
          <w:tcPr>
            <w:tcW w:w="283" w:type="dxa"/>
            <w:shd w:val="solid" w:color="FFFFFF" w:fill="auto"/>
          </w:tcPr>
          <w:p w14:paraId="23FA2276" w14:textId="77777777" w:rsidR="00975C97" w:rsidRPr="007F2609" w:rsidRDefault="00975C97" w:rsidP="00346178">
            <w:pPr>
              <w:pStyle w:val="TAL"/>
            </w:pPr>
            <w:r w:rsidRPr="007F2609">
              <w:t>-</w:t>
            </w:r>
          </w:p>
        </w:tc>
        <w:tc>
          <w:tcPr>
            <w:tcW w:w="4868" w:type="dxa"/>
            <w:shd w:val="solid" w:color="FFFFFF" w:fill="auto"/>
          </w:tcPr>
          <w:p w14:paraId="4E08DF55" w14:textId="77777777" w:rsidR="00975C97" w:rsidRPr="007F2609" w:rsidRDefault="00975C97" w:rsidP="00346178">
            <w:pPr>
              <w:pStyle w:val="TAL"/>
            </w:pPr>
            <w:r w:rsidRPr="007F2609">
              <w:t>Draft skeleton</w:t>
            </w:r>
          </w:p>
        </w:tc>
        <w:tc>
          <w:tcPr>
            <w:tcW w:w="708" w:type="dxa"/>
            <w:shd w:val="solid" w:color="FFFFFF" w:fill="auto"/>
          </w:tcPr>
          <w:p w14:paraId="456CB13F" w14:textId="77777777" w:rsidR="00975C97" w:rsidRPr="007F2609" w:rsidRDefault="00975C97" w:rsidP="00346178">
            <w:pPr>
              <w:pStyle w:val="TAL"/>
            </w:pPr>
            <w:r w:rsidRPr="007F2609">
              <w:t>0.0.1</w:t>
            </w:r>
          </w:p>
        </w:tc>
      </w:tr>
      <w:tr w:rsidR="00975C97" w:rsidRPr="007F2609" w14:paraId="07F24EB8" w14:textId="77777777" w:rsidTr="00AA0E59">
        <w:tc>
          <w:tcPr>
            <w:tcW w:w="800" w:type="dxa"/>
            <w:shd w:val="solid" w:color="FFFFFF" w:fill="auto"/>
          </w:tcPr>
          <w:p w14:paraId="103BF804" w14:textId="77777777" w:rsidR="00975C97" w:rsidRPr="007F2609" w:rsidRDefault="00975C97" w:rsidP="00346178">
            <w:pPr>
              <w:pStyle w:val="TAL"/>
            </w:pPr>
            <w:r w:rsidRPr="007F2609">
              <w:t>2018-01</w:t>
            </w:r>
          </w:p>
        </w:tc>
        <w:tc>
          <w:tcPr>
            <w:tcW w:w="995" w:type="dxa"/>
            <w:shd w:val="solid" w:color="FFFFFF" w:fill="auto"/>
          </w:tcPr>
          <w:p w14:paraId="67A65BEF" w14:textId="77777777" w:rsidR="00975C97" w:rsidRPr="007F2609" w:rsidRDefault="00975C97" w:rsidP="00346178">
            <w:pPr>
              <w:pStyle w:val="TAL"/>
            </w:pPr>
            <w:r w:rsidRPr="007F2609">
              <w:t>RAN5#1-5G-NR Adhoc</w:t>
            </w:r>
          </w:p>
        </w:tc>
        <w:tc>
          <w:tcPr>
            <w:tcW w:w="992" w:type="dxa"/>
            <w:shd w:val="solid" w:color="FFFFFF" w:fill="auto"/>
          </w:tcPr>
          <w:p w14:paraId="7421DFA6" w14:textId="77777777" w:rsidR="00975C97" w:rsidRPr="007F2609" w:rsidRDefault="00975C97" w:rsidP="00346178">
            <w:pPr>
              <w:pStyle w:val="TAL"/>
            </w:pPr>
            <w:r w:rsidRPr="007F2609">
              <w:t>R5-180068</w:t>
            </w:r>
          </w:p>
          <w:p w14:paraId="528DDEDC" w14:textId="77777777" w:rsidR="00975C97" w:rsidRPr="007F2609" w:rsidRDefault="00975C97" w:rsidP="00346178">
            <w:pPr>
              <w:pStyle w:val="TAL"/>
            </w:pPr>
            <w:r w:rsidRPr="007F2609">
              <w:t>R5-180069</w:t>
            </w:r>
          </w:p>
          <w:p w14:paraId="27AB8BFE" w14:textId="77777777" w:rsidR="00975C97" w:rsidRPr="007F2609" w:rsidRDefault="00975C97" w:rsidP="00346178">
            <w:pPr>
              <w:pStyle w:val="TAL"/>
            </w:pPr>
            <w:r w:rsidRPr="007F2609">
              <w:t>R5-180070</w:t>
            </w:r>
          </w:p>
          <w:p w14:paraId="7B266297" w14:textId="77777777" w:rsidR="00975C97" w:rsidRPr="007F2609" w:rsidRDefault="00975C97" w:rsidP="00346178">
            <w:pPr>
              <w:pStyle w:val="TAL"/>
            </w:pPr>
            <w:r w:rsidRPr="007F2609">
              <w:t>R5-180071</w:t>
            </w:r>
          </w:p>
          <w:p w14:paraId="0AA13A76" w14:textId="77777777" w:rsidR="00975C97" w:rsidRPr="007F2609" w:rsidRDefault="00975C97" w:rsidP="00346178">
            <w:pPr>
              <w:pStyle w:val="TAL"/>
            </w:pPr>
            <w:r w:rsidRPr="007F2609">
              <w:t>R5-180072</w:t>
            </w:r>
          </w:p>
          <w:p w14:paraId="664C813B" w14:textId="77777777" w:rsidR="00975C97" w:rsidRPr="007F2609" w:rsidRDefault="00975C97" w:rsidP="00346178">
            <w:pPr>
              <w:pStyle w:val="TAL"/>
            </w:pPr>
            <w:r w:rsidRPr="007F2609">
              <w:t>R5-180073</w:t>
            </w:r>
          </w:p>
          <w:p w14:paraId="20068F66" w14:textId="77777777" w:rsidR="00975C97" w:rsidRPr="007F2609" w:rsidRDefault="00975C97" w:rsidP="00346178">
            <w:pPr>
              <w:pStyle w:val="TAL"/>
            </w:pPr>
            <w:r w:rsidRPr="007F2609">
              <w:t>R5-180075</w:t>
            </w:r>
          </w:p>
          <w:p w14:paraId="36B8032A" w14:textId="77777777" w:rsidR="00975C97" w:rsidRPr="007F2609" w:rsidRDefault="00975C97" w:rsidP="00346178">
            <w:pPr>
              <w:pStyle w:val="TAL"/>
            </w:pPr>
            <w:r w:rsidRPr="007F2609">
              <w:t>R5-180076</w:t>
            </w:r>
          </w:p>
          <w:p w14:paraId="4C5E2432" w14:textId="77777777" w:rsidR="00975C97" w:rsidRPr="007F2609" w:rsidRDefault="00975C97" w:rsidP="00346178">
            <w:pPr>
              <w:pStyle w:val="TAL"/>
            </w:pPr>
            <w:r w:rsidRPr="007F2609">
              <w:t>R5-180077</w:t>
            </w:r>
          </w:p>
          <w:p w14:paraId="529F6602" w14:textId="77777777" w:rsidR="00975C97" w:rsidRPr="007F2609" w:rsidRDefault="00975C97" w:rsidP="00346178">
            <w:pPr>
              <w:pStyle w:val="TAL"/>
            </w:pPr>
            <w:r w:rsidRPr="007F2609">
              <w:t>R5-180078</w:t>
            </w:r>
          </w:p>
          <w:p w14:paraId="48193E62" w14:textId="77777777" w:rsidR="00975C97" w:rsidRPr="007F2609" w:rsidRDefault="00975C97" w:rsidP="00346178">
            <w:pPr>
              <w:pStyle w:val="TAL"/>
            </w:pPr>
            <w:r w:rsidRPr="007F2609">
              <w:t>R5-180079</w:t>
            </w:r>
          </w:p>
        </w:tc>
        <w:tc>
          <w:tcPr>
            <w:tcW w:w="709" w:type="dxa"/>
            <w:shd w:val="solid" w:color="FFFFFF" w:fill="auto"/>
          </w:tcPr>
          <w:p w14:paraId="0B7AFF69" w14:textId="77777777" w:rsidR="00975C97" w:rsidRPr="007F2609" w:rsidRDefault="00975C97" w:rsidP="00346178">
            <w:pPr>
              <w:pStyle w:val="TAL"/>
            </w:pPr>
            <w:r w:rsidRPr="007F2609">
              <w:t>-</w:t>
            </w:r>
          </w:p>
        </w:tc>
        <w:tc>
          <w:tcPr>
            <w:tcW w:w="284" w:type="dxa"/>
            <w:shd w:val="solid" w:color="FFFFFF" w:fill="auto"/>
          </w:tcPr>
          <w:p w14:paraId="08A50F67" w14:textId="77777777" w:rsidR="00975C97" w:rsidRPr="007F2609" w:rsidRDefault="00975C97" w:rsidP="00346178">
            <w:pPr>
              <w:pStyle w:val="TAL"/>
            </w:pPr>
            <w:r w:rsidRPr="007F2609">
              <w:t>-</w:t>
            </w:r>
          </w:p>
        </w:tc>
        <w:tc>
          <w:tcPr>
            <w:tcW w:w="283" w:type="dxa"/>
            <w:shd w:val="solid" w:color="FFFFFF" w:fill="auto"/>
          </w:tcPr>
          <w:p w14:paraId="3F4C94FF" w14:textId="77777777" w:rsidR="00975C97" w:rsidRPr="007F2609" w:rsidRDefault="00975C97" w:rsidP="00346178">
            <w:pPr>
              <w:pStyle w:val="TAL"/>
            </w:pPr>
            <w:r w:rsidRPr="007F2609">
              <w:t>-</w:t>
            </w:r>
          </w:p>
        </w:tc>
        <w:tc>
          <w:tcPr>
            <w:tcW w:w="4868" w:type="dxa"/>
            <w:shd w:val="solid" w:color="FFFFFF" w:fill="auto"/>
          </w:tcPr>
          <w:p w14:paraId="77FCC569" w14:textId="77777777" w:rsidR="00975C97" w:rsidRPr="007F2609" w:rsidRDefault="00975C97" w:rsidP="00346178">
            <w:pPr>
              <w:pStyle w:val="TAL"/>
            </w:pPr>
            <w:r w:rsidRPr="007F2609">
              <w:t>Implementation of pCRs to TS 38.521-1 V0.1.0</w:t>
            </w:r>
          </w:p>
        </w:tc>
        <w:tc>
          <w:tcPr>
            <w:tcW w:w="708" w:type="dxa"/>
            <w:shd w:val="solid" w:color="FFFFFF" w:fill="auto"/>
          </w:tcPr>
          <w:p w14:paraId="372E57FD" w14:textId="77777777" w:rsidR="00975C97" w:rsidRPr="007F2609" w:rsidRDefault="00975C97" w:rsidP="00346178">
            <w:pPr>
              <w:pStyle w:val="TAL"/>
            </w:pPr>
            <w:r w:rsidRPr="007F2609">
              <w:t>0.1.0</w:t>
            </w:r>
          </w:p>
        </w:tc>
      </w:tr>
      <w:tr w:rsidR="00975C97" w:rsidRPr="007F2609" w14:paraId="6303A773" w14:textId="77777777" w:rsidTr="00AA0E59">
        <w:tc>
          <w:tcPr>
            <w:tcW w:w="800" w:type="dxa"/>
            <w:shd w:val="solid" w:color="FFFFFF" w:fill="auto"/>
          </w:tcPr>
          <w:p w14:paraId="75C29918" w14:textId="77777777" w:rsidR="00975C97" w:rsidRPr="007F2609" w:rsidRDefault="00975C97" w:rsidP="00346178">
            <w:pPr>
              <w:pStyle w:val="TAL"/>
            </w:pPr>
            <w:r w:rsidRPr="007F2609">
              <w:t>2018-01</w:t>
            </w:r>
          </w:p>
        </w:tc>
        <w:tc>
          <w:tcPr>
            <w:tcW w:w="995" w:type="dxa"/>
            <w:shd w:val="solid" w:color="FFFFFF" w:fill="auto"/>
          </w:tcPr>
          <w:p w14:paraId="45782D06" w14:textId="77777777" w:rsidR="00975C97" w:rsidRPr="007F2609" w:rsidRDefault="00975C97" w:rsidP="00346178">
            <w:pPr>
              <w:pStyle w:val="TAL"/>
            </w:pPr>
            <w:r w:rsidRPr="007F2609">
              <w:t>RAN5#78</w:t>
            </w:r>
          </w:p>
        </w:tc>
        <w:tc>
          <w:tcPr>
            <w:tcW w:w="992" w:type="dxa"/>
            <w:shd w:val="solid" w:color="FFFFFF" w:fill="auto"/>
          </w:tcPr>
          <w:p w14:paraId="2E640A09" w14:textId="77777777" w:rsidR="00975C97" w:rsidRPr="007F2609" w:rsidRDefault="00975C97" w:rsidP="00346178">
            <w:pPr>
              <w:pStyle w:val="TAL"/>
            </w:pPr>
            <w:r w:rsidRPr="007F2609">
              <w:t>R5-181506</w:t>
            </w:r>
          </w:p>
          <w:p w14:paraId="4EE1C05A" w14:textId="77777777" w:rsidR="00975C97" w:rsidRPr="007F2609" w:rsidRDefault="00975C97" w:rsidP="00346178">
            <w:pPr>
              <w:pStyle w:val="TAL"/>
            </w:pPr>
            <w:r w:rsidRPr="007F2609">
              <w:t>R5-181507</w:t>
            </w:r>
          </w:p>
          <w:p w14:paraId="459D28AB" w14:textId="77777777" w:rsidR="00975C97" w:rsidRPr="007F2609" w:rsidRDefault="00975C97" w:rsidP="00346178">
            <w:pPr>
              <w:pStyle w:val="TAL"/>
            </w:pPr>
            <w:r w:rsidRPr="007F2609">
              <w:t>R5-181670</w:t>
            </w:r>
          </w:p>
          <w:p w14:paraId="392DF825" w14:textId="77777777" w:rsidR="00975C97" w:rsidRPr="007F2609" w:rsidRDefault="00975C97" w:rsidP="00346178">
            <w:pPr>
              <w:pStyle w:val="TAL"/>
            </w:pPr>
            <w:r w:rsidRPr="007F2609">
              <w:t>R5-181671</w:t>
            </w:r>
          </w:p>
          <w:p w14:paraId="33957CFB" w14:textId="77777777" w:rsidR="00975C97" w:rsidRPr="007F2609" w:rsidRDefault="00975C97" w:rsidP="00346178">
            <w:pPr>
              <w:pStyle w:val="TAL"/>
            </w:pPr>
            <w:r w:rsidRPr="007F2609">
              <w:t>R5-181672</w:t>
            </w:r>
          </w:p>
          <w:p w14:paraId="08E88559" w14:textId="77777777" w:rsidR="00975C97" w:rsidRPr="007F2609" w:rsidRDefault="00975C97" w:rsidP="00346178">
            <w:pPr>
              <w:pStyle w:val="TAL"/>
            </w:pPr>
            <w:r w:rsidRPr="007F2609">
              <w:t>R5-181676</w:t>
            </w:r>
          </w:p>
          <w:p w14:paraId="5B506AD7" w14:textId="77777777" w:rsidR="00975C97" w:rsidRPr="007F2609" w:rsidRDefault="00975C97" w:rsidP="00346178">
            <w:pPr>
              <w:pStyle w:val="TAL"/>
            </w:pPr>
            <w:r w:rsidRPr="007F2609">
              <w:t>R5-181677</w:t>
            </w:r>
          </w:p>
          <w:p w14:paraId="371FAD32" w14:textId="77777777" w:rsidR="00975C97" w:rsidRPr="007F2609" w:rsidRDefault="00975C97" w:rsidP="00346178">
            <w:pPr>
              <w:pStyle w:val="TAL"/>
            </w:pPr>
            <w:r w:rsidRPr="007F2609">
              <w:t>R5-181678</w:t>
            </w:r>
          </w:p>
          <w:p w14:paraId="55443101" w14:textId="77777777" w:rsidR="00975C97" w:rsidRPr="007F2609" w:rsidRDefault="00975C97" w:rsidP="00346178">
            <w:pPr>
              <w:pStyle w:val="TAL"/>
            </w:pPr>
            <w:r w:rsidRPr="007F2609">
              <w:t>R5-181679 R5-181685</w:t>
            </w:r>
          </w:p>
          <w:p w14:paraId="3418C509" w14:textId="77777777" w:rsidR="00975C97" w:rsidRPr="007F2609" w:rsidRDefault="00975C97" w:rsidP="00346178">
            <w:pPr>
              <w:pStyle w:val="TAL"/>
            </w:pPr>
            <w:r w:rsidRPr="007F2609">
              <w:t>R5-181686</w:t>
            </w:r>
          </w:p>
          <w:p w14:paraId="354BC3A9" w14:textId="77777777" w:rsidR="00975C97" w:rsidRPr="007F2609" w:rsidRDefault="00975C97" w:rsidP="00346178">
            <w:pPr>
              <w:pStyle w:val="TAL"/>
            </w:pPr>
            <w:r w:rsidRPr="007F2609">
              <w:t>R5-181698</w:t>
            </w:r>
          </w:p>
          <w:p w14:paraId="369DF89F" w14:textId="77777777" w:rsidR="00975C97" w:rsidRPr="007F2609" w:rsidRDefault="00975C97" w:rsidP="00346178">
            <w:pPr>
              <w:pStyle w:val="TAL"/>
            </w:pPr>
            <w:r w:rsidRPr="007F2609">
              <w:t>R5-181699</w:t>
            </w:r>
          </w:p>
          <w:p w14:paraId="6557B783" w14:textId="77777777" w:rsidR="00975C97" w:rsidRPr="007F2609" w:rsidRDefault="00975C97" w:rsidP="00346178">
            <w:pPr>
              <w:pStyle w:val="TAL"/>
            </w:pPr>
            <w:r w:rsidRPr="007F2609">
              <w:t>R5-181700</w:t>
            </w:r>
          </w:p>
        </w:tc>
        <w:tc>
          <w:tcPr>
            <w:tcW w:w="709" w:type="dxa"/>
            <w:shd w:val="solid" w:color="FFFFFF" w:fill="auto"/>
          </w:tcPr>
          <w:p w14:paraId="71280EEE" w14:textId="77777777" w:rsidR="00975C97" w:rsidRPr="007F2609" w:rsidRDefault="00975C97" w:rsidP="00346178">
            <w:pPr>
              <w:pStyle w:val="TAL"/>
            </w:pPr>
            <w:r w:rsidRPr="007F2609">
              <w:t>-</w:t>
            </w:r>
          </w:p>
        </w:tc>
        <w:tc>
          <w:tcPr>
            <w:tcW w:w="284" w:type="dxa"/>
            <w:shd w:val="solid" w:color="FFFFFF" w:fill="auto"/>
          </w:tcPr>
          <w:p w14:paraId="28D1A158" w14:textId="77777777" w:rsidR="00975C97" w:rsidRPr="007F2609" w:rsidRDefault="00975C97" w:rsidP="00346178">
            <w:pPr>
              <w:pStyle w:val="TAL"/>
            </w:pPr>
            <w:r w:rsidRPr="007F2609">
              <w:t>-</w:t>
            </w:r>
          </w:p>
        </w:tc>
        <w:tc>
          <w:tcPr>
            <w:tcW w:w="283" w:type="dxa"/>
            <w:shd w:val="solid" w:color="FFFFFF" w:fill="auto"/>
          </w:tcPr>
          <w:p w14:paraId="0D278191" w14:textId="77777777" w:rsidR="00975C97" w:rsidRPr="007F2609" w:rsidRDefault="00975C97" w:rsidP="00346178">
            <w:pPr>
              <w:pStyle w:val="TAL"/>
            </w:pPr>
            <w:r w:rsidRPr="007F2609">
              <w:t>-</w:t>
            </w:r>
          </w:p>
        </w:tc>
        <w:tc>
          <w:tcPr>
            <w:tcW w:w="4868" w:type="dxa"/>
            <w:shd w:val="solid" w:color="FFFFFF" w:fill="auto"/>
          </w:tcPr>
          <w:p w14:paraId="3FA24DED" w14:textId="77777777" w:rsidR="00975C97" w:rsidRPr="007F2609" w:rsidRDefault="00975C97" w:rsidP="00346178">
            <w:pPr>
              <w:pStyle w:val="TAL"/>
            </w:pPr>
            <w:r w:rsidRPr="007F2609">
              <w:t>Implementation of pCRs to TS 38.521-1 V0.2.0</w:t>
            </w:r>
          </w:p>
        </w:tc>
        <w:tc>
          <w:tcPr>
            <w:tcW w:w="708" w:type="dxa"/>
            <w:shd w:val="solid" w:color="FFFFFF" w:fill="auto"/>
          </w:tcPr>
          <w:p w14:paraId="5094440E" w14:textId="77777777" w:rsidR="00975C97" w:rsidRPr="007F2609" w:rsidRDefault="00975C97" w:rsidP="00346178">
            <w:pPr>
              <w:pStyle w:val="TAL"/>
            </w:pPr>
            <w:r w:rsidRPr="007F2609">
              <w:t>0.2.0</w:t>
            </w:r>
          </w:p>
        </w:tc>
      </w:tr>
      <w:tr w:rsidR="00975C97" w:rsidRPr="007F2609" w14:paraId="185B68A3" w14:textId="77777777" w:rsidTr="00AA0E59">
        <w:tc>
          <w:tcPr>
            <w:tcW w:w="800" w:type="dxa"/>
            <w:shd w:val="solid" w:color="FFFFFF" w:fill="auto"/>
          </w:tcPr>
          <w:p w14:paraId="1E3BC2DE" w14:textId="77777777" w:rsidR="00975C97" w:rsidRPr="007F2609" w:rsidRDefault="00975C97" w:rsidP="00346178">
            <w:pPr>
              <w:pStyle w:val="TAL"/>
            </w:pPr>
            <w:r w:rsidRPr="007F2609">
              <w:t>2018-03</w:t>
            </w:r>
          </w:p>
        </w:tc>
        <w:tc>
          <w:tcPr>
            <w:tcW w:w="995" w:type="dxa"/>
            <w:shd w:val="solid" w:color="FFFFFF" w:fill="auto"/>
          </w:tcPr>
          <w:p w14:paraId="75AF7B30" w14:textId="77777777" w:rsidR="00975C97" w:rsidRPr="007F2609" w:rsidRDefault="00975C97" w:rsidP="00346178">
            <w:pPr>
              <w:pStyle w:val="TAL"/>
            </w:pPr>
            <w:r w:rsidRPr="007F2609">
              <w:t>RAN5#2-5G-NR Adhoc</w:t>
            </w:r>
          </w:p>
        </w:tc>
        <w:tc>
          <w:tcPr>
            <w:tcW w:w="992" w:type="dxa"/>
            <w:shd w:val="solid" w:color="FFFFFF" w:fill="auto"/>
          </w:tcPr>
          <w:p w14:paraId="6815D7A5" w14:textId="77777777" w:rsidR="00975C97" w:rsidRPr="007F2609" w:rsidRDefault="00975C97" w:rsidP="00346178">
            <w:pPr>
              <w:pStyle w:val="TAL"/>
            </w:pPr>
            <w:r w:rsidRPr="007F2609">
              <w:t>R5-181759</w:t>
            </w:r>
          </w:p>
        </w:tc>
        <w:tc>
          <w:tcPr>
            <w:tcW w:w="709" w:type="dxa"/>
            <w:shd w:val="solid" w:color="FFFFFF" w:fill="auto"/>
          </w:tcPr>
          <w:p w14:paraId="28FED4D9" w14:textId="77777777" w:rsidR="00975C97" w:rsidRPr="007F2609" w:rsidRDefault="00975C97" w:rsidP="00346178">
            <w:pPr>
              <w:pStyle w:val="TAL"/>
            </w:pPr>
            <w:r w:rsidRPr="007F2609">
              <w:t>-</w:t>
            </w:r>
          </w:p>
        </w:tc>
        <w:tc>
          <w:tcPr>
            <w:tcW w:w="284" w:type="dxa"/>
            <w:shd w:val="solid" w:color="FFFFFF" w:fill="auto"/>
          </w:tcPr>
          <w:p w14:paraId="53383EA1" w14:textId="77777777" w:rsidR="00975C97" w:rsidRPr="007F2609" w:rsidRDefault="00975C97" w:rsidP="00346178">
            <w:pPr>
              <w:pStyle w:val="TAL"/>
            </w:pPr>
            <w:r w:rsidRPr="007F2609">
              <w:t>-</w:t>
            </w:r>
          </w:p>
        </w:tc>
        <w:tc>
          <w:tcPr>
            <w:tcW w:w="283" w:type="dxa"/>
            <w:shd w:val="solid" w:color="FFFFFF" w:fill="auto"/>
          </w:tcPr>
          <w:p w14:paraId="2FC7905D" w14:textId="77777777" w:rsidR="00975C97" w:rsidRPr="007F2609" w:rsidRDefault="00975C97" w:rsidP="00346178">
            <w:pPr>
              <w:pStyle w:val="TAL"/>
            </w:pPr>
            <w:r w:rsidRPr="007F2609">
              <w:t>-</w:t>
            </w:r>
          </w:p>
        </w:tc>
        <w:tc>
          <w:tcPr>
            <w:tcW w:w="4868" w:type="dxa"/>
            <w:shd w:val="solid" w:color="FFFFFF" w:fill="auto"/>
          </w:tcPr>
          <w:p w14:paraId="15FA0C84" w14:textId="77777777" w:rsidR="00975C97" w:rsidRPr="007F2609" w:rsidRDefault="00975C97" w:rsidP="00346178">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346178">
            <w:pPr>
              <w:pStyle w:val="TAL"/>
            </w:pPr>
            <w:r w:rsidRPr="007F2609">
              <w:t>0.3.0</w:t>
            </w:r>
          </w:p>
        </w:tc>
      </w:tr>
      <w:tr w:rsidR="00975C97" w:rsidRPr="007F2609" w14:paraId="1A85937A" w14:textId="77777777" w:rsidTr="00AA0E59">
        <w:tc>
          <w:tcPr>
            <w:tcW w:w="800" w:type="dxa"/>
            <w:shd w:val="solid" w:color="FFFFFF" w:fill="auto"/>
          </w:tcPr>
          <w:p w14:paraId="05C9E83F" w14:textId="77777777" w:rsidR="00975C97" w:rsidRPr="007F2609" w:rsidRDefault="00975C97" w:rsidP="00346178">
            <w:pPr>
              <w:pStyle w:val="TAL"/>
            </w:pPr>
            <w:r w:rsidRPr="007F2609">
              <w:t>2018-04</w:t>
            </w:r>
          </w:p>
        </w:tc>
        <w:tc>
          <w:tcPr>
            <w:tcW w:w="995" w:type="dxa"/>
            <w:shd w:val="solid" w:color="FFFFFF" w:fill="auto"/>
          </w:tcPr>
          <w:p w14:paraId="2DDF60C0" w14:textId="77777777" w:rsidR="00975C97" w:rsidRPr="007F2609" w:rsidRDefault="00975C97" w:rsidP="00346178">
            <w:pPr>
              <w:pStyle w:val="TAL"/>
            </w:pPr>
            <w:r w:rsidRPr="007F2609">
              <w:t>RAN5#2-5G-NR Adhoc</w:t>
            </w:r>
          </w:p>
        </w:tc>
        <w:tc>
          <w:tcPr>
            <w:tcW w:w="992" w:type="dxa"/>
            <w:shd w:val="solid" w:color="FFFFFF" w:fill="auto"/>
          </w:tcPr>
          <w:p w14:paraId="6D8F7180" w14:textId="77777777" w:rsidR="00975C97" w:rsidRPr="007F2609" w:rsidRDefault="00975C97" w:rsidP="00346178">
            <w:pPr>
              <w:pStyle w:val="TAL"/>
            </w:pPr>
            <w:r w:rsidRPr="007F2609">
              <w:t>R5-81976</w:t>
            </w:r>
          </w:p>
        </w:tc>
        <w:tc>
          <w:tcPr>
            <w:tcW w:w="709" w:type="dxa"/>
            <w:shd w:val="solid" w:color="FFFFFF" w:fill="auto"/>
          </w:tcPr>
          <w:p w14:paraId="33022DD7" w14:textId="77777777" w:rsidR="00975C97" w:rsidRPr="007F2609" w:rsidRDefault="00975C97" w:rsidP="00346178">
            <w:pPr>
              <w:pStyle w:val="TAL"/>
            </w:pPr>
            <w:r w:rsidRPr="007F2609">
              <w:t>-</w:t>
            </w:r>
          </w:p>
        </w:tc>
        <w:tc>
          <w:tcPr>
            <w:tcW w:w="284" w:type="dxa"/>
            <w:shd w:val="solid" w:color="FFFFFF" w:fill="auto"/>
          </w:tcPr>
          <w:p w14:paraId="75A57222" w14:textId="77777777" w:rsidR="00975C97" w:rsidRPr="007F2609" w:rsidRDefault="00975C97" w:rsidP="00346178">
            <w:pPr>
              <w:pStyle w:val="TAL"/>
            </w:pPr>
            <w:r w:rsidRPr="007F2609">
              <w:t>-</w:t>
            </w:r>
          </w:p>
        </w:tc>
        <w:tc>
          <w:tcPr>
            <w:tcW w:w="283" w:type="dxa"/>
            <w:shd w:val="solid" w:color="FFFFFF" w:fill="auto"/>
          </w:tcPr>
          <w:p w14:paraId="67188B2B" w14:textId="77777777" w:rsidR="00975C97" w:rsidRPr="007F2609" w:rsidRDefault="00975C97" w:rsidP="00346178">
            <w:pPr>
              <w:pStyle w:val="TAL"/>
            </w:pPr>
            <w:r w:rsidRPr="007F2609">
              <w:t>-</w:t>
            </w:r>
          </w:p>
        </w:tc>
        <w:tc>
          <w:tcPr>
            <w:tcW w:w="4868" w:type="dxa"/>
            <w:shd w:val="solid" w:color="FFFFFF" w:fill="auto"/>
          </w:tcPr>
          <w:p w14:paraId="339FE489" w14:textId="77777777" w:rsidR="00975C97" w:rsidRPr="007F2609" w:rsidRDefault="00975C97" w:rsidP="00346178">
            <w:pPr>
              <w:pStyle w:val="TAL"/>
            </w:pPr>
            <w:r w:rsidRPr="007F2609">
              <w:t>3GU mismatch</w:t>
            </w:r>
          </w:p>
        </w:tc>
        <w:tc>
          <w:tcPr>
            <w:tcW w:w="708" w:type="dxa"/>
            <w:shd w:val="solid" w:color="FFFFFF" w:fill="auto"/>
          </w:tcPr>
          <w:p w14:paraId="180F3589" w14:textId="77777777" w:rsidR="00975C97" w:rsidRPr="007F2609" w:rsidRDefault="00975C97" w:rsidP="00346178">
            <w:pPr>
              <w:pStyle w:val="TAL"/>
            </w:pPr>
            <w:r w:rsidRPr="007F2609">
              <w:t>0.3.1</w:t>
            </w:r>
          </w:p>
        </w:tc>
      </w:tr>
      <w:tr w:rsidR="00975C97" w:rsidRPr="007F2609" w14:paraId="66CE45B0" w14:textId="77777777" w:rsidTr="00AA0E59">
        <w:tc>
          <w:tcPr>
            <w:tcW w:w="800" w:type="dxa"/>
            <w:shd w:val="solid" w:color="FFFFFF" w:fill="auto"/>
          </w:tcPr>
          <w:p w14:paraId="11776679" w14:textId="77777777" w:rsidR="00975C97" w:rsidRPr="007F2609" w:rsidRDefault="00975C97" w:rsidP="00346178">
            <w:pPr>
              <w:pStyle w:val="TAL"/>
            </w:pPr>
            <w:r w:rsidRPr="007F2609">
              <w:t>2018-04</w:t>
            </w:r>
          </w:p>
        </w:tc>
        <w:tc>
          <w:tcPr>
            <w:tcW w:w="995" w:type="dxa"/>
            <w:shd w:val="solid" w:color="FFFFFF" w:fill="auto"/>
          </w:tcPr>
          <w:p w14:paraId="2CA2D772" w14:textId="77777777" w:rsidR="00975C97" w:rsidRPr="007F2609" w:rsidRDefault="00975C97" w:rsidP="00346178">
            <w:pPr>
              <w:pStyle w:val="TAL"/>
            </w:pPr>
            <w:r w:rsidRPr="007F2609">
              <w:t>RAN5#2-5G-NR Adhoc</w:t>
            </w:r>
          </w:p>
        </w:tc>
        <w:tc>
          <w:tcPr>
            <w:tcW w:w="992" w:type="dxa"/>
            <w:shd w:val="solid" w:color="FFFFFF" w:fill="auto"/>
          </w:tcPr>
          <w:p w14:paraId="7E2FFFAF" w14:textId="77777777" w:rsidR="00975C97" w:rsidRPr="007F2609" w:rsidRDefault="00975C97" w:rsidP="00346178">
            <w:pPr>
              <w:pStyle w:val="TAL"/>
            </w:pPr>
            <w:r w:rsidRPr="007F2609">
              <w:t>R5-181771</w:t>
            </w:r>
          </w:p>
          <w:p w14:paraId="1270E386" w14:textId="77777777" w:rsidR="00975C97" w:rsidRPr="007F2609" w:rsidRDefault="00975C97" w:rsidP="00346178">
            <w:pPr>
              <w:pStyle w:val="TAL"/>
            </w:pPr>
            <w:r w:rsidRPr="007F2609">
              <w:t>R5-181833</w:t>
            </w:r>
          </w:p>
          <w:p w14:paraId="0FD54467" w14:textId="77777777" w:rsidR="00975C97" w:rsidRPr="007F2609" w:rsidRDefault="00975C97" w:rsidP="00346178">
            <w:pPr>
              <w:pStyle w:val="TAL"/>
            </w:pPr>
            <w:r w:rsidRPr="007F2609">
              <w:t>R5-181842</w:t>
            </w:r>
          </w:p>
          <w:p w14:paraId="03ADEA27" w14:textId="77777777" w:rsidR="00975C97" w:rsidRPr="007F2609" w:rsidRDefault="00975C97" w:rsidP="00346178">
            <w:pPr>
              <w:pStyle w:val="TAL"/>
            </w:pPr>
            <w:r w:rsidRPr="007F2609">
              <w:t>R5-182000</w:t>
            </w:r>
          </w:p>
          <w:p w14:paraId="41FC9FA0" w14:textId="77777777" w:rsidR="00975C97" w:rsidRPr="007F2609" w:rsidRDefault="00975C97" w:rsidP="00346178">
            <w:pPr>
              <w:pStyle w:val="TAL"/>
            </w:pPr>
            <w:r w:rsidRPr="007F2609">
              <w:t>R5-182002</w:t>
            </w:r>
          </w:p>
          <w:p w14:paraId="1384A594" w14:textId="77777777" w:rsidR="00975C97" w:rsidRPr="007F2609" w:rsidRDefault="00975C97" w:rsidP="00346178">
            <w:pPr>
              <w:pStyle w:val="TAL"/>
            </w:pPr>
            <w:r w:rsidRPr="007F2609">
              <w:t>R5-182003</w:t>
            </w:r>
          </w:p>
          <w:p w14:paraId="62D0DA2F" w14:textId="77777777" w:rsidR="00975C97" w:rsidRPr="007F2609" w:rsidRDefault="00975C97" w:rsidP="00346178">
            <w:pPr>
              <w:pStyle w:val="TAL"/>
            </w:pPr>
            <w:r w:rsidRPr="007F2609">
              <w:t>R5-182004</w:t>
            </w:r>
          </w:p>
          <w:p w14:paraId="014F187E" w14:textId="77777777" w:rsidR="00975C97" w:rsidRPr="007F2609" w:rsidRDefault="00975C97" w:rsidP="00346178">
            <w:pPr>
              <w:pStyle w:val="TAL"/>
            </w:pPr>
            <w:r w:rsidRPr="007F2609">
              <w:t>R5-182005</w:t>
            </w:r>
          </w:p>
          <w:p w14:paraId="526B3DF7" w14:textId="77777777" w:rsidR="00975C97" w:rsidRPr="007F2609" w:rsidRDefault="00975C97" w:rsidP="00346178">
            <w:pPr>
              <w:pStyle w:val="TAL"/>
            </w:pPr>
            <w:r w:rsidRPr="007F2609">
              <w:t>R5-182020</w:t>
            </w:r>
          </w:p>
          <w:p w14:paraId="7734FC4D" w14:textId="77777777" w:rsidR="00975C97" w:rsidRPr="007F2609" w:rsidRDefault="00975C97" w:rsidP="00346178">
            <w:pPr>
              <w:pStyle w:val="TAL"/>
            </w:pPr>
            <w:r w:rsidRPr="007F2609">
              <w:t>R5-182021</w:t>
            </w:r>
          </w:p>
          <w:p w14:paraId="46C01DE4" w14:textId="77777777" w:rsidR="00975C97" w:rsidRPr="007F2609" w:rsidRDefault="00975C97" w:rsidP="00346178">
            <w:pPr>
              <w:pStyle w:val="TAL"/>
            </w:pPr>
            <w:r w:rsidRPr="007F2609">
              <w:t>R5-182026</w:t>
            </w:r>
          </w:p>
        </w:tc>
        <w:tc>
          <w:tcPr>
            <w:tcW w:w="709" w:type="dxa"/>
            <w:shd w:val="solid" w:color="FFFFFF" w:fill="auto"/>
          </w:tcPr>
          <w:p w14:paraId="5347A0D9" w14:textId="77777777" w:rsidR="00975C97" w:rsidRPr="007F2609" w:rsidRDefault="00975C97" w:rsidP="00346178">
            <w:pPr>
              <w:pStyle w:val="TAL"/>
            </w:pPr>
            <w:r w:rsidRPr="007F2609">
              <w:t>-</w:t>
            </w:r>
          </w:p>
        </w:tc>
        <w:tc>
          <w:tcPr>
            <w:tcW w:w="284" w:type="dxa"/>
            <w:shd w:val="solid" w:color="FFFFFF" w:fill="auto"/>
          </w:tcPr>
          <w:p w14:paraId="7DF289AF" w14:textId="77777777" w:rsidR="00975C97" w:rsidRPr="007F2609" w:rsidRDefault="00975C97" w:rsidP="00346178">
            <w:pPr>
              <w:pStyle w:val="TAL"/>
            </w:pPr>
            <w:r w:rsidRPr="007F2609">
              <w:t>-</w:t>
            </w:r>
          </w:p>
        </w:tc>
        <w:tc>
          <w:tcPr>
            <w:tcW w:w="283" w:type="dxa"/>
            <w:shd w:val="solid" w:color="FFFFFF" w:fill="auto"/>
          </w:tcPr>
          <w:p w14:paraId="5C98EB25" w14:textId="77777777" w:rsidR="00975C97" w:rsidRPr="007F2609" w:rsidRDefault="00975C97" w:rsidP="00346178">
            <w:pPr>
              <w:pStyle w:val="TAL"/>
            </w:pPr>
            <w:r w:rsidRPr="007F2609">
              <w:t>-</w:t>
            </w:r>
          </w:p>
        </w:tc>
        <w:tc>
          <w:tcPr>
            <w:tcW w:w="4868" w:type="dxa"/>
            <w:shd w:val="solid" w:color="FFFFFF" w:fill="auto"/>
          </w:tcPr>
          <w:p w14:paraId="7181CBEC" w14:textId="77777777" w:rsidR="00975C97" w:rsidRPr="007F2609" w:rsidRDefault="00975C97" w:rsidP="00346178">
            <w:pPr>
              <w:pStyle w:val="TAL"/>
            </w:pPr>
            <w:r w:rsidRPr="007F2609">
              <w:t>Implementation of pCRs to TS 38.521-1 V0.4.0</w:t>
            </w:r>
          </w:p>
          <w:p w14:paraId="1B7902A4" w14:textId="77777777" w:rsidR="00975C97" w:rsidRPr="007F2609" w:rsidRDefault="00975C97" w:rsidP="00346178">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346178">
            <w:pPr>
              <w:pStyle w:val="TAL"/>
            </w:pPr>
            <w:r w:rsidRPr="007F2609">
              <w:t>0.4.0</w:t>
            </w:r>
          </w:p>
        </w:tc>
      </w:tr>
      <w:tr w:rsidR="00975C97" w:rsidRPr="007F2609" w14:paraId="7259316D" w14:textId="77777777" w:rsidTr="00AA0E59">
        <w:tc>
          <w:tcPr>
            <w:tcW w:w="800" w:type="dxa"/>
            <w:shd w:val="solid" w:color="FFFFFF" w:fill="auto"/>
          </w:tcPr>
          <w:p w14:paraId="1254551F" w14:textId="77777777" w:rsidR="00975C97" w:rsidRPr="007F2609" w:rsidRDefault="00975C97" w:rsidP="00346178">
            <w:pPr>
              <w:pStyle w:val="TAL"/>
            </w:pPr>
            <w:r w:rsidRPr="007F2609">
              <w:t>2018-07</w:t>
            </w:r>
          </w:p>
        </w:tc>
        <w:tc>
          <w:tcPr>
            <w:tcW w:w="995" w:type="dxa"/>
            <w:shd w:val="solid" w:color="FFFFFF" w:fill="auto"/>
          </w:tcPr>
          <w:p w14:paraId="4852341E" w14:textId="77777777" w:rsidR="00975C97" w:rsidRPr="007F2609" w:rsidRDefault="00975C97" w:rsidP="00346178">
            <w:pPr>
              <w:pStyle w:val="TAL"/>
            </w:pPr>
            <w:r w:rsidRPr="007F2609">
              <w:t>RAN5#79</w:t>
            </w:r>
          </w:p>
        </w:tc>
        <w:tc>
          <w:tcPr>
            <w:tcW w:w="992" w:type="dxa"/>
            <w:shd w:val="solid" w:color="FFFFFF" w:fill="auto"/>
          </w:tcPr>
          <w:p w14:paraId="14A64309" w14:textId="77777777" w:rsidR="00975C97" w:rsidRPr="007F2609" w:rsidRDefault="00975C97" w:rsidP="00346178">
            <w:pPr>
              <w:pStyle w:val="TAL"/>
            </w:pPr>
            <w:r w:rsidRPr="007F2609">
              <w:t>R5-182768</w:t>
            </w:r>
          </w:p>
          <w:p w14:paraId="49666578" w14:textId="77777777" w:rsidR="00975C97" w:rsidRPr="007F2609" w:rsidRDefault="00975C97" w:rsidP="00346178">
            <w:pPr>
              <w:pStyle w:val="TAL"/>
            </w:pPr>
            <w:r w:rsidRPr="007F2609">
              <w:t>R5-182973</w:t>
            </w:r>
          </w:p>
          <w:p w14:paraId="784F8515" w14:textId="77777777" w:rsidR="00975C97" w:rsidRPr="007F2609" w:rsidRDefault="00975C97" w:rsidP="00346178">
            <w:pPr>
              <w:pStyle w:val="TAL"/>
            </w:pPr>
            <w:r w:rsidRPr="007F2609">
              <w:t>R5-183702</w:t>
            </w:r>
          </w:p>
          <w:p w14:paraId="1DB16454" w14:textId="77777777" w:rsidR="00975C97" w:rsidRPr="007F2609" w:rsidRDefault="00975C97" w:rsidP="00346178">
            <w:pPr>
              <w:pStyle w:val="TAL"/>
            </w:pPr>
            <w:r w:rsidRPr="007F2609">
              <w:t>R5-183703</w:t>
            </w:r>
          </w:p>
          <w:p w14:paraId="39629AFF" w14:textId="77777777" w:rsidR="00975C97" w:rsidRPr="007F2609" w:rsidRDefault="00975C97" w:rsidP="00346178">
            <w:pPr>
              <w:pStyle w:val="TAL"/>
            </w:pPr>
            <w:r w:rsidRPr="007F2609">
              <w:t>R5-183704</w:t>
            </w:r>
          </w:p>
          <w:p w14:paraId="16E0F01F" w14:textId="77777777" w:rsidR="00975C97" w:rsidRPr="007F2609" w:rsidRDefault="00975C97" w:rsidP="00346178">
            <w:pPr>
              <w:pStyle w:val="TAL"/>
            </w:pPr>
            <w:r w:rsidRPr="007F2609">
              <w:t>R5-183705</w:t>
            </w:r>
          </w:p>
          <w:p w14:paraId="4E6893AD" w14:textId="77777777" w:rsidR="00975C97" w:rsidRPr="007F2609" w:rsidRDefault="00975C97" w:rsidP="00346178">
            <w:pPr>
              <w:pStyle w:val="TAL"/>
            </w:pPr>
            <w:r w:rsidRPr="007F2609">
              <w:t>R5-183906</w:t>
            </w:r>
          </w:p>
          <w:p w14:paraId="1CF63974" w14:textId="77777777" w:rsidR="00975C97" w:rsidRPr="007F2609" w:rsidRDefault="00975C97" w:rsidP="00346178">
            <w:pPr>
              <w:pStyle w:val="TAL"/>
            </w:pPr>
            <w:r w:rsidRPr="007F2609">
              <w:t>R5-183936</w:t>
            </w:r>
          </w:p>
          <w:p w14:paraId="2D06D64F" w14:textId="77777777" w:rsidR="00975C97" w:rsidRPr="007F2609" w:rsidRDefault="00975C97" w:rsidP="00346178">
            <w:pPr>
              <w:pStyle w:val="TAL"/>
            </w:pPr>
            <w:r w:rsidRPr="007F2609">
              <w:t>R5-183280</w:t>
            </w:r>
          </w:p>
          <w:p w14:paraId="7A584CE4" w14:textId="77777777" w:rsidR="00975C97" w:rsidRPr="007F2609" w:rsidRDefault="00975C97" w:rsidP="00346178">
            <w:pPr>
              <w:pStyle w:val="TAL"/>
            </w:pPr>
            <w:r w:rsidRPr="007F2609">
              <w:t>R5-183923</w:t>
            </w:r>
          </w:p>
          <w:p w14:paraId="288ACFE0" w14:textId="77777777" w:rsidR="00975C97" w:rsidRPr="007F2609" w:rsidRDefault="00975C97" w:rsidP="00346178">
            <w:pPr>
              <w:pStyle w:val="TAL"/>
            </w:pPr>
            <w:r w:rsidRPr="007F2609">
              <w:t>R5-183953</w:t>
            </w:r>
          </w:p>
          <w:p w14:paraId="70558064" w14:textId="77777777" w:rsidR="00975C97" w:rsidRPr="007F2609" w:rsidRDefault="00975C97" w:rsidP="00346178">
            <w:pPr>
              <w:pStyle w:val="TAL"/>
            </w:pPr>
            <w:r w:rsidRPr="007F2609">
              <w:t>R5-183954</w:t>
            </w:r>
          </w:p>
          <w:p w14:paraId="1B2B6920" w14:textId="77777777" w:rsidR="00975C97" w:rsidRPr="007F2609" w:rsidRDefault="00975C97" w:rsidP="00346178">
            <w:pPr>
              <w:pStyle w:val="TAL"/>
            </w:pPr>
            <w:r w:rsidRPr="007F2609">
              <w:t>R5-183955</w:t>
            </w:r>
          </w:p>
          <w:p w14:paraId="6B6CC092" w14:textId="77777777" w:rsidR="00975C97" w:rsidRPr="007F2609" w:rsidRDefault="00975C97" w:rsidP="00346178">
            <w:pPr>
              <w:pStyle w:val="TAL"/>
            </w:pPr>
            <w:r w:rsidRPr="007F2609">
              <w:t>R5-183956</w:t>
            </w:r>
          </w:p>
          <w:p w14:paraId="462499F9" w14:textId="77777777" w:rsidR="00975C97" w:rsidRPr="007F2609" w:rsidRDefault="00975C97" w:rsidP="00346178">
            <w:pPr>
              <w:pStyle w:val="TAL"/>
            </w:pPr>
            <w:r w:rsidRPr="007F2609">
              <w:t>R5-183957</w:t>
            </w:r>
          </w:p>
          <w:p w14:paraId="0533C5E5" w14:textId="77777777" w:rsidR="00975C97" w:rsidRPr="007F2609" w:rsidRDefault="00975C97" w:rsidP="00346178">
            <w:pPr>
              <w:pStyle w:val="TAL"/>
            </w:pPr>
            <w:r w:rsidRPr="007F2609">
              <w:t>R5-183958</w:t>
            </w:r>
          </w:p>
          <w:p w14:paraId="2E3B8CE7" w14:textId="77777777" w:rsidR="00975C97" w:rsidRPr="007F2609" w:rsidRDefault="00975C97" w:rsidP="00346178">
            <w:pPr>
              <w:pStyle w:val="TAL"/>
            </w:pPr>
            <w:r w:rsidRPr="007F2609">
              <w:t>R5-183959</w:t>
            </w:r>
          </w:p>
          <w:p w14:paraId="3D9941ED" w14:textId="77777777" w:rsidR="00975C97" w:rsidRPr="007F2609" w:rsidRDefault="00975C97" w:rsidP="00346178">
            <w:pPr>
              <w:pStyle w:val="TAL"/>
            </w:pPr>
            <w:r w:rsidRPr="007F2609">
              <w:t>R5-183960</w:t>
            </w:r>
          </w:p>
        </w:tc>
        <w:tc>
          <w:tcPr>
            <w:tcW w:w="709" w:type="dxa"/>
            <w:shd w:val="solid" w:color="FFFFFF" w:fill="auto"/>
          </w:tcPr>
          <w:p w14:paraId="3B82E9EE" w14:textId="77777777" w:rsidR="00975C97" w:rsidRPr="007F2609" w:rsidRDefault="00975C97" w:rsidP="00346178">
            <w:pPr>
              <w:pStyle w:val="TAL"/>
            </w:pPr>
            <w:r w:rsidRPr="007F2609">
              <w:t>-</w:t>
            </w:r>
          </w:p>
        </w:tc>
        <w:tc>
          <w:tcPr>
            <w:tcW w:w="284" w:type="dxa"/>
            <w:shd w:val="solid" w:color="FFFFFF" w:fill="auto"/>
          </w:tcPr>
          <w:p w14:paraId="28551838" w14:textId="77777777" w:rsidR="00975C97" w:rsidRPr="007F2609" w:rsidRDefault="00975C97" w:rsidP="00346178">
            <w:pPr>
              <w:pStyle w:val="TAL"/>
            </w:pPr>
            <w:r w:rsidRPr="007F2609">
              <w:t>-</w:t>
            </w:r>
          </w:p>
        </w:tc>
        <w:tc>
          <w:tcPr>
            <w:tcW w:w="283" w:type="dxa"/>
            <w:shd w:val="solid" w:color="FFFFFF" w:fill="auto"/>
          </w:tcPr>
          <w:p w14:paraId="638EDE21" w14:textId="77777777" w:rsidR="00975C97" w:rsidRPr="007F2609" w:rsidRDefault="00975C97" w:rsidP="00346178">
            <w:pPr>
              <w:pStyle w:val="TAL"/>
            </w:pPr>
            <w:r w:rsidRPr="007F2609">
              <w:t>-</w:t>
            </w:r>
          </w:p>
        </w:tc>
        <w:tc>
          <w:tcPr>
            <w:tcW w:w="4868" w:type="dxa"/>
            <w:shd w:val="solid" w:color="FFFFFF" w:fill="auto"/>
          </w:tcPr>
          <w:p w14:paraId="7AEC8442" w14:textId="77777777" w:rsidR="00975C97" w:rsidRPr="007F2609" w:rsidRDefault="00975C97" w:rsidP="00346178">
            <w:pPr>
              <w:pStyle w:val="TAL"/>
            </w:pPr>
            <w:r w:rsidRPr="007F2609">
              <w:t>Implementation of pCRs to TS 38.521-1 V0.5.0</w:t>
            </w:r>
          </w:p>
        </w:tc>
        <w:tc>
          <w:tcPr>
            <w:tcW w:w="708" w:type="dxa"/>
            <w:shd w:val="solid" w:color="FFFFFF" w:fill="auto"/>
          </w:tcPr>
          <w:p w14:paraId="5E9AC3DF" w14:textId="77777777" w:rsidR="00975C97" w:rsidRPr="007F2609" w:rsidRDefault="00975C97" w:rsidP="00346178">
            <w:pPr>
              <w:pStyle w:val="TAL"/>
            </w:pPr>
            <w:r w:rsidRPr="007F2609">
              <w:t>0.5.0</w:t>
            </w:r>
          </w:p>
        </w:tc>
      </w:tr>
      <w:tr w:rsidR="00975C97" w:rsidRPr="007F2609" w14:paraId="3701F73B" w14:textId="77777777" w:rsidTr="00AA0E59">
        <w:tc>
          <w:tcPr>
            <w:tcW w:w="800" w:type="dxa"/>
            <w:shd w:val="solid" w:color="FFFFFF" w:fill="auto"/>
          </w:tcPr>
          <w:p w14:paraId="62CA269F" w14:textId="77777777" w:rsidR="00975C97" w:rsidRPr="007F2609" w:rsidRDefault="00975C97" w:rsidP="00346178">
            <w:pPr>
              <w:pStyle w:val="TAL"/>
            </w:pPr>
            <w:r w:rsidRPr="007F2609">
              <w:lastRenderedPageBreak/>
              <w:t>2018-07</w:t>
            </w:r>
          </w:p>
        </w:tc>
        <w:tc>
          <w:tcPr>
            <w:tcW w:w="995" w:type="dxa"/>
            <w:shd w:val="solid" w:color="FFFFFF" w:fill="auto"/>
          </w:tcPr>
          <w:p w14:paraId="00387DB4" w14:textId="77777777" w:rsidR="00975C97" w:rsidRPr="007F2609" w:rsidRDefault="00975C97" w:rsidP="00346178">
            <w:pPr>
              <w:pStyle w:val="TAL"/>
            </w:pPr>
            <w:r w:rsidRPr="007F2609">
              <w:t>RAN5#79</w:t>
            </w:r>
          </w:p>
        </w:tc>
        <w:tc>
          <w:tcPr>
            <w:tcW w:w="992" w:type="dxa"/>
            <w:shd w:val="solid" w:color="FFFFFF" w:fill="auto"/>
          </w:tcPr>
          <w:p w14:paraId="123B1100" w14:textId="77777777" w:rsidR="00975C97" w:rsidRPr="007F2609" w:rsidRDefault="00975C97" w:rsidP="00346178">
            <w:pPr>
              <w:pStyle w:val="TAL"/>
            </w:pPr>
            <w:r w:rsidRPr="007F2609">
              <w:t>R5-183960</w:t>
            </w:r>
          </w:p>
          <w:p w14:paraId="7F07DFB9" w14:textId="77777777" w:rsidR="00975C97" w:rsidRPr="007F2609" w:rsidRDefault="00975C97" w:rsidP="00346178">
            <w:pPr>
              <w:pStyle w:val="TAL"/>
            </w:pPr>
            <w:r w:rsidRPr="007F2609">
              <w:t>R5-183279</w:t>
            </w:r>
          </w:p>
        </w:tc>
        <w:tc>
          <w:tcPr>
            <w:tcW w:w="709" w:type="dxa"/>
            <w:shd w:val="solid" w:color="FFFFFF" w:fill="auto"/>
          </w:tcPr>
          <w:p w14:paraId="6C1EC9A7" w14:textId="77777777" w:rsidR="00975C97" w:rsidRPr="007F2609" w:rsidRDefault="00975C97" w:rsidP="00346178">
            <w:pPr>
              <w:pStyle w:val="TAL"/>
            </w:pPr>
            <w:r w:rsidRPr="007F2609">
              <w:t>-</w:t>
            </w:r>
          </w:p>
        </w:tc>
        <w:tc>
          <w:tcPr>
            <w:tcW w:w="284" w:type="dxa"/>
            <w:shd w:val="solid" w:color="FFFFFF" w:fill="auto"/>
          </w:tcPr>
          <w:p w14:paraId="742AEB0D" w14:textId="77777777" w:rsidR="00975C97" w:rsidRPr="007F2609" w:rsidRDefault="00975C97" w:rsidP="00346178">
            <w:pPr>
              <w:pStyle w:val="TAL"/>
            </w:pPr>
            <w:r w:rsidRPr="007F2609">
              <w:t>-</w:t>
            </w:r>
          </w:p>
        </w:tc>
        <w:tc>
          <w:tcPr>
            <w:tcW w:w="283" w:type="dxa"/>
            <w:shd w:val="solid" w:color="FFFFFF" w:fill="auto"/>
          </w:tcPr>
          <w:p w14:paraId="2D883468" w14:textId="77777777" w:rsidR="00975C97" w:rsidRPr="007F2609" w:rsidRDefault="00975C97" w:rsidP="00346178">
            <w:pPr>
              <w:pStyle w:val="TAL"/>
            </w:pPr>
            <w:r w:rsidRPr="007F2609">
              <w:t>-</w:t>
            </w:r>
          </w:p>
        </w:tc>
        <w:tc>
          <w:tcPr>
            <w:tcW w:w="4868" w:type="dxa"/>
            <w:shd w:val="solid" w:color="FFFFFF" w:fill="auto"/>
          </w:tcPr>
          <w:p w14:paraId="5D4F35CC" w14:textId="77777777" w:rsidR="00975C97" w:rsidRPr="007F2609" w:rsidRDefault="00975C97" w:rsidP="00346178">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346178">
            <w:pPr>
              <w:pStyle w:val="TAL"/>
            </w:pPr>
            <w:r w:rsidRPr="007F2609">
              <w:t>0.5.1</w:t>
            </w:r>
          </w:p>
        </w:tc>
      </w:tr>
      <w:tr w:rsidR="00975C97" w:rsidRPr="007F2609" w14:paraId="0802DA10" w14:textId="77777777" w:rsidTr="00AA0E59">
        <w:tc>
          <w:tcPr>
            <w:tcW w:w="800" w:type="dxa"/>
            <w:shd w:val="solid" w:color="FFFFFF" w:fill="auto"/>
          </w:tcPr>
          <w:p w14:paraId="61766501" w14:textId="77777777" w:rsidR="00975C97" w:rsidRPr="007F2609" w:rsidRDefault="00975C97" w:rsidP="00346178">
            <w:pPr>
              <w:pStyle w:val="TAL"/>
            </w:pPr>
            <w:r w:rsidRPr="007F2609">
              <w:t>2018-07</w:t>
            </w:r>
          </w:p>
        </w:tc>
        <w:tc>
          <w:tcPr>
            <w:tcW w:w="995" w:type="dxa"/>
            <w:shd w:val="solid" w:color="FFFFFF" w:fill="auto"/>
          </w:tcPr>
          <w:p w14:paraId="160DB7A6" w14:textId="77777777" w:rsidR="00975C97" w:rsidRPr="007F2609" w:rsidRDefault="00975C97" w:rsidP="00346178">
            <w:pPr>
              <w:pStyle w:val="TAL"/>
            </w:pPr>
            <w:r w:rsidRPr="007F2609">
              <w:t>RAN5#79</w:t>
            </w:r>
          </w:p>
        </w:tc>
        <w:tc>
          <w:tcPr>
            <w:tcW w:w="992" w:type="dxa"/>
            <w:shd w:val="solid" w:color="FFFFFF" w:fill="auto"/>
          </w:tcPr>
          <w:p w14:paraId="274B1E71" w14:textId="77777777" w:rsidR="00975C97" w:rsidRPr="007F2609" w:rsidRDefault="00975C97" w:rsidP="00346178">
            <w:pPr>
              <w:pStyle w:val="TAL"/>
            </w:pPr>
            <w:r w:rsidRPr="007F2609">
              <w:t>R5-182363</w:t>
            </w:r>
          </w:p>
        </w:tc>
        <w:tc>
          <w:tcPr>
            <w:tcW w:w="709" w:type="dxa"/>
            <w:shd w:val="solid" w:color="FFFFFF" w:fill="auto"/>
          </w:tcPr>
          <w:p w14:paraId="07DBA54E" w14:textId="77777777" w:rsidR="00975C97" w:rsidRPr="007F2609" w:rsidRDefault="00975C97" w:rsidP="00346178">
            <w:pPr>
              <w:pStyle w:val="TAL"/>
            </w:pPr>
            <w:r w:rsidRPr="007F2609">
              <w:t>-</w:t>
            </w:r>
          </w:p>
        </w:tc>
        <w:tc>
          <w:tcPr>
            <w:tcW w:w="284" w:type="dxa"/>
            <w:shd w:val="solid" w:color="FFFFFF" w:fill="auto"/>
          </w:tcPr>
          <w:p w14:paraId="1061430F" w14:textId="77777777" w:rsidR="00975C97" w:rsidRPr="007F2609" w:rsidRDefault="00975C97" w:rsidP="00346178">
            <w:pPr>
              <w:pStyle w:val="TAL"/>
            </w:pPr>
            <w:r w:rsidRPr="007F2609">
              <w:t>-</w:t>
            </w:r>
          </w:p>
        </w:tc>
        <w:tc>
          <w:tcPr>
            <w:tcW w:w="283" w:type="dxa"/>
            <w:shd w:val="solid" w:color="FFFFFF" w:fill="auto"/>
          </w:tcPr>
          <w:p w14:paraId="7E563FE2" w14:textId="77777777" w:rsidR="00975C97" w:rsidRPr="007F2609" w:rsidRDefault="00975C97" w:rsidP="00346178">
            <w:pPr>
              <w:pStyle w:val="TAL"/>
            </w:pPr>
            <w:r w:rsidRPr="007F2609">
              <w:t>-</w:t>
            </w:r>
          </w:p>
        </w:tc>
        <w:tc>
          <w:tcPr>
            <w:tcW w:w="4868" w:type="dxa"/>
            <w:shd w:val="solid" w:color="FFFFFF" w:fill="auto"/>
          </w:tcPr>
          <w:p w14:paraId="4DDDAC19" w14:textId="77777777" w:rsidR="00975C97" w:rsidRPr="007F2609" w:rsidRDefault="00975C97" w:rsidP="00346178">
            <w:pPr>
              <w:pStyle w:val="TAL"/>
            </w:pPr>
            <w:r w:rsidRPr="007F2609">
              <w:t>withdrawn</w:t>
            </w:r>
          </w:p>
        </w:tc>
        <w:tc>
          <w:tcPr>
            <w:tcW w:w="708" w:type="dxa"/>
            <w:shd w:val="solid" w:color="FFFFFF" w:fill="auto"/>
          </w:tcPr>
          <w:p w14:paraId="4C20239B" w14:textId="77777777" w:rsidR="00975C97" w:rsidRPr="007F2609" w:rsidRDefault="00975C97" w:rsidP="00346178">
            <w:pPr>
              <w:pStyle w:val="TAL"/>
            </w:pPr>
            <w:r w:rsidRPr="007F2609">
              <w:t>1.0.0</w:t>
            </w:r>
          </w:p>
        </w:tc>
      </w:tr>
      <w:tr w:rsidR="00975C97" w:rsidRPr="007F2609" w14:paraId="558E4717" w14:textId="77777777" w:rsidTr="00AA0E59">
        <w:tc>
          <w:tcPr>
            <w:tcW w:w="800" w:type="dxa"/>
            <w:shd w:val="solid" w:color="FFFFFF" w:fill="auto"/>
          </w:tcPr>
          <w:p w14:paraId="707448BD" w14:textId="77777777" w:rsidR="00975C97" w:rsidRPr="007F2609" w:rsidRDefault="00975C97" w:rsidP="00346178">
            <w:pPr>
              <w:pStyle w:val="TAL"/>
            </w:pPr>
            <w:r w:rsidRPr="007F2609">
              <w:t>2018-08</w:t>
            </w:r>
          </w:p>
        </w:tc>
        <w:tc>
          <w:tcPr>
            <w:tcW w:w="995" w:type="dxa"/>
            <w:shd w:val="solid" w:color="FFFFFF" w:fill="auto"/>
          </w:tcPr>
          <w:p w14:paraId="38176BF4" w14:textId="77777777" w:rsidR="00975C97" w:rsidRPr="007F2609" w:rsidRDefault="00975C97" w:rsidP="00346178">
            <w:pPr>
              <w:pStyle w:val="TAL"/>
            </w:pPr>
            <w:r w:rsidRPr="007F2609">
              <w:t>RAN5#80</w:t>
            </w:r>
          </w:p>
        </w:tc>
        <w:tc>
          <w:tcPr>
            <w:tcW w:w="992" w:type="dxa"/>
            <w:shd w:val="solid" w:color="FFFFFF" w:fill="auto"/>
          </w:tcPr>
          <w:p w14:paraId="75953BB1" w14:textId="77777777" w:rsidR="00975C97" w:rsidRPr="007F2609" w:rsidRDefault="00975C97" w:rsidP="00346178">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346178">
            <w:pPr>
              <w:pStyle w:val="TAL"/>
            </w:pPr>
            <w:r w:rsidRPr="007F2609">
              <w:t>R5-184572</w:t>
            </w:r>
            <w:r w:rsidRPr="007F2609">
              <w:cr/>
              <w:t>R5-185390</w:t>
            </w:r>
          </w:p>
          <w:p w14:paraId="5673F1B7" w14:textId="77777777" w:rsidR="00975C97" w:rsidRPr="007F2609" w:rsidRDefault="00975C97" w:rsidP="00346178">
            <w:pPr>
              <w:pStyle w:val="TAL"/>
            </w:pPr>
            <w:r w:rsidRPr="007F2609">
              <w:t>R5-184574</w:t>
            </w:r>
            <w:r w:rsidRPr="007F2609">
              <w:cr/>
              <w:t>R5-185521</w:t>
            </w:r>
          </w:p>
          <w:p w14:paraId="390CDD83" w14:textId="77777777" w:rsidR="00975C97" w:rsidRPr="007F2609" w:rsidRDefault="00975C97" w:rsidP="00346178">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346178">
            <w:pPr>
              <w:pStyle w:val="TAL"/>
            </w:pPr>
            <w:r w:rsidRPr="007F2609">
              <w:t>R5-185326</w:t>
            </w:r>
          </w:p>
          <w:p w14:paraId="72804362" w14:textId="77777777" w:rsidR="00975C97" w:rsidRPr="007F2609" w:rsidRDefault="00975C97" w:rsidP="00346178">
            <w:pPr>
              <w:pStyle w:val="TAL"/>
            </w:pPr>
            <w:r w:rsidRPr="007F2609">
              <w:t>R5-185315</w:t>
            </w:r>
          </w:p>
          <w:p w14:paraId="3DA607C7" w14:textId="77777777" w:rsidR="00975C97" w:rsidRPr="007F2609" w:rsidRDefault="00975C97" w:rsidP="00346178">
            <w:pPr>
              <w:pStyle w:val="TAL"/>
            </w:pPr>
            <w:r w:rsidRPr="007F2609">
              <w:t>R5-185317</w:t>
            </w:r>
          </w:p>
          <w:p w14:paraId="25853CD4" w14:textId="77777777" w:rsidR="00975C97" w:rsidRPr="007F2609" w:rsidRDefault="00975C97" w:rsidP="00346178">
            <w:pPr>
              <w:pStyle w:val="TAL"/>
            </w:pPr>
            <w:r w:rsidRPr="007F2609">
              <w:t>R5-185327</w:t>
            </w:r>
          </w:p>
          <w:p w14:paraId="037B5B33" w14:textId="77777777" w:rsidR="00975C97" w:rsidRPr="007F2609" w:rsidRDefault="00975C97" w:rsidP="00346178">
            <w:pPr>
              <w:pStyle w:val="TAL"/>
            </w:pPr>
            <w:r w:rsidRPr="007F2609">
              <w:t>R5-185320</w:t>
            </w:r>
          </w:p>
        </w:tc>
        <w:tc>
          <w:tcPr>
            <w:tcW w:w="709" w:type="dxa"/>
            <w:shd w:val="solid" w:color="FFFFFF" w:fill="auto"/>
          </w:tcPr>
          <w:p w14:paraId="2E666043" w14:textId="77777777" w:rsidR="00975C97" w:rsidRPr="007F2609" w:rsidRDefault="00975C97" w:rsidP="00346178">
            <w:pPr>
              <w:pStyle w:val="TAL"/>
            </w:pPr>
            <w:r w:rsidRPr="007F2609">
              <w:t>-</w:t>
            </w:r>
          </w:p>
        </w:tc>
        <w:tc>
          <w:tcPr>
            <w:tcW w:w="284" w:type="dxa"/>
            <w:shd w:val="solid" w:color="FFFFFF" w:fill="auto"/>
          </w:tcPr>
          <w:p w14:paraId="2887AEAD" w14:textId="77777777" w:rsidR="00975C97" w:rsidRPr="007F2609" w:rsidRDefault="00975C97" w:rsidP="00346178">
            <w:pPr>
              <w:pStyle w:val="TAL"/>
            </w:pPr>
            <w:r w:rsidRPr="007F2609">
              <w:t>-</w:t>
            </w:r>
          </w:p>
        </w:tc>
        <w:tc>
          <w:tcPr>
            <w:tcW w:w="283" w:type="dxa"/>
            <w:shd w:val="solid" w:color="FFFFFF" w:fill="auto"/>
          </w:tcPr>
          <w:p w14:paraId="7844EF7F" w14:textId="77777777" w:rsidR="00975C97" w:rsidRPr="007F2609" w:rsidRDefault="00975C97" w:rsidP="00346178">
            <w:pPr>
              <w:pStyle w:val="TAL"/>
            </w:pPr>
            <w:r w:rsidRPr="007F2609">
              <w:t>-</w:t>
            </w:r>
          </w:p>
        </w:tc>
        <w:tc>
          <w:tcPr>
            <w:tcW w:w="4868" w:type="dxa"/>
            <w:shd w:val="solid" w:color="FFFFFF" w:fill="auto"/>
          </w:tcPr>
          <w:p w14:paraId="07A4D460" w14:textId="77777777" w:rsidR="00975C97" w:rsidRPr="007F2609" w:rsidRDefault="00975C97" w:rsidP="00346178">
            <w:pPr>
              <w:pStyle w:val="TAL"/>
            </w:pPr>
            <w:r w:rsidRPr="007F2609">
              <w:t>Implementation of pCRs to TS 38.521-1 V1.0.1</w:t>
            </w:r>
          </w:p>
        </w:tc>
        <w:tc>
          <w:tcPr>
            <w:tcW w:w="708" w:type="dxa"/>
            <w:shd w:val="solid" w:color="FFFFFF" w:fill="auto"/>
          </w:tcPr>
          <w:p w14:paraId="59741674" w14:textId="77777777" w:rsidR="00975C97" w:rsidRPr="007F2609" w:rsidRDefault="00975C97" w:rsidP="00346178">
            <w:pPr>
              <w:pStyle w:val="TAL"/>
            </w:pPr>
            <w:r w:rsidRPr="007F2609">
              <w:t>1.0.1</w:t>
            </w:r>
          </w:p>
        </w:tc>
      </w:tr>
      <w:tr w:rsidR="00975C97" w:rsidRPr="007F2609" w14:paraId="57D5725F" w14:textId="77777777" w:rsidTr="00AA0E59">
        <w:tc>
          <w:tcPr>
            <w:tcW w:w="800" w:type="dxa"/>
            <w:shd w:val="solid" w:color="FFFFFF" w:fill="auto"/>
          </w:tcPr>
          <w:p w14:paraId="4E4A2D39" w14:textId="77777777" w:rsidR="00975C97" w:rsidRPr="007F2609" w:rsidRDefault="00975C97" w:rsidP="00346178">
            <w:pPr>
              <w:pStyle w:val="TAL"/>
            </w:pPr>
            <w:r w:rsidRPr="007F2609">
              <w:t>2018-09</w:t>
            </w:r>
          </w:p>
        </w:tc>
        <w:tc>
          <w:tcPr>
            <w:tcW w:w="995" w:type="dxa"/>
            <w:shd w:val="solid" w:color="FFFFFF" w:fill="auto"/>
          </w:tcPr>
          <w:p w14:paraId="0EB5C4D1" w14:textId="77777777" w:rsidR="00975C97" w:rsidRPr="007F2609" w:rsidRDefault="00975C97" w:rsidP="00346178">
            <w:pPr>
              <w:pStyle w:val="TAL"/>
            </w:pPr>
            <w:r w:rsidRPr="007F2609">
              <w:t>RAN#81</w:t>
            </w:r>
          </w:p>
        </w:tc>
        <w:tc>
          <w:tcPr>
            <w:tcW w:w="992" w:type="dxa"/>
            <w:shd w:val="solid" w:color="FFFFFF" w:fill="auto"/>
          </w:tcPr>
          <w:p w14:paraId="6E4C48FC" w14:textId="77777777" w:rsidR="00975C97" w:rsidRPr="007F2609" w:rsidRDefault="00975C97" w:rsidP="00346178">
            <w:pPr>
              <w:pStyle w:val="TAL"/>
            </w:pPr>
            <w:r w:rsidRPr="007F2609">
              <w:t>-</w:t>
            </w:r>
          </w:p>
        </w:tc>
        <w:tc>
          <w:tcPr>
            <w:tcW w:w="709" w:type="dxa"/>
            <w:shd w:val="solid" w:color="FFFFFF" w:fill="auto"/>
          </w:tcPr>
          <w:p w14:paraId="7F98DB30" w14:textId="77777777" w:rsidR="00975C97" w:rsidRPr="007F2609" w:rsidRDefault="00975C97" w:rsidP="00346178">
            <w:pPr>
              <w:pStyle w:val="TAL"/>
            </w:pPr>
            <w:r w:rsidRPr="007F2609">
              <w:t>-</w:t>
            </w:r>
          </w:p>
        </w:tc>
        <w:tc>
          <w:tcPr>
            <w:tcW w:w="284" w:type="dxa"/>
            <w:shd w:val="solid" w:color="FFFFFF" w:fill="auto"/>
          </w:tcPr>
          <w:p w14:paraId="261DB328" w14:textId="77777777" w:rsidR="00975C97" w:rsidRPr="007F2609" w:rsidRDefault="00975C97" w:rsidP="00346178">
            <w:pPr>
              <w:pStyle w:val="TAL"/>
            </w:pPr>
            <w:r w:rsidRPr="007F2609">
              <w:t>-</w:t>
            </w:r>
          </w:p>
        </w:tc>
        <w:tc>
          <w:tcPr>
            <w:tcW w:w="283" w:type="dxa"/>
            <w:shd w:val="solid" w:color="FFFFFF" w:fill="auto"/>
          </w:tcPr>
          <w:p w14:paraId="5C6EBC9A" w14:textId="77777777" w:rsidR="00975C97" w:rsidRPr="007F2609" w:rsidRDefault="00975C97" w:rsidP="00346178">
            <w:pPr>
              <w:pStyle w:val="TAL"/>
            </w:pPr>
            <w:r w:rsidRPr="007F2609">
              <w:t>-</w:t>
            </w:r>
          </w:p>
        </w:tc>
        <w:tc>
          <w:tcPr>
            <w:tcW w:w="4868" w:type="dxa"/>
            <w:shd w:val="solid" w:color="FFFFFF" w:fill="auto"/>
          </w:tcPr>
          <w:p w14:paraId="1F464D31" w14:textId="77777777" w:rsidR="00975C97" w:rsidRPr="007F2609" w:rsidRDefault="00975C97" w:rsidP="00346178">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346178">
            <w:pPr>
              <w:pStyle w:val="TAL"/>
            </w:pPr>
            <w:r w:rsidRPr="007F2609">
              <w:t>15.0.0</w:t>
            </w:r>
          </w:p>
        </w:tc>
      </w:tr>
      <w:tr w:rsidR="007F2609" w:rsidRPr="007F2609" w14:paraId="754CB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346178">
            <w:pPr>
              <w:pStyle w:val="TAL"/>
              <w:rPr>
                <w:lang w:eastAsia="zh-CN"/>
              </w:rPr>
            </w:pPr>
            <w:r w:rsidRPr="007F2609">
              <w:rPr>
                <w:lang w:eastAsia="zh-CN"/>
              </w:rPr>
              <w:t>R5-186604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346178">
            <w:pPr>
              <w:pStyle w:val="TAL"/>
              <w:rPr>
                <w:lang w:eastAsia="zh-CN"/>
              </w:rPr>
            </w:pPr>
            <w:r w:rsidRPr="007F2609">
              <w:rPr>
                <w:lang w:eastAsia="zh-CN"/>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346178">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346178">
            <w:pPr>
              <w:pStyle w:val="TAL"/>
              <w:rPr>
                <w:lang w:eastAsia="zh-CN"/>
              </w:rPr>
            </w:pPr>
            <w:r w:rsidRPr="007F2609">
              <w:rPr>
                <w:lang w:eastAsia="zh-CN"/>
              </w:rPr>
              <w:t>15.1.0</w:t>
            </w:r>
          </w:p>
        </w:tc>
      </w:tr>
      <w:tr w:rsidR="007F2609" w:rsidRPr="007F2609" w14:paraId="4611F6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346178">
            <w:pPr>
              <w:pStyle w:val="TAL"/>
              <w:rPr>
                <w:lang w:eastAsia="zh-CN"/>
              </w:rPr>
            </w:pPr>
            <w:r w:rsidRPr="007F2609">
              <w:rPr>
                <w:lang w:eastAsia="zh-CN"/>
              </w:rPr>
              <w:t>R5-186605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346178">
            <w:pPr>
              <w:pStyle w:val="TAL"/>
              <w:rPr>
                <w:lang w:eastAsia="zh-CN"/>
              </w:rPr>
            </w:pPr>
            <w:r w:rsidRPr="007F2609">
              <w:rPr>
                <w:lang w:eastAsia="zh-CN"/>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346178">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346178">
            <w:pPr>
              <w:pStyle w:val="TAL"/>
              <w:rPr>
                <w:lang w:eastAsia="zh-CN"/>
              </w:rPr>
            </w:pPr>
            <w:r w:rsidRPr="007F2609">
              <w:rPr>
                <w:lang w:eastAsia="zh-CN"/>
              </w:rPr>
              <w:t>15.1.0</w:t>
            </w:r>
          </w:p>
        </w:tc>
      </w:tr>
      <w:tr w:rsidR="007F2609" w:rsidRPr="007F2609" w14:paraId="480B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346178">
            <w:pPr>
              <w:pStyle w:val="TAL"/>
              <w:rPr>
                <w:lang w:eastAsia="zh-CN"/>
              </w:rPr>
            </w:pPr>
            <w:r w:rsidRPr="007F2609">
              <w:rPr>
                <w:lang w:eastAsia="zh-CN"/>
              </w:rPr>
              <w:t>R5-186606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346178">
            <w:pPr>
              <w:pStyle w:val="TAL"/>
              <w:rPr>
                <w:lang w:eastAsia="zh-CN"/>
              </w:rPr>
            </w:pPr>
            <w:r w:rsidRPr="007F2609">
              <w:rPr>
                <w:lang w:eastAsia="zh-CN"/>
              </w:rPr>
              <w:t>0074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346178">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346178">
            <w:pPr>
              <w:pStyle w:val="TAL"/>
              <w:rPr>
                <w:lang w:eastAsia="zh-CN"/>
              </w:rPr>
            </w:pPr>
            <w:r w:rsidRPr="007F2609">
              <w:rPr>
                <w:lang w:eastAsia="zh-CN"/>
              </w:rPr>
              <w:t>15.1.0</w:t>
            </w:r>
          </w:p>
        </w:tc>
      </w:tr>
      <w:tr w:rsidR="007F2609" w:rsidRPr="007F2609" w14:paraId="3E5785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346178">
            <w:pPr>
              <w:pStyle w:val="TAL"/>
              <w:rPr>
                <w:lang w:eastAsia="zh-CN"/>
              </w:rPr>
            </w:pPr>
            <w:r w:rsidRPr="007F2609">
              <w:rPr>
                <w:lang w:eastAsia="zh-CN"/>
              </w:rPr>
              <w:t>R5-186670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346178">
            <w:pPr>
              <w:pStyle w:val="TAL"/>
              <w:rPr>
                <w:lang w:eastAsia="zh-CN"/>
              </w:rPr>
            </w:pPr>
            <w:r w:rsidRPr="007F2609">
              <w:rPr>
                <w:lang w:eastAsia="zh-CN"/>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346178">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346178">
            <w:pPr>
              <w:pStyle w:val="TAL"/>
              <w:rPr>
                <w:lang w:eastAsia="zh-CN"/>
              </w:rPr>
            </w:pPr>
            <w:r w:rsidRPr="007F2609">
              <w:rPr>
                <w:lang w:eastAsia="zh-CN"/>
              </w:rPr>
              <w:t>15.1.0</w:t>
            </w:r>
          </w:p>
        </w:tc>
      </w:tr>
      <w:tr w:rsidR="007F2609" w:rsidRPr="007F2609" w14:paraId="64AB1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346178">
            <w:pPr>
              <w:pStyle w:val="TAL"/>
              <w:rPr>
                <w:lang w:eastAsia="zh-CN"/>
              </w:rPr>
            </w:pPr>
            <w:r w:rsidRPr="007F2609">
              <w:rPr>
                <w:lang w:eastAsia="zh-CN"/>
              </w:rPr>
              <w:t>R5-186671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346178">
            <w:pPr>
              <w:pStyle w:val="TAL"/>
              <w:rPr>
                <w:lang w:eastAsia="zh-CN"/>
              </w:rPr>
            </w:pPr>
            <w:r w:rsidRPr="007F2609">
              <w:rPr>
                <w:lang w:eastAsia="zh-CN"/>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346178">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346178">
            <w:pPr>
              <w:pStyle w:val="TAL"/>
              <w:rPr>
                <w:lang w:eastAsia="zh-CN"/>
              </w:rPr>
            </w:pPr>
            <w:r w:rsidRPr="007F2609">
              <w:rPr>
                <w:lang w:eastAsia="zh-CN"/>
              </w:rPr>
              <w:t>15.1.0</w:t>
            </w:r>
          </w:p>
        </w:tc>
      </w:tr>
      <w:tr w:rsidR="007F2609" w:rsidRPr="007F2609" w14:paraId="581DDE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346178">
            <w:pPr>
              <w:pStyle w:val="TAL"/>
              <w:rPr>
                <w:lang w:eastAsia="zh-CN"/>
              </w:rPr>
            </w:pPr>
            <w:r w:rsidRPr="007F2609">
              <w:rPr>
                <w:lang w:eastAsia="zh-CN"/>
              </w:rPr>
              <w:t>R5-186680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346178">
            <w:pPr>
              <w:pStyle w:val="TAL"/>
              <w:rPr>
                <w:lang w:eastAsia="zh-CN"/>
              </w:rPr>
            </w:pPr>
            <w:r w:rsidRPr="007F2609">
              <w:rPr>
                <w:lang w:eastAsia="zh-CN"/>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346178">
            <w:pPr>
              <w:pStyle w:val="TAL"/>
              <w:rPr>
                <w:lang w:eastAsia="zh-CN"/>
              </w:rPr>
            </w:pPr>
            <w:r w:rsidRPr="007F2609">
              <w:rPr>
                <w:lang w:eastAsia="zh-CN"/>
              </w:rPr>
              <w:t>15.1.0</w:t>
            </w:r>
          </w:p>
        </w:tc>
      </w:tr>
      <w:tr w:rsidR="007F2609" w:rsidRPr="007F2609" w14:paraId="4A5F7A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346178">
            <w:pPr>
              <w:pStyle w:val="TAL"/>
              <w:rPr>
                <w:lang w:eastAsia="zh-CN"/>
              </w:rPr>
            </w:pPr>
            <w:r w:rsidRPr="007F2609">
              <w:rPr>
                <w:lang w:eastAsia="zh-CN"/>
              </w:rPr>
              <w:t>R5-186736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346178">
            <w:pPr>
              <w:pStyle w:val="TAL"/>
              <w:rPr>
                <w:lang w:eastAsia="zh-CN"/>
              </w:rPr>
            </w:pPr>
            <w:r w:rsidRPr="007F2609">
              <w:rPr>
                <w:lang w:eastAsia="zh-CN"/>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346178">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346178">
            <w:pPr>
              <w:pStyle w:val="TAL"/>
              <w:rPr>
                <w:lang w:eastAsia="zh-CN"/>
              </w:rPr>
            </w:pPr>
            <w:r w:rsidRPr="007F2609">
              <w:rPr>
                <w:lang w:eastAsia="zh-CN"/>
              </w:rPr>
              <w:t>15.1.0</w:t>
            </w:r>
          </w:p>
        </w:tc>
      </w:tr>
      <w:tr w:rsidR="007F2609" w:rsidRPr="007F2609" w14:paraId="08349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346178">
            <w:pPr>
              <w:pStyle w:val="TAL"/>
              <w:rPr>
                <w:lang w:eastAsia="zh-CN"/>
              </w:rPr>
            </w:pPr>
            <w:r w:rsidRPr="007F2609">
              <w:rPr>
                <w:lang w:eastAsia="zh-CN"/>
              </w:rPr>
              <w:t>R5-186774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346178">
            <w:pPr>
              <w:pStyle w:val="TAL"/>
              <w:rPr>
                <w:lang w:eastAsia="zh-CN"/>
              </w:rPr>
            </w:pPr>
            <w:r w:rsidRPr="007F2609">
              <w:rPr>
                <w:lang w:eastAsia="zh-CN"/>
              </w:rPr>
              <w:t>0088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346178">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346178">
            <w:pPr>
              <w:pStyle w:val="TAL"/>
              <w:rPr>
                <w:lang w:eastAsia="zh-CN"/>
              </w:rPr>
            </w:pPr>
            <w:r w:rsidRPr="007F2609">
              <w:rPr>
                <w:lang w:eastAsia="zh-CN"/>
              </w:rPr>
              <w:t>15.1.0</w:t>
            </w:r>
          </w:p>
        </w:tc>
      </w:tr>
      <w:tr w:rsidR="007F2609" w:rsidRPr="007F2609" w14:paraId="47FE0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346178">
            <w:pPr>
              <w:pStyle w:val="TAL"/>
              <w:rPr>
                <w:lang w:eastAsia="zh-CN"/>
              </w:rPr>
            </w:pPr>
            <w:r w:rsidRPr="007F2609">
              <w:rPr>
                <w:lang w:eastAsia="zh-CN"/>
              </w:rPr>
              <w:t>R5-186776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346178">
            <w:pPr>
              <w:pStyle w:val="TAL"/>
              <w:rPr>
                <w:lang w:eastAsia="zh-CN"/>
              </w:rPr>
            </w:pPr>
            <w:r w:rsidRPr="007F2609">
              <w:rPr>
                <w:lang w:eastAsia="zh-CN"/>
              </w:rPr>
              <w:t>0089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346178">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346178">
            <w:pPr>
              <w:pStyle w:val="TAL"/>
              <w:rPr>
                <w:lang w:eastAsia="zh-CN"/>
              </w:rPr>
            </w:pPr>
            <w:r w:rsidRPr="007F2609">
              <w:rPr>
                <w:lang w:eastAsia="zh-CN"/>
              </w:rPr>
              <w:t>15.1.0</w:t>
            </w:r>
          </w:p>
        </w:tc>
      </w:tr>
      <w:tr w:rsidR="007F2609" w:rsidRPr="007F2609" w14:paraId="6FF57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346178">
            <w:pPr>
              <w:pStyle w:val="TAL"/>
              <w:rPr>
                <w:lang w:eastAsia="zh-CN"/>
              </w:rPr>
            </w:pPr>
            <w:r w:rsidRPr="007F2609">
              <w:rPr>
                <w:lang w:eastAsia="zh-CN"/>
              </w:rPr>
              <w:t>R5-186781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346178">
            <w:pPr>
              <w:pStyle w:val="TAL"/>
              <w:rPr>
                <w:lang w:eastAsia="zh-CN"/>
              </w:rPr>
            </w:pPr>
            <w:r w:rsidRPr="007F2609">
              <w:rPr>
                <w:lang w:eastAsia="zh-CN"/>
              </w:rPr>
              <w:t>0090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346178">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346178">
            <w:pPr>
              <w:pStyle w:val="TAL"/>
              <w:rPr>
                <w:lang w:eastAsia="zh-CN"/>
              </w:rPr>
            </w:pPr>
            <w:r w:rsidRPr="007F2609">
              <w:rPr>
                <w:lang w:eastAsia="zh-CN"/>
              </w:rPr>
              <w:t>15.1.0</w:t>
            </w:r>
          </w:p>
        </w:tc>
      </w:tr>
      <w:tr w:rsidR="007F2609" w:rsidRPr="007F2609" w14:paraId="345CD0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346178">
            <w:pPr>
              <w:pStyle w:val="TAL"/>
              <w:rPr>
                <w:lang w:eastAsia="zh-CN"/>
              </w:rPr>
            </w:pPr>
            <w:r w:rsidRPr="007F2609">
              <w:rPr>
                <w:lang w:eastAsia="zh-CN"/>
              </w:rPr>
              <w:t>R5-186901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346178">
            <w:pPr>
              <w:pStyle w:val="TAL"/>
              <w:rPr>
                <w:lang w:eastAsia="zh-CN"/>
              </w:rPr>
            </w:pPr>
            <w:r w:rsidRPr="007F2609">
              <w:rPr>
                <w:lang w:eastAsia="zh-CN"/>
              </w:rPr>
              <w:t>0091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346178">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346178">
            <w:pPr>
              <w:pStyle w:val="TAL"/>
              <w:rPr>
                <w:lang w:eastAsia="zh-CN"/>
              </w:rPr>
            </w:pPr>
            <w:r w:rsidRPr="007F2609">
              <w:rPr>
                <w:lang w:eastAsia="zh-CN"/>
              </w:rPr>
              <w:t>15.1.0</w:t>
            </w:r>
          </w:p>
        </w:tc>
      </w:tr>
      <w:tr w:rsidR="007F2609" w:rsidRPr="007F2609" w14:paraId="6FBE6F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346178">
            <w:pPr>
              <w:pStyle w:val="TAL"/>
              <w:rPr>
                <w:lang w:eastAsia="zh-CN"/>
              </w:rPr>
            </w:pPr>
            <w:r w:rsidRPr="007F2609">
              <w:rPr>
                <w:lang w:eastAsia="zh-CN"/>
              </w:rPr>
              <w:t>R5-186902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346178">
            <w:pPr>
              <w:pStyle w:val="TAL"/>
              <w:rPr>
                <w:lang w:eastAsia="zh-CN"/>
              </w:rPr>
            </w:pPr>
            <w:r w:rsidRPr="007F2609">
              <w:rPr>
                <w:lang w:eastAsia="zh-CN"/>
              </w:rPr>
              <w:t>0092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346178">
            <w:pPr>
              <w:pStyle w:val="TAL"/>
              <w:rPr>
                <w:lang w:eastAsia="zh-CN"/>
              </w:rPr>
            </w:pPr>
            <w:r w:rsidRPr="007F2609">
              <w:rPr>
                <w:lang w:eastAsia="zh-CN"/>
              </w:rPr>
              <w:t>Update ACS and inband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346178">
            <w:pPr>
              <w:pStyle w:val="TAL"/>
              <w:rPr>
                <w:lang w:eastAsia="zh-CN"/>
              </w:rPr>
            </w:pPr>
            <w:r w:rsidRPr="007F2609">
              <w:rPr>
                <w:lang w:eastAsia="zh-CN"/>
              </w:rPr>
              <w:t>15.1.0</w:t>
            </w:r>
          </w:p>
        </w:tc>
      </w:tr>
      <w:tr w:rsidR="007F2609" w:rsidRPr="007F2609" w14:paraId="3A4D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346178">
            <w:pPr>
              <w:pStyle w:val="TAL"/>
              <w:rPr>
                <w:lang w:eastAsia="zh-CN"/>
              </w:rPr>
            </w:pPr>
            <w:r w:rsidRPr="007F2609">
              <w:rPr>
                <w:lang w:eastAsia="zh-CN"/>
              </w:rPr>
              <w:t>R5-187034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346178">
            <w:pPr>
              <w:pStyle w:val="TAL"/>
              <w:rPr>
                <w:lang w:eastAsia="zh-CN"/>
              </w:rPr>
            </w:pPr>
            <w:r w:rsidRPr="007F2609">
              <w:rPr>
                <w:lang w:eastAsia="zh-CN"/>
              </w:rPr>
              <w:t>0107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346178">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346178">
            <w:pPr>
              <w:pStyle w:val="TAL"/>
              <w:rPr>
                <w:lang w:eastAsia="zh-CN"/>
              </w:rPr>
            </w:pPr>
            <w:r w:rsidRPr="007F2609">
              <w:rPr>
                <w:lang w:eastAsia="zh-CN"/>
              </w:rPr>
              <w:t>15.1.0</w:t>
            </w:r>
          </w:p>
        </w:tc>
      </w:tr>
      <w:tr w:rsidR="007F2609" w:rsidRPr="007F2609" w14:paraId="29CF7C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346178">
            <w:pPr>
              <w:pStyle w:val="TAL"/>
              <w:rPr>
                <w:lang w:eastAsia="zh-CN"/>
              </w:rPr>
            </w:pPr>
            <w:r w:rsidRPr="007F2609">
              <w:rPr>
                <w:lang w:eastAsia="zh-CN"/>
              </w:rPr>
              <w:t>R5-187038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346178">
            <w:pPr>
              <w:pStyle w:val="TAL"/>
              <w:rPr>
                <w:lang w:eastAsia="zh-CN"/>
              </w:rPr>
            </w:pPr>
            <w:r w:rsidRPr="007F2609">
              <w:rPr>
                <w:lang w:eastAsia="zh-CN"/>
              </w:rPr>
              <w:t>0109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346178">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346178">
            <w:pPr>
              <w:pStyle w:val="TAL"/>
              <w:rPr>
                <w:lang w:eastAsia="zh-CN"/>
              </w:rPr>
            </w:pPr>
            <w:r w:rsidRPr="007F2609">
              <w:rPr>
                <w:lang w:eastAsia="zh-CN"/>
              </w:rPr>
              <w:t>15.1.0</w:t>
            </w:r>
          </w:p>
        </w:tc>
      </w:tr>
      <w:tr w:rsidR="007F2609" w:rsidRPr="007F2609" w14:paraId="728928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346178">
            <w:pPr>
              <w:pStyle w:val="TAL"/>
              <w:rPr>
                <w:lang w:eastAsia="zh-CN"/>
              </w:rPr>
            </w:pPr>
            <w:r w:rsidRPr="007F2609">
              <w:rPr>
                <w:lang w:eastAsia="zh-CN"/>
              </w:rPr>
              <w:t>R5-187149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346178">
            <w:pPr>
              <w:pStyle w:val="TAL"/>
              <w:rPr>
                <w:lang w:eastAsia="zh-CN"/>
              </w:rPr>
            </w:pPr>
            <w:r w:rsidRPr="007F2609">
              <w:rPr>
                <w:lang w:eastAsia="zh-CN"/>
              </w:rPr>
              <w:t>0111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346178">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346178">
            <w:pPr>
              <w:pStyle w:val="TAL"/>
              <w:rPr>
                <w:lang w:eastAsia="zh-CN"/>
              </w:rPr>
            </w:pPr>
            <w:r w:rsidRPr="007F2609">
              <w:rPr>
                <w:lang w:eastAsia="zh-CN"/>
              </w:rPr>
              <w:t>15.1.0</w:t>
            </w:r>
          </w:p>
        </w:tc>
      </w:tr>
      <w:tr w:rsidR="007F2609" w:rsidRPr="007F2609" w14:paraId="6F4A8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346178">
            <w:pPr>
              <w:pStyle w:val="TAL"/>
              <w:rPr>
                <w:lang w:eastAsia="zh-CN"/>
              </w:rPr>
            </w:pPr>
            <w:r w:rsidRPr="007F2609">
              <w:rPr>
                <w:lang w:eastAsia="zh-CN"/>
              </w:rPr>
              <w:t>R5-187150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346178">
            <w:pPr>
              <w:pStyle w:val="TAL"/>
              <w:rPr>
                <w:lang w:eastAsia="zh-CN"/>
              </w:rPr>
            </w:pPr>
            <w:r w:rsidRPr="007F2609">
              <w:rPr>
                <w:lang w:eastAsia="zh-CN"/>
              </w:rPr>
              <w:t>0112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346178">
            <w:pPr>
              <w:pStyle w:val="TAL"/>
              <w:rPr>
                <w:lang w:eastAsia="zh-CN"/>
              </w:rPr>
            </w:pPr>
            <w:r w:rsidRPr="007F2609">
              <w:rPr>
                <w:lang w:eastAsia="zh-CN"/>
              </w:rPr>
              <w:t>15.1.0</w:t>
            </w:r>
          </w:p>
        </w:tc>
      </w:tr>
      <w:tr w:rsidR="007F2609" w:rsidRPr="007F2609" w14:paraId="608E0D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346178">
            <w:pPr>
              <w:pStyle w:val="TAL"/>
              <w:rPr>
                <w:lang w:eastAsia="zh-CN"/>
              </w:rPr>
            </w:pPr>
            <w:r w:rsidRPr="007F2609">
              <w:rPr>
                <w:lang w:eastAsia="zh-CN"/>
              </w:rPr>
              <w:t>R5-187376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346178">
            <w:pPr>
              <w:pStyle w:val="TAL"/>
              <w:rPr>
                <w:lang w:eastAsia="zh-CN"/>
              </w:rPr>
            </w:pPr>
            <w:r w:rsidRPr="007F2609">
              <w:rPr>
                <w:lang w:eastAsia="zh-CN"/>
              </w:rPr>
              <w:t>0120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346178">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346178">
            <w:pPr>
              <w:pStyle w:val="TAL"/>
              <w:rPr>
                <w:lang w:eastAsia="zh-CN"/>
              </w:rPr>
            </w:pPr>
            <w:r w:rsidRPr="007F2609">
              <w:rPr>
                <w:lang w:eastAsia="zh-CN"/>
              </w:rPr>
              <w:t>15.1.0</w:t>
            </w:r>
          </w:p>
        </w:tc>
      </w:tr>
      <w:tr w:rsidR="007F2609" w:rsidRPr="007F2609" w14:paraId="255370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346178">
            <w:pPr>
              <w:pStyle w:val="TAL"/>
              <w:rPr>
                <w:lang w:eastAsia="zh-CN"/>
              </w:rPr>
            </w:pPr>
            <w:r w:rsidRPr="007F2609">
              <w:rPr>
                <w:lang w:eastAsia="zh-CN"/>
              </w:rPr>
              <w:t>R5-187378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346178">
            <w:pPr>
              <w:pStyle w:val="TAL"/>
              <w:rPr>
                <w:lang w:eastAsia="zh-CN"/>
              </w:rPr>
            </w:pPr>
            <w:r w:rsidRPr="007F2609">
              <w:rPr>
                <w:lang w:eastAsia="zh-CN"/>
              </w:rPr>
              <w:t>0122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346178">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346178">
            <w:pPr>
              <w:pStyle w:val="TAL"/>
              <w:rPr>
                <w:lang w:eastAsia="zh-CN"/>
              </w:rPr>
            </w:pPr>
            <w:r w:rsidRPr="007F2609">
              <w:rPr>
                <w:lang w:eastAsia="zh-CN"/>
              </w:rPr>
              <w:t>15.1.0</w:t>
            </w:r>
          </w:p>
        </w:tc>
      </w:tr>
      <w:tr w:rsidR="007F2609" w:rsidRPr="007F2609" w14:paraId="72035C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346178">
            <w:pPr>
              <w:pStyle w:val="TAL"/>
              <w:rPr>
                <w:lang w:eastAsia="zh-CN"/>
              </w:rPr>
            </w:pPr>
            <w:r w:rsidRPr="007F2609">
              <w:rPr>
                <w:lang w:eastAsia="zh-CN"/>
              </w:rPr>
              <w:t>R5-187379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346178">
            <w:pPr>
              <w:pStyle w:val="TAL"/>
              <w:rPr>
                <w:lang w:eastAsia="zh-CN"/>
              </w:rPr>
            </w:pPr>
            <w:r w:rsidRPr="007F2609">
              <w:rPr>
                <w:lang w:eastAsia="zh-CN"/>
              </w:rPr>
              <w:t>0123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346178">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346178">
            <w:pPr>
              <w:pStyle w:val="TAL"/>
              <w:rPr>
                <w:lang w:eastAsia="zh-CN"/>
              </w:rPr>
            </w:pPr>
            <w:r w:rsidRPr="007F2609">
              <w:rPr>
                <w:lang w:eastAsia="zh-CN"/>
              </w:rPr>
              <w:t>15.1.0</w:t>
            </w:r>
          </w:p>
        </w:tc>
      </w:tr>
      <w:tr w:rsidR="007F2609" w:rsidRPr="007F2609" w14:paraId="35DCE6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346178">
            <w:pPr>
              <w:pStyle w:val="TAL"/>
              <w:rPr>
                <w:lang w:eastAsia="zh-CN"/>
              </w:rPr>
            </w:pPr>
            <w:r w:rsidRPr="007F2609">
              <w:rPr>
                <w:lang w:eastAsia="zh-CN"/>
              </w:rPr>
              <w:t>R5-187380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346178">
            <w:pPr>
              <w:pStyle w:val="TAL"/>
              <w:rPr>
                <w:lang w:eastAsia="zh-CN"/>
              </w:rPr>
            </w:pPr>
            <w:r w:rsidRPr="007F2609">
              <w:rPr>
                <w:lang w:eastAsia="zh-CN"/>
              </w:rPr>
              <w:t>0124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346178">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346178">
            <w:pPr>
              <w:pStyle w:val="TAL"/>
              <w:rPr>
                <w:lang w:eastAsia="zh-CN"/>
              </w:rPr>
            </w:pPr>
            <w:r w:rsidRPr="007F2609">
              <w:rPr>
                <w:lang w:eastAsia="zh-CN"/>
              </w:rPr>
              <w:t>15.1.0</w:t>
            </w:r>
          </w:p>
        </w:tc>
      </w:tr>
      <w:tr w:rsidR="007F2609" w:rsidRPr="007F2609" w14:paraId="61D3F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346178">
            <w:pPr>
              <w:pStyle w:val="TAL"/>
              <w:rPr>
                <w:lang w:eastAsia="zh-CN"/>
              </w:rPr>
            </w:pPr>
            <w:r w:rsidRPr="007F2609">
              <w:rPr>
                <w:lang w:eastAsia="zh-CN"/>
              </w:rPr>
              <w:t>R5-187381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346178">
            <w:pPr>
              <w:pStyle w:val="TAL"/>
              <w:rPr>
                <w:lang w:eastAsia="zh-CN"/>
              </w:rPr>
            </w:pPr>
            <w:r w:rsidRPr="007F2609">
              <w:rPr>
                <w:lang w:eastAsia="zh-CN"/>
              </w:rPr>
              <w:t>0125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346178">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346178">
            <w:pPr>
              <w:pStyle w:val="TAL"/>
              <w:rPr>
                <w:lang w:eastAsia="zh-CN"/>
              </w:rPr>
            </w:pPr>
            <w:r w:rsidRPr="007F2609">
              <w:rPr>
                <w:lang w:eastAsia="zh-CN"/>
              </w:rPr>
              <w:t>15.1.0</w:t>
            </w:r>
          </w:p>
        </w:tc>
      </w:tr>
      <w:tr w:rsidR="007F2609" w:rsidRPr="007F2609" w14:paraId="18932C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346178">
            <w:pPr>
              <w:pStyle w:val="TAL"/>
              <w:rPr>
                <w:lang w:eastAsia="zh-CN"/>
              </w:rPr>
            </w:pPr>
            <w:r w:rsidRPr="007F2609">
              <w:rPr>
                <w:lang w:eastAsia="zh-CN"/>
              </w:rPr>
              <w:t>R5-187382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346178">
            <w:pPr>
              <w:pStyle w:val="TAL"/>
              <w:rPr>
                <w:lang w:eastAsia="zh-CN"/>
              </w:rPr>
            </w:pPr>
            <w:r w:rsidRPr="007F2609">
              <w:rPr>
                <w:lang w:eastAsia="zh-CN"/>
              </w:rPr>
              <w:t>0126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346178">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346178">
            <w:pPr>
              <w:pStyle w:val="TAL"/>
              <w:rPr>
                <w:lang w:eastAsia="zh-CN"/>
              </w:rPr>
            </w:pPr>
            <w:r w:rsidRPr="007F2609">
              <w:rPr>
                <w:lang w:eastAsia="zh-CN"/>
              </w:rPr>
              <w:t>15.1.0</w:t>
            </w:r>
          </w:p>
        </w:tc>
      </w:tr>
      <w:tr w:rsidR="007F2609" w:rsidRPr="007F2609" w14:paraId="626CD3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346178">
            <w:pPr>
              <w:pStyle w:val="TAL"/>
              <w:rPr>
                <w:lang w:eastAsia="zh-CN"/>
              </w:rPr>
            </w:pPr>
            <w:r w:rsidRPr="007F2609">
              <w:rPr>
                <w:lang w:eastAsia="zh-CN"/>
              </w:rPr>
              <w:t>R5-187383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346178">
            <w:pPr>
              <w:pStyle w:val="TAL"/>
              <w:rPr>
                <w:lang w:eastAsia="zh-CN"/>
              </w:rPr>
            </w:pPr>
            <w:r w:rsidRPr="007F2609">
              <w:rPr>
                <w:lang w:eastAsia="zh-CN"/>
              </w:rPr>
              <w:t>0127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346178">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346178">
            <w:pPr>
              <w:pStyle w:val="TAL"/>
              <w:rPr>
                <w:lang w:eastAsia="zh-CN"/>
              </w:rPr>
            </w:pPr>
            <w:r w:rsidRPr="007F2609">
              <w:rPr>
                <w:lang w:eastAsia="zh-CN"/>
              </w:rPr>
              <w:t>15.1.0</w:t>
            </w:r>
          </w:p>
        </w:tc>
      </w:tr>
      <w:tr w:rsidR="007F2609" w:rsidRPr="007F2609" w14:paraId="21BC7C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346178">
            <w:pPr>
              <w:pStyle w:val="TAL"/>
              <w:rPr>
                <w:lang w:eastAsia="zh-CN"/>
              </w:rPr>
            </w:pPr>
            <w:r w:rsidRPr="007F2609">
              <w:rPr>
                <w:lang w:eastAsia="zh-CN"/>
              </w:rPr>
              <w:t>R5-187384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346178">
            <w:pPr>
              <w:pStyle w:val="TAL"/>
              <w:rPr>
                <w:lang w:eastAsia="zh-CN"/>
              </w:rPr>
            </w:pPr>
            <w:r w:rsidRPr="007F2609">
              <w:rPr>
                <w:lang w:eastAsia="zh-CN"/>
              </w:rPr>
              <w:t>0128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346178">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346178">
            <w:pPr>
              <w:pStyle w:val="TAL"/>
              <w:rPr>
                <w:lang w:eastAsia="zh-CN"/>
              </w:rPr>
            </w:pPr>
            <w:r w:rsidRPr="007F2609">
              <w:rPr>
                <w:lang w:eastAsia="zh-CN"/>
              </w:rPr>
              <w:t>15.1.0</w:t>
            </w:r>
          </w:p>
        </w:tc>
      </w:tr>
      <w:tr w:rsidR="007F2609" w:rsidRPr="007F2609" w14:paraId="61C59C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346178">
            <w:pPr>
              <w:pStyle w:val="TAL"/>
              <w:rPr>
                <w:lang w:eastAsia="zh-CN"/>
              </w:rPr>
            </w:pPr>
            <w:r w:rsidRPr="007F2609">
              <w:rPr>
                <w:lang w:eastAsia="zh-CN"/>
              </w:rPr>
              <w:t>R5-187385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346178">
            <w:pPr>
              <w:pStyle w:val="TAL"/>
              <w:rPr>
                <w:lang w:eastAsia="zh-CN"/>
              </w:rPr>
            </w:pPr>
            <w:r w:rsidRPr="007F2609">
              <w:rPr>
                <w:lang w:eastAsia="zh-CN"/>
              </w:rPr>
              <w:t>0129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346178">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346178">
            <w:pPr>
              <w:pStyle w:val="TAL"/>
              <w:rPr>
                <w:lang w:eastAsia="zh-CN"/>
              </w:rPr>
            </w:pPr>
            <w:r w:rsidRPr="007F2609">
              <w:rPr>
                <w:lang w:eastAsia="zh-CN"/>
              </w:rPr>
              <w:t>15.1.0</w:t>
            </w:r>
          </w:p>
        </w:tc>
      </w:tr>
      <w:tr w:rsidR="007F2609" w:rsidRPr="007F2609" w14:paraId="28354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346178">
            <w:pPr>
              <w:pStyle w:val="TAL"/>
              <w:rPr>
                <w:lang w:eastAsia="zh-CN"/>
              </w:rPr>
            </w:pPr>
            <w:r w:rsidRPr="007F2609">
              <w:rPr>
                <w:lang w:eastAsia="zh-CN"/>
              </w:rPr>
              <w:t>R5-187386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346178">
            <w:pPr>
              <w:pStyle w:val="TAL"/>
              <w:rPr>
                <w:lang w:eastAsia="zh-CN"/>
              </w:rPr>
            </w:pPr>
            <w:r w:rsidRPr="007F2609">
              <w:rPr>
                <w:lang w:eastAsia="zh-CN"/>
              </w:rPr>
              <w:t>0130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346178">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346178">
            <w:pPr>
              <w:pStyle w:val="TAL"/>
              <w:rPr>
                <w:lang w:eastAsia="zh-CN"/>
              </w:rPr>
            </w:pPr>
            <w:r w:rsidRPr="007F2609">
              <w:rPr>
                <w:lang w:eastAsia="zh-CN"/>
              </w:rPr>
              <w:t>15.1.0</w:t>
            </w:r>
          </w:p>
        </w:tc>
      </w:tr>
      <w:tr w:rsidR="007F2609" w:rsidRPr="007F2609" w14:paraId="48FF33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346178">
            <w:pPr>
              <w:pStyle w:val="TAL"/>
              <w:rPr>
                <w:lang w:eastAsia="zh-CN"/>
              </w:rPr>
            </w:pPr>
            <w:r w:rsidRPr="007F2609">
              <w:rPr>
                <w:lang w:eastAsia="zh-CN"/>
              </w:rPr>
              <w:t>R5-187387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346178">
            <w:pPr>
              <w:pStyle w:val="TAL"/>
              <w:rPr>
                <w:lang w:eastAsia="zh-CN"/>
              </w:rPr>
            </w:pPr>
            <w:r w:rsidRPr="007F2609">
              <w:rPr>
                <w:lang w:eastAsia="zh-CN"/>
              </w:rPr>
              <w:t>0131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346178">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346178">
            <w:pPr>
              <w:pStyle w:val="TAL"/>
              <w:rPr>
                <w:lang w:eastAsia="zh-CN"/>
              </w:rPr>
            </w:pPr>
            <w:r w:rsidRPr="007F2609">
              <w:rPr>
                <w:lang w:eastAsia="zh-CN"/>
              </w:rPr>
              <w:t>15.1.0</w:t>
            </w:r>
          </w:p>
        </w:tc>
      </w:tr>
      <w:tr w:rsidR="007F2609" w:rsidRPr="007F2609" w14:paraId="4C113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346178">
            <w:pPr>
              <w:pStyle w:val="TAL"/>
              <w:rPr>
                <w:lang w:eastAsia="zh-CN"/>
              </w:rPr>
            </w:pPr>
            <w:r w:rsidRPr="007F2609">
              <w:rPr>
                <w:lang w:eastAsia="zh-CN"/>
              </w:rPr>
              <w:t>R5-187395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346178">
            <w:pPr>
              <w:pStyle w:val="TAL"/>
              <w:rPr>
                <w:lang w:eastAsia="zh-CN"/>
              </w:rPr>
            </w:pPr>
            <w:r w:rsidRPr="007F2609">
              <w:rPr>
                <w:lang w:eastAsia="zh-CN"/>
              </w:rPr>
              <w:t>0132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346178">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346178">
            <w:pPr>
              <w:pStyle w:val="TAL"/>
              <w:rPr>
                <w:lang w:eastAsia="zh-CN"/>
              </w:rPr>
            </w:pPr>
            <w:r w:rsidRPr="007F2609">
              <w:rPr>
                <w:lang w:eastAsia="zh-CN"/>
              </w:rPr>
              <w:t>15.1.0</w:t>
            </w:r>
          </w:p>
        </w:tc>
      </w:tr>
      <w:tr w:rsidR="007F2609" w:rsidRPr="007F2609" w14:paraId="093BB5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346178">
            <w:pPr>
              <w:pStyle w:val="TAL"/>
              <w:rPr>
                <w:lang w:eastAsia="zh-CN"/>
              </w:rPr>
            </w:pPr>
            <w:r w:rsidRPr="007F2609">
              <w:rPr>
                <w:lang w:eastAsia="zh-CN"/>
              </w:rPr>
              <w:t>R5-187397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346178">
            <w:pPr>
              <w:pStyle w:val="TAL"/>
              <w:rPr>
                <w:lang w:eastAsia="zh-CN"/>
              </w:rPr>
            </w:pPr>
            <w:r w:rsidRPr="007F2609">
              <w:rPr>
                <w:lang w:eastAsia="zh-CN"/>
              </w:rPr>
              <w:t>0133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346178">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346178">
            <w:pPr>
              <w:pStyle w:val="TAL"/>
              <w:rPr>
                <w:lang w:eastAsia="zh-CN"/>
              </w:rPr>
            </w:pPr>
            <w:r w:rsidRPr="007F2609">
              <w:rPr>
                <w:lang w:eastAsia="zh-CN"/>
              </w:rPr>
              <w:t>15.1.0</w:t>
            </w:r>
          </w:p>
        </w:tc>
      </w:tr>
      <w:tr w:rsidR="007F2609" w:rsidRPr="007F2609" w14:paraId="2A553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346178">
            <w:pPr>
              <w:pStyle w:val="TAL"/>
              <w:rPr>
                <w:lang w:eastAsia="zh-CN"/>
              </w:rPr>
            </w:pPr>
            <w:r w:rsidRPr="007F2609">
              <w:rPr>
                <w:lang w:eastAsia="zh-CN"/>
              </w:rPr>
              <w:t>R5-187399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346178">
            <w:pPr>
              <w:pStyle w:val="TAL"/>
              <w:rPr>
                <w:lang w:eastAsia="zh-CN"/>
              </w:rPr>
            </w:pPr>
            <w:r w:rsidRPr="007F2609">
              <w:rPr>
                <w:lang w:eastAsia="zh-CN"/>
              </w:rPr>
              <w:t>0134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346178">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346178">
            <w:pPr>
              <w:pStyle w:val="TAL"/>
              <w:rPr>
                <w:lang w:eastAsia="zh-CN"/>
              </w:rPr>
            </w:pPr>
            <w:r w:rsidRPr="007F2609">
              <w:rPr>
                <w:lang w:eastAsia="zh-CN"/>
              </w:rPr>
              <w:t>15.1.0</w:t>
            </w:r>
          </w:p>
        </w:tc>
      </w:tr>
      <w:tr w:rsidR="007F2609" w:rsidRPr="007F2609" w14:paraId="096CF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346178">
            <w:pPr>
              <w:pStyle w:val="TAL"/>
              <w:rPr>
                <w:lang w:eastAsia="zh-CN"/>
              </w:rPr>
            </w:pPr>
            <w:r w:rsidRPr="007F2609">
              <w:rPr>
                <w:lang w:eastAsia="zh-CN"/>
              </w:rPr>
              <w:t>R5-187421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346178">
            <w:pPr>
              <w:pStyle w:val="TAL"/>
              <w:rPr>
                <w:lang w:eastAsia="zh-CN"/>
              </w:rPr>
            </w:pPr>
            <w:r w:rsidRPr="007F2609">
              <w:rPr>
                <w:lang w:eastAsia="zh-CN"/>
              </w:rPr>
              <w:t>0136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346178">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346178">
            <w:pPr>
              <w:pStyle w:val="TAL"/>
              <w:rPr>
                <w:lang w:eastAsia="zh-CN"/>
              </w:rPr>
            </w:pPr>
            <w:r w:rsidRPr="007F2609">
              <w:rPr>
                <w:lang w:eastAsia="zh-CN"/>
              </w:rPr>
              <w:t>15.1.0</w:t>
            </w:r>
          </w:p>
        </w:tc>
      </w:tr>
      <w:tr w:rsidR="007F2609" w:rsidRPr="007F2609" w14:paraId="29A9A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346178">
            <w:pPr>
              <w:pStyle w:val="TAL"/>
              <w:rPr>
                <w:lang w:eastAsia="zh-CN"/>
              </w:rPr>
            </w:pPr>
            <w:r w:rsidRPr="007F2609">
              <w:rPr>
                <w:lang w:eastAsia="zh-CN"/>
              </w:rPr>
              <w:t>R5-187422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346178">
            <w:pPr>
              <w:pStyle w:val="TAL"/>
              <w:rPr>
                <w:lang w:eastAsia="zh-CN"/>
              </w:rPr>
            </w:pPr>
            <w:r w:rsidRPr="007F2609">
              <w:rPr>
                <w:lang w:eastAsia="zh-CN"/>
              </w:rPr>
              <w:t>0137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346178">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346178">
            <w:pPr>
              <w:pStyle w:val="TAL"/>
              <w:rPr>
                <w:lang w:eastAsia="zh-CN"/>
              </w:rPr>
            </w:pPr>
            <w:r w:rsidRPr="007F2609">
              <w:rPr>
                <w:lang w:eastAsia="zh-CN"/>
              </w:rPr>
              <w:t>15.1.0</w:t>
            </w:r>
          </w:p>
        </w:tc>
      </w:tr>
      <w:tr w:rsidR="007F2609" w:rsidRPr="007F2609" w14:paraId="6655B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346178">
            <w:pPr>
              <w:pStyle w:val="TAL"/>
              <w:rPr>
                <w:lang w:eastAsia="zh-CN"/>
              </w:rPr>
            </w:pPr>
            <w:r w:rsidRPr="007F2609">
              <w:rPr>
                <w:lang w:eastAsia="zh-CN"/>
              </w:rPr>
              <w:t>R5-187423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346178">
            <w:pPr>
              <w:pStyle w:val="TAL"/>
              <w:rPr>
                <w:lang w:eastAsia="zh-CN"/>
              </w:rPr>
            </w:pPr>
            <w:r w:rsidRPr="007F2609">
              <w:rPr>
                <w:lang w:eastAsia="zh-CN"/>
              </w:rPr>
              <w:t>0138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346178">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346178">
            <w:pPr>
              <w:pStyle w:val="TAL"/>
              <w:rPr>
                <w:lang w:eastAsia="zh-CN"/>
              </w:rPr>
            </w:pPr>
            <w:r w:rsidRPr="007F2609">
              <w:rPr>
                <w:lang w:eastAsia="zh-CN"/>
              </w:rPr>
              <w:t>15.1.0</w:t>
            </w:r>
          </w:p>
        </w:tc>
      </w:tr>
      <w:tr w:rsidR="007F2609" w:rsidRPr="007F2609" w14:paraId="24E840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346178">
            <w:pPr>
              <w:pStyle w:val="TAL"/>
              <w:rPr>
                <w:lang w:eastAsia="zh-CN"/>
              </w:rPr>
            </w:pPr>
            <w:r w:rsidRPr="007F2609">
              <w:rPr>
                <w:lang w:eastAsia="zh-CN"/>
              </w:rPr>
              <w:t>R5-187424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346178">
            <w:pPr>
              <w:pStyle w:val="TAL"/>
              <w:rPr>
                <w:lang w:eastAsia="zh-CN"/>
              </w:rPr>
            </w:pPr>
            <w:r w:rsidRPr="007F2609">
              <w:rPr>
                <w:lang w:eastAsia="zh-CN"/>
              </w:rPr>
              <w:t>0139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346178">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346178">
            <w:pPr>
              <w:pStyle w:val="TAL"/>
              <w:rPr>
                <w:lang w:eastAsia="zh-CN"/>
              </w:rPr>
            </w:pPr>
            <w:r w:rsidRPr="007F2609">
              <w:rPr>
                <w:lang w:eastAsia="zh-CN"/>
              </w:rPr>
              <w:t>15.1.0</w:t>
            </w:r>
          </w:p>
        </w:tc>
      </w:tr>
      <w:tr w:rsidR="007F2609" w:rsidRPr="007F2609" w14:paraId="5CDFA5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346178">
            <w:pPr>
              <w:pStyle w:val="TAL"/>
              <w:rPr>
                <w:lang w:eastAsia="zh-CN"/>
              </w:rPr>
            </w:pPr>
            <w:r w:rsidRPr="007F2609">
              <w:rPr>
                <w:lang w:eastAsia="zh-CN"/>
              </w:rPr>
              <w:t>R5-187425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346178">
            <w:pPr>
              <w:pStyle w:val="TAL"/>
              <w:rPr>
                <w:lang w:eastAsia="zh-CN"/>
              </w:rPr>
            </w:pPr>
            <w:r w:rsidRPr="007F2609">
              <w:rPr>
                <w:lang w:eastAsia="zh-CN"/>
              </w:rPr>
              <w:t>0140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346178">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346178">
            <w:pPr>
              <w:pStyle w:val="TAL"/>
              <w:rPr>
                <w:lang w:eastAsia="zh-CN"/>
              </w:rPr>
            </w:pPr>
            <w:r w:rsidRPr="007F2609">
              <w:rPr>
                <w:lang w:eastAsia="zh-CN"/>
              </w:rPr>
              <w:t>15.1.0</w:t>
            </w:r>
          </w:p>
        </w:tc>
      </w:tr>
      <w:tr w:rsidR="007F2609" w:rsidRPr="007F2609" w14:paraId="159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346178">
            <w:pPr>
              <w:pStyle w:val="TAL"/>
              <w:rPr>
                <w:lang w:eastAsia="zh-CN"/>
              </w:rPr>
            </w:pPr>
            <w:r w:rsidRPr="007F2609">
              <w:rPr>
                <w:lang w:eastAsia="zh-CN"/>
              </w:rPr>
              <w:t>R5-187429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346178">
            <w:pPr>
              <w:pStyle w:val="TAL"/>
              <w:rPr>
                <w:lang w:eastAsia="zh-CN"/>
              </w:rPr>
            </w:pPr>
            <w:r w:rsidRPr="007F2609">
              <w:rPr>
                <w:lang w:eastAsia="zh-CN"/>
              </w:rPr>
              <w:t>0144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346178">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346178">
            <w:pPr>
              <w:pStyle w:val="TAL"/>
              <w:rPr>
                <w:lang w:eastAsia="zh-CN"/>
              </w:rPr>
            </w:pPr>
            <w:r w:rsidRPr="007F2609">
              <w:rPr>
                <w:lang w:eastAsia="zh-CN"/>
              </w:rPr>
              <w:t>15.1.0</w:t>
            </w:r>
          </w:p>
        </w:tc>
      </w:tr>
      <w:tr w:rsidR="007F2609" w:rsidRPr="007F2609" w14:paraId="397AB2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346178">
            <w:pPr>
              <w:pStyle w:val="TAL"/>
              <w:rPr>
                <w:lang w:eastAsia="zh-CN"/>
              </w:rPr>
            </w:pPr>
            <w:r w:rsidRPr="007F2609">
              <w:rPr>
                <w:lang w:eastAsia="zh-CN"/>
              </w:rPr>
              <w:t>R5-187431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346178">
            <w:pPr>
              <w:pStyle w:val="TAL"/>
              <w:rPr>
                <w:lang w:eastAsia="zh-CN"/>
              </w:rPr>
            </w:pPr>
            <w:r w:rsidRPr="007F2609">
              <w:rPr>
                <w:lang w:eastAsia="zh-CN"/>
              </w:rPr>
              <w:t>0146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346178">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346178">
            <w:pPr>
              <w:pStyle w:val="TAL"/>
              <w:rPr>
                <w:lang w:eastAsia="zh-CN"/>
              </w:rPr>
            </w:pPr>
            <w:r w:rsidRPr="007F2609">
              <w:rPr>
                <w:lang w:eastAsia="zh-CN"/>
              </w:rPr>
              <w:t>15.1.0</w:t>
            </w:r>
          </w:p>
        </w:tc>
      </w:tr>
      <w:tr w:rsidR="007F2609" w:rsidRPr="007F2609" w14:paraId="2E5F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346178">
            <w:pPr>
              <w:pStyle w:val="TAL"/>
              <w:rPr>
                <w:lang w:eastAsia="zh-CN"/>
              </w:rPr>
            </w:pPr>
            <w:r w:rsidRPr="007F2609">
              <w:rPr>
                <w:lang w:eastAsia="zh-CN"/>
              </w:rPr>
              <w:t>R5-187432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346178">
            <w:pPr>
              <w:pStyle w:val="TAL"/>
              <w:rPr>
                <w:lang w:eastAsia="zh-CN"/>
              </w:rPr>
            </w:pPr>
            <w:r w:rsidRPr="007F2609">
              <w:rPr>
                <w:lang w:eastAsia="zh-CN"/>
              </w:rPr>
              <w:t>0147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346178">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346178">
            <w:pPr>
              <w:pStyle w:val="TAL"/>
              <w:rPr>
                <w:lang w:eastAsia="zh-CN"/>
              </w:rPr>
            </w:pPr>
            <w:r w:rsidRPr="007F2609">
              <w:rPr>
                <w:lang w:eastAsia="zh-CN"/>
              </w:rPr>
              <w:t>15.1.0</w:t>
            </w:r>
          </w:p>
        </w:tc>
      </w:tr>
      <w:tr w:rsidR="007F2609" w:rsidRPr="007F2609" w14:paraId="62CC91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346178">
            <w:pPr>
              <w:pStyle w:val="TAL"/>
              <w:rPr>
                <w:lang w:eastAsia="zh-CN"/>
              </w:rPr>
            </w:pPr>
            <w:r w:rsidRPr="007F2609">
              <w:rPr>
                <w:lang w:eastAsia="zh-CN"/>
              </w:rPr>
              <w:t>R5-187433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346178">
            <w:pPr>
              <w:pStyle w:val="TAL"/>
              <w:rPr>
                <w:lang w:eastAsia="zh-CN"/>
              </w:rPr>
            </w:pPr>
            <w:r w:rsidRPr="007F2609">
              <w:rPr>
                <w:lang w:eastAsia="zh-CN"/>
              </w:rPr>
              <w:t>0148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346178">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346178">
            <w:pPr>
              <w:pStyle w:val="TAL"/>
              <w:rPr>
                <w:lang w:eastAsia="zh-CN"/>
              </w:rPr>
            </w:pPr>
            <w:r w:rsidRPr="007F2609">
              <w:rPr>
                <w:lang w:eastAsia="zh-CN"/>
              </w:rPr>
              <w:t>15.1.0</w:t>
            </w:r>
          </w:p>
        </w:tc>
      </w:tr>
      <w:tr w:rsidR="007F2609" w:rsidRPr="007F2609" w14:paraId="52E97B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346178">
            <w:pPr>
              <w:pStyle w:val="TAL"/>
              <w:rPr>
                <w:lang w:eastAsia="zh-CN"/>
              </w:rPr>
            </w:pPr>
            <w:r w:rsidRPr="007F2609">
              <w:rPr>
                <w:lang w:eastAsia="zh-CN"/>
              </w:rPr>
              <w:t>R5-187434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346178">
            <w:pPr>
              <w:pStyle w:val="TAL"/>
              <w:rPr>
                <w:lang w:eastAsia="zh-CN"/>
              </w:rPr>
            </w:pPr>
            <w:r w:rsidRPr="007F2609">
              <w:rPr>
                <w:lang w:eastAsia="zh-CN"/>
              </w:rPr>
              <w:t>0149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346178">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346178">
            <w:pPr>
              <w:pStyle w:val="TAL"/>
              <w:rPr>
                <w:lang w:eastAsia="zh-CN"/>
              </w:rPr>
            </w:pPr>
            <w:r w:rsidRPr="007F2609">
              <w:rPr>
                <w:lang w:eastAsia="zh-CN"/>
              </w:rPr>
              <w:t>15.1.0</w:t>
            </w:r>
          </w:p>
        </w:tc>
      </w:tr>
      <w:tr w:rsidR="007F2609" w:rsidRPr="007F2609" w14:paraId="46FAA4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346178">
            <w:pPr>
              <w:pStyle w:val="TAL"/>
              <w:rPr>
                <w:lang w:eastAsia="zh-CN"/>
              </w:rPr>
            </w:pPr>
            <w:r w:rsidRPr="007F2609">
              <w:rPr>
                <w:lang w:eastAsia="zh-CN"/>
              </w:rPr>
              <w:t>R5-187435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346178">
            <w:pPr>
              <w:pStyle w:val="TAL"/>
              <w:rPr>
                <w:lang w:eastAsia="zh-CN"/>
              </w:rPr>
            </w:pPr>
            <w:r w:rsidRPr="007F2609">
              <w:rPr>
                <w:lang w:eastAsia="zh-CN"/>
              </w:rPr>
              <w:t>0150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346178">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346178">
            <w:pPr>
              <w:pStyle w:val="TAL"/>
              <w:rPr>
                <w:lang w:eastAsia="zh-CN"/>
              </w:rPr>
            </w:pPr>
            <w:r w:rsidRPr="007F2609">
              <w:rPr>
                <w:lang w:eastAsia="zh-CN"/>
              </w:rPr>
              <w:t>15.1.0</w:t>
            </w:r>
          </w:p>
        </w:tc>
      </w:tr>
      <w:tr w:rsidR="007F2609" w:rsidRPr="007F2609" w14:paraId="4C36F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346178">
            <w:pPr>
              <w:pStyle w:val="TAL"/>
              <w:rPr>
                <w:lang w:eastAsia="zh-CN"/>
              </w:rPr>
            </w:pPr>
            <w:r w:rsidRPr="007F2609">
              <w:rPr>
                <w:lang w:eastAsia="zh-CN"/>
              </w:rPr>
              <w:t>R5-187436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346178">
            <w:pPr>
              <w:pStyle w:val="TAL"/>
              <w:rPr>
                <w:lang w:eastAsia="zh-CN"/>
              </w:rPr>
            </w:pPr>
            <w:r w:rsidRPr="007F2609">
              <w:rPr>
                <w:lang w:eastAsia="zh-CN"/>
              </w:rPr>
              <w:t>0151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346178">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346178">
            <w:pPr>
              <w:pStyle w:val="TAL"/>
              <w:rPr>
                <w:lang w:eastAsia="zh-CN"/>
              </w:rPr>
            </w:pPr>
            <w:r w:rsidRPr="007F2609">
              <w:rPr>
                <w:lang w:eastAsia="zh-CN"/>
              </w:rPr>
              <w:t>15.1.0</w:t>
            </w:r>
          </w:p>
        </w:tc>
      </w:tr>
      <w:tr w:rsidR="007F2609" w:rsidRPr="007F2609" w14:paraId="2EE8C7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346178">
            <w:pPr>
              <w:pStyle w:val="TAL"/>
              <w:rPr>
                <w:lang w:eastAsia="zh-CN"/>
              </w:rPr>
            </w:pPr>
            <w:r w:rsidRPr="007F2609">
              <w:rPr>
                <w:lang w:eastAsia="zh-CN"/>
              </w:rPr>
              <w:t>R5-187437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346178">
            <w:pPr>
              <w:pStyle w:val="TAL"/>
              <w:rPr>
                <w:lang w:eastAsia="zh-CN"/>
              </w:rPr>
            </w:pPr>
            <w:r w:rsidRPr="007F2609">
              <w:rPr>
                <w:lang w:eastAsia="zh-CN"/>
              </w:rPr>
              <w:t>0152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346178">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346178">
            <w:pPr>
              <w:pStyle w:val="TAL"/>
              <w:rPr>
                <w:lang w:eastAsia="zh-CN"/>
              </w:rPr>
            </w:pPr>
            <w:r w:rsidRPr="007F2609">
              <w:rPr>
                <w:lang w:eastAsia="zh-CN"/>
              </w:rPr>
              <w:t>15.1.0</w:t>
            </w:r>
          </w:p>
        </w:tc>
      </w:tr>
      <w:tr w:rsidR="007F2609" w:rsidRPr="007F2609" w14:paraId="6E49D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346178">
            <w:pPr>
              <w:pStyle w:val="TAL"/>
              <w:rPr>
                <w:lang w:eastAsia="zh-CN"/>
              </w:rPr>
            </w:pPr>
            <w:r w:rsidRPr="007F2609">
              <w:rPr>
                <w:lang w:eastAsia="zh-CN"/>
              </w:rPr>
              <w:t>R5-187438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346178">
            <w:pPr>
              <w:pStyle w:val="TAL"/>
              <w:rPr>
                <w:lang w:eastAsia="zh-CN"/>
              </w:rPr>
            </w:pPr>
            <w:r w:rsidRPr="007F2609">
              <w:rPr>
                <w:lang w:eastAsia="zh-CN"/>
              </w:rPr>
              <w:t>0153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346178">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346178">
            <w:pPr>
              <w:pStyle w:val="TAL"/>
              <w:rPr>
                <w:lang w:eastAsia="zh-CN"/>
              </w:rPr>
            </w:pPr>
            <w:r w:rsidRPr="007F2609">
              <w:rPr>
                <w:lang w:eastAsia="zh-CN"/>
              </w:rPr>
              <w:t>15.1.0</w:t>
            </w:r>
          </w:p>
        </w:tc>
      </w:tr>
      <w:tr w:rsidR="007F2609" w:rsidRPr="007F2609" w14:paraId="3E8FC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346178">
            <w:pPr>
              <w:pStyle w:val="TAL"/>
              <w:rPr>
                <w:lang w:eastAsia="zh-CN"/>
              </w:rPr>
            </w:pPr>
            <w:r w:rsidRPr="007F2609">
              <w:rPr>
                <w:lang w:eastAsia="zh-CN"/>
              </w:rPr>
              <w:t>R5-187439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346178">
            <w:pPr>
              <w:pStyle w:val="TAL"/>
              <w:rPr>
                <w:lang w:eastAsia="zh-CN"/>
              </w:rPr>
            </w:pPr>
            <w:r w:rsidRPr="007F2609">
              <w:rPr>
                <w:lang w:eastAsia="zh-CN"/>
              </w:rPr>
              <w:t>0154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346178">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346178">
            <w:pPr>
              <w:pStyle w:val="TAL"/>
              <w:rPr>
                <w:lang w:eastAsia="zh-CN"/>
              </w:rPr>
            </w:pPr>
            <w:r w:rsidRPr="007F2609">
              <w:rPr>
                <w:lang w:eastAsia="zh-CN"/>
              </w:rPr>
              <w:t>15.1.0</w:t>
            </w:r>
          </w:p>
        </w:tc>
      </w:tr>
      <w:tr w:rsidR="007F2609" w:rsidRPr="007F2609" w14:paraId="36BEC0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346178">
            <w:pPr>
              <w:pStyle w:val="TAL"/>
              <w:rPr>
                <w:lang w:eastAsia="zh-CN"/>
              </w:rPr>
            </w:pPr>
            <w:r w:rsidRPr="007F2609">
              <w:rPr>
                <w:lang w:eastAsia="zh-CN"/>
              </w:rPr>
              <w:t>R5-187440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346178">
            <w:pPr>
              <w:pStyle w:val="TAL"/>
              <w:rPr>
                <w:lang w:eastAsia="zh-CN"/>
              </w:rPr>
            </w:pPr>
            <w:r w:rsidRPr="007F2609">
              <w:rPr>
                <w:lang w:eastAsia="zh-CN"/>
              </w:rPr>
              <w:t>0155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346178">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346178">
            <w:pPr>
              <w:pStyle w:val="TAL"/>
              <w:rPr>
                <w:lang w:eastAsia="zh-CN"/>
              </w:rPr>
            </w:pPr>
            <w:r w:rsidRPr="007F2609">
              <w:rPr>
                <w:lang w:eastAsia="zh-CN"/>
              </w:rPr>
              <w:t>15.1.0</w:t>
            </w:r>
          </w:p>
        </w:tc>
      </w:tr>
      <w:tr w:rsidR="007F2609" w:rsidRPr="007F2609" w14:paraId="25F32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346178">
            <w:pPr>
              <w:pStyle w:val="TAL"/>
              <w:rPr>
                <w:lang w:eastAsia="zh-CN"/>
              </w:rPr>
            </w:pPr>
            <w:r w:rsidRPr="007F2609">
              <w:rPr>
                <w:lang w:eastAsia="zh-CN"/>
              </w:rPr>
              <w:t>R5-187455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346178">
            <w:pPr>
              <w:pStyle w:val="TAL"/>
              <w:rPr>
                <w:lang w:eastAsia="zh-CN"/>
              </w:rPr>
            </w:pPr>
            <w:r w:rsidRPr="007F2609">
              <w:rPr>
                <w:lang w:eastAsia="zh-CN"/>
              </w:rPr>
              <w:t>0158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346178">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346178">
            <w:pPr>
              <w:pStyle w:val="TAL"/>
              <w:rPr>
                <w:lang w:eastAsia="zh-CN"/>
              </w:rPr>
            </w:pPr>
            <w:r w:rsidRPr="007F2609">
              <w:rPr>
                <w:lang w:eastAsia="zh-CN"/>
              </w:rPr>
              <w:t>15.1.0</w:t>
            </w:r>
          </w:p>
        </w:tc>
      </w:tr>
      <w:tr w:rsidR="007F2609" w:rsidRPr="007F2609" w14:paraId="38237F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346178">
            <w:pPr>
              <w:pStyle w:val="TAL"/>
              <w:rPr>
                <w:lang w:eastAsia="zh-CN"/>
              </w:rPr>
            </w:pPr>
            <w:r w:rsidRPr="007F2609">
              <w:rPr>
                <w:lang w:eastAsia="zh-CN"/>
              </w:rPr>
              <w:t>R5-187456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346178">
            <w:pPr>
              <w:pStyle w:val="TAL"/>
              <w:rPr>
                <w:lang w:eastAsia="zh-CN"/>
              </w:rPr>
            </w:pPr>
            <w:r w:rsidRPr="007F2609">
              <w:rPr>
                <w:lang w:eastAsia="zh-CN"/>
              </w:rPr>
              <w:t>0159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346178">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346178">
            <w:pPr>
              <w:pStyle w:val="TAL"/>
              <w:rPr>
                <w:lang w:eastAsia="zh-CN"/>
              </w:rPr>
            </w:pPr>
            <w:r w:rsidRPr="007F2609">
              <w:rPr>
                <w:lang w:eastAsia="zh-CN"/>
              </w:rPr>
              <w:t>15.1.0</w:t>
            </w:r>
          </w:p>
        </w:tc>
      </w:tr>
      <w:tr w:rsidR="007F2609" w:rsidRPr="007F2609" w14:paraId="624D56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346178">
            <w:pPr>
              <w:pStyle w:val="TAL"/>
              <w:rPr>
                <w:lang w:eastAsia="zh-CN"/>
              </w:rPr>
            </w:pPr>
            <w:r w:rsidRPr="007F2609">
              <w:rPr>
                <w:lang w:eastAsia="zh-CN"/>
              </w:rPr>
              <w:t>R5-187560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346178">
            <w:pPr>
              <w:pStyle w:val="TAL"/>
              <w:rPr>
                <w:lang w:eastAsia="zh-CN"/>
              </w:rPr>
            </w:pPr>
            <w:r w:rsidRPr="007F2609">
              <w:rPr>
                <w:lang w:eastAsia="zh-CN"/>
              </w:rPr>
              <w:t>0162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346178">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346178">
            <w:pPr>
              <w:pStyle w:val="TAL"/>
              <w:rPr>
                <w:lang w:eastAsia="zh-CN"/>
              </w:rPr>
            </w:pPr>
            <w:r w:rsidRPr="007F2609">
              <w:rPr>
                <w:lang w:eastAsia="zh-CN"/>
              </w:rPr>
              <w:t>15.1.0</w:t>
            </w:r>
          </w:p>
        </w:tc>
      </w:tr>
      <w:tr w:rsidR="007F2609" w:rsidRPr="007F2609" w14:paraId="0BA65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346178">
            <w:pPr>
              <w:pStyle w:val="TAL"/>
              <w:rPr>
                <w:lang w:eastAsia="zh-CN"/>
              </w:rPr>
            </w:pPr>
            <w:r w:rsidRPr="007F2609">
              <w:rPr>
                <w:lang w:eastAsia="zh-CN"/>
              </w:rPr>
              <w:t>R5-187585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346178">
            <w:pPr>
              <w:pStyle w:val="TAL"/>
              <w:rPr>
                <w:lang w:eastAsia="zh-CN"/>
              </w:rPr>
            </w:pPr>
            <w:r w:rsidRPr="007F2609">
              <w:rPr>
                <w:lang w:eastAsia="zh-CN"/>
              </w:rPr>
              <w:t>0164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346178">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346178">
            <w:pPr>
              <w:pStyle w:val="TAL"/>
              <w:rPr>
                <w:lang w:eastAsia="zh-CN"/>
              </w:rPr>
            </w:pPr>
            <w:r w:rsidRPr="007F2609">
              <w:rPr>
                <w:lang w:eastAsia="zh-CN"/>
              </w:rPr>
              <w:t>15.1.0</w:t>
            </w:r>
          </w:p>
        </w:tc>
      </w:tr>
      <w:tr w:rsidR="007F2609" w:rsidRPr="007F2609" w14:paraId="443DC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346178">
            <w:pPr>
              <w:pStyle w:val="TAL"/>
              <w:rPr>
                <w:lang w:eastAsia="zh-CN"/>
              </w:rPr>
            </w:pPr>
            <w:r w:rsidRPr="007F2609">
              <w:rPr>
                <w:lang w:eastAsia="zh-CN"/>
              </w:rPr>
              <w:t>R5-187615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346178">
            <w:pPr>
              <w:pStyle w:val="TAL"/>
              <w:rPr>
                <w:lang w:eastAsia="zh-CN"/>
              </w:rPr>
            </w:pPr>
            <w:r w:rsidRPr="007F2609">
              <w:rPr>
                <w:lang w:eastAsia="zh-CN"/>
              </w:rPr>
              <w:t>0167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346178">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346178">
            <w:pPr>
              <w:pStyle w:val="TAL"/>
              <w:rPr>
                <w:lang w:eastAsia="zh-CN"/>
              </w:rPr>
            </w:pPr>
            <w:r w:rsidRPr="007F2609">
              <w:rPr>
                <w:lang w:eastAsia="zh-CN"/>
              </w:rPr>
              <w:t>15.1.0</w:t>
            </w:r>
          </w:p>
        </w:tc>
      </w:tr>
      <w:tr w:rsidR="007F2609" w:rsidRPr="007F2609" w14:paraId="27E5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346178">
            <w:pPr>
              <w:pStyle w:val="TAL"/>
              <w:rPr>
                <w:lang w:eastAsia="zh-CN"/>
              </w:rPr>
            </w:pPr>
            <w:r w:rsidRPr="007F2609">
              <w:rPr>
                <w:lang w:eastAsia="zh-CN"/>
              </w:rPr>
              <w:t>R5-187616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346178">
            <w:pPr>
              <w:pStyle w:val="TAL"/>
              <w:rPr>
                <w:lang w:eastAsia="zh-CN"/>
              </w:rPr>
            </w:pPr>
            <w:r w:rsidRPr="007F2609">
              <w:rPr>
                <w:lang w:eastAsia="zh-CN"/>
              </w:rPr>
              <w:t>0168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346178">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346178">
            <w:pPr>
              <w:pStyle w:val="TAL"/>
              <w:rPr>
                <w:lang w:eastAsia="zh-CN"/>
              </w:rPr>
            </w:pPr>
            <w:r w:rsidRPr="007F2609">
              <w:rPr>
                <w:lang w:eastAsia="zh-CN"/>
              </w:rPr>
              <w:t>15.1.0</w:t>
            </w:r>
          </w:p>
        </w:tc>
      </w:tr>
      <w:tr w:rsidR="007F2609" w:rsidRPr="007F2609" w14:paraId="3D34E6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346178">
            <w:pPr>
              <w:pStyle w:val="TAL"/>
              <w:rPr>
                <w:lang w:eastAsia="zh-CN"/>
              </w:rPr>
            </w:pPr>
            <w:r w:rsidRPr="007F2609">
              <w:rPr>
                <w:lang w:eastAsia="zh-CN"/>
              </w:rPr>
              <w:t>R5-187617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346178">
            <w:pPr>
              <w:pStyle w:val="TAL"/>
              <w:rPr>
                <w:lang w:eastAsia="zh-CN"/>
              </w:rPr>
            </w:pPr>
            <w:r w:rsidRPr="007F2609">
              <w:rPr>
                <w:lang w:eastAsia="zh-CN"/>
              </w:rPr>
              <w:t>0169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346178">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346178">
            <w:pPr>
              <w:pStyle w:val="TAL"/>
              <w:rPr>
                <w:lang w:eastAsia="zh-CN"/>
              </w:rPr>
            </w:pPr>
            <w:r w:rsidRPr="007F2609">
              <w:rPr>
                <w:lang w:eastAsia="zh-CN"/>
              </w:rPr>
              <w:t>15.1.0</w:t>
            </w:r>
          </w:p>
        </w:tc>
      </w:tr>
      <w:tr w:rsidR="007F2609" w:rsidRPr="007F2609" w14:paraId="722C1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346178">
            <w:pPr>
              <w:pStyle w:val="TAL"/>
              <w:rPr>
                <w:lang w:eastAsia="zh-CN"/>
              </w:rPr>
            </w:pPr>
            <w:r w:rsidRPr="007F2609">
              <w:rPr>
                <w:lang w:eastAsia="zh-CN"/>
              </w:rPr>
              <w:t>R5-187618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346178">
            <w:pPr>
              <w:pStyle w:val="TAL"/>
              <w:rPr>
                <w:lang w:eastAsia="zh-CN"/>
              </w:rPr>
            </w:pPr>
            <w:r w:rsidRPr="007F2609">
              <w:rPr>
                <w:lang w:eastAsia="zh-CN"/>
              </w:rPr>
              <w:t>0170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346178">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346178">
            <w:pPr>
              <w:pStyle w:val="TAL"/>
              <w:rPr>
                <w:lang w:eastAsia="zh-CN"/>
              </w:rPr>
            </w:pPr>
            <w:r w:rsidRPr="007F2609">
              <w:rPr>
                <w:lang w:eastAsia="zh-CN"/>
              </w:rPr>
              <w:t>15.1.0</w:t>
            </w:r>
          </w:p>
        </w:tc>
      </w:tr>
      <w:tr w:rsidR="007F2609" w:rsidRPr="007F2609" w14:paraId="47338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346178">
            <w:pPr>
              <w:pStyle w:val="TAL"/>
              <w:rPr>
                <w:lang w:eastAsia="zh-CN"/>
              </w:rPr>
            </w:pPr>
            <w:r w:rsidRPr="007F2609">
              <w:rPr>
                <w:lang w:eastAsia="zh-CN"/>
              </w:rPr>
              <w:t>R5-187804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346178">
            <w:pPr>
              <w:pStyle w:val="TAL"/>
              <w:rPr>
                <w:lang w:eastAsia="zh-CN"/>
              </w:rPr>
            </w:pPr>
            <w:r w:rsidRPr="007F2609">
              <w:rPr>
                <w:lang w:eastAsia="zh-CN"/>
              </w:rPr>
              <w:t>0069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346178">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346178">
            <w:pPr>
              <w:pStyle w:val="TAL"/>
              <w:rPr>
                <w:lang w:eastAsia="zh-CN"/>
              </w:rPr>
            </w:pPr>
            <w:r w:rsidRPr="007F2609">
              <w:rPr>
                <w:lang w:eastAsia="zh-CN"/>
              </w:rPr>
              <w:t>15.1.0</w:t>
            </w:r>
          </w:p>
        </w:tc>
      </w:tr>
      <w:tr w:rsidR="007F2609" w:rsidRPr="007F2609" w14:paraId="1B26CB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346178">
            <w:pPr>
              <w:pStyle w:val="TAL"/>
              <w:rPr>
                <w:lang w:eastAsia="zh-CN"/>
              </w:rPr>
            </w:pPr>
            <w:r w:rsidRPr="007F2609">
              <w:rPr>
                <w:lang w:eastAsia="zh-CN"/>
              </w:rPr>
              <w:t>R5-187805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346178">
            <w:pPr>
              <w:pStyle w:val="TAL"/>
              <w:rPr>
                <w:lang w:eastAsia="zh-CN"/>
              </w:rPr>
            </w:pPr>
            <w:r w:rsidRPr="007F2609">
              <w:rPr>
                <w:lang w:eastAsia="zh-CN"/>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346178">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346178">
            <w:pPr>
              <w:pStyle w:val="TAL"/>
              <w:rPr>
                <w:lang w:eastAsia="zh-CN"/>
              </w:rPr>
            </w:pPr>
            <w:r w:rsidRPr="007F2609">
              <w:rPr>
                <w:lang w:eastAsia="zh-CN"/>
              </w:rPr>
              <w:t>15.1.0</w:t>
            </w:r>
          </w:p>
        </w:tc>
      </w:tr>
      <w:tr w:rsidR="007F2609" w:rsidRPr="007F2609" w14:paraId="379334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346178">
            <w:pPr>
              <w:pStyle w:val="TAL"/>
              <w:rPr>
                <w:lang w:eastAsia="zh-CN"/>
              </w:rPr>
            </w:pPr>
            <w:r w:rsidRPr="007F2609">
              <w:rPr>
                <w:lang w:eastAsia="zh-CN"/>
              </w:rPr>
              <w:t>R5-187807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346178">
            <w:pPr>
              <w:pStyle w:val="TAL"/>
              <w:rPr>
                <w:lang w:eastAsia="zh-CN"/>
              </w:rPr>
            </w:pPr>
            <w:r w:rsidRPr="007F2609">
              <w:rPr>
                <w:lang w:eastAsia="zh-CN"/>
              </w:rPr>
              <w:t>0113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346178">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346178">
            <w:pPr>
              <w:pStyle w:val="TAL"/>
              <w:rPr>
                <w:lang w:eastAsia="zh-CN"/>
              </w:rPr>
            </w:pPr>
            <w:r w:rsidRPr="007F2609">
              <w:rPr>
                <w:lang w:eastAsia="zh-CN"/>
              </w:rPr>
              <w:t>15.1.0</w:t>
            </w:r>
          </w:p>
        </w:tc>
      </w:tr>
      <w:tr w:rsidR="007F2609" w:rsidRPr="007F2609" w14:paraId="04F4F3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346178">
            <w:pPr>
              <w:pStyle w:val="TAL"/>
              <w:rPr>
                <w:lang w:eastAsia="zh-CN"/>
              </w:rPr>
            </w:pPr>
            <w:r w:rsidRPr="007F2609">
              <w:rPr>
                <w:lang w:eastAsia="zh-CN"/>
              </w:rPr>
              <w:t>R5-187810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346178">
            <w:pPr>
              <w:pStyle w:val="TAL"/>
              <w:rPr>
                <w:lang w:eastAsia="zh-CN"/>
              </w:rPr>
            </w:pPr>
            <w:r w:rsidRPr="007F2609">
              <w:rPr>
                <w:lang w:eastAsia="zh-CN"/>
              </w:rPr>
              <w:t>0114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346178">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346178">
            <w:pPr>
              <w:pStyle w:val="TAL"/>
              <w:rPr>
                <w:lang w:eastAsia="zh-CN"/>
              </w:rPr>
            </w:pPr>
            <w:r w:rsidRPr="007F2609">
              <w:rPr>
                <w:lang w:eastAsia="zh-CN"/>
              </w:rPr>
              <w:t>15.1.0</w:t>
            </w:r>
          </w:p>
        </w:tc>
      </w:tr>
      <w:tr w:rsidR="007F2609" w:rsidRPr="007F2609" w14:paraId="7F6F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346178">
            <w:pPr>
              <w:pStyle w:val="TAL"/>
              <w:rPr>
                <w:lang w:eastAsia="zh-CN"/>
              </w:rPr>
            </w:pPr>
            <w:r w:rsidRPr="007F2609">
              <w:rPr>
                <w:lang w:eastAsia="zh-CN"/>
              </w:rPr>
              <w:t>R5-187811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346178">
            <w:pPr>
              <w:pStyle w:val="TAL"/>
              <w:rPr>
                <w:lang w:eastAsia="zh-CN"/>
              </w:rPr>
            </w:pPr>
            <w:r w:rsidRPr="007F2609">
              <w:rPr>
                <w:lang w:eastAsia="zh-CN"/>
              </w:rPr>
              <w:t>0145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346178">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346178">
            <w:pPr>
              <w:pStyle w:val="TAL"/>
              <w:rPr>
                <w:lang w:eastAsia="zh-CN"/>
              </w:rPr>
            </w:pPr>
            <w:r w:rsidRPr="007F2609">
              <w:rPr>
                <w:lang w:eastAsia="zh-CN"/>
              </w:rPr>
              <w:t>15.1.0</w:t>
            </w:r>
          </w:p>
        </w:tc>
      </w:tr>
      <w:tr w:rsidR="007F2609" w:rsidRPr="007F2609" w14:paraId="27E512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346178">
            <w:pPr>
              <w:pStyle w:val="TAL"/>
              <w:rPr>
                <w:lang w:eastAsia="zh-CN"/>
              </w:rPr>
            </w:pPr>
            <w:r w:rsidRPr="007F2609">
              <w:rPr>
                <w:lang w:eastAsia="zh-CN"/>
              </w:rPr>
              <w:t>R5-187812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346178">
            <w:pPr>
              <w:pStyle w:val="TAL"/>
              <w:rPr>
                <w:lang w:eastAsia="zh-CN"/>
              </w:rPr>
            </w:pPr>
            <w:r w:rsidRPr="007F2609">
              <w:rPr>
                <w:lang w:eastAsia="zh-CN"/>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346178">
            <w:pPr>
              <w:pStyle w:val="TAL"/>
              <w:rPr>
                <w:lang w:eastAsia="zh-CN"/>
              </w:rPr>
            </w:pPr>
            <w:r w:rsidRPr="007F2609">
              <w:rPr>
                <w:lang w:eastAsia="zh-CN"/>
              </w:rPr>
              <w:t>15.1.0</w:t>
            </w:r>
          </w:p>
        </w:tc>
      </w:tr>
      <w:tr w:rsidR="007F2609" w:rsidRPr="007F2609" w14:paraId="22395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346178">
            <w:pPr>
              <w:pStyle w:val="TAL"/>
              <w:rPr>
                <w:lang w:eastAsia="zh-CN"/>
              </w:rPr>
            </w:pPr>
            <w:r w:rsidRPr="007F2609">
              <w:rPr>
                <w:lang w:eastAsia="zh-CN"/>
              </w:rPr>
              <w:t>R5-187888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346178">
            <w:pPr>
              <w:pStyle w:val="TAL"/>
              <w:rPr>
                <w:lang w:eastAsia="zh-CN"/>
              </w:rPr>
            </w:pPr>
            <w:r w:rsidRPr="007F2609">
              <w:rPr>
                <w:lang w:eastAsia="zh-CN"/>
              </w:rPr>
              <w:t>0121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346178">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346178">
            <w:pPr>
              <w:pStyle w:val="TAL"/>
              <w:rPr>
                <w:lang w:eastAsia="zh-CN"/>
              </w:rPr>
            </w:pPr>
            <w:r w:rsidRPr="007F2609">
              <w:rPr>
                <w:lang w:eastAsia="zh-CN"/>
              </w:rPr>
              <w:t>15.1.0</w:t>
            </w:r>
          </w:p>
        </w:tc>
      </w:tr>
      <w:tr w:rsidR="007F2609" w:rsidRPr="007F2609" w14:paraId="61B71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346178">
            <w:pPr>
              <w:pStyle w:val="TAL"/>
              <w:rPr>
                <w:lang w:eastAsia="zh-CN"/>
              </w:rPr>
            </w:pPr>
            <w:r w:rsidRPr="007F2609">
              <w:rPr>
                <w:lang w:eastAsia="zh-CN"/>
              </w:rPr>
              <w:t>R5-187890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346178">
            <w:pPr>
              <w:pStyle w:val="TAL"/>
              <w:rPr>
                <w:lang w:eastAsia="zh-CN"/>
              </w:rPr>
            </w:pPr>
            <w:r w:rsidRPr="007F2609">
              <w:rPr>
                <w:lang w:eastAsia="zh-CN"/>
              </w:rPr>
              <w:t>0156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346178">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346178">
            <w:pPr>
              <w:pStyle w:val="TAL"/>
              <w:rPr>
                <w:lang w:eastAsia="zh-CN"/>
              </w:rPr>
            </w:pPr>
            <w:r w:rsidRPr="007F2609">
              <w:rPr>
                <w:lang w:eastAsia="zh-CN"/>
              </w:rPr>
              <w:t>15.1.0</w:t>
            </w:r>
          </w:p>
        </w:tc>
      </w:tr>
      <w:tr w:rsidR="007F2609" w:rsidRPr="007F2609" w14:paraId="543CC2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346178">
            <w:pPr>
              <w:pStyle w:val="TAL"/>
              <w:rPr>
                <w:lang w:eastAsia="zh-CN"/>
              </w:rPr>
            </w:pPr>
            <w:r w:rsidRPr="007F2609">
              <w:rPr>
                <w:lang w:eastAsia="zh-CN"/>
              </w:rPr>
              <w:t>R5-187892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346178">
            <w:pPr>
              <w:pStyle w:val="TAL"/>
              <w:rPr>
                <w:lang w:eastAsia="zh-CN"/>
              </w:rPr>
            </w:pPr>
            <w:r w:rsidRPr="007F2609">
              <w:rPr>
                <w:lang w:eastAsia="zh-CN"/>
              </w:rPr>
              <w:t>0108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346178">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346178">
            <w:pPr>
              <w:pStyle w:val="TAL"/>
              <w:rPr>
                <w:lang w:eastAsia="zh-CN"/>
              </w:rPr>
            </w:pPr>
            <w:r w:rsidRPr="007F2609">
              <w:rPr>
                <w:lang w:eastAsia="zh-CN"/>
              </w:rPr>
              <w:t>15.1.0</w:t>
            </w:r>
          </w:p>
        </w:tc>
      </w:tr>
      <w:tr w:rsidR="007F2609" w:rsidRPr="007F2609" w14:paraId="3CAFC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346178">
            <w:pPr>
              <w:pStyle w:val="TAL"/>
              <w:rPr>
                <w:lang w:eastAsia="zh-CN"/>
              </w:rPr>
            </w:pPr>
            <w:r w:rsidRPr="007F2609">
              <w:rPr>
                <w:lang w:eastAsia="zh-CN"/>
              </w:rPr>
              <w:t>R5-187893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346178">
            <w:pPr>
              <w:pStyle w:val="TAL"/>
              <w:rPr>
                <w:lang w:eastAsia="zh-CN"/>
              </w:rPr>
            </w:pPr>
            <w:r w:rsidRPr="007F2609">
              <w:rPr>
                <w:lang w:eastAsia="zh-CN"/>
              </w:rPr>
              <w:t>0083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346178">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346178">
            <w:pPr>
              <w:pStyle w:val="TAL"/>
              <w:rPr>
                <w:lang w:eastAsia="zh-CN"/>
              </w:rPr>
            </w:pPr>
            <w:r w:rsidRPr="007F2609">
              <w:rPr>
                <w:lang w:eastAsia="zh-CN"/>
              </w:rPr>
              <w:t>15.1.0</w:t>
            </w:r>
          </w:p>
        </w:tc>
      </w:tr>
      <w:tr w:rsidR="007F2609" w:rsidRPr="007F2609" w14:paraId="5D6DD7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346178">
            <w:pPr>
              <w:pStyle w:val="TAL"/>
              <w:rPr>
                <w:lang w:eastAsia="zh-CN"/>
              </w:rPr>
            </w:pPr>
            <w:r w:rsidRPr="007F2609">
              <w:rPr>
                <w:lang w:eastAsia="zh-CN"/>
              </w:rPr>
              <w:t>R5-187894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346178">
            <w:pPr>
              <w:pStyle w:val="TAL"/>
              <w:rPr>
                <w:lang w:eastAsia="zh-CN"/>
              </w:rPr>
            </w:pPr>
            <w:r w:rsidRPr="007F2609">
              <w:rPr>
                <w:lang w:eastAsia="zh-CN"/>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346178">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346178">
            <w:pPr>
              <w:pStyle w:val="TAL"/>
              <w:rPr>
                <w:lang w:eastAsia="zh-CN"/>
              </w:rPr>
            </w:pPr>
            <w:r w:rsidRPr="007F2609">
              <w:rPr>
                <w:lang w:eastAsia="zh-CN"/>
              </w:rPr>
              <w:t>15.1.0</w:t>
            </w:r>
          </w:p>
        </w:tc>
      </w:tr>
      <w:tr w:rsidR="007F2609" w:rsidRPr="007F2609" w14:paraId="6BE672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346178">
            <w:pPr>
              <w:pStyle w:val="TAL"/>
              <w:rPr>
                <w:lang w:eastAsia="zh-CN"/>
              </w:rPr>
            </w:pPr>
            <w:r w:rsidRPr="007F2609">
              <w:rPr>
                <w:lang w:eastAsia="zh-CN"/>
              </w:rPr>
              <w:t>R5-187895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346178">
            <w:pPr>
              <w:pStyle w:val="TAL"/>
              <w:rPr>
                <w:lang w:eastAsia="zh-CN"/>
              </w:rPr>
            </w:pPr>
            <w:r w:rsidRPr="007F2609">
              <w:rPr>
                <w:lang w:eastAsia="zh-CN"/>
              </w:rPr>
              <w:t>0115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346178">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346178">
            <w:pPr>
              <w:pStyle w:val="TAL"/>
              <w:rPr>
                <w:lang w:eastAsia="zh-CN"/>
              </w:rPr>
            </w:pPr>
            <w:r w:rsidRPr="007F2609">
              <w:rPr>
                <w:lang w:eastAsia="zh-CN"/>
              </w:rPr>
              <w:t>15.1.0</w:t>
            </w:r>
          </w:p>
        </w:tc>
      </w:tr>
      <w:tr w:rsidR="007F2609" w:rsidRPr="007F2609" w14:paraId="1F8485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346178">
            <w:pPr>
              <w:pStyle w:val="TAL"/>
              <w:rPr>
                <w:lang w:eastAsia="zh-CN"/>
              </w:rPr>
            </w:pPr>
            <w:r w:rsidRPr="007F2609">
              <w:rPr>
                <w:lang w:eastAsia="zh-CN"/>
              </w:rPr>
              <w:t>R5-187896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346178">
            <w:pPr>
              <w:pStyle w:val="TAL"/>
              <w:rPr>
                <w:lang w:eastAsia="zh-CN"/>
              </w:rPr>
            </w:pPr>
            <w:r w:rsidRPr="007F2609">
              <w:rPr>
                <w:lang w:eastAsia="zh-CN"/>
              </w:rPr>
              <w:t>0116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346178">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346178">
            <w:pPr>
              <w:pStyle w:val="TAL"/>
              <w:rPr>
                <w:lang w:eastAsia="zh-CN"/>
              </w:rPr>
            </w:pPr>
            <w:r w:rsidRPr="007F2609">
              <w:rPr>
                <w:lang w:eastAsia="zh-CN"/>
              </w:rPr>
              <w:t>15.1.0</w:t>
            </w:r>
          </w:p>
        </w:tc>
      </w:tr>
      <w:tr w:rsidR="007F2609" w:rsidRPr="007F2609" w14:paraId="6019A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346178">
            <w:pPr>
              <w:pStyle w:val="TAL"/>
              <w:rPr>
                <w:lang w:eastAsia="zh-CN"/>
              </w:rPr>
            </w:pPr>
            <w:r w:rsidRPr="007F2609">
              <w:rPr>
                <w:lang w:eastAsia="zh-CN"/>
              </w:rPr>
              <w:t>R5-187897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346178">
            <w:pPr>
              <w:pStyle w:val="TAL"/>
              <w:rPr>
                <w:lang w:eastAsia="zh-CN"/>
              </w:rPr>
            </w:pPr>
            <w:r w:rsidRPr="007F2609">
              <w:rPr>
                <w:lang w:eastAsia="zh-CN"/>
              </w:rPr>
              <w:t>0161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346178">
            <w:pPr>
              <w:pStyle w:val="TAL"/>
              <w:rPr>
                <w:lang w:eastAsia="zh-CN"/>
              </w:rPr>
            </w:pPr>
            <w:r w:rsidRPr="007F2609">
              <w:rPr>
                <w:lang w:eastAsia="zh-CN"/>
              </w:rPr>
              <w:t>15.1.0</w:t>
            </w:r>
          </w:p>
        </w:tc>
      </w:tr>
      <w:tr w:rsidR="007F2609" w:rsidRPr="007F2609" w14:paraId="4395F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346178">
            <w:pPr>
              <w:pStyle w:val="TAL"/>
              <w:rPr>
                <w:lang w:eastAsia="zh-CN"/>
              </w:rPr>
            </w:pPr>
            <w:r w:rsidRPr="007F2609">
              <w:rPr>
                <w:lang w:eastAsia="zh-CN"/>
              </w:rPr>
              <w:t>R5-187898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346178">
            <w:pPr>
              <w:pStyle w:val="TAL"/>
              <w:rPr>
                <w:lang w:eastAsia="zh-CN"/>
              </w:rPr>
            </w:pPr>
            <w:r w:rsidRPr="007F2609">
              <w:rPr>
                <w:lang w:eastAsia="zh-CN"/>
              </w:rPr>
              <w:t>0165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346178">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346178">
            <w:pPr>
              <w:pStyle w:val="TAL"/>
              <w:rPr>
                <w:lang w:eastAsia="zh-CN"/>
              </w:rPr>
            </w:pPr>
            <w:r w:rsidRPr="007F2609">
              <w:rPr>
                <w:lang w:eastAsia="zh-CN"/>
              </w:rPr>
              <w:t>15.1.0</w:t>
            </w:r>
          </w:p>
        </w:tc>
      </w:tr>
      <w:tr w:rsidR="007F2609" w:rsidRPr="007F2609" w14:paraId="2C74D4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346178">
            <w:pPr>
              <w:pStyle w:val="TAL"/>
              <w:rPr>
                <w:lang w:eastAsia="zh-CN"/>
              </w:rPr>
            </w:pPr>
            <w:r w:rsidRPr="007F2609">
              <w:rPr>
                <w:lang w:eastAsia="zh-CN"/>
              </w:rPr>
              <w:t>R5-187899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346178">
            <w:pPr>
              <w:pStyle w:val="TAL"/>
              <w:rPr>
                <w:lang w:eastAsia="zh-CN"/>
              </w:rPr>
            </w:pPr>
            <w:r w:rsidRPr="007F2609">
              <w:rPr>
                <w:lang w:eastAsia="zh-CN"/>
              </w:rPr>
              <w:t>0099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346178">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346178">
            <w:pPr>
              <w:pStyle w:val="TAL"/>
              <w:rPr>
                <w:lang w:eastAsia="zh-CN"/>
              </w:rPr>
            </w:pPr>
            <w:r w:rsidRPr="007F2609">
              <w:rPr>
                <w:lang w:eastAsia="zh-CN"/>
              </w:rPr>
              <w:t>15.1.0</w:t>
            </w:r>
          </w:p>
        </w:tc>
      </w:tr>
      <w:tr w:rsidR="007F2609" w:rsidRPr="007F2609" w14:paraId="128956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346178">
            <w:pPr>
              <w:pStyle w:val="TAL"/>
              <w:rPr>
                <w:lang w:eastAsia="zh-CN"/>
              </w:rPr>
            </w:pPr>
            <w:r w:rsidRPr="007F2609">
              <w:rPr>
                <w:lang w:eastAsia="zh-CN"/>
              </w:rPr>
              <w:t>R5-187900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346178">
            <w:pPr>
              <w:pStyle w:val="TAL"/>
              <w:rPr>
                <w:lang w:eastAsia="zh-CN"/>
              </w:rPr>
            </w:pPr>
            <w:r w:rsidRPr="007F2609">
              <w:rPr>
                <w:lang w:eastAsia="zh-CN"/>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346178">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346178">
            <w:pPr>
              <w:pStyle w:val="TAL"/>
              <w:rPr>
                <w:lang w:eastAsia="zh-CN"/>
              </w:rPr>
            </w:pPr>
            <w:r w:rsidRPr="007F2609">
              <w:rPr>
                <w:lang w:eastAsia="zh-CN"/>
              </w:rPr>
              <w:t>15.1.0</w:t>
            </w:r>
          </w:p>
        </w:tc>
      </w:tr>
      <w:tr w:rsidR="007F2609" w:rsidRPr="007F2609" w14:paraId="0C9FB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346178">
            <w:pPr>
              <w:pStyle w:val="TAL"/>
              <w:rPr>
                <w:lang w:eastAsia="zh-CN"/>
              </w:rPr>
            </w:pPr>
            <w:r w:rsidRPr="007F2609">
              <w:rPr>
                <w:lang w:eastAsia="zh-CN"/>
              </w:rPr>
              <w:t>R5-187901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346178">
            <w:pPr>
              <w:pStyle w:val="TAL"/>
              <w:rPr>
                <w:lang w:eastAsia="zh-CN"/>
              </w:rPr>
            </w:pPr>
            <w:r w:rsidRPr="007F2609">
              <w:rPr>
                <w:lang w:eastAsia="zh-CN"/>
              </w:rPr>
              <w:t>0101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346178">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346178">
            <w:pPr>
              <w:pStyle w:val="TAL"/>
              <w:rPr>
                <w:lang w:eastAsia="zh-CN"/>
              </w:rPr>
            </w:pPr>
            <w:r w:rsidRPr="007F2609">
              <w:rPr>
                <w:lang w:eastAsia="zh-CN"/>
              </w:rPr>
              <w:t>15.1.0</w:t>
            </w:r>
          </w:p>
        </w:tc>
      </w:tr>
      <w:tr w:rsidR="007F2609" w:rsidRPr="007F2609" w14:paraId="46D8A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346178">
            <w:pPr>
              <w:pStyle w:val="TAL"/>
              <w:rPr>
                <w:lang w:eastAsia="zh-CN"/>
              </w:rPr>
            </w:pPr>
            <w:r w:rsidRPr="007F2609">
              <w:rPr>
                <w:lang w:eastAsia="zh-CN"/>
              </w:rPr>
              <w:t>R5-187902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346178">
            <w:pPr>
              <w:pStyle w:val="TAL"/>
              <w:rPr>
                <w:lang w:eastAsia="zh-CN"/>
              </w:rPr>
            </w:pPr>
            <w:r w:rsidRPr="007F2609">
              <w:rPr>
                <w:lang w:eastAsia="zh-CN"/>
              </w:rPr>
              <w:t>0102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346178">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346178">
            <w:pPr>
              <w:pStyle w:val="TAL"/>
              <w:rPr>
                <w:lang w:eastAsia="zh-CN"/>
              </w:rPr>
            </w:pPr>
            <w:r w:rsidRPr="007F2609">
              <w:rPr>
                <w:lang w:eastAsia="zh-CN"/>
              </w:rPr>
              <w:t>15.1.0</w:t>
            </w:r>
          </w:p>
        </w:tc>
      </w:tr>
      <w:tr w:rsidR="007F2609" w:rsidRPr="007F2609" w14:paraId="6635A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346178">
            <w:pPr>
              <w:pStyle w:val="TAL"/>
              <w:rPr>
                <w:lang w:eastAsia="zh-CN"/>
              </w:rPr>
            </w:pPr>
            <w:r w:rsidRPr="007F2609">
              <w:rPr>
                <w:lang w:eastAsia="zh-CN"/>
              </w:rPr>
              <w:t>R5-187903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346178">
            <w:pPr>
              <w:pStyle w:val="TAL"/>
              <w:rPr>
                <w:lang w:eastAsia="zh-CN"/>
              </w:rPr>
            </w:pPr>
            <w:r w:rsidRPr="007F2609">
              <w:rPr>
                <w:lang w:eastAsia="zh-CN"/>
              </w:rPr>
              <w:t>0103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346178">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346178">
            <w:pPr>
              <w:pStyle w:val="TAL"/>
              <w:rPr>
                <w:lang w:eastAsia="zh-CN"/>
              </w:rPr>
            </w:pPr>
            <w:r w:rsidRPr="007F2609">
              <w:rPr>
                <w:lang w:eastAsia="zh-CN"/>
              </w:rPr>
              <w:t>15.1.0</w:t>
            </w:r>
          </w:p>
        </w:tc>
      </w:tr>
      <w:tr w:rsidR="007F2609" w:rsidRPr="007F2609" w14:paraId="76B60A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346178">
            <w:pPr>
              <w:pStyle w:val="TAL"/>
              <w:rPr>
                <w:lang w:eastAsia="zh-CN"/>
              </w:rPr>
            </w:pPr>
            <w:r w:rsidRPr="007F2609">
              <w:rPr>
                <w:lang w:eastAsia="zh-CN"/>
              </w:rPr>
              <w:t>R5-187904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346178">
            <w:pPr>
              <w:pStyle w:val="TAL"/>
              <w:rPr>
                <w:lang w:eastAsia="zh-CN"/>
              </w:rPr>
            </w:pPr>
            <w:r w:rsidRPr="007F2609">
              <w:rPr>
                <w:lang w:eastAsia="zh-CN"/>
              </w:rPr>
              <w:t>0104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346178">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346178">
            <w:pPr>
              <w:pStyle w:val="TAL"/>
              <w:rPr>
                <w:lang w:eastAsia="zh-CN"/>
              </w:rPr>
            </w:pPr>
            <w:r w:rsidRPr="007F2609">
              <w:rPr>
                <w:lang w:eastAsia="zh-CN"/>
              </w:rPr>
              <w:t>15.1.0</w:t>
            </w:r>
          </w:p>
        </w:tc>
      </w:tr>
      <w:tr w:rsidR="007F2609" w:rsidRPr="007F2609" w14:paraId="783B39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346178">
            <w:pPr>
              <w:pStyle w:val="TAL"/>
              <w:rPr>
                <w:lang w:eastAsia="zh-CN"/>
              </w:rPr>
            </w:pPr>
            <w:r w:rsidRPr="007F2609">
              <w:rPr>
                <w:lang w:eastAsia="zh-CN"/>
              </w:rPr>
              <w:t>R5-187905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346178">
            <w:pPr>
              <w:pStyle w:val="TAL"/>
              <w:rPr>
                <w:lang w:eastAsia="zh-CN"/>
              </w:rPr>
            </w:pPr>
            <w:r w:rsidRPr="007F2609">
              <w:rPr>
                <w:lang w:eastAsia="zh-CN"/>
              </w:rPr>
              <w:t>0105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346178">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346178">
            <w:pPr>
              <w:pStyle w:val="TAL"/>
              <w:rPr>
                <w:lang w:eastAsia="zh-CN"/>
              </w:rPr>
            </w:pPr>
            <w:r w:rsidRPr="007F2609">
              <w:rPr>
                <w:lang w:eastAsia="zh-CN"/>
              </w:rPr>
              <w:t>15.1.0</w:t>
            </w:r>
          </w:p>
        </w:tc>
      </w:tr>
      <w:tr w:rsidR="007F2609" w:rsidRPr="007F2609" w14:paraId="349BC8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346178">
            <w:pPr>
              <w:pStyle w:val="TAL"/>
              <w:rPr>
                <w:lang w:eastAsia="zh-CN"/>
              </w:rPr>
            </w:pPr>
            <w:r w:rsidRPr="007F2609">
              <w:rPr>
                <w:lang w:eastAsia="zh-CN"/>
              </w:rPr>
              <w:t>R5-187906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346178">
            <w:pPr>
              <w:pStyle w:val="TAL"/>
              <w:rPr>
                <w:lang w:eastAsia="zh-CN"/>
              </w:rPr>
            </w:pPr>
            <w:r w:rsidRPr="007F2609">
              <w:rPr>
                <w:lang w:eastAsia="zh-CN"/>
              </w:rPr>
              <w:t>0106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346178">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346178">
            <w:pPr>
              <w:pStyle w:val="TAL"/>
              <w:rPr>
                <w:lang w:eastAsia="zh-CN"/>
              </w:rPr>
            </w:pPr>
            <w:r w:rsidRPr="007F2609">
              <w:rPr>
                <w:lang w:eastAsia="zh-CN"/>
              </w:rPr>
              <w:t>15.1.0</w:t>
            </w:r>
          </w:p>
        </w:tc>
      </w:tr>
      <w:tr w:rsidR="007F2609" w:rsidRPr="007F2609" w14:paraId="6FFCFE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346178">
            <w:pPr>
              <w:pStyle w:val="TAL"/>
              <w:rPr>
                <w:lang w:eastAsia="zh-CN"/>
              </w:rPr>
            </w:pPr>
            <w:r w:rsidRPr="007F2609">
              <w:rPr>
                <w:lang w:eastAsia="zh-CN"/>
              </w:rPr>
              <w:t>R5-187911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346178">
            <w:pPr>
              <w:pStyle w:val="TAL"/>
              <w:rPr>
                <w:lang w:eastAsia="zh-CN"/>
              </w:rPr>
            </w:pPr>
            <w:r w:rsidRPr="007F2609">
              <w:rPr>
                <w:lang w:eastAsia="zh-CN"/>
              </w:rPr>
              <w:t>0118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346178">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346178">
            <w:pPr>
              <w:pStyle w:val="TAL"/>
              <w:rPr>
                <w:lang w:eastAsia="zh-CN"/>
              </w:rPr>
            </w:pPr>
            <w:r w:rsidRPr="007F2609">
              <w:rPr>
                <w:lang w:eastAsia="zh-CN"/>
              </w:rPr>
              <w:t>15.1.0</w:t>
            </w:r>
          </w:p>
        </w:tc>
      </w:tr>
      <w:tr w:rsidR="007F2609" w:rsidRPr="007F2609" w14:paraId="0AC97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346178">
            <w:pPr>
              <w:pStyle w:val="TAL"/>
              <w:rPr>
                <w:lang w:eastAsia="zh-CN"/>
              </w:rPr>
            </w:pPr>
            <w:r w:rsidRPr="007F2609">
              <w:rPr>
                <w:lang w:eastAsia="zh-CN"/>
              </w:rPr>
              <w:t>R5-187914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346178">
            <w:pPr>
              <w:pStyle w:val="TAL"/>
              <w:rPr>
                <w:lang w:eastAsia="zh-CN"/>
              </w:rPr>
            </w:pPr>
            <w:r w:rsidRPr="007F2609">
              <w:rPr>
                <w:lang w:eastAsia="zh-CN"/>
              </w:rPr>
              <w:t>0163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346178">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346178">
            <w:pPr>
              <w:pStyle w:val="TAL"/>
              <w:rPr>
                <w:lang w:eastAsia="zh-CN"/>
              </w:rPr>
            </w:pPr>
            <w:r w:rsidRPr="007F2609">
              <w:rPr>
                <w:lang w:eastAsia="zh-CN"/>
              </w:rPr>
              <w:t>15.1.0</w:t>
            </w:r>
          </w:p>
        </w:tc>
      </w:tr>
      <w:tr w:rsidR="007F2609" w:rsidRPr="007F2609" w14:paraId="579ED8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346178">
            <w:pPr>
              <w:pStyle w:val="TAL"/>
              <w:rPr>
                <w:lang w:eastAsia="zh-CN"/>
              </w:rPr>
            </w:pPr>
            <w:r w:rsidRPr="007F2609">
              <w:rPr>
                <w:lang w:eastAsia="zh-CN"/>
              </w:rPr>
              <w:t>R5-187915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346178">
            <w:pPr>
              <w:pStyle w:val="TAL"/>
              <w:rPr>
                <w:lang w:eastAsia="zh-CN"/>
              </w:rPr>
            </w:pPr>
            <w:r w:rsidRPr="007F2609">
              <w:rPr>
                <w:lang w:eastAsia="zh-CN"/>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346178">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346178">
            <w:pPr>
              <w:pStyle w:val="TAL"/>
              <w:rPr>
                <w:lang w:eastAsia="zh-CN"/>
              </w:rPr>
            </w:pPr>
            <w:r w:rsidRPr="007F2609">
              <w:rPr>
                <w:lang w:eastAsia="zh-CN"/>
              </w:rPr>
              <w:t>15.1.0</w:t>
            </w:r>
          </w:p>
        </w:tc>
      </w:tr>
      <w:tr w:rsidR="007F2609" w:rsidRPr="007F2609" w14:paraId="2EC4E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346178">
            <w:pPr>
              <w:pStyle w:val="TAL"/>
              <w:rPr>
                <w:lang w:eastAsia="zh-CN"/>
              </w:rPr>
            </w:pPr>
            <w:r w:rsidRPr="007F2609">
              <w:rPr>
                <w:lang w:eastAsia="zh-CN"/>
              </w:rPr>
              <w:t>R5-188032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346178">
            <w:pPr>
              <w:pStyle w:val="TAL"/>
              <w:rPr>
                <w:lang w:eastAsia="zh-CN"/>
              </w:rPr>
            </w:pPr>
            <w:r w:rsidRPr="007F2609">
              <w:rPr>
                <w:lang w:eastAsia="zh-CN"/>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346178">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346178">
            <w:pPr>
              <w:pStyle w:val="TAL"/>
              <w:rPr>
                <w:lang w:eastAsia="zh-CN"/>
              </w:rPr>
            </w:pPr>
            <w:r w:rsidRPr="007F2609">
              <w:rPr>
                <w:lang w:eastAsia="zh-CN"/>
              </w:rPr>
              <w:t>15.1.0</w:t>
            </w:r>
          </w:p>
        </w:tc>
      </w:tr>
      <w:tr w:rsidR="007F2609" w:rsidRPr="007F2609" w14:paraId="3C114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346178">
            <w:pPr>
              <w:pStyle w:val="TAL"/>
              <w:rPr>
                <w:lang w:eastAsia="zh-CN"/>
              </w:rPr>
            </w:pPr>
            <w:r w:rsidRPr="007F2609">
              <w:rPr>
                <w:lang w:eastAsia="zh-CN"/>
              </w:rPr>
              <w:t>R5-188033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346178">
            <w:pPr>
              <w:pStyle w:val="TAL"/>
              <w:rPr>
                <w:lang w:eastAsia="zh-CN"/>
              </w:rPr>
            </w:pPr>
            <w:r w:rsidRPr="007F2609">
              <w:rPr>
                <w:lang w:eastAsia="zh-CN"/>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346178">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346178">
            <w:pPr>
              <w:pStyle w:val="TAL"/>
              <w:rPr>
                <w:lang w:eastAsia="zh-CN"/>
              </w:rPr>
            </w:pPr>
            <w:r w:rsidRPr="007F2609">
              <w:rPr>
                <w:lang w:eastAsia="zh-CN"/>
              </w:rPr>
              <w:t>15.1.0</w:t>
            </w:r>
          </w:p>
        </w:tc>
      </w:tr>
      <w:tr w:rsidR="007F2609" w:rsidRPr="007F2609" w14:paraId="2BBDE3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346178">
            <w:pPr>
              <w:pStyle w:val="TAL"/>
              <w:rPr>
                <w:lang w:eastAsia="zh-CN"/>
              </w:rPr>
            </w:pPr>
            <w:r w:rsidRPr="007F2609">
              <w:rPr>
                <w:lang w:eastAsia="zh-CN"/>
              </w:rPr>
              <w:t>R5-188034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346178">
            <w:pPr>
              <w:pStyle w:val="TAL"/>
              <w:rPr>
                <w:lang w:eastAsia="zh-CN"/>
              </w:rPr>
            </w:pPr>
            <w:r w:rsidRPr="007F2609">
              <w:rPr>
                <w:lang w:eastAsia="zh-CN"/>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346178">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346178">
            <w:pPr>
              <w:pStyle w:val="TAL"/>
              <w:rPr>
                <w:lang w:eastAsia="zh-CN"/>
              </w:rPr>
            </w:pPr>
            <w:r w:rsidRPr="007F2609">
              <w:rPr>
                <w:lang w:eastAsia="zh-CN"/>
              </w:rPr>
              <w:t>15.1.0</w:t>
            </w:r>
          </w:p>
        </w:tc>
      </w:tr>
      <w:tr w:rsidR="007F2609" w:rsidRPr="007F2609" w14:paraId="737726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346178">
            <w:pPr>
              <w:pStyle w:val="TAL"/>
              <w:rPr>
                <w:lang w:eastAsia="zh-CN"/>
              </w:rPr>
            </w:pPr>
            <w:r w:rsidRPr="007F2609">
              <w:rPr>
                <w:lang w:eastAsia="zh-CN"/>
              </w:rPr>
              <w:t>R5-188035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346178">
            <w:pPr>
              <w:pStyle w:val="TAL"/>
              <w:rPr>
                <w:lang w:eastAsia="zh-CN"/>
              </w:rPr>
            </w:pPr>
            <w:r w:rsidRPr="007F2609">
              <w:rPr>
                <w:lang w:eastAsia="zh-CN"/>
              </w:rPr>
              <w:t>0110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346178">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346178">
            <w:pPr>
              <w:pStyle w:val="TAL"/>
              <w:rPr>
                <w:lang w:eastAsia="zh-CN"/>
              </w:rPr>
            </w:pPr>
            <w:r w:rsidRPr="007F2609">
              <w:rPr>
                <w:lang w:eastAsia="zh-CN"/>
              </w:rPr>
              <w:t>15.1.0</w:t>
            </w:r>
          </w:p>
        </w:tc>
      </w:tr>
      <w:tr w:rsidR="007F2609" w:rsidRPr="007F2609" w14:paraId="078DE3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346178">
            <w:pPr>
              <w:pStyle w:val="TAL"/>
              <w:rPr>
                <w:lang w:eastAsia="zh-CN"/>
              </w:rPr>
            </w:pPr>
            <w:r w:rsidRPr="007F2609">
              <w:rPr>
                <w:lang w:eastAsia="zh-CN"/>
              </w:rPr>
              <w:t>R5-188206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346178">
            <w:pPr>
              <w:pStyle w:val="TAL"/>
              <w:rPr>
                <w:lang w:eastAsia="zh-CN"/>
              </w:rPr>
            </w:pPr>
            <w:r w:rsidRPr="007F2609">
              <w:rPr>
                <w:lang w:eastAsia="zh-CN"/>
              </w:rPr>
              <w:t>0117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346178">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346178">
            <w:pPr>
              <w:pStyle w:val="TAL"/>
              <w:rPr>
                <w:lang w:eastAsia="zh-CN"/>
              </w:rPr>
            </w:pPr>
            <w:r w:rsidRPr="007F2609">
              <w:rPr>
                <w:lang w:eastAsia="zh-CN"/>
              </w:rPr>
              <w:t>15.1.0</w:t>
            </w:r>
          </w:p>
        </w:tc>
      </w:tr>
      <w:tr w:rsidR="007F2609" w:rsidRPr="007F2609" w14:paraId="5A971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346178">
            <w:pPr>
              <w:pStyle w:val="TAL"/>
              <w:rPr>
                <w:lang w:eastAsia="zh-CN"/>
              </w:rPr>
            </w:pPr>
            <w:r w:rsidRPr="007F2609">
              <w:rPr>
                <w:lang w:eastAsia="zh-CN"/>
              </w:rPr>
              <w:t>R5-188207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346178">
            <w:pPr>
              <w:pStyle w:val="TAL"/>
              <w:rPr>
                <w:lang w:eastAsia="zh-CN"/>
              </w:rPr>
            </w:pPr>
            <w:r w:rsidRPr="007F2609">
              <w:rPr>
                <w:lang w:eastAsia="zh-CN"/>
              </w:rPr>
              <w:t>0071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346178">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346178">
            <w:pPr>
              <w:pStyle w:val="TAL"/>
              <w:rPr>
                <w:lang w:eastAsia="zh-CN"/>
              </w:rPr>
            </w:pPr>
            <w:r w:rsidRPr="007F2609">
              <w:rPr>
                <w:lang w:eastAsia="zh-CN"/>
              </w:rPr>
              <w:t>15.1.0</w:t>
            </w:r>
          </w:p>
        </w:tc>
      </w:tr>
      <w:tr w:rsidR="007F2609" w:rsidRPr="007F2609" w14:paraId="0BDA63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346178">
            <w:pPr>
              <w:pStyle w:val="TAL"/>
              <w:rPr>
                <w:lang w:eastAsia="zh-CN"/>
              </w:rPr>
            </w:pPr>
            <w:r w:rsidRPr="007F2609">
              <w:rPr>
                <w:lang w:eastAsia="zh-CN"/>
              </w:rPr>
              <w:t>R5-188208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346178">
            <w:pPr>
              <w:pStyle w:val="TAL"/>
              <w:rPr>
                <w:lang w:eastAsia="zh-CN"/>
              </w:rPr>
            </w:pPr>
            <w:r w:rsidRPr="007F2609">
              <w:rPr>
                <w:lang w:eastAsia="zh-CN"/>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346178">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346178">
            <w:pPr>
              <w:pStyle w:val="TAL"/>
              <w:rPr>
                <w:lang w:eastAsia="zh-CN"/>
              </w:rPr>
            </w:pPr>
            <w:r w:rsidRPr="007F2609">
              <w:rPr>
                <w:lang w:eastAsia="zh-CN"/>
              </w:rPr>
              <w:t>15.1.0</w:t>
            </w:r>
          </w:p>
        </w:tc>
      </w:tr>
      <w:tr w:rsidR="007F2609" w:rsidRPr="007F2609" w14:paraId="3D6D0C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346178">
            <w:pPr>
              <w:pStyle w:val="TAL"/>
              <w:rPr>
                <w:lang w:eastAsia="zh-CN"/>
              </w:rPr>
            </w:pPr>
            <w:r w:rsidRPr="007F2609">
              <w:rPr>
                <w:lang w:eastAsia="zh-CN"/>
              </w:rPr>
              <w:t>R5-188209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346178">
            <w:pPr>
              <w:pStyle w:val="TAL"/>
              <w:rPr>
                <w:lang w:eastAsia="zh-CN"/>
              </w:rPr>
            </w:pPr>
            <w:r w:rsidRPr="007F2609">
              <w:rPr>
                <w:lang w:eastAsia="zh-CN"/>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346178">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346178">
            <w:pPr>
              <w:pStyle w:val="TAL"/>
              <w:rPr>
                <w:lang w:eastAsia="zh-CN"/>
              </w:rPr>
            </w:pPr>
            <w:r w:rsidRPr="007F2609">
              <w:rPr>
                <w:lang w:eastAsia="zh-CN"/>
              </w:rPr>
              <w:t>15.1.0</w:t>
            </w:r>
          </w:p>
        </w:tc>
      </w:tr>
      <w:tr w:rsidR="007F2609" w:rsidRPr="007F2609" w14:paraId="5F1BA9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346178">
            <w:pPr>
              <w:pStyle w:val="TAL"/>
              <w:rPr>
                <w:lang w:eastAsia="zh-CN"/>
              </w:rPr>
            </w:pPr>
            <w:r w:rsidRPr="007F2609">
              <w:rPr>
                <w:lang w:eastAsia="zh-CN"/>
              </w:rPr>
              <w:t>R5-188210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346178">
            <w:pPr>
              <w:pStyle w:val="TAL"/>
              <w:rPr>
                <w:lang w:eastAsia="zh-CN"/>
              </w:rPr>
            </w:pPr>
            <w:r w:rsidRPr="007F2609">
              <w:rPr>
                <w:lang w:eastAsia="zh-CN"/>
              </w:rPr>
              <w:t>0097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346178">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346178">
            <w:pPr>
              <w:pStyle w:val="TAL"/>
              <w:rPr>
                <w:lang w:eastAsia="zh-CN"/>
              </w:rPr>
            </w:pPr>
            <w:r w:rsidRPr="007F2609">
              <w:rPr>
                <w:lang w:eastAsia="zh-CN"/>
              </w:rPr>
              <w:t>15.1.0</w:t>
            </w:r>
          </w:p>
        </w:tc>
      </w:tr>
      <w:tr w:rsidR="007F2609" w:rsidRPr="007F2609" w14:paraId="45B2FF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346178">
            <w:pPr>
              <w:pStyle w:val="TAL"/>
              <w:rPr>
                <w:lang w:eastAsia="zh-CN"/>
              </w:rPr>
            </w:pPr>
            <w:r w:rsidRPr="007F2609">
              <w:rPr>
                <w:lang w:eastAsia="zh-CN"/>
              </w:rPr>
              <w:t>R5-188211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346178">
            <w:pPr>
              <w:pStyle w:val="TAL"/>
              <w:rPr>
                <w:lang w:eastAsia="zh-CN"/>
              </w:rPr>
            </w:pPr>
            <w:r w:rsidRPr="007F2609">
              <w:rPr>
                <w:lang w:eastAsia="zh-CN"/>
              </w:rPr>
              <w:t>0119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346178">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346178">
            <w:pPr>
              <w:pStyle w:val="TAL"/>
              <w:rPr>
                <w:lang w:eastAsia="zh-CN"/>
              </w:rPr>
            </w:pPr>
            <w:r w:rsidRPr="007F2609">
              <w:rPr>
                <w:lang w:eastAsia="zh-CN"/>
              </w:rPr>
              <w:t>15.1.0</w:t>
            </w:r>
          </w:p>
        </w:tc>
      </w:tr>
      <w:tr w:rsidR="007F2609" w:rsidRPr="007F2609" w14:paraId="35963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346178">
            <w:pPr>
              <w:pStyle w:val="TAL"/>
              <w:rPr>
                <w:lang w:eastAsia="zh-CN"/>
              </w:rPr>
            </w:pPr>
            <w:r w:rsidRPr="007F2609">
              <w:rPr>
                <w:lang w:eastAsia="zh-CN"/>
              </w:rPr>
              <w:t>R5-191034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346178">
            <w:pPr>
              <w:pStyle w:val="TAL"/>
              <w:rPr>
                <w:lang w:eastAsia="zh-CN"/>
              </w:rPr>
            </w:pPr>
            <w:r w:rsidRPr="007F2609">
              <w:rPr>
                <w:lang w:eastAsia="zh-CN"/>
              </w:rPr>
              <w:t>0228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346178">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346178">
            <w:pPr>
              <w:pStyle w:val="TAL"/>
              <w:rPr>
                <w:lang w:eastAsia="zh-CN"/>
              </w:rPr>
            </w:pPr>
            <w:r w:rsidRPr="007F2609">
              <w:rPr>
                <w:lang w:eastAsia="zh-CN"/>
              </w:rPr>
              <w:t>15.2.0</w:t>
            </w:r>
          </w:p>
        </w:tc>
      </w:tr>
      <w:tr w:rsidR="007F2609" w:rsidRPr="007F2609" w14:paraId="202CE9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346178">
            <w:pPr>
              <w:pStyle w:val="TAL"/>
              <w:rPr>
                <w:lang w:eastAsia="zh-CN"/>
              </w:rPr>
            </w:pPr>
            <w:r w:rsidRPr="007F2609">
              <w:rPr>
                <w:lang w:eastAsia="zh-CN"/>
              </w:rPr>
              <w:t>R5-191035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346178">
            <w:pPr>
              <w:pStyle w:val="TAL"/>
              <w:rPr>
                <w:lang w:eastAsia="zh-CN"/>
              </w:rPr>
            </w:pPr>
            <w:r w:rsidRPr="007F2609">
              <w:rPr>
                <w:lang w:eastAsia="zh-CN"/>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346178">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346178">
            <w:pPr>
              <w:pStyle w:val="TAL"/>
              <w:rPr>
                <w:lang w:eastAsia="zh-CN"/>
              </w:rPr>
            </w:pPr>
            <w:r w:rsidRPr="007F2609">
              <w:rPr>
                <w:lang w:eastAsia="zh-CN"/>
              </w:rPr>
              <w:t>15.2.0</w:t>
            </w:r>
          </w:p>
        </w:tc>
      </w:tr>
      <w:tr w:rsidR="007F2609" w:rsidRPr="007F2609" w14:paraId="4AFDB6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346178">
            <w:pPr>
              <w:pStyle w:val="TAL"/>
              <w:rPr>
                <w:lang w:eastAsia="zh-CN"/>
              </w:rPr>
            </w:pPr>
            <w:r w:rsidRPr="007F2609">
              <w:rPr>
                <w:lang w:eastAsia="zh-CN"/>
              </w:rPr>
              <w:t>R5-191039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346178">
            <w:pPr>
              <w:pStyle w:val="TAL"/>
              <w:rPr>
                <w:lang w:eastAsia="zh-CN"/>
              </w:rPr>
            </w:pPr>
            <w:r w:rsidRPr="007F2609">
              <w:rPr>
                <w:lang w:eastAsia="zh-CN"/>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346178">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346178">
            <w:pPr>
              <w:pStyle w:val="TAL"/>
              <w:rPr>
                <w:lang w:eastAsia="zh-CN"/>
              </w:rPr>
            </w:pPr>
            <w:r w:rsidRPr="007F2609">
              <w:rPr>
                <w:lang w:eastAsia="zh-CN"/>
              </w:rPr>
              <w:t>15.2.0</w:t>
            </w:r>
          </w:p>
        </w:tc>
      </w:tr>
      <w:tr w:rsidR="007F2609" w:rsidRPr="007F2609" w14:paraId="180CAC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346178">
            <w:pPr>
              <w:pStyle w:val="TAL"/>
              <w:rPr>
                <w:lang w:eastAsia="zh-CN"/>
              </w:rPr>
            </w:pPr>
            <w:r w:rsidRPr="007F2609">
              <w:rPr>
                <w:lang w:eastAsia="zh-CN"/>
              </w:rPr>
              <w:t>R5-191088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346178">
            <w:pPr>
              <w:pStyle w:val="TAL"/>
              <w:rPr>
                <w:lang w:eastAsia="zh-CN"/>
              </w:rPr>
            </w:pPr>
            <w:r w:rsidRPr="007F2609">
              <w:rPr>
                <w:lang w:eastAsia="zh-CN"/>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346178">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346178">
            <w:pPr>
              <w:pStyle w:val="TAL"/>
              <w:rPr>
                <w:lang w:eastAsia="zh-CN"/>
              </w:rPr>
            </w:pPr>
            <w:r w:rsidRPr="007F2609">
              <w:rPr>
                <w:lang w:eastAsia="zh-CN"/>
              </w:rPr>
              <w:t>15.2.0</w:t>
            </w:r>
          </w:p>
        </w:tc>
      </w:tr>
      <w:tr w:rsidR="007F2609" w:rsidRPr="007F2609" w14:paraId="262F08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346178">
            <w:pPr>
              <w:pStyle w:val="TAL"/>
              <w:rPr>
                <w:lang w:eastAsia="zh-CN"/>
              </w:rPr>
            </w:pPr>
            <w:r w:rsidRPr="007F2609">
              <w:rPr>
                <w:lang w:eastAsia="zh-CN"/>
              </w:rPr>
              <w:t>R5-191089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346178">
            <w:pPr>
              <w:pStyle w:val="TAL"/>
              <w:rPr>
                <w:lang w:eastAsia="zh-CN"/>
              </w:rPr>
            </w:pPr>
            <w:r w:rsidRPr="007F2609">
              <w:rPr>
                <w:lang w:eastAsia="zh-CN"/>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346178">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346178">
            <w:pPr>
              <w:pStyle w:val="TAL"/>
              <w:rPr>
                <w:lang w:eastAsia="zh-CN"/>
              </w:rPr>
            </w:pPr>
            <w:r w:rsidRPr="007F2609">
              <w:rPr>
                <w:lang w:eastAsia="zh-CN"/>
              </w:rPr>
              <w:t>15.2.0</w:t>
            </w:r>
          </w:p>
        </w:tc>
      </w:tr>
      <w:tr w:rsidR="007F2609" w:rsidRPr="007F2609" w14:paraId="1DCF54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346178">
            <w:pPr>
              <w:pStyle w:val="TAL"/>
              <w:rPr>
                <w:lang w:eastAsia="zh-CN"/>
              </w:rPr>
            </w:pPr>
            <w:r w:rsidRPr="007F2609">
              <w:rPr>
                <w:lang w:eastAsia="zh-CN"/>
              </w:rPr>
              <w:t>R5-191090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346178">
            <w:pPr>
              <w:pStyle w:val="TAL"/>
              <w:rPr>
                <w:lang w:eastAsia="zh-CN"/>
              </w:rPr>
            </w:pPr>
            <w:r w:rsidRPr="007F2609">
              <w:rPr>
                <w:lang w:eastAsia="zh-CN"/>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346178">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346178">
            <w:pPr>
              <w:pStyle w:val="TAL"/>
              <w:rPr>
                <w:lang w:eastAsia="zh-CN"/>
              </w:rPr>
            </w:pPr>
            <w:r w:rsidRPr="007F2609">
              <w:rPr>
                <w:lang w:eastAsia="zh-CN"/>
              </w:rPr>
              <w:t>15.2.0</w:t>
            </w:r>
          </w:p>
        </w:tc>
      </w:tr>
      <w:tr w:rsidR="007F2609" w:rsidRPr="007F2609" w14:paraId="272DCD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346178">
            <w:pPr>
              <w:pStyle w:val="TAL"/>
              <w:rPr>
                <w:lang w:eastAsia="zh-CN"/>
              </w:rPr>
            </w:pPr>
            <w:r w:rsidRPr="007F2609">
              <w:rPr>
                <w:lang w:eastAsia="zh-CN"/>
              </w:rPr>
              <w:t>R5-191156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346178">
            <w:pPr>
              <w:pStyle w:val="TAL"/>
              <w:rPr>
                <w:lang w:eastAsia="zh-CN"/>
              </w:rPr>
            </w:pPr>
            <w:r w:rsidRPr="007F2609">
              <w:rPr>
                <w:lang w:eastAsia="zh-CN"/>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346178">
            <w:pPr>
              <w:pStyle w:val="TAL"/>
              <w:rPr>
                <w:lang w:eastAsia="zh-CN"/>
              </w:rPr>
            </w:pPr>
            <w:r w:rsidRPr="007F2609">
              <w:rPr>
                <w:lang w:eastAsia="zh-CN"/>
              </w:rPr>
              <w:t>15.2.0</w:t>
            </w:r>
          </w:p>
        </w:tc>
      </w:tr>
      <w:tr w:rsidR="007F2609" w:rsidRPr="007F2609" w14:paraId="569FBC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346178">
            <w:pPr>
              <w:pStyle w:val="TAL"/>
              <w:rPr>
                <w:lang w:eastAsia="zh-CN"/>
              </w:rPr>
            </w:pPr>
            <w:r w:rsidRPr="007F2609">
              <w:rPr>
                <w:lang w:eastAsia="zh-CN"/>
              </w:rPr>
              <w:t>R5-191244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346178">
            <w:pPr>
              <w:pStyle w:val="TAL"/>
              <w:rPr>
                <w:lang w:eastAsia="zh-CN"/>
              </w:rPr>
            </w:pPr>
            <w:r w:rsidRPr="007F2609">
              <w:rPr>
                <w:lang w:eastAsia="zh-CN"/>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346178">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346178">
            <w:pPr>
              <w:pStyle w:val="TAL"/>
              <w:rPr>
                <w:lang w:eastAsia="zh-CN"/>
              </w:rPr>
            </w:pPr>
            <w:r w:rsidRPr="007F2609">
              <w:rPr>
                <w:lang w:eastAsia="zh-CN"/>
              </w:rPr>
              <w:t>15.2.0</w:t>
            </w:r>
          </w:p>
        </w:tc>
      </w:tr>
      <w:tr w:rsidR="007F2609" w:rsidRPr="007F2609" w14:paraId="65945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346178">
            <w:pPr>
              <w:pStyle w:val="TAL"/>
              <w:rPr>
                <w:lang w:eastAsia="zh-CN"/>
              </w:rPr>
            </w:pPr>
            <w:r w:rsidRPr="007F2609">
              <w:rPr>
                <w:lang w:eastAsia="zh-CN"/>
              </w:rPr>
              <w:t>R5-191245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346178">
            <w:pPr>
              <w:pStyle w:val="TAL"/>
              <w:rPr>
                <w:lang w:eastAsia="zh-CN"/>
              </w:rPr>
            </w:pPr>
            <w:r w:rsidRPr="007F2609">
              <w:rPr>
                <w:lang w:eastAsia="zh-CN"/>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346178">
            <w:pPr>
              <w:pStyle w:val="TAL"/>
              <w:rPr>
                <w:lang w:eastAsia="zh-CN"/>
              </w:rPr>
            </w:pPr>
            <w:r w:rsidRPr="007F2609">
              <w:rPr>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346178">
            <w:pPr>
              <w:pStyle w:val="TAL"/>
              <w:rPr>
                <w:lang w:eastAsia="zh-CN"/>
              </w:rPr>
            </w:pPr>
            <w:r w:rsidRPr="007F2609">
              <w:rPr>
                <w:lang w:eastAsia="zh-CN"/>
              </w:rPr>
              <w:t>15.2.0</w:t>
            </w:r>
          </w:p>
        </w:tc>
      </w:tr>
      <w:tr w:rsidR="007F2609" w:rsidRPr="007F2609" w14:paraId="498B02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346178">
            <w:pPr>
              <w:pStyle w:val="TAL"/>
              <w:rPr>
                <w:lang w:eastAsia="zh-CN"/>
              </w:rPr>
            </w:pPr>
            <w:r w:rsidRPr="007F2609">
              <w:rPr>
                <w:lang w:eastAsia="zh-CN"/>
              </w:rPr>
              <w:t>R5-191258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346178">
            <w:pPr>
              <w:pStyle w:val="TAL"/>
              <w:rPr>
                <w:lang w:eastAsia="zh-CN"/>
              </w:rPr>
            </w:pPr>
            <w:r w:rsidRPr="007F2609">
              <w:rPr>
                <w:lang w:eastAsia="zh-CN"/>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346178">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346178">
            <w:pPr>
              <w:pStyle w:val="TAL"/>
              <w:rPr>
                <w:lang w:eastAsia="zh-CN"/>
              </w:rPr>
            </w:pPr>
            <w:r w:rsidRPr="007F2609">
              <w:rPr>
                <w:lang w:eastAsia="zh-CN"/>
              </w:rPr>
              <w:t>15.2.0</w:t>
            </w:r>
          </w:p>
        </w:tc>
      </w:tr>
      <w:tr w:rsidR="007F2609" w:rsidRPr="007F2609" w14:paraId="5D2AEB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346178">
            <w:pPr>
              <w:pStyle w:val="TAL"/>
              <w:rPr>
                <w:lang w:eastAsia="zh-CN"/>
              </w:rPr>
            </w:pPr>
            <w:r w:rsidRPr="007F2609">
              <w:rPr>
                <w:lang w:eastAsia="zh-CN"/>
              </w:rPr>
              <w:t>R5-191262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346178">
            <w:pPr>
              <w:pStyle w:val="TAL"/>
              <w:rPr>
                <w:lang w:eastAsia="zh-CN"/>
              </w:rPr>
            </w:pPr>
            <w:r w:rsidRPr="007F2609">
              <w:rPr>
                <w:lang w:eastAsia="zh-CN"/>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346178">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346178">
            <w:pPr>
              <w:pStyle w:val="TAL"/>
              <w:rPr>
                <w:lang w:eastAsia="zh-CN"/>
              </w:rPr>
            </w:pPr>
            <w:r w:rsidRPr="007F2609">
              <w:rPr>
                <w:lang w:eastAsia="zh-CN"/>
              </w:rPr>
              <w:t>15.2.0</w:t>
            </w:r>
          </w:p>
        </w:tc>
      </w:tr>
      <w:tr w:rsidR="007F2609" w:rsidRPr="007F2609" w14:paraId="4177C3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346178">
            <w:pPr>
              <w:pStyle w:val="TAL"/>
              <w:rPr>
                <w:lang w:eastAsia="zh-CN"/>
              </w:rPr>
            </w:pPr>
            <w:r w:rsidRPr="007F2609">
              <w:rPr>
                <w:lang w:eastAsia="zh-CN"/>
              </w:rPr>
              <w:t>R5-191264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346178">
            <w:pPr>
              <w:pStyle w:val="TAL"/>
              <w:rPr>
                <w:lang w:eastAsia="zh-CN"/>
              </w:rPr>
            </w:pPr>
            <w:r w:rsidRPr="007F2609">
              <w:rPr>
                <w:lang w:eastAsia="zh-CN"/>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346178">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346178">
            <w:pPr>
              <w:pStyle w:val="TAL"/>
              <w:rPr>
                <w:lang w:eastAsia="zh-CN"/>
              </w:rPr>
            </w:pPr>
            <w:r w:rsidRPr="007F2609">
              <w:rPr>
                <w:lang w:eastAsia="zh-CN"/>
              </w:rPr>
              <w:t>15.2.0</w:t>
            </w:r>
          </w:p>
        </w:tc>
      </w:tr>
      <w:tr w:rsidR="007F2609" w:rsidRPr="007F2609" w14:paraId="7EA0F6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346178">
            <w:pPr>
              <w:pStyle w:val="TAL"/>
              <w:rPr>
                <w:lang w:eastAsia="zh-CN"/>
              </w:rPr>
            </w:pPr>
            <w:r w:rsidRPr="007F2609">
              <w:rPr>
                <w:lang w:eastAsia="zh-CN"/>
              </w:rPr>
              <w:t>R5-191265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346178">
            <w:pPr>
              <w:pStyle w:val="TAL"/>
              <w:rPr>
                <w:lang w:eastAsia="zh-CN"/>
              </w:rPr>
            </w:pPr>
            <w:r w:rsidRPr="007F2609">
              <w:rPr>
                <w:lang w:eastAsia="zh-CN"/>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346178">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346178">
            <w:pPr>
              <w:pStyle w:val="TAL"/>
              <w:rPr>
                <w:lang w:eastAsia="zh-CN"/>
              </w:rPr>
            </w:pPr>
            <w:r w:rsidRPr="007F2609">
              <w:rPr>
                <w:lang w:eastAsia="zh-CN"/>
              </w:rPr>
              <w:t>15.2.0</w:t>
            </w:r>
          </w:p>
        </w:tc>
      </w:tr>
      <w:tr w:rsidR="007F2609" w:rsidRPr="007F2609" w14:paraId="0B02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346178">
            <w:pPr>
              <w:pStyle w:val="TAL"/>
              <w:rPr>
                <w:lang w:eastAsia="zh-CN"/>
              </w:rPr>
            </w:pPr>
            <w:r w:rsidRPr="007F2609">
              <w:rPr>
                <w:lang w:eastAsia="zh-CN"/>
              </w:rPr>
              <w:t>R5-191338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346178">
            <w:pPr>
              <w:pStyle w:val="TAL"/>
              <w:rPr>
                <w:lang w:eastAsia="zh-CN"/>
              </w:rPr>
            </w:pPr>
            <w:r w:rsidRPr="007F2609">
              <w:rPr>
                <w:lang w:eastAsia="zh-CN"/>
              </w:rPr>
              <w:t>0256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346178">
            <w:pPr>
              <w:pStyle w:val="TAL"/>
              <w:rPr>
                <w:lang w:eastAsia="zh-CN"/>
              </w:rPr>
            </w:pPr>
            <w:r w:rsidRPr="007F2609">
              <w:rPr>
                <w:lang w:eastAsia="zh-CN"/>
              </w:rPr>
              <w:t>15.2.0</w:t>
            </w:r>
          </w:p>
        </w:tc>
      </w:tr>
      <w:tr w:rsidR="007F2609" w:rsidRPr="007F2609" w14:paraId="519B44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346178">
            <w:pPr>
              <w:pStyle w:val="TAL"/>
              <w:rPr>
                <w:lang w:eastAsia="zh-CN"/>
              </w:rPr>
            </w:pPr>
            <w:r w:rsidRPr="007F2609">
              <w:rPr>
                <w:lang w:eastAsia="zh-CN"/>
              </w:rPr>
              <w:t>R5-191465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346178">
            <w:pPr>
              <w:pStyle w:val="TAL"/>
              <w:rPr>
                <w:lang w:eastAsia="zh-CN"/>
              </w:rPr>
            </w:pPr>
            <w:r w:rsidRPr="007F2609">
              <w:rPr>
                <w:lang w:eastAsia="zh-CN"/>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346178">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346178">
            <w:pPr>
              <w:pStyle w:val="TAL"/>
              <w:rPr>
                <w:lang w:eastAsia="zh-CN"/>
              </w:rPr>
            </w:pPr>
            <w:r w:rsidRPr="007F2609">
              <w:rPr>
                <w:lang w:eastAsia="zh-CN"/>
              </w:rPr>
              <w:t>15.2.0</w:t>
            </w:r>
          </w:p>
        </w:tc>
      </w:tr>
      <w:tr w:rsidR="007F2609" w:rsidRPr="007F2609" w14:paraId="482ACE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346178">
            <w:pPr>
              <w:pStyle w:val="TAL"/>
              <w:rPr>
                <w:lang w:eastAsia="zh-CN"/>
              </w:rPr>
            </w:pPr>
            <w:r w:rsidRPr="007F2609">
              <w:rPr>
                <w:lang w:eastAsia="zh-CN"/>
              </w:rPr>
              <w:t>R5-191506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346178">
            <w:pPr>
              <w:pStyle w:val="TAL"/>
              <w:rPr>
                <w:lang w:eastAsia="zh-CN"/>
              </w:rPr>
            </w:pPr>
            <w:r w:rsidRPr="007F2609">
              <w:rPr>
                <w:lang w:eastAsia="zh-CN"/>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346178">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346178">
            <w:pPr>
              <w:pStyle w:val="TAL"/>
              <w:rPr>
                <w:lang w:eastAsia="zh-CN"/>
              </w:rPr>
            </w:pPr>
            <w:r w:rsidRPr="007F2609">
              <w:rPr>
                <w:lang w:eastAsia="zh-CN"/>
              </w:rPr>
              <w:t>15.2.0</w:t>
            </w:r>
          </w:p>
        </w:tc>
      </w:tr>
      <w:tr w:rsidR="007F2609" w:rsidRPr="007F2609" w14:paraId="59642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346178">
            <w:pPr>
              <w:pStyle w:val="TAL"/>
              <w:rPr>
                <w:lang w:eastAsia="zh-CN"/>
              </w:rPr>
            </w:pPr>
            <w:r w:rsidRPr="007F2609">
              <w:rPr>
                <w:lang w:eastAsia="zh-CN"/>
              </w:rPr>
              <w:t>R5-191526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346178">
            <w:pPr>
              <w:pStyle w:val="TAL"/>
              <w:rPr>
                <w:lang w:eastAsia="zh-CN"/>
              </w:rPr>
            </w:pPr>
            <w:r w:rsidRPr="007F2609">
              <w:rPr>
                <w:lang w:eastAsia="zh-CN"/>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346178">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346178">
            <w:pPr>
              <w:pStyle w:val="TAL"/>
              <w:rPr>
                <w:lang w:eastAsia="zh-CN"/>
              </w:rPr>
            </w:pPr>
            <w:r w:rsidRPr="007F2609">
              <w:rPr>
                <w:lang w:eastAsia="zh-CN"/>
              </w:rPr>
              <w:t>15.2.0</w:t>
            </w:r>
          </w:p>
        </w:tc>
      </w:tr>
      <w:tr w:rsidR="007F2609" w:rsidRPr="007F2609" w14:paraId="1140B9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346178">
            <w:pPr>
              <w:pStyle w:val="TAL"/>
              <w:rPr>
                <w:lang w:eastAsia="zh-CN"/>
              </w:rPr>
            </w:pPr>
            <w:r w:rsidRPr="007F2609">
              <w:rPr>
                <w:lang w:eastAsia="zh-CN"/>
              </w:rPr>
              <w:t>R5-191675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346178">
            <w:pPr>
              <w:pStyle w:val="TAL"/>
              <w:rPr>
                <w:lang w:eastAsia="zh-CN"/>
              </w:rPr>
            </w:pPr>
            <w:r w:rsidRPr="007F2609">
              <w:rPr>
                <w:lang w:eastAsia="zh-CN"/>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346178">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346178">
            <w:pPr>
              <w:pStyle w:val="TAL"/>
              <w:rPr>
                <w:lang w:eastAsia="zh-CN"/>
              </w:rPr>
            </w:pPr>
            <w:r w:rsidRPr="007F2609">
              <w:rPr>
                <w:lang w:eastAsia="zh-CN"/>
              </w:rPr>
              <w:t>15.2.0</w:t>
            </w:r>
          </w:p>
        </w:tc>
      </w:tr>
      <w:tr w:rsidR="007F2609" w:rsidRPr="007F2609" w14:paraId="47CA25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346178">
            <w:pPr>
              <w:pStyle w:val="TAL"/>
              <w:rPr>
                <w:lang w:eastAsia="zh-CN"/>
              </w:rPr>
            </w:pPr>
            <w:r w:rsidRPr="007F2609">
              <w:rPr>
                <w:lang w:eastAsia="zh-CN"/>
              </w:rPr>
              <w:t>R5-191815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346178">
            <w:pPr>
              <w:pStyle w:val="TAL"/>
              <w:rPr>
                <w:lang w:eastAsia="zh-CN"/>
              </w:rPr>
            </w:pPr>
            <w:r w:rsidRPr="007F2609">
              <w:rPr>
                <w:lang w:eastAsia="zh-CN"/>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346178">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346178">
            <w:pPr>
              <w:pStyle w:val="TAL"/>
              <w:rPr>
                <w:lang w:eastAsia="zh-CN"/>
              </w:rPr>
            </w:pPr>
            <w:r w:rsidRPr="007F2609">
              <w:rPr>
                <w:lang w:eastAsia="zh-CN"/>
              </w:rPr>
              <w:t>15.2.0</w:t>
            </w:r>
          </w:p>
        </w:tc>
      </w:tr>
      <w:tr w:rsidR="007F2609" w:rsidRPr="007F2609" w14:paraId="776CD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346178">
            <w:pPr>
              <w:pStyle w:val="TAL"/>
              <w:rPr>
                <w:lang w:eastAsia="zh-CN"/>
              </w:rPr>
            </w:pPr>
            <w:r w:rsidRPr="007F2609">
              <w:rPr>
                <w:lang w:eastAsia="zh-CN"/>
              </w:rPr>
              <w:t>R5-191846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346178">
            <w:pPr>
              <w:pStyle w:val="TAL"/>
              <w:rPr>
                <w:lang w:eastAsia="zh-CN"/>
              </w:rPr>
            </w:pPr>
            <w:r w:rsidRPr="007F2609">
              <w:rPr>
                <w:lang w:eastAsia="zh-CN"/>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346178">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346178">
            <w:pPr>
              <w:pStyle w:val="TAL"/>
              <w:rPr>
                <w:lang w:eastAsia="zh-CN"/>
              </w:rPr>
            </w:pPr>
            <w:r w:rsidRPr="007F2609">
              <w:rPr>
                <w:lang w:eastAsia="zh-CN"/>
              </w:rPr>
              <w:t>15.2.0</w:t>
            </w:r>
          </w:p>
        </w:tc>
      </w:tr>
      <w:tr w:rsidR="007F2609" w:rsidRPr="007F2609" w14:paraId="258CFD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346178">
            <w:pPr>
              <w:pStyle w:val="TAL"/>
              <w:rPr>
                <w:lang w:eastAsia="zh-CN"/>
              </w:rPr>
            </w:pPr>
            <w:r w:rsidRPr="007F2609">
              <w:rPr>
                <w:lang w:eastAsia="zh-CN"/>
              </w:rPr>
              <w:t>R5-191848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346178">
            <w:pPr>
              <w:pStyle w:val="TAL"/>
              <w:rPr>
                <w:lang w:eastAsia="zh-CN"/>
              </w:rPr>
            </w:pPr>
            <w:r w:rsidRPr="007F2609">
              <w:rPr>
                <w:lang w:eastAsia="zh-CN"/>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346178">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346178">
            <w:pPr>
              <w:pStyle w:val="TAL"/>
              <w:rPr>
                <w:lang w:eastAsia="zh-CN"/>
              </w:rPr>
            </w:pPr>
            <w:r w:rsidRPr="007F2609">
              <w:rPr>
                <w:lang w:eastAsia="zh-CN"/>
              </w:rPr>
              <w:t>15.2.0</w:t>
            </w:r>
          </w:p>
        </w:tc>
      </w:tr>
      <w:tr w:rsidR="007F2609" w:rsidRPr="007F2609" w14:paraId="791F5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346178">
            <w:pPr>
              <w:pStyle w:val="TAL"/>
              <w:rPr>
                <w:lang w:eastAsia="zh-CN"/>
              </w:rPr>
            </w:pPr>
            <w:r w:rsidRPr="007F2609">
              <w:rPr>
                <w:lang w:eastAsia="zh-CN"/>
              </w:rPr>
              <w:t>R5-191849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346178">
            <w:pPr>
              <w:pStyle w:val="TAL"/>
              <w:rPr>
                <w:lang w:eastAsia="zh-CN"/>
              </w:rPr>
            </w:pPr>
            <w:r w:rsidRPr="007F2609">
              <w:rPr>
                <w:lang w:eastAsia="zh-CN"/>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346178">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346178">
            <w:pPr>
              <w:pStyle w:val="TAL"/>
              <w:rPr>
                <w:lang w:eastAsia="zh-CN"/>
              </w:rPr>
            </w:pPr>
            <w:r w:rsidRPr="007F2609">
              <w:rPr>
                <w:lang w:eastAsia="zh-CN"/>
              </w:rPr>
              <w:t>15.2.0</w:t>
            </w:r>
          </w:p>
        </w:tc>
      </w:tr>
      <w:tr w:rsidR="007F2609" w:rsidRPr="007F2609" w14:paraId="0D5F3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346178">
            <w:pPr>
              <w:pStyle w:val="TAL"/>
              <w:rPr>
                <w:lang w:eastAsia="zh-CN"/>
              </w:rPr>
            </w:pPr>
            <w:r w:rsidRPr="007F2609">
              <w:rPr>
                <w:lang w:eastAsia="zh-CN"/>
              </w:rPr>
              <w:t>R5-191852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346178">
            <w:pPr>
              <w:pStyle w:val="TAL"/>
              <w:rPr>
                <w:lang w:eastAsia="zh-CN"/>
              </w:rPr>
            </w:pPr>
            <w:r w:rsidRPr="007F2609">
              <w:rPr>
                <w:lang w:eastAsia="zh-CN"/>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346178">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346178">
            <w:pPr>
              <w:pStyle w:val="TAL"/>
              <w:rPr>
                <w:lang w:eastAsia="zh-CN"/>
              </w:rPr>
            </w:pPr>
            <w:r w:rsidRPr="007F2609">
              <w:rPr>
                <w:lang w:eastAsia="zh-CN"/>
              </w:rPr>
              <w:t>15.2.0</w:t>
            </w:r>
          </w:p>
        </w:tc>
      </w:tr>
      <w:tr w:rsidR="007F2609" w:rsidRPr="007F2609" w14:paraId="7EC29A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346178">
            <w:pPr>
              <w:pStyle w:val="TAL"/>
              <w:rPr>
                <w:lang w:eastAsia="zh-CN"/>
              </w:rPr>
            </w:pPr>
            <w:r w:rsidRPr="007F2609">
              <w:rPr>
                <w:lang w:eastAsia="zh-CN"/>
              </w:rPr>
              <w:t>R5-191854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346178">
            <w:pPr>
              <w:pStyle w:val="TAL"/>
              <w:rPr>
                <w:lang w:eastAsia="zh-CN"/>
              </w:rPr>
            </w:pPr>
            <w:r w:rsidRPr="007F2609">
              <w:rPr>
                <w:lang w:eastAsia="zh-CN"/>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346178">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346178">
            <w:pPr>
              <w:pStyle w:val="TAL"/>
              <w:rPr>
                <w:lang w:eastAsia="zh-CN"/>
              </w:rPr>
            </w:pPr>
            <w:r w:rsidRPr="007F2609">
              <w:rPr>
                <w:lang w:eastAsia="zh-CN"/>
              </w:rPr>
              <w:t>15.2.0</w:t>
            </w:r>
          </w:p>
        </w:tc>
      </w:tr>
      <w:tr w:rsidR="007F2609" w:rsidRPr="007F2609" w14:paraId="20A529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346178">
            <w:pPr>
              <w:pStyle w:val="TAL"/>
              <w:rPr>
                <w:lang w:eastAsia="zh-CN"/>
              </w:rPr>
            </w:pPr>
            <w:r w:rsidRPr="007F2609">
              <w:rPr>
                <w:lang w:eastAsia="zh-CN"/>
              </w:rPr>
              <w:t>R5-192088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346178">
            <w:pPr>
              <w:pStyle w:val="TAL"/>
              <w:rPr>
                <w:lang w:eastAsia="zh-CN"/>
              </w:rPr>
            </w:pPr>
            <w:r w:rsidRPr="007F2609">
              <w:rPr>
                <w:lang w:eastAsia="zh-CN"/>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346178">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346178">
            <w:pPr>
              <w:pStyle w:val="TAL"/>
              <w:rPr>
                <w:lang w:eastAsia="zh-CN"/>
              </w:rPr>
            </w:pPr>
            <w:r w:rsidRPr="007F2609">
              <w:rPr>
                <w:lang w:eastAsia="zh-CN"/>
              </w:rPr>
              <w:t>15.2.0</w:t>
            </w:r>
          </w:p>
        </w:tc>
      </w:tr>
      <w:tr w:rsidR="007F2609" w:rsidRPr="007F2609" w14:paraId="7D452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346178">
            <w:pPr>
              <w:pStyle w:val="TAL"/>
              <w:rPr>
                <w:lang w:eastAsia="zh-CN"/>
              </w:rPr>
            </w:pPr>
            <w:r w:rsidRPr="007F2609">
              <w:rPr>
                <w:lang w:eastAsia="zh-CN"/>
              </w:rPr>
              <w:t>R5-192089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346178">
            <w:pPr>
              <w:pStyle w:val="TAL"/>
              <w:rPr>
                <w:lang w:eastAsia="zh-CN"/>
              </w:rPr>
            </w:pPr>
            <w:r w:rsidRPr="007F2609">
              <w:rPr>
                <w:lang w:eastAsia="zh-CN"/>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346178">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346178">
            <w:pPr>
              <w:pStyle w:val="TAL"/>
              <w:rPr>
                <w:lang w:eastAsia="zh-CN"/>
              </w:rPr>
            </w:pPr>
            <w:r w:rsidRPr="007F2609">
              <w:rPr>
                <w:lang w:eastAsia="zh-CN"/>
              </w:rPr>
              <w:t>15.2.0</w:t>
            </w:r>
          </w:p>
        </w:tc>
      </w:tr>
      <w:tr w:rsidR="007F2609" w:rsidRPr="007F2609" w14:paraId="6A6C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346178">
            <w:pPr>
              <w:pStyle w:val="TAL"/>
              <w:rPr>
                <w:lang w:eastAsia="zh-CN"/>
              </w:rPr>
            </w:pPr>
            <w:r w:rsidRPr="007F2609">
              <w:rPr>
                <w:lang w:eastAsia="zh-CN"/>
              </w:rPr>
              <w:t>R5-192121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346178">
            <w:pPr>
              <w:pStyle w:val="TAL"/>
              <w:rPr>
                <w:lang w:eastAsia="zh-CN"/>
              </w:rPr>
            </w:pPr>
            <w:r w:rsidRPr="007F2609">
              <w:rPr>
                <w:lang w:eastAsia="zh-CN"/>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346178">
            <w:pPr>
              <w:pStyle w:val="TAL"/>
              <w:rPr>
                <w:lang w:eastAsia="zh-CN"/>
              </w:rPr>
            </w:pPr>
            <w:r w:rsidRPr="007F2609">
              <w:rPr>
                <w:lang w:eastAsia="zh-CN"/>
              </w:rPr>
              <w:t>15.2.0</w:t>
            </w:r>
          </w:p>
        </w:tc>
      </w:tr>
      <w:tr w:rsidR="007F2609" w:rsidRPr="007F2609" w14:paraId="35C78D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346178">
            <w:pPr>
              <w:pStyle w:val="TAL"/>
              <w:rPr>
                <w:lang w:eastAsia="zh-CN"/>
              </w:rPr>
            </w:pPr>
            <w:r w:rsidRPr="007F2609">
              <w:rPr>
                <w:lang w:eastAsia="zh-CN"/>
              </w:rPr>
              <w:t>R5-192402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346178">
            <w:pPr>
              <w:pStyle w:val="TAL"/>
              <w:rPr>
                <w:lang w:eastAsia="zh-CN"/>
              </w:rPr>
            </w:pPr>
            <w:r w:rsidRPr="007F2609">
              <w:rPr>
                <w:lang w:eastAsia="zh-CN"/>
              </w:rPr>
              <w:t>0266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346178">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346178">
            <w:pPr>
              <w:pStyle w:val="TAL"/>
              <w:rPr>
                <w:lang w:eastAsia="zh-CN"/>
              </w:rPr>
            </w:pPr>
            <w:r w:rsidRPr="007F2609">
              <w:rPr>
                <w:lang w:eastAsia="zh-CN"/>
              </w:rPr>
              <w:t>15.2.0</w:t>
            </w:r>
          </w:p>
        </w:tc>
      </w:tr>
      <w:tr w:rsidR="007F2609" w:rsidRPr="007F2609" w14:paraId="6D448E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346178">
            <w:pPr>
              <w:pStyle w:val="TAL"/>
              <w:rPr>
                <w:lang w:eastAsia="zh-CN"/>
              </w:rPr>
            </w:pPr>
            <w:r w:rsidRPr="007F2609">
              <w:rPr>
                <w:lang w:eastAsia="zh-CN"/>
              </w:rPr>
              <w:t>R5-192407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346178">
            <w:pPr>
              <w:pStyle w:val="TAL"/>
              <w:rPr>
                <w:lang w:eastAsia="zh-CN"/>
              </w:rPr>
            </w:pPr>
            <w:r w:rsidRPr="007F2609">
              <w:rPr>
                <w:lang w:eastAsia="zh-CN"/>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346178">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346178">
            <w:pPr>
              <w:pStyle w:val="TAL"/>
              <w:rPr>
                <w:lang w:eastAsia="zh-CN"/>
              </w:rPr>
            </w:pPr>
            <w:r w:rsidRPr="007F2609">
              <w:rPr>
                <w:lang w:eastAsia="zh-CN"/>
              </w:rPr>
              <w:t>15.2.0</w:t>
            </w:r>
          </w:p>
        </w:tc>
      </w:tr>
      <w:tr w:rsidR="007F2609" w:rsidRPr="007F2609" w14:paraId="47AB4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346178">
            <w:pPr>
              <w:pStyle w:val="TAL"/>
              <w:rPr>
                <w:lang w:eastAsia="zh-CN"/>
              </w:rPr>
            </w:pPr>
            <w:r w:rsidRPr="007F2609">
              <w:rPr>
                <w:lang w:eastAsia="zh-CN"/>
              </w:rPr>
              <w:t>R5-192408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346178">
            <w:pPr>
              <w:pStyle w:val="TAL"/>
              <w:rPr>
                <w:lang w:eastAsia="zh-CN"/>
              </w:rPr>
            </w:pPr>
            <w:r w:rsidRPr="007F2609">
              <w:rPr>
                <w:lang w:eastAsia="zh-CN"/>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346178">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346178">
            <w:pPr>
              <w:pStyle w:val="TAL"/>
              <w:rPr>
                <w:lang w:eastAsia="zh-CN"/>
              </w:rPr>
            </w:pPr>
            <w:r w:rsidRPr="007F2609">
              <w:rPr>
                <w:lang w:eastAsia="zh-CN"/>
              </w:rPr>
              <w:t>15.2.0</w:t>
            </w:r>
          </w:p>
        </w:tc>
      </w:tr>
      <w:tr w:rsidR="007F2609" w:rsidRPr="007F2609" w14:paraId="5CBE89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346178">
            <w:pPr>
              <w:pStyle w:val="TAL"/>
              <w:rPr>
                <w:lang w:eastAsia="zh-CN"/>
              </w:rPr>
            </w:pPr>
            <w:r w:rsidRPr="007F2609">
              <w:rPr>
                <w:lang w:eastAsia="zh-CN"/>
              </w:rPr>
              <w:t>R5-192409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346178">
            <w:pPr>
              <w:pStyle w:val="TAL"/>
              <w:rPr>
                <w:lang w:eastAsia="zh-CN"/>
              </w:rPr>
            </w:pPr>
            <w:r w:rsidRPr="007F2609">
              <w:rPr>
                <w:lang w:eastAsia="zh-CN"/>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346178">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346178">
            <w:pPr>
              <w:pStyle w:val="TAL"/>
              <w:rPr>
                <w:lang w:eastAsia="zh-CN"/>
              </w:rPr>
            </w:pPr>
            <w:r w:rsidRPr="007F2609">
              <w:rPr>
                <w:lang w:eastAsia="zh-CN"/>
              </w:rPr>
              <w:t>15.2.0</w:t>
            </w:r>
          </w:p>
        </w:tc>
      </w:tr>
      <w:tr w:rsidR="007F2609" w:rsidRPr="007F2609" w14:paraId="788BEB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346178">
            <w:pPr>
              <w:pStyle w:val="TAL"/>
              <w:rPr>
                <w:lang w:eastAsia="zh-CN"/>
              </w:rPr>
            </w:pPr>
            <w:r w:rsidRPr="007F2609">
              <w:rPr>
                <w:lang w:eastAsia="zh-CN"/>
              </w:rPr>
              <w:t>R5-192411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346178">
            <w:pPr>
              <w:pStyle w:val="TAL"/>
              <w:rPr>
                <w:lang w:eastAsia="zh-CN"/>
              </w:rPr>
            </w:pPr>
            <w:r w:rsidRPr="007F2609">
              <w:rPr>
                <w:lang w:eastAsia="zh-CN"/>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346178">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346178">
            <w:pPr>
              <w:pStyle w:val="TAL"/>
              <w:rPr>
                <w:lang w:eastAsia="zh-CN"/>
              </w:rPr>
            </w:pPr>
            <w:r w:rsidRPr="007F2609">
              <w:rPr>
                <w:lang w:eastAsia="zh-CN"/>
              </w:rPr>
              <w:t>15.2.0</w:t>
            </w:r>
          </w:p>
        </w:tc>
      </w:tr>
      <w:tr w:rsidR="007F2609" w:rsidRPr="007F2609" w14:paraId="18BD91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346178">
            <w:pPr>
              <w:pStyle w:val="TAL"/>
              <w:rPr>
                <w:lang w:eastAsia="zh-CN"/>
              </w:rPr>
            </w:pPr>
            <w:r w:rsidRPr="007F2609">
              <w:rPr>
                <w:lang w:eastAsia="zh-CN"/>
              </w:rPr>
              <w:t>R5-192412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346178">
            <w:pPr>
              <w:pStyle w:val="TAL"/>
              <w:rPr>
                <w:lang w:eastAsia="zh-CN"/>
              </w:rPr>
            </w:pPr>
            <w:r w:rsidRPr="007F2609">
              <w:rPr>
                <w:lang w:eastAsia="zh-CN"/>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346178">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346178">
            <w:pPr>
              <w:pStyle w:val="TAL"/>
              <w:rPr>
                <w:lang w:eastAsia="zh-CN"/>
              </w:rPr>
            </w:pPr>
            <w:r w:rsidRPr="007F2609">
              <w:rPr>
                <w:lang w:eastAsia="zh-CN"/>
              </w:rPr>
              <w:t>15.2.0</w:t>
            </w:r>
          </w:p>
        </w:tc>
      </w:tr>
      <w:tr w:rsidR="007F2609" w:rsidRPr="007F2609" w14:paraId="55F193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346178">
            <w:pPr>
              <w:pStyle w:val="TAL"/>
              <w:rPr>
                <w:lang w:eastAsia="zh-CN"/>
              </w:rPr>
            </w:pPr>
            <w:r w:rsidRPr="007F2609">
              <w:rPr>
                <w:lang w:eastAsia="zh-CN"/>
              </w:rPr>
              <w:t>R5-192413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346178">
            <w:pPr>
              <w:pStyle w:val="TAL"/>
              <w:rPr>
                <w:lang w:eastAsia="zh-CN"/>
              </w:rPr>
            </w:pPr>
            <w:r w:rsidRPr="007F2609">
              <w:rPr>
                <w:lang w:eastAsia="zh-CN"/>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346178">
            <w:pPr>
              <w:pStyle w:val="TAL"/>
              <w:rPr>
                <w:lang w:eastAsia="zh-CN"/>
              </w:rPr>
            </w:pPr>
            <w:r w:rsidRPr="007F2609">
              <w:rPr>
                <w:lang w:eastAsia="zh-CN"/>
              </w:rPr>
              <w:t>15.2.0</w:t>
            </w:r>
          </w:p>
        </w:tc>
      </w:tr>
      <w:tr w:rsidR="007F2609" w:rsidRPr="007F2609" w14:paraId="0D8FA6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346178">
            <w:pPr>
              <w:pStyle w:val="TAL"/>
              <w:rPr>
                <w:lang w:eastAsia="zh-CN"/>
              </w:rPr>
            </w:pPr>
            <w:r w:rsidRPr="007F2609">
              <w:rPr>
                <w:lang w:eastAsia="zh-CN"/>
              </w:rPr>
              <w:t>R5-192414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346178">
            <w:pPr>
              <w:pStyle w:val="TAL"/>
              <w:rPr>
                <w:lang w:eastAsia="zh-CN"/>
              </w:rPr>
            </w:pPr>
            <w:r w:rsidRPr="007F2609">
              <w:rPr>
                <w:lang w:eastAsia="zh-CN"/>
              </w:rPr>
              <w:t>0231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346178">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346178">
            <w:pPr>
              <w:pStyle w:val="TAL"/>
              <w:rPr>
                <w:lang w:eastAsia="zh-CN"/>
              </w:rPr>
            </w:pPr>
            <w:r w:rsidRPr="007F2609">
              <w:rPr>
                <w:lang w:eastAsia="zh-CN"/>
              </w:rPr>
              <w:t>15.2.0</w:t>
            </w:r>
          </w:p>
        </w:tc>
      </w:tr>
      <w:tr w:rsidR="007F2609" w:rsidRPr="007F2609" w14:paraId="32B058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346178">
            <w:pPr>
              <w:pStyle w:val="TAL"/>
              <w:rPr>
                <w:lang w:eastAsia="zh-CN"/>
              </w:rPr>
            </w:pPr>
            <w:r w:rsidRPr="007F2609">
              <w:rPr>
                <w:lang w:eastAsia="zh-CN"/>
              </w:rPr>
              <w:t>R5-192416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346178">
            <w:pPr>
              <w:pStyle w:val="TAL"/>
              <w:rPr>
                <w:lang w:eastAsia="zh-CN"/>
              </w:rPr>
            </w:pPr>
            <w:r w:rsidRPr="007F2609">
              <w:rPr>
                <w:lang w:eastAsia="zh-CN"/>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346178">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346178">
            <w:pPr>
              <w:pStyle w:val="TAL"/>
              <w:rPr>
                <w:lang w:eastAsia="zh-CN"/>
              </w:rPr>
            </w:pPr>
            <w:r w:rsidRPr="007F2609">
              <w:rPr>
                <w:lang w:eastAsia="zh-CN"/>
              </w:rPr>
              <w:t>15.2.0</w:t>
            </w:r>
          </w:p>
        </w:tc>
      </w:tr>
      <w:tr w:rsidR="007F2609" w:rsidRPr="007F2609" w14:paraId="2705A4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346178">
            <w:pPr>
              <w:pStyle w:val="TAL"/>
              <w:rPr>
                <w:lang w:eastAsia="zh-CN"/>
              </w:rPr>
            </w:pPr>
            <w:r w:rsidRPr="007F2609">
              <w:rPr>
                <w:lang w:eastAsia="zh-CN"/>
              </w:rPr>
              <w:t>R5-192417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346178">
            <w:pPr>
              <w:pStyle w:val="TAL"/>
              <w:rPr>
                <w:lang w:eastAsia="zh-CN"/>
              </w:rPr>
            </w:pPr>
            <w:r w:rsidRPr="007F2609">
              <w:rPr>
                <w:lang w:eastAsia="zh-CN"/>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346178">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346178">
            <w:pPr>
              <w:pStyle w:val="TAL"/>
              <w:rPr>
                <w:lang w:eastAsia="zh-CN"/>
              </w:rPr>
            </w:pPr>
            <w:r w:rsidRPr="007F2609">
              <w:rPr>
                <w:lang w:eastAsia="zh-CN"/>
              </w:rPr>
              <w:t>15.2.0</w:t>
            </w:r>
          </w:p>
        </w:tc>
      </w:tr>
      <w:tr w:rsidR="007F2609" w:rsidRPr="007F2609" w14:paraId="62A05A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346178">
            <w:pPr>
              <w:pStyle w:val="TAL"/>
              <w:rPr>
                <w:lang w:eastAsia="zh-CN"/>
              </w:rPr>
            </w:pPr>
            <w:r w:rsidRPr="007F2609">
              <w:rPr>
                <w:lang w:eastAsia="zh-CN"/>
              </w:rPr>
              <w:t>R5-192418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346178">
            <w:pPr>
              <w:pStyle w:val="TAL"/>
              <w:rPr>
                <w:lang w:eastAsia="zh-CN"/>
              </w:rPr>
            </w:pPr>
            <w:r w:rsidRPr="007F2609">
              <w:rPr>
                <w:lang w:eastAsia="zh-CN"/>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346178">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346178">
            <w:pPr>
              <w:pStyle w:val="TAL"/>
              <w:rPr>
                <w:lang w:eastAsia="zh-CN"/>
              </w:rPr>
            </w:pPr>
            <w:r w:rsidRPr="007F2609">
              <w:rPr>
                <w:lang w:eastAsia="zh-CN"/>
              </w:rPr>
              <w:t>15.2.0</w:t>
            </w:r>
          </w:p>
        </w:tc>
      </w:tr>
      <w:tr w:rsidR="007F2609" w:rsidRPr="007F2609" w14:paraId="2128E6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346178">
            <w:pPr>
              <w:pStyle w:val="TAL"/>
              <w:rPr>
                <w:lang w:eastAsia="zh-CN"/>
              </w:rPr>
            </w:pPr>
            <w:r w:rsidRPr="007F2609">
              <w:rPr>
                <w:lang w:eastAsia="zh-CN"/>
              </w:rPr>
              <w:t>R5-192419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346178">
            <w:pPr>
              <w:pStyle w:val="TAL"/>
              <w:rPr>
                <w:lang w:eastAsia="zh-CN"/>
              </w:rPr>
            </w:pPr>
            <w:r w:rsidRPr="007F2609">
              <w:rPr>
                <w:lang w:eastAsia="zh-CN"/>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346178">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346178">
            <w:pPr>
              <w:pStyle w:val="TAL"/>
              <w:rPr>
                <w:lang w:eastAsia="zh-CN"/>
              </w:rPr>
            </w:pPr>
            <w:r w:rsidRPr="007F2609">
              <w:rPr>
                <w:lang w:eastAsia="zh-CN"/>
              </w:rPr>
              <w:t>15.2.0</w:t>
            </w:r>
          </w:p>
        </w:tc>
      </w:tr>
      <w:tr w:rsidR="007F2609" w:rsidRPr="007F2609" w14:paraId="047D0C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346178">
            <w:pPr>
              <w:pStyle w:val="TAL"/>
              <w:rPr>
                <w:lang w:eastAsia="zh-CN"/>
              </w:rPr>
            </w:pPr>
            <w:r w:rsidRPr="007F2609">
              <w:rPr>
                <w:lang w:eastAsia="zh-CN"/>
              </w:rPr>
              <w:t>R5-192420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346178">
            <w:pPr>
              <w:pStyle w:val="TAL"/>
              <w:rPr>
                <w:lang w:eastAsia="zh-CN"/>
              </w:rPr>
            </w:pPr>
            <w:r w:rsidRPr="007F2609">
              <w:rPr>
                <w:lang w:eastAsia="zh-CN"/>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346178">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346178">
            <w:pPr>
              <w:pStyle w:val="TAL"/>
              <w:rPr>
                <w:lang w:eastAsia="zh-CN"/>
              </w:rPr>
            </w:pPr>
            <w:r w:rsidRPr="007F2609">
              <w:rPr>
                <w:lang w:eastAsia="zh-CN"/>
              </w:rPr>
              <w:t>15.2.0</w:t>
            </w:r>
          </w:p>
        </w:tc>
      </w:tr>
      <w:tr w:rsidR="007F2609" w:rsidRPr="007F2609" w14:paraId="76FE44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346178">
            <w:pPr>
              <w:pStyle w:val="TAL"/>
              <w:rPr>
                <w:lang w:eastAsia="zh-CN"/>
              </w:rPr>
            </w:pPr>
            <w:r w:rsidRPr="007F2609">
              <w:rPr>
                <w:lang w:eastAsia="zh-CN"/>
              </w:rPr>
              <w:t>R5-192421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346178">
            <w:pPr>
              <w:pStyle w:val="TAL"/>
              <w:rPr>
                <w:lang w:eastAsia="zh-CN"/>
              </w:rPr>
            </w:pPr>
            <w:r w:rsidRPr="007F2609">
              <w:rPr>
                <w:lang w:eastAsia="zh-CN"/>
              </w:rPr>
              <w:t>0276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346178">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346178">
            <w:pPr>
              <w:pStyle w:val="TAL"/>
              <w:rPr>
                <w:lang w:eastAsia="zh-CN"/>
              </w:rPr>
            </w:pPr>
            <w:r w:rsidRPr="007F2609">
              <w:rPr>
                <w:lang w:eastAsia="zh-CN"/>
              </w:rPr>
              <w:t>15.2.0</w:t>
            </w:r>
          </w:p>
        </w:tc>
      </w:tr>
      <w:tr w:rsidR="007F2609" w:rsidRPr="007F2609" w14:paraId="7C0EEE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346178">
            <w:pPr>
              <w:pStyle w:val="TAL"/>
              <w:rPr>
                <w:lang w:eastAsia="zh-CN"/>
              </w:rPr>
            </w:pPr>
            <w:r w:rsidRPr="007F2609">
              <w:rPr>
                <w:lang w:eastAsia="zh-CN"/>
              </w:rPr>
              <w:t>R5-192510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346178">
            <w:pPr>
              <w:pStyle w:val="TAL"/>
              <w:rPr>
                <w:lang w:eastAsia="zh-CN"/>
              </w:rPr>
            </w:pPr>
            <w:r w:rsidRPr="007F2609">
              <w:rPr>
                <w:lang w:eastAsia="zh-CN"/>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346178">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346178">
            <w:pPr>
              <w:pStyle w:val="TAL"/>
              <w:rPr>
                <w:lang w:eastAsia="zh-CN"/>
              </w:rPr>
            </w:pPr>
            <w:r w:rsidRPr="007F2609">
              <w:rPr>
                <w:lang w:eastAsia="zh-CN"/>
              </w:rPr>
              <w:t>15.2.0</w:t>
            </w:r>
          </w:p>
        </w:tc>
      </w:tr>
      <w:tr w:rsidR="007F2609" w:rsidRPr="007F2609" w14:paraId="0F091E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346178">
            <w:pPr>
              <w:pStyle w:val="TAL"/>
              <w:rPr>
                <w:lang w:eastAsia="zh-CN"/>
              </w:rPr>
            </w:pPr>
            <w:r w:rsidRPr="007F2609">
              <w:rPr>
                <w:lang w:eastAsia="zh-CN"/>
              </w:rPr>
              <w:t>R5-192544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346178">
            <w:pPr>
              <w:pStyle w:val="TAL"/>
              <w:rPr>
                <w:lang w:eastAsia="zh-CN"/>
              </w:rPr>
            </w:pPr>
            <w:r w:rsidRPr="007F2609">
              <w:rPr>
                <w:lang w:eastAsia="zh-CN"/>
              </w:rPr>
              <w:t>0230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346178">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346178">
            <w:pPr>
              <w:pStyle w:val="TAL"/>
              <w:rPr>
                <w:lang w:eastAsia="zh-CN"/>
              </w:rPr>
            </w:pPr>
            <w:r w:rsidRPr="007F2609">
              <w:rPr>
                <w:lang w:eastAsia="zh-CN"/>
              </w:rPr>
              <w:t>15.2.0</w:t>
            </w:r>
          </w:p>
        </w:tc>
      </w:tr>
      <w:tr w:rsidR="007F2609" w:rsidRPr="007F2609" w14:paraId="3791F9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346178">
            <w:pPr>
              <w:pStyle w:val="TAL"/>
              <w:rPr>
                <w:lang w:eastAsia="zh-CN"/>
              </w:rPr>
            </w:pPr>
            <w:r w:rsidRPr="007F2609">
              <w:rPr>
                <w:lang w:eastAsia="zh-CN"/>
              </w:rPr>
              <w:t>R5-192545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346178">
            <w:pPr>
              <w:pStyle w:val="TAL"/>
              <w:rPr>
                <w:lang w:eastAsia="zh-CN"/>
              </w:rPr>
            </w:pPr>
            <w:r w:rsidRPr="007F2609">
              <w:rPr>
                <w:lang w:eastAsia="zh-CN"/>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346178">
            <w:pPr>
              <w:pStyle w:val="TAL"/>
              <w:rPr>
                <w:lang w:eastAsia="zh-CN"/>
              </w:rPr>
            </w:pPr>
            <w:r w:rsidRPr="007F2609">
              <w:rPr>
                <w:lang w:eastAsia="zh-CN"/>
              </w:rPr>
              <w:t>15.2.0</w:t>
            </w:r>
          </w:p>
        </w:tc>
      </w:tr>
      <w:tr w:rsidR="007F2609" w:rsidRPr="007F2609" w14:paraId="54761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346178">
            <w:pPr>
              <w:pStyle w:val="TAL"/>
              <w:rPr>
                <w:lang w:eastAsia="zh-CN"/>
              </w:rPr>
            </w:pPr>
            <w:r w:rsidRPr="007F2609">
              <w:rPr>
                <w:lang w:eastAsia="zh-CN"/>
              </w:rPr>
              <w:t>R5-192547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346178">
            <w:pPr>
              <w:pStyle w:val="TAL"/>
              <w:rPr>
                <w:lang w:eastAsia="zh-CN"/>
              </w:rPr>
            </w:pPr>
            <w:r w:rsidRPr="007F2609">
              <w:rPr>
                <w:lang w:eastAsia="zh-CN"/>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346178">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346178">
            <w:pPr>
              <w:pStyle w:val="TAL"/>
              <w:rPr>
                <w:lang w:eastAsia="zh-CN"/>
              </w:rPr>
            </w:pPr>
            <w:r w:rsidRPr="007F2609">
              <w:rPr>
                <w:lang w:eastAsia="zh-CN"/>
              </w:rPr>
              <w:t>15.2.0</w:t>
            </w:r>
          </w:p>
        </w:tc>
      </w:tr>
      <w:tr w:rsidR="007F2609" w:rsidRPr="007F2609" w14:paraId="62172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346178">
            <w:pPr>
              <w:pStyle w:val="TAL"/>
              <w:rPr>
                <w:lang w:eastAsia="zh-CN"/>
              </w:rPr>
            </w:pPr>
            <w:r w:rsidRPr="007F2609">
              <w:rPr>
                <w:lang w:eastAsia="zh-CN"/>
              </w:rPr>
              <w:t>R5-192548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346178">
            <w:pPr>
              <w:pStyle w:val="TAL"/>
              <w:rPr>
                <w:lang w:eastAsia="zh-CN"/>
              </w:rPr>
            </w:pPr>
            <w:r w:rsidRPr="007F2609">
              <w:rPr>
                <w:lang w:eastAsia="zh-CN"/>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346178">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346178">
            <w:pPr>
              <w:pStyle w:val="TAL"/>
              <w:rPr>
                <w:lang w:eastAsia="zh-CN"/>
              </w:rPr>
            </w:pPr>
            <w:r w:rsidRPr="007F2609">
              <w:rPr>
                <w:lang w:eastAsia="zh-CN"/>
              </w:rPr>
              <w:t>15.2.0</w:t>
            </w:r>
          </w:p>
        </w:tc>
      </w:tr>
      <w:tr w:rsidR="007F2609" w:rsidRPr="007F2609" w14:paraId="0290B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346178">
            <w:pPr>
              <w:pStyle w:val="TAL"/>
              <w:rPr>
                <w:lang w:eastAsia="zh-CN"/>
              </w:rPr>
            </w:pPr>
            <w:r w:rsidRPr="007F2609">
              <w:rPr>
                <w:lang w:eastAsia="zh-CN"/>
              </w:rPr>
              <w:t>R5-192549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346178">
            <w:pPr>
              <w:pStyle w:val="TAL"/>
              <w:rPr>
                <w:lang w:eastAsia="zh-CN"/>
              </w:rPr>
            </w:pPr>
            <w:r w:rsidRPr="007F2609">
              <w:rPr>
                <w:lang w:eastAsia="zh-CN"/>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346178">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346178">
            <w:pPr>
              <w:pStyle w:val="TAL"/>
              <w:rPr>
                <w:lang w:eastAsia="zh-CN"/>
              </w:rPr>
            </w:pPr>
            <w:r w:rsidRPr="007F2609">
              <w:rPr>
                <w:lang w:eastAsia="zh-CN"/>
              </w:rPr>
              <w:t>15.2.0</w:t>
            </w:r>
          </w:p>
        </w:tc>
      </w:tr>
      <w:tr w:rsidR="007F2609" w:rsidRPr="007F2609" w14:paraId="23873F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346178">
            <w:pPr>
              <w:pStyle w:val="TAL"/>
              <w:rPr>
                <w:lang w:eastAsia="zh-CN"/>
              </w:rPr>
            </w:pPr>
            <w:r w:rsidRPr="007F2609">
              <w:rPr>
                <w:lang w:eastAsia="zh-CN"/>
              </w:rPr>
              <w:t>R5-192550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346178">
            <w:pPr>
              <w:pStyle w:val="TAL"/>
              <w:rPr>
                <w:lang w:eastAsia="zh-CN"/>
              </w:rPr>
            </w:pPr>
            <w:r w:rsidRPr="007F2609">
              <w:rPr>
                <w:lang w:eastAsia="zh-CN"/>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346178">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346178">
            <w:pPr>
              <w:pStyle w:val="TAL"/>
              <w:rPr>
                <w:lang w:eastAsia="zh-CN"/>
              </w:rPr>
            </w:pPr>
            <w:r w:rsidRPr="007F2609">
              <w:rPr>
                <w:lang w:eastAsia="zh-CN"/>
              </w:rPr>
              <w:t>15.2.0</w:t>
            </w:r>
          </w:p>
        </w:tc>
      </w:tr>
      <w:tr w:rsidR="007F2609" w:rsidRPr="007F2609" w14:paraId="3D949F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346178">
            <w:pPr>
              <w:pStyle w:val="TAL"/>
              <w:rPr>
                <w:lang w:eastAsia="zh-CN"/>
              </w:rPr>
            </w:pPr>
            <w:r w:rsidRPr="007F2609">
              <w:rPr>
                <w:lang w:eastAsia="zh-CN"/>
              </w:rPr>
              <w:t>R5-192551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346178">
            <w:pPr>
              <w:pStyle w:val="TAL"/>
              <w:rPr>
                <w:lang w:eastAsia="zh-CN"/>
              </w:rPr>
            </w:pPr>
            <w:r w:rsidRPr="007F2609">
              <w:rPr>
                <w:lang w:eastAsia="zh-CN"/>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346178">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346178">
            <w:pPr>
              <w:pStyle w:val="TAL"/>
              <w:rPr>
                <w:lang w:eastAsia="zh-CN"/>
              </w:rPr>
            </w:pPr>
            <w:r w:rsidRPr="007F2609">
              <w:rPr>
                <w:lang w:eastAsia="zh-CN"/>
              </w:rPr>
              <w:t>15.2.0</w:t>
            </w:r>
          </w:p>
        </w:tc>
      </w:tr>
      <w:tr w:rsidR="007F2609" w:rsidRPr="007F2609" w14:paraId="39B75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346178">
            <w:pPr>
              <w:pStyle w:val="TAL"/>
              <w:rPr>
                <w:lang w:eastAsia="zh-CN"/>
              </w:rPr>
            </w:pPr>
            <w:r w:rsidRPr="007F2609">
              <w:rPr>
                <w:lang w:eastAsia="zh-CN"/>
              </w:rPr>
              <w:t>R5-192553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346178">
            <w:pPr>
              <w:pStyle w:val="TAL"/>
              <w:rPr>
                <w:lang w:eastAsia="zh-CN"/>
              </w:rPr>
            </w:pPr>
            <w:r w:rsidRPr="007F2609">
              <w:rPr>
                <w:lang w:eastAsia="zh-CN"/>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346178">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346178">
            <w:pPr>
              <w:pStyle w:val="TAL"/>
              <w:rPr>
                <w:lang w:eastAsia="zh-CN"/>
              </w:rPr>
            </w:pPr>
            <w:r w:rsidRPr="007F2609">
              <w:rPr>
                <w:lang w:eastAsia="zh-CN"/>
              </w:rPr>
              <w:t>15.2.0</w:t>
            </w:r>
          </w:p>
        </w:tc>
      </w:tr>
      <w:tr w:rsidR="007F2609" w:rsidRPr="007F2609" w14:paraId="70E19F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346178">
            <w:pPr>
              <w:pStyle w:val="TAL"/>
              <w:rPr>
                <w:lang w:eastAsia="zh-CN"/>
              </w:rPr>
            </w:pPr>
            <w:r w:rsidRPr="007F2609">
              <w:rPr>
                <w:lang w:eastAsia="zh-CN"/>
              </w:rPr>
              <w:t>R5-192554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346178">
            <w:pPr>
              <w:pStyle w:val="TAL"/>
              <w:rPr>
                <w:lang w:eastAsia="zh-CN"/>
              </w:rPr>
            </w:pPr>
            <w:r w:rsidRPr="007F2609">
              <w:rPr>
                <w:lang w:eastAsia="zh-CN"/>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346178">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346178">
            <w:pPr>
              <w:pStyle w:val="TAL"/>
              <w:rPr>
                <w:lang w:eastAsia="zh-CN"/>
              </w:rPr>
            </w:pPr>
            <w:r w:rsidRPr="007F2609">
              <w:rPr>
                <w:lang w:eastAsia="zh-CN"/>
              </w:rPr>
              <w:t>15.2.0</w:t>
            </w:r>
          </w:p>
        </w:tc>
      </w:tr>
      <w:tr w:rsidR="007F2609" w:rsidRPr="007F2609" w14:paraId="380DB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346178">
            <w:pPr>
              <w:pStyle w:val="TAL"/>
              <w:rPr>
                <w:lang w:eastAsia="zh-CN"/>
              </w:rPr>
            </w:pPr>
            <w:r w:rsidRPr="007F2609">
              <w:rPr>
                <w:lang w:eastAsia="zh-CN"/>
              </w:rPr>
              <w:t>R5-192555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346178">
            <w:pPr>
              <w:pStyle w:val="TAL"/>
              <w:rPr>
                <w:lang w:eastAsia="zh-CN"/>
              </w:rPr>
            </w:pPr>
            <w:r w:rsidRPr="007F2609">
              <w:rPr>
                <w:lang w:eastAsia="zh-CN"/>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346178">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346178">
            <w:pPr>
              <w:pStyle w:val="TAL"/>
              <w:rPr>
                <w:lang w:eastAsia="zh-CN"/>
              </w:rPr>
            </w:pPr>
            <w:r w:rsidRPr="007F2609">
              <w:rPr>
                <w:lang w:eastAsia="zh-CN"/>
              </w:rPr>
              <w:t>15.2.0</w:t>
            </w:r>
          </w:p>
        </w:tc>
      </w:tr>
      <w:tr w:rsidR="007F2609" w:rsidRPr="007F2609" w14:paraId="08BD0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346178">
            <w:pPr>
              <w:pStyle w:val="TAL"/>
              <w:rPr>
                <w:lang w:eastAsia="zh-CN"/>
              </w:rPr>
            </w:pPr>
            <w:r w:rsidRPr="007F2609">
              <w:rPr>
                <w:lang w:eastAsia="zh-CN"/>
              </w:rPr>
              <w:t>R5-192556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346178">
            <w:pPr>
              <w:pStyle w:val="TAL"/>
              <w:rPr>
                <w:lang w:eastAsia="zh-CN"/>
              </w:rPr>
            </w:pPr>
            <w:r w:rsidRPr="007F2609">
              <w:rPr>
                <w:lang w:eastAsia="zh-CN"/>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346178">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346178">
            <w:pPr>
              <w:pStyle w:val="TAL"/>
              <w:rPr>
                <w:lang w:eastAsia="zh-CN"/>
              </w:rPr>
            </w:pPr>
            <w:r w:rsidRPr="007F2609">
              <w:rPr>
                <w:lang w:eastAsia="zh-CN"/>
              </w:rPr>
              <w:t>15.2.0</w:t>
            </w:r>
          </w:p>
        </w:tc>
      </w:tr>
      <w:tr w:rsidR="007F2609" w:rsidRPr="007F2609" w14:paraId="488840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346178">
            <w:pPr>
              <w:pStyle w:val="TAL"/>
              <w:rPr>
                <w:lang w:eastAsia="zh-CN"/>
              </w:rPr>
            </w:pPr>
            <w:r w:rsidRPr="007F2609">
              <w:rPr>
                <w:lang w:eastAsia="zh-CN"/>
              </w:rPr>
              <w:t>R5-192557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346178">
            <w:pPr>
              <w:pStyle w:val="TAL"/>
              <w:rPr>
                <w:lang w:eastAsia="zh-CN"/>
              </w:rPr>
            </w:pPr>
            <w:r w:rsidRPr="007F2609">
              <w:rPr>
                <w:lang w:eastAsia="zh-CN"/>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346178">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346178">
            <w:pPr>
              <w:pStyle w:val="TAL"/>
              <w:rPr>
                <w:lang w:eastAsia="zh-CN"/>
              </w:rPr>
            </w:pPr>
            <w:r w:rsidRPr="007F2609">
              <w:rPr>
                <w:lang w:eastAsia="zh-CN"/>
              </w:rPr>
              <w:t>15.2.0</w:t>
            </w:r>
          </w:p>
        </w:tc>
      </w:tr>
      <w:tr w:rsidR="007F2609" w:rsidRPr="007F2609" w14:paraId="51C9E3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346178">
            <w:pPr>
              <w:pStyle w:val="TAL"/>
              <w:rPr>
                <w:lang w:eastAsia="zh-CN"/>
              </w:rPr>
            </w:pPr>
            <w:r w:rsidRPr="007F2609">
              <w:rPr>
                <w:lang w:eastAsia="zh-CN"/>
              </w:rPr>
              <w:t>R5-192558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346178">
            <w:pPr>
              <w:pStyle w:val="TAL"/>
              <w:rPr>
                <w:lang w:eastAsia="zh-CN"/>
              </w:rPr>
            </w:pPr>
            <w:r w:rsidRPr="007F2609">
              <w:rPr>
                <w:lang w:eastAsia="zh-CN"/>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346178">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346178">
            <w:pPr>
              <w:pStyle w:val="TAL"/>
              <w:rPr>
                <w:lang w:eastAsia="zh-CN"/>
              </w:rPr>
            </w:pPr>
            <w:r w:rsidRPr="007F2609">
              <w:rPr>
                <w:lang w:eastAsia="zh-CN"/>
              </w:rPr>
              <w:t>15.2.0</w:t>
            </w:r>
          </w:p>
        </w:tc>
      </w:tr>
      <w:tr w:rsidR="007F2609" w:rsidRPr="007F2609" w14:paraId="07584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346178">
            <w:pPr>
              <w:pStyle w:val="TAL"/>
              <w:rPr>
                <w:lang w:eastAsia="zh-CN"/>
              </w:rPr>
            </w:pPr>
            <w:r w:rsidRPr="007F2609">
              <w:rPr>
                <w:lang w:eastAsia="zh-CN"/>
              </w:rPr>
              <w:t>R5-192559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346178">
            <w:pPr>
              <w:pStyle w:val="TAL"/>
              <w:rPr>
                <w:lang w:eastAsia="zh-CN"/>
              </w:rPr>
            </w:pPr>
            <w:r w:rsidRPr="007F2609">
              <w:rPr>
                <w:lang w:eastAsia="zh-CN"/>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346178">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346178">
            <w:pPr>
              <w:pStyle w:val="TAL"/>
              <w:rPr>
                <w:lang w:eastAsia="zh-CN"/>
              </w:rPr>
            </w:pPr>
            <w:r w:rsidRPr="007F2609">
              <w:rPr>
                <w:lang w:eastAsia="zh-CN"/>
              </w:rPr>
              <w:t>15.2.0</w:t>
            </w:r>
          </w:p>
        </w:tc>
      </w:tr>
      <w:tr w:rsidR="007F2609" w:rsidRPr="007F2609" w14:paraId="1509F7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346178">
            <w:pPr>
              <w:pStyle w:val="TAL"/>
              <w:rPr>
                <w:lang w:eastAsia="zh-CN"/>
              </w:rPr>
            </w:pPr>
            <w:r w:rsidRPr="007F2609">
              <w:rPr>
                <w:lang w:eastAsia="zh-CN"/>
              </w:rPr>
              <w:t>R5-192561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346178">
            <w:pPr>
              <w:pStyle w:val="TAL"/>
              <w:rPr>
                <w:lang w:eastAsia="zh-CN"/>
              </w:rPr>
            </w:pPr>
            <w:r w:rsidRPr="007F2609">
              <w:rPr>
                <w:lang w:eastAsia="zh-CN"/>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346178">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346178">
            <w:pPr>
              <w:pStyle w:val="TAL"/>
              <w:rPr>
                <w:lang w:eastAsia="zh-CN"/>
              </w:rPr>
            </w:pPr>
            <w:r w:rsidRPr="007F2609">
              <w:rPr>
                <w:lang w:eastAsia="zh-CN"/>
              </w:rPr>
              <w:t>15.2.0</w:t>
            </w:r>
          </w:p>
        </w:tc>
      </w:tr>
      <w:tr w:rsidR="007F2609" w:rsidRPr="007F2609" w14:paraId="2411F3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346178">
            <w:pPr>
              <w:pStyle w:val="TAL"/>
              <w:rPr>
                <w:lang w:eastAsia="zh-CN"/>
              </w:rPr>
            </w:pPr>
            <w:r w:rsidRPr="007F2609">
              <w:rPr>
                <w:lang w:eastAsia="zh-CN"/>
              </w:rPr>
              <w:t>R5-192562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346178">
            <w:pPr>
              <w:pStyle w:val="TAL"/>
              <w:rPr>
                <w:lang w:eastAsia="zh-CN"/>
              </w:rPr>
            </w:pPr>
            <w:r w:rsidRPr="007F2609">
              <w:rPr>
                <w:lang w:eastAsia="zh-CN"/>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346178">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346178">
            <w:pPr>
              <w:pStyle w:val="TAL"/>
              <w:rPr>
                <w:lang w:eastAsia="zh-CN"/>
              </w:rPr>
            </w:pPr>
            <w:r w:rsidRPr="007F2609">
              <w:rPr>
                <w:lang w:eastAsia="zh-CN"/>
              </w:rPr>
              <w:t>15.2.0</w:t>
            </w:r>
          </w:p>
        </w:tc>
      </w:tr>
      <w:tr w:rsidR="007F2609" w:rsidRPr="007F2609" w14:paraId="038A21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346178">
            <w:pPr>
              <w:pStyle w:val="TAL"/>
              <w:rPr>
                <w:lang w:eastAsia="zh-CN"/>
              </w:rPr>
            </w:pPr>
            <w:r w:rsidRPr="007F2609">
              <w:rPr>
                <w:lang w:eastAsia="zh-CN"/>
              </w:rPr>
              <w:t>R5-192563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346178">
            <w:pPr>
              <w:pStyle w:val="TAL"/>
              <w:rPr>
                <w:lang w:eastAsia="zh-CN"/>
              </w:rPr>
            </w:pPr>
            <w:r w:rsidRPr="007F2609">
              <w:rPr>
                <w:lang w:eastAsia="zh-CN"/>
              </w:rPr>
              <w:t>0233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346178">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346178">
            <w:pPr>
              <w:pStyle w:val="TAL"/>
              <w:rPr>
                <w:lang w:eastAsia="zh-CN"/>
              </w:rPr>
            </w:pPr>
            <w:r w:rsidRPr="007F2609">
              <w:rPr>
                <w:lang w:eastAsia="zh-CN"/>
              </w:rPr>
              <w:t>15.2.0</w:t>
            </w:r>
          </w:p>
        </w:tc>
      </w:tr>
      <w:tr w:rsidR="007F2609" w:rsidRPr="007F2609" w14:paraId="421E9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346178">
            <w:pPr>
              <w:pStyle w:val="TAL"/>
              <w:rPr>
                <w:lang w:eastAsia="zh-CN"/>
              </w:rPr>
            </w:pPr>
            <w:r w:rsidRPr="007F2609">
              <w:rPr>
                <w:lang w:eastAsia="zh-CN"/>
              </w:rPr>
              <w:t>R5-192564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346178">
            <w:pPr>
              <w:pStyle w:val="TAL"/>
              <w:rPr>
                <w:lang w:eastAsia="zh-CN"/>
              </w:rPr>
            </w:pPr>
            <w:r w:rsidRPr="007F2609">
              <w:rPr>
                <w:lang w:eastAsia="zh-CN"/>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346178">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346178">
            <w:pPr>
              <w:pStyle w:val="TAL"/>
              <w:rPr>
                <w:lang w:eastAsia="zh-CN"/>
              </w:rPr>
            </w:pPr>
            <w:r w:rsidRPr="007F2609">
              <w:rPr>
                <w:lang w:eastAsia="zh-CN"/>
              </w:rPr>
              <w:t>15.2.0</w:t>
            </w:r>
          </w:p>
        </w:tc>
      </w:tr>
      <w:tr w:rsidR="007F2609" w:rsidRPr="007F2609" w14:paraId="3CA03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346178">
            <w:pPr>
              <w:pStyle w:val="TAL"/>
              <w:rPr>
                <w:lang w:eastAsia="zh-CN"/>
              </w:rPr>
            </w:pPr>
            <w:r w:rsidRPr="007F2609">
              <w:rPr>
                <w:lang w:eastAsia="zh-CN"/>
              </w:rPr>
              <w:t>R5-192565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346178">
            <w:pPr>
              <w:pStyle w:val="TAL"/>
              <w:rPr>
                <w:lang w:eastAsia="zh-CN"/>
              </w:rPr>
            </w:pPr>
            <w:r w:rsidRPr="007F2609">
              <w:rPr>
                <w:lang w:eastAsia="zh-CN"/>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346178">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346178">
            <w:pPr>
              <w:pStyle w:val="TAL"/>
              <w:rPr>
                <w:lang w:eastAsia="zh-CN"/>
              </w:rPr>
            </w:pPr>
            <w:r w:rsidRPr="007F2609">
              <w:rPr>
                <w:lang w:eastAsia="zh-CN"/>
              </w:rPr>
              <w:t>15.2.0</w:t>
            </w:r>
          </w:p>
        </w:tc>
      </w:tr>
      <w:tr w:rsidR="007F2609" w:rsidRPr="007F2609" w14:paraId="4FB638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346178">
            <w:pPr>
              <w:pStyle w:val="TAL"/>
              <w:rPr>
                <w:lang w:eastAsia="zh-CN"/>
              </w:rPr>
            </w:pPr>
            <w:r w:rsidRPr="007F2609">
              <w:rPr>
                <w:lang w:eastAsia="zh-CN"/>
              </w:rPr>
              <w:t>R5-192566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346178">
            <w:pPr>
              <w:pStyle w:val="TAL"/>
              <w:rPr>
                <w:lang w:eastAsia="zh-CN"/>
              </w:rPr>
            </w:pPr>
            <w:r w:rsidRPr="007F2609">
              <w:rPr>
                <w:lang w:eastAsia="zh-CN"/>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346178">
            <w:pPr>
              <w:pStyle w:val="TAL"/>
              <w:rPr>
                <w:lang w:eastAsia="zh-CN"/>
              </w:rPr>
            </w:pPr>
            <w:r w:rsidRPr="007F2609">
              <w:rPr>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346178">
            <w:pPr>
              <w:pStyle w:val="TAL"/>
              <w:rPr>
                <w:lang w:eastAsia="zh-CN"/>
              </w:rPr>
            </w:pPr>
            <w:r w:rsidRPr="007F2609">
              <w:rPr>
                <w:lang w:eastAsia="zh-CN"/>
              </w:rPr>
              <w:t>15.2.0</w:t>
            </w:r>
          </w:p>
        </w:tc>
      </w:tr>
      <w:tr w:rsidR="007F2609" w:rsidRPr="007F2609" w14:paraId="3DB45A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346178">
            <w:pPr>
              <w:pStyle w:val="TAL"/>
              <w:rPr>
                <w:lang w:eastAsia="zh-CN"/>
              </w:rPr>
            </w:pPr>
            <w:r w:rsidRPr="007F2609">
              <w:rPr>
                <w:lang w:eastAsia="zh-CN"/>
              </w:rPr>
              <w:t>R5-192567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346178">
            <w:pPr>
              <w:pStyle w:val="TAL"/>
              <w:rPr>
                <w:lang w:eastAsia="zh-CN"/>
              </w:rPr>
            </w:pPr>
            <w:r w:rsidRPr="007F2609">
              <w:rPr>
                <w:lang w:eastAsia="zh-CN"/>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346178">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346178">
            <w:pPr>
              <w:pStyle w:val="TAL"/>
              <w:rPr>
                <w:lang w:eastAsia="zh-CN"/>
              </w:rPr>
            </w:pPr>
            <w:r w:rsidRPr="007F2609">
              <w:rPr>
                <w:lang w:eastAsia="zh-CN"/>
              </w:rPr>
              <w:t>15.2.0</w:t>
            </w:r>
          </w:p>
        </w:tc>
      </w:tr>
      <w:tr w:rsidR="007F2609" w:rsidRPr="007F2609" w14:paraId="2CABE7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346178">
            <w:pPr>
              <w:pStyle w:val="TAL"/>
              <w:rPr>
                <w:lang w:eastAsia="zh-CN"/>
              </w:rPr>
            </w:pPr>
            <w:r w:rsidRPr="007F2609">
              <w:rPr>
                <w:lang w:eastAsia="zh-CN"/>
              </w:rPr>
              <w:t>R5-192570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346178">
            <w:pPr>
              <w:pStyle w:val="TAL"/>
              <w:rPr>
                <w:lang w:eastAsia="zh-CN"/>
              </w:rPr>
            </w:pPr>
            <w:r w:rsidRPr="007F2609">
              <w:rPr>
                <w:lang w:eastAsia="zh-CN"/>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346178">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346178">
            <w:pPr>
              <w:pStyle w:val="TAL"/>
              <w:rPr>
                <w:lang w:eastAsia="zh-CN"/>
              </w:rPr>
            </w:pPr>
            <w:r w:rsidRPr="007F2609">
              <w:rPr>
                <w:lang w:eastAsia="zh-CN"/>
              </w:rPr>
              <w:t>15.2.0</w:t>
            </w:r>
          </w:p>
        </w:tc>
      </w:tr>
      <w:tr w:rsidR="007F2609" w:rsidRPr="007F2609" w14:paraId="5C7324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346178">
            <w:pPr>
              <w:pStyle w:val="TAL"/>
              <w:rPr>
                <w:lang w:eastAsia="zh-CN"/>
              </w:rPr>
            </w:pPr>
            <w:r w:rsidRPr="007F2609">
              <w:rPr>
                <w:lang w:eastAsia="zh-CN"/>
              </w:rPr>
              <w:t>R5-192576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346178">
            <w:pPr>
              <w:pStyle w:val="TAL"/>
              <w:rPr>
                <w:lang w:eastAsia="zh-CN"/>
              </w:rPr>
            </w:pPr>
            <w:r w:rsidRPr="007F2609">
              <w:rPr>
                <w:lang w:eastAsia="zh-CN"/>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346178">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346178">
            <w:pPr>
              <w:pStyle w:val="TAL"/>
              <w:rPr>
                <w:lang w:eastAsia="zh-CN"/>
              </w:rPr>
            </w:pPr>
            <w:r w:rsidRPr="007F2609">
              <w:rPr>
                <w:lang w:eastAsia="zh-CN"/>
              </w:rPr>
              <w:t>15.2.0</w:t>
            </w:r>
          </w:p>
        </w:tc>
      </w:tr>
      <w:tr w:rsidR="007F2609" w:rsidRPr="007F2609" w14:paraId="72213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346178">
            <w:pPr>
              <w:pStyle w:val="TAL"/>
              <w:rPr>
                <w:lang w:eastAsia="zh-CN"/>
              </w:rPr>
            </w:pPr>
            <w:r w:rsidRPr="007F2609">
              <w:rPr>
                <w:lang w:eastAsia="zh-CN"/>
              </w:rPr>
              <w:t>R5-192577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346178">
            <w:pPr>
              <w:pStyle w:val="TAL"/>
              <w:rPr>
                <w:lang w:eastAsia="zh-CN"/>
              </w:rPr>
            </w:pPr>
            <w:r w:rsidRPr="007F2609">
              <w:rPr>
                <w:lang w:eastAsia="zh-CN"/>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346178">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346178">
            <w:pPr>
              <w:pStyle w:val="TAL"/>
              <w:rPr>
                <w:lang w:eastAsia="zh-CN"/>
              </w:rPr>
            </w:pPr>
            <w:r w:rsidRPr="007F2609">
              <w:rPr>
                <w:lang w:eastAsia="zh-CN"/>
              </w:rPr>
              <w:t>15.2.0</w:t>
            </w:r>
          </w:p>
        </w:tc>
      </w:tr>
      <w:tr w:rsidR="007F2609" w:rsidRPr="007F2609" w14:paraId="2B959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346178">
            <w:pPr>
              <w:pStyle w:val="TAL"/>
              <w:rPr>
                <w:lang w:eastAsia="zh-CN"/>
              </w:rPr>
            </w:pPr>
            <w:r w:rsidRPr="007F2609">
              <w:rPr>
                <w:lang w:eastAsia="zh-CN"/>
              </w:rPr>
              <w:t>R5-192578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346178">
            <w:pPr>
              <w:pStyle w:val="TAL"/>
              <w:rPr>
                <w:lang w:eastAsia="zh-CN"/>
              </w:rPr>
            </w:pPr>
            <w:r w:rsidRPr="007F2609">
              <w:rPr>
                <w:lang w:eastAsia="zh-CN"/>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346178">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346178">
            <w:pPr>
              <w:pStyle w:val="TAL"/>
              <w:rPr>
                <w:lang w:eastAsia="zh-CN"/>
              </w:rPr>
            </w:pPr>
            <w:r w:rsidRPr="007F2609">
              <w:rPr>
                <w:lang w:eastAsia="zh-CN"/>
              </w:rPr>
              <w:t>15.2.0</w:t>
            </w:r>
          </w:p>
        </w:tc>
      </w:tr>
      <w:tr w:rsidR="007F2609" w:rsidRPr="007F2609" w14:paraId="340247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346178">
            <w:pPr>
              <w:pStyle w:val="TAL"/>
              <w:rPr>
                <w:lang w:eastAsia="zh-CN"/>
              </w:rPr>
            </w:pPr>
            <w:r w:rsidRPr="007F2609">
              <w:rPr>
                <w:lang w:eastAsia="zh-CN"/>
              </w:rPr>
              <w:t>R5-192579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346178">
            <w:pPr>
              <w:pStyle w:val="TAL"/>
              <w:rPr>
                <w:lang w:eastAsia="zh-CN"/>
              </w:rPr>
            </w:pPr>
            <w:r w:rsidRPr="007F2609">
              <w:rPr>
                <w:lang w:eastAsia="zh-CN"/>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346178">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346178">
            <w:pPr>
              <w:pStyle w:val="TAL"/>
              <w:rPr>
                <w:lang w:eastAsia="zh-CN"/>
              </w:rPr>
            </w:pPr>
            <w:r w:rsidRPr="007F2609">
              <w:rPr>
                <w:lang w:eastAsia="zh-CN"/>
              </w:rPr>
              <w:t>15.2.0</w:t>
            </w:r>
          </w:p>
        </w:tc>
      </w:tr>
      <w:tr w:rsidR="007F2609" w:rsidRPr="007F2609" w14:paraId="472792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346178">
            <w:pPr>
              <w:pStyle w:val="TAL"/>
              <w:rPr>
                <w:lang w:eastAsia="zh-CN"/>
              </w:rPr>
            </w:pPr>
            <w:r w:rsidRPr="007F2609">
              <w:rPr>
                <w:lang w:eastAsia="zh-CN"/>
              </w:rPr>
              <w:t>R5-192580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346178">
            <w:pPr>
              <w:pStyle w:val="TAL"/>
              <w:rPr>
                <w:lang w:eastAsia="zh-CN"/>
              </w:rPr>
            </w:pPr>
            <w:r w:rsidRPr="007F2609">
              <w:rPr>
                <w:lang w:eastAsia="zh-CN"/>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346178">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346178">
            <w:pPr>
              <w:pStyle w:val="TAL"/>
              <w:rPr>
                <w:lang w:eastAsia="zh-CN"/>
              </w:rPr>
            </w:pPr>
            <w:r w:rsidRPr="007F2609">
              <w:rPr>
                <w:lang w:eastAsia="zh-CN"/>
              </w:rPr>
              <w:t>15.2.0</w:t>
            </w:r>
          </w:p>
        </w:tc>
      </w:tr>
      <w:tr w:rsidR="007F2609" w:rsidRPr="007F2609" w14:paraId="4BDB37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346178">
            <w:pPr>
              <w:pStyle w:val="TAL"/>
              <w:rPr>
                <w:lang w:eastAsia="zh-CN"/>
              </w:rPr>
            </w:pPr>
            <w:r w:rsidRPr="007F2609">
              <w:rPr>
                <w:lang w:eastAsia="zh-CN"/>
              </w:rPr>
              <w:t>R5-192581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346178">
            <w:pPr>
              <w:pStyle w:val="TAL"/>
              <w:rPr>
                <w:lang w:eastAsia="zh-CN"/>
              </w:rPr>
            </w:pPr>
            <w:r w:rsidRPr="007F2609">
              <w:rPr>
                <w:lang w:eastAsia="zh-CN"/>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346178">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346178">
            <w:pPr>
              <w:pStyle w:val="TAL"/>
              <w:rPr>
                <w:lang w:eastAsia="zh-CN"/>
              </w:rPr>
            </w:pPr>
            <w:r w:rsidRPr="007F2609">
              <w:rPr>
                <w:lang w:eastAsia="zh-CN"/>
              </w:rPr>
              <w:t>15.2.0</w:t>
            </w:r>
          </w:p>
        </w:tc>
      </w:tr>
      <w:tr w:rsidR="007F2609" w:rsidRPr="007F2609" w14:paraId="0AE705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346178">
            <w:pPr>
              <w:pStyle w:val="TAL"/>
              <w:rPr>
                <w:lang w:eastAsia="zh-CN"/>
              </w:rPr>
            </w:pPr>
            <w:r w:rsidRPr="007F2609">
              <w:rPr>
                <w:lang w:eastAsia="zh-CN"/>
              </w:rPr>
              <w:t>R5-192583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346178">
            <w:pPr>
              <w:pStyle w:val="TAL"/>
              <w:rPr>
                <w:lang w:eastAsia="zh-CN"/>
              </w:rPr>
            </w:pPr>
            <w:r w:rsidRPr="007F2609">
              <w:rPr>
                <w:lang w:eastAsia="zh-CN"/>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346178">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346178">
            <w:pPr>
              <w:pStyle w:val="TAL"/>
              <w:rPr>
                <w:lang w:eastAsia="zh-CN"/>
              </w:rPr>
            </w:pPr>
            <w:r w:rsidRPr="007F2609">
              <w:rPr>
                <w:lang w:eastAsia="zh-CN"/>
              </w:rPr>
              <w:t>15.2.0</w:t>
            </w:r>
          </w:p>
        </w:tc>
      </w:tr>
      <w:tr w:rsidR="007F2609" w:rsidRPr="007F2609" w14:paraId="5558A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346178">
            <w:pPr>
              <w:pStyle w:val="TAL"/>
              <w:rPr>
                <w:lang w:eastAsia="zh-CN"/>
              </w:rPr>
            </w:pPr>
            <w:r w:rsidRPr="007F2609">
              <w:rPr>
                <w:lang w:eastAsia="zh-CN"/>
              </w:rPr>
              <w:t>R5-192584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346178">
            <w:pPr>
              <w:pStyle w:val="TAL"/>
              <w:rPr>
                <w:lang w:eastAsia="zh-CN"/>
              </w:rPr>
            </w:pPr>
            <w:r w:rsidRPr="007F2609">
              <w:rPr>
                <w:lang w:eastAsia="zh-CN"/>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346178">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346178">
            <w:pPr>
              <w:pStyle w:val="TAL"/>
              <w:rPr>
                <w:lang w:eastAsia="zh-CN"/>
              </w:rPr>
            </w:pPr>
            <w:r w:rsidRPr="007F2609">
              <w:rPr>
                <w:lang w:eastAsia="zh-CN"/>
              </w:rPr>
              <w:t>15.2.0</w:t>
            </w:r>
          </w:p>
        </w:tc>
      </w:tr>
      <w:tr w:rsidR="007F2609" w:rsidRPr="007F2609" w14:paraId="767B9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346178">
            <w:pPr>
              <w:pStyle w:val="TAL"/>
              <w:rPr>
                <w:lang w:eastAsia="zh-CN"/>
              </w:rPr>
            </w:pPr>
            <w:r w:rsidRPr="007F2609">
              <w:rPr>
                <w:lang w:eastAsia="zh-CN"/>
              </w:rPr>
              <w:t>R5-192585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346178">
            <w:pPr>
              <w:pStyle w:val="TAL"/>
              <w:rPr>
                <w:lang w:eastAsia="zh-CN"/>
              </w:rPr>
            </w:pPr>
            <w:r w:rsidRPr="007F2609">
              <w:rPr>
                <w:lang w:eastAsia="zh-CN"/>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346178">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346178">
            <w:pPr>
              <w:pStyle w:val="TAL"/>
              <w:rPr>
                <w:lang w:eastAsia="zh-CN"/>
              </w:rPr>
            </w:pPr>
            <w:r w:rsidRPr="007F2609">
              <w:rPr>
                <w:lang w:eastAsia="zh-CN"/>
              </w:rPr>
              <w:t>15.2.0</w:t>
            </w:r>
          </w:p>
        </w:tc>
      </w:tr>
      <w:tr w:rsidR="007F2609" w:rsidRPr="007F2609" w14:paraId="1480B9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346178">
            <w:pPr>
              <w:pStyle w:val="TAL"/>
              <w:rPr>
                <w:lang w:eastAsia="zh-CN"/>
              </w:rPr>
            </w:pPr>
            <w:r w:rsidRPr="007F2609">
              <w:rPr>
                <w:lang w:eastAsia="zh-CN"/>
              </w:rPr>
              <w:t>R5-192586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346178">
            <w:pPr>
              <w:pStyle w:val="TAL"/>
              <w:rPr>
                <w:lang w:eastAsia="zh-CN"/>
              </w:rPr>
            </w:pPr>
            <w:r w:rsidRPr="007F2609">
              <w:rPr>
                <w:lang w:eastAsia="zh-CN"/>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346178">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346178">
            <w:pPr>
              <w:pStyle w:val="TAL"/>
              <w:rPr>
                <w:lang w:eastAsia="zh-CN"/>
              </w:rPr>
            </w:pPr>
            <w:r w:rsidRPr="007F2609">
              <w:rPr>
                <w:lang w:eastAsia="zh-CN"/>
              </w:rPr>
              <w:t>15.2.0</w:t>
            </w:r>
          </w:p>
        </w:tc>
      </w:tr>
      <w:tr w:rsidR="007F2609" w:rsidRPr="007F2609" w14:paraId="4521B8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346178">
            <w:pPr>
              <w:pStyle w:val="TAL"/>
              <w:rPr>
                <w:lang w:eastAsia="zh-CN"/>
              </w:rPr>
            </w:pPr>
            <w:r w:rsidRPr="007F2609">
              <w:rPr>
                <w:lang w:eastAsia="zh-CN"/>
              </w:rPr>
              <w:t>R5-192587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346178">
            <w:pPr>
              <w:pStyle w:val="TAL"/>
              <w:rPr>
                <w:lang w:eastAsia="zh-CN"/>
              </w:rPr>
            </w:pPr>
            <w:r w:rsidRPr="007F2609">
              <w:rPr>
                <w:lang w:eastAsia="zh-CN"/>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346178">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346178">
            <w:pPr>
              <w:pStyle w:val="TAL"/>
              <w:rPr>
                <w:lang w:eastAsia="zh-CN"/>
              </w:rPr>
            </w:pPr>
            <w:r w:rsidRPr="007F2609">
              <w:rPr>
                <w:lang w:eastAsia="zh-CN"/>
              </w:rPr>
              <w:t>15.2.0</w:t>
            </w:r>
          </w:p>
        </w:tc>
      </w:tr>
      <w:tr w:rsidR="007F2609" w:rsidRPr="007F2609" w14:paraId="2E87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346178">
            <w:pPr>
              <w:pStyle w:val="TAL"/>
              <w:rPr>
                <w:lang w:eastAsia="zh-CN"/>
              </w:rPr>
            </w:pPr>
            <w:r w:rsidRPr="007F2609">
              <w:rPr>
                <w:lang w:eastAsia="zh-CN"/>
              </w:rPr>
              <w:t>R5-192588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346178">
            <w:pPr>
              <w:pStyle w:val="TAL"/>
              <w:rPr>
                <w:lang w:eastAsia="zh-CN"/>
              </w:rPr>
            </w:pPr>
            <w:r w:rsidRPr="007F2609">
              <w:rPr>
                <w:lang w:eastAsia="zh-CN"/>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346178">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346178">
            <w:pPr>
              <w:pStyle w:val="TAL"/>
              <w:rPr>
                <w:lang w:eastAsia="zh-CN"/>
              </w:rPr>
            </w:pPr>
            <w:r w:rsidRPr="007F2609">
              <w:rPr>
                <w:lang w:eastAsia="zh-CN"/>
              </w:rPr>
              <w:t>15.2.0</w:t>
            </w:r>
          </w:p>
        </w:tc>
      </w:tr>
      <w:tr w:rsidR="007F2609" w:rsidRPr="007F2609" w14:paraId="5B83F5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346178">
            <w:pPr>
              <w:pStyle w:val="TAL"/>
              <w:rPr>
                <w:lang w:eastAsia="zh-CN"/>
              </w:rPr>
            </w:pPr>
            <w:r w:rsidRPr="007F2609">
              <w:rPr>
                <w:lang w:eastAsia="zh-CN"/>
              </w:rPr>
              <w:t>R5-192589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346178">
            <w:pPr>
              <w:pStyle w:val="TAL"/>
              <w:rPr>
                <w:lang w:eastAsia="zh-CN"/>
              </w:rPr>
            </w:pPr>
            <w:r w:rsidRPr="007F2609">
              <w:rPr>
                <w:lang w:eastAsia="zh-CN"/>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346178">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346178">
            <w:pPr>
              <w:pStyle w:val="TAL"/>
              <w:rPr>
                <w:lang w:eastAsia="zh-CN"/>
              </w:rPr>
            </w:pPr>
            <w:r w:rsidRPr="007F2609">
              <w:rPr>
                <w:lang w:eastAsia="zh-CN"/>
              </w:rPr>
              <w:t>15.2.0</w:t>
            </w:r>
          </w:p>
        </w:tc>
      </w:tr>
      <w:tr w:rsidR="007F2609" w:rsidRPr="007F2609" w14:paraId="3CBB42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346178">
            <w:pPr>
              <w:pStyle w:val="TAL"/>
              <w:rPr>
                <w:lang w:eastAsia="zh-CN"/>
              </w:rPr>
            </w:pPr>
            <w:r w:rsidRPr="007F2609">
              <w:rPr>
                <w:lang w:eastAsia="zh-CN"/>
              </w:rPr>
              <w:t>R5-192590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346178">
            <w:pPr>
              <w:pStyle w:val="TAL"/>
              <w:rPr>
                <w:lang w:eastAsia="zh-CN"/>
              </w:rPr>
            </w:pPr>
            <w:r w:rsidRPr="007F2609">
              <w:rPr>
                <w:lang w:eastAsia="zh-CN"/>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346178">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346178">
            <w:pPr>
              <w:pStyle w:val="TAL"/>
              <w:rPr>
                <w:lang w:eastAsia="zh-CN"/>
              </w:rPr>
            </w:pPr>
            <w:r w:rsidRPr="007F2609">
              <w:rPr>
                <w:lang w:eastAsia="zh-CN"/>
              </w:rPr>
              <w:t>15.2.0</w:t>
            </w:r>
          </w:p>
        </w:tc>
      </w:tr>
      <w:tr w:rsidR="007F2609" w:rsidRPr="007F2609" w14:paraId="3AA1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346178">
            <w:pPr>
              <w:pStyle w:val="TAL"/>
              <w:rPr>
                <w:lang w:eastAsia="zh-CN"/>
              </w:rPr>
            </w:pPr>
            <w:r w:rsidRPr="007F2609">
              <w:rPr>
                <w:lang w:eastAsia="zh-CN"/>
              </w:rPr>
              <w:t>R5-192591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346178">
            <w:pPr>
              <w:pStyle w:val="TAL"/>
              <w:rPr>
                <w:lang w:eastAsia="zh-CN"/>
              </w:rPr>
            </w:pPr>
            <w:r w:rsidRPr="007F2609">
              <w:rPr>
                <w:lang w:eastAsia="zh-CN"/>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346178">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346178">
            <w:pPr>
              <w:pStyle w:val="TAL"/>
              <w:rPr>
                <w:lang w:eastAsia="zh-CN"/>
              </w:rPr>
            </w:pPr>
            <w:r w:rsidRPr="007F2609">
              <w:rPr>
                <w:lang w:eastAsia="zh-CN"/>
              </w:rPr>
              <w:t>15.2.0</w:t>
            </w:r>
          </w:p>
        </w:tc>
      </w:tr>
      <w:tr w:rsidR="007F2609" w:rsidRPr="007F2609" w14:paraId="084AA3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346178">
            <w:pPr>
              <w:pStyle w:val="TAL"/>
              <w:rPr>
                <w:lang w:eastAsia="zh-CN"/>
              </w:rPr>
            </w:pPr>
            <w:r w:rsidRPr="007F2609">
              <w:rPr>
                <w:lang w:eastAsia="zh-CN"/>
              </w:rPr>
              <w:t>R5-192592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346178">
            <w:pPr>
              <w:pStyle w:val="TAL"/>
              <w:rPr>
                <w:lang w:eastAsia="zh-CN"/>
              </w:rPr>
            </w:pPr>
            <w:r w:rsidRPr="007F2609">
              <w:rPr>
                <w:lang w:eastAsia="zh-CN"/>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346178">
            <w:pPr>
              <w:pStyle w:val="TAL"/>
              <w:rPr>
                <w:lang w:eastAsia="zh-CN"/>
              </w:rPr>
            </w:pPr>
            <w:r w:rsidRPr="007F2609">
              <w:rPr>
                <w:lang w:eastAsia="zh-CN"/>
              </w:rPr>
              <w:t>15.2.0</w:t>
            </w:r>
          </w:p>
        </w:tc>
      </w:tr>
      <w:tr w:rsidR="007F2609" w:rsidRPr="007F2609" w14:paraId="48198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346178">
            <w:pPr>
              <w:pStyle w:val="TAL"/>
              <w:rPr>
                <w:lang w:eastAsia="zh-CN"/>
              </w:rPr>
            </w:pPr>
            <w:r w:rsidRPr="007F2609">
              <w:rPr>
                <w:lang w:eastAsia="zh-CN"/>
              </w:rPr>
              <w:t>R5-192593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346178">
            <w:pPr>
              <w:pStyle w:val="TAL"/>
              <w:rPr>
                <w:lang w:eastAsia="zh-CN"/>
              </w:rPr>
            </w:pPr>
            <w:r w:rsidRPr="007F2609">
              <w:rPr>
                <w:lang w:eastAsia="zh-CN"/>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346178">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346178">
            <w:pPr>
              <w:pStyle w:val="TAL"/>
              <w:rPr>
                <w:lang w:eastAsia="zh-CN"/>
              </w:rPr>
            </w:pPr>
            <w:r w:rsidRPr="007F2609">
              <w:rPr>
                <w:lang w:eastAsia="zh-CN"/>
              </w:rPr>
              <w:t>15.2.0</w:t>
            </w:r>
          </w:p>
        </w:tc>
      </w:tr>
      <w:tr w:rsidR="007F2609" w:rsidRPr="007F2609" w14:paraId="32233D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346178">
            <w:pPr>
              <w:pStyle w:val="TAL"/>
              <w:rPr>
                <w:lang w:eastAsia="zh-CN"/>
              </w:rPr>
            </w:pPr>
            <w:r w:rsidRPr="007F2609">
              <w:rPr>
                <w:lang w:eastAsia="zh-CN"/>
              </w:rPr>
              <w:t>R5-192594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346178">
            <w:pPr>
              <w:pStyle w:val="TAL"/>
              <w:rPr>
                <w:lang w:eastAsia="zh-CN"/>
              </w:rPr>
            </w:pPr>
            <w:r w:rsidRPr="007F2609">
              <w:rPr>
                <w:lang w:eastAsia="zh-CN"/>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346178">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346178">
            <w:pPr>
              <w:pStyle w:val="TAL"/>
              <w:rPr>
                <w:lang w:eastAsia="zh-CN"/>
              </w:rPr>
            </w:pPr>
            <w:r w:rsidRPr="007F2609">
              <w:rPr>
                <w:lang w:eastAsia="zh-CN"/>
              </w:rPr>
              <w:t>15.2.0</w:t>
            </w:r>
          </w:p>
        </w:tc>
      </w:tr>
      <w:tr w:rsidR="007F2609" w:rsidRPr="007F2609" w14:paraId="7AE60E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346178">
            <w:pPr>
              <w:pStyle w:val="TAL"/>
              <w:rPr>
                <w:lang w:eastAsia="zh-CN"/>
              </w:rPr>
            </w:pPr>
            <w:r w:rsidRPr="007F2609">
              <w:rPr>
                <w:lang w:eastAsia="zh-CN"/>
              </w:rPr>
              <w:t>R5-192597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346178">
            <w:pPr>
              <w:pStyle w:val="TAL"/>
              <w:rPr>
                <w:lang w:eastAsia="zh-CN"/>
              </w:rPr>
            </w:pPr>
            <w:r w:rsidRPr="007F2609">
              <w:rPr>
                <w:lang w:eastAsia="zh-CN"/>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346178">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346178">
            <w:pPr>
              <w:pStyle w:val="TAL"/>
              <w:rPr>
                <w:lang w:eastAsia="zh-CN"/>
              </w:rPr>
            </w:pPr>
            <w:r w:rsidRPr="007F2609">
              <w:rPr>
                <w:lang w:eastAsia="zh-CN"/>
              </w:rPr>
              <w:t>15.2.0</w:t>
            </w:r>
          </w:p>
        </w:tc>
      </w:tr>
      <w:tr w:rsidR="007F2609" w:rsidRPr="007F2609" w14:paraId="3EE2DF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346178">
            <w:pPr>
              <w:pStyle w:val="TAL"/>
              <w:rPr>
                <w:lang w:eastAsia="zh-CN"/>
              </w:rPr>
            </w:pPr>
            <w:r w:rsidRPr="007F2609">
              <w:rPr>
                <w:lang w:eastAsia="zh-CN"/>
              </w:rPr>
              <w:t>R5-192598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346178">
            <w:pPr>
              <w:pStyle w:val="TAL"/>
              <w:rPr>
                <w:lang w:eastAsia="zh-CN"/>
              </w:rPr>
            </w:pPr>
            <w:r w:rsidRPr="007F2609">
              <w:rPr>
                <w:lang w:eastAsia="zh-CN"/>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346178">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346178">
            <w:pPr>
              <w:pStyle w:val="TAL"/>
              <w:rPr>
                <w:lang w:eastAsia="zh-CN"/>
              </w:rPr>
            </w:pPr>
            <w:r w:rsidRPr="007F2609">
              <w:rPr>
                <w:lang w:eastAsia="zh-CN"/>
              </w:rPr>
              <w:t>15.2.0</w:t>
            </w:r>
          </w:p>
        </w:tc>
      </w:tr>
      <w:tr w:rsidR="007F2609" w:rsidRPr="007F2609" w14:paraId="0E8B9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346178">
            <w:pPr>
              <w:pStyle w:val="TAL"/>
              <w:rPr>
                <w:lang w:eastAsia="zh-CN"/>
              </w:rPr>
            </w:pPr>
            <w:r w:rsidRPr="007F2609">
              <w:rPr>
                <w:lang w:eastAsia="zh-CN"/>
              </w:rPr>
              <w:t>R5-192682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346178">
            <w:pPr>
              <w:pStyle w:val="TAL"/>
              <w:rPr>
                <w:lang w:eastAsia="zh-CN"/>
              </w:rPr>
            </w:pPr>
            <w:r w:rsidRPr="007F2609">
              <w:rPr>
                <w:lang w:eastAsia="zh-CN"/>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346178">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346178">
            <w:pPr>
              <w:pStyle w:val="TAL"/>
              <w:rPr>
                <w:lang w:eastAsia="zh-CN"/>
              </w:rPr>
            </w:pPr>
            <w:r w:rsidRPr="007F2609">
              <w:rPr>
                <w:lang w:eastAsia="zh-CN"/>
              </w:rPr>
              <w:t>15.2.0</w:t>
            </w:r>
          </w:p>
        </w:tc>
      </w:tr>
      <w:tr w:rsidR="007F2609" w:rsidRPr="007F2609" w14:paraId="069F3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346178">
            <w:pPr>
              <w:pStyle w:val="TAL"/>
              <w:rPr>
                <w:lang w:eastAsia="zh-CN"/>
              </w:rPr>
            </w:pPr>
            <w:r w:rsidRPr="007F2609">
              <w:rPr>
                <w:lang w:eastAsia="zh-CN"/>
              </w:rPr>
              <w:t>R5-192683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346178">
            <w:pPr>
              <w:pStyle w:val="TAL"/>
              <w:rPr>
                <w:lang w:eastAsia="zh-CN"/>
              </w:rPr>
            </w:pPr>
            <w:r w:rsidRPr="007F2609">
              <w:rPr>
                <w:lang w:eastAsia="zh-CN"/>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346178">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346178">
            <w:pPr>
              <w:pStyle w:val="TAL"/>
              <w:rPr>
                <w:lang w:eastAsia="zh-CN"/>
              </w:rPr>
            </w:pPr>
            <w:r w:rsidRPr="007F2609">
              <w:rPr>
                <w:lang w:eastAsia="zh-CN"/>
              </w:rPr>
              <w:t>15.2.0</w:t>
            </w:r>
          </w:p>
        </w:tc>
      </w:tr>
      <w:tr w:rsidR="007F2609" w:rsidRPr="007F2609" w14:paraId="12027E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346178">
            <w:pPr>
              <w:pStyle w:val="TAL"/>
              <w:rPr>
                <w:lang w:eastAsia="zh-CN"/>
              </w:rPr>
            </w:pPr>
            <w:r w:rsidRPr="007F2609">
              <w:rPr>
                <w:lang w:eastAsia="zh-CN"/>
              </w:rPr>
              <w:t>R5-192685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346178">
            <w:pPr>
              <w:pStyle w:val="TAL"/>
              <w:rPr>
                <w:lang w:eastAsia="zh-CN"/>
              </w:rPr>
            </w:pPr>
            <w:r w:rsidRPr="007F2609">
              <w:rPr>
                <w:lang w:eastAsia="zh-CN"/>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346178">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346178">
            <w:pPr>
              <w:pStyle w:val="TAL"/>
              <w:rPr>
                <w:lang w:eastAsia="zh-CN"/>
              </w:rPr>
            </w:pPr>
            <w:r w:rsidRPr="007F2609">
              <w:rPr>
                <w:lang w:eastAsia="zh-CN"/>
              </w:rPr>
              <w:t>15.2.0</w:t>
            </w:r>
          </w:p>
        </w:tc>
      </w:tr>
      <w:tr w:rsidR="007F2609" w:rsidRPr="007F2609" w14:paraId="60F23B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346178">
            <w:pPr>
              <w:pStyle w:val="TAL"/>
              <w:rPr>
                <w:lang w:eastAsia="zh-CN"/>
              </w:rPr>
            </w:pPr>
            <w:r w:rsidRPr="007F2609">
              <w:rPr>
                <w:lang w:eastAsia="zh-CN"/>
              </w:rPr>
              <w:t>R5-192693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346178">
            <w:pPr>
              <w:pStyle w:val="TAL"/>
              <w:rPr>
                <w:lang w:eastAsia="zh-CN"/>
              </w:rPr>
            </w:pPr>
            <w:r w:rsidRPr="007F2609">
              <w:rPr>
                <w:lang w:eastAsia="zh-CN"/>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346178">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346178">
            <w:pPr>
              <w:pStyle w:val="TAL"/>
              <w:rPr>
                <w:lang w:eastAsia="zh-CN"/>
              </w:rPr>
            </w:pPr>
            <w:r w:rsidRPr="007F2609">
              <w:rPr>
                <w:lang w:eastAsia="zh-CN"/>
              </w:rPr>
              <w:t>15.2.0</w:t>
            </w:r>
          </w:p>
        </w:tc>
      </w:tr>
      <w:tr w:rsidR="007F2609" w:rsidRPr="007F2609" w14:paraId="71A71C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346178">
            <w:pPr>
              <w:pStyle w:val="TAL"/>
              <w:rPr>
                <w:lang w:eastAsia="zh-CN"/>
              </w:rPr>
            </w:pPr>
            <w:r w:rsidRPr="007F2609">
              <w:rPr>
                <w:lang w:eastAsia="zh-CN"/>
              </w:rPr>
              <w:t>R5-192837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346178">
            <w:pPr>
              <w:pStyle w:val="TAL"/>
              <w:rPr>
                <w:lang w:eastAsia="zh-CN"/>
              </w:rPr>
            </w:pPr>
            <w:r w:rsidRPr="007F2609">
              <w:rPr>
                <w:lang w:eastAsia="zh-CN"/>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346178">
            <w:pPr>
              <w:pStyle w:val="TAL"/>
              <w:rPr>
                <w:lang w:eastAsia="zh-CN"/>
              </w:rPr>
            </w:pPr>
            <w:r w:rsidRPr="007F2609">
              <w:rPr>
                <w:lang w:eastAsia="zh-CN"/>
              </w:rPr>
              <w:t>15.2.0</w:t>
            </w:r>
          </w:p>
        </w:tc>
      </w:tr>
      <w:tr w:rsidR="007F2609" w:rsidRPr="007F2609" w14:paraId="57FD0B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346178">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346178">
            <w:pPr>
              <w:pStyle w:val="TAL"/>
              <w:rPr>
                <w:lang w:eastAsia="zh-CN"/>
              </w:rPr>
            </w:pPr>
            <w:r w:rsidRPr="007F2609">
              <w:rPr>
                <w:lang w:eastAsia="zh-CN"/>
              </w:rPr>
              <w:t>15.2.0</w:t>
            </w:r>
          </w:p>
        </w:tc>
      </w:tr>
      <w:tr w:rsidR="007F2609" w:rsidRPr="007F2609" w14:paraId="1763C3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346178">
            <w:pPr>
              <w:pStyle w:val="TAL"/>
              <w:rPr>
                <w:lang w:eastAsia="zh-CN"/>
              </w:rPr>
            </w:pPr>
            <w:r w:rsidRPr="007F2609">
              <w:rPr>
                <w:lang w:eastAsia="zh-CN"/>
              </w:rPr>
              <w:t>R5-193535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346178">
            <w:pPr>
              <w:pStyle w:val="TAL"/>
              <w:rPr>
                <w:lang w:eastAsia="zh-CN"/>
              </w:rPr>
            </w:pPr>
            <w:r w:rsidRPr="007F2609">
              <w:rPr>
                <w:lang w:eastAsia="zh-CN"/>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346178">
            <w:pPr>
              <w:pStyle w:val="TAL"/>
              <w:rPr>
                <w:lang w:eastAsia="zh-CN"/>
              </w:rPr>
            </w:pPr>
            <w:r w:rsidRPr="007F2609">
              <w:rPr>
                <w:lang w:eastAsia="zh-CN"/>
              </w:rPr>
              <w:t>15.3.0</w:t>
            </w:r>
          </w:p>
        </w:tc>
      </w:tr>
      <w:tr w:rsidR="007F2609" w:rsidRPr="007F2609" w14:paraId="4B2F9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346178">
            <w:pPr>
              <w:pStyle w:val="TAL"/>
              <w:rPr>
                <w:lang w:eastAsia="zh-CN"/>
              </w:rPr>
            </w:pPr>
            <w:r w:rsidRPr="007F2609">
              <w:rPr>
                <w:lang w:eastAsia="zh-CN"/>
              </w:rPr>
              <w:t>R5-193536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346178">
            <w:pPr>
              <w:pStyle w:val="TAL"/>
              <w:rPr>
                <w:lang w:eastAsia="zh-CN"/>
              </w:rPr>
            </w:pPr>
            <w:r w:rsidRPr="007F2609">
              <w:rPr>
                <w:lang w:eastAsia="zh-CN"/>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346178">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346178">
            <w:pPr>
              <w:pStyle w:val="TAL"/>
              <w:rPr>
                <w:lang w:eastAsia="zh-CN"/>
              </w:rPr>
            </w:pPr>
            <w:r w:rsidRPr="007F2609">
              <w:rPr>
                <w:lang w:eastAsia="zh-CN"/>
              </w:rPr>
              <w:t>15.3.0</w:t>
            </w:r>
          </w:p>
        </w:tc>
      </w:tr>
      <w:tr w:rsidR="007F2609" w:rsidRPr="007F2609" w14:paraId="51680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346178">
            <w:pPr>
              <w:pStyle w:val="TAL"/>
              <w:rPr>
                <w:lang w:eastAsia="zh-CN"/>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346178">
            <w:pPr>
              <w:pStyle w:val="TAL"/>
              <w:rPr>
                <w:lang w:eastAsia="zh-CN"/>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346178">
            <w:pPr>
              <w:pStyle w:val="TAL"/>
              <w:rPr>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346178">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346178">
            <w:pPr>
              <w:pStyle w:val="TAL"/>
              <w:rPr>
                <w:lang w:eastAsia="zh-CN"/>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346178">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346178">
            <w:pPr>
              <w:pStyle w:val="TAL"/>
              <w:rPr>
                <w:lang w:eastAsia="zh-CN"/>
              </w:rPr>
            </w:pPr>
          </w:p>
        </w:tc>
      </w:tr>
      <w:tr w:rsidR="007F2609" w:rsidRPr="007F2609" w14:paraId="5ADA8B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346178">
            <w:pPr>
              <w:pStyle w:val="TAL"/>
              <w:rPr>
                <w:lang w:eastAsia="zh-CN"/>
              </w:rPr>
            </w:pPr>
            <w:r w:rsidRPr="007F2609">
              <w:rPr>
                <w:lang w:eastAsia="zh-CN"/>
              </w:rPr>
              <w:t>R5-193567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346178">
            <w:pPr>
              <w:pStyle w:val="TAL"/>
              <w:rPr>
                <w:lang w:eastAsia="zh-CN"/>
              </w:rPr>
            </w:pPr>
            <w:r w:rsidRPr="007F2609">
              <w:rPr>
                <w:lang w:eastAsia="zh-CN"/>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346178">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346178">
            <w:pPr>
              <w:pStyle w:val="TAL"/>
              <w:rPr>
                <w:lang w:eastAsia="zh-CN"/>
              </w:rPr>
            </w:pPr>
            <w:r w:rsidRPr="007F2609">
              <w:rPr>
                <w:lang w:eastAsia="zh-CN"/>
              </w:rPr>
              <w:t>15.3.0</w:t>
            </w:r>
          </w:p>
        </w:tc>
      </w:tr>
      <w:tr w:rsidR="007F2609" w:rsidRPr="007F2609" w14:paraId="629429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346178">
            <w:pPr>
              <w:pStyle w:val="TAL"/>
              <w:rPr>
                <w:lang w:eastAsia="zh-CN"/>
              </w:rPr>
            </w:pPr>
            <w:r w:rsidRPr="007F2609">
              <w:rPr>
                <w:lang w:eastAsia="zh-CN"/>
              </w:rPr>
              <w:t>R5-193569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346178">
            <w:pPr>
              <w:pStyle w:val="TAL"/>
              <w:rPr>
                <w:lang w:eastAsia="zh-CN"/>
              </w:rPr>
            </w:pPr>
            <w:r w:rsidRPr="007F2609">
              <w:rPr>
                <w:lang w:eastAsia="zh-CN"/>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346178">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346178">
            <w:pPr>
              <w:pStyle w:val="TAL"/>
              <w:rPr>
                <w:lang w:eastAsia="zh-CN"/>
              </w:rPr>
            </w:pPr>
            <w:r w:rsidRPr="007F2609">
              <w:rPr>
                <w:lang w:eastAsia="zh-CN"/>
              </w:rPr>
              <w:t>15.3.0</w:t>
            </w:r>
          </w:p>
        </w:tc>
      </w:tr>
      <w:tr w:rsidR="007F2609" w:rsidRPr="007F2609" w14:paraId="542D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346178">
            <w:pPr>
              <w:pStyle w:val="TAL"/>
              <w:rPr>
                <w:lang w:eastAsia="zh-CN"/>
              </w:rPr>
            </w:pPr>
            <w:r w:rsidRPr="007F2609">
              <w:rPr>
                <w:lang w:eastAsia="zh-CN"/>
              </w:rPr>
              <w:t>R5-193571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346178">
            <w:pPr>
              <w:pStyle w:val="TAL"/>
              <w:rPr>
                <w:lang w:eastAsia="zh-CN"/>
              </w:rPr>
            </w:pPr>
            <w:r w:rsidRPr="007F2609">
              <w:rPr>
                <w:lang w:eastAsia="zh-CN"/>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346178">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346178">
            <w:pPr>
              <w:pStyle w:val="TAL"/>
              <w:rPr>
                <w:lang w:eastAsia="zh-CN"/>
              </w:rPr>
            </w:pPr>
            <w:r w:rsidRPr="007F2609">
              <w:rPr>
                <w:lang w:eastAsia="zh-CN"/>
              </w:rPr>
              <w:t>15.3.0</w:t>
            </w:r>
          </w:p>
        </w:tc>
      </w:tr>
      <w:tr w:rsidR="007F2609" w:rsidRPr="007F2609" w14:paraId="4A01F4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346178">
            <w:pPr>
              <w:pStyle w:val="TAL"/>
              <w:rPr>
                <w:lang w:eastAsia="zh-CN"/>
              </w:rPr>
            </w:pPr>
            <w:r w:rsidRPr="007F2609">
              <w:rPr>
                <w:lang w:eastAsia="zh-CN"/>
              </w:rPr>
              <w:t>R5-193573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346178">
            <w:pPr>
              <w:pStyle w:val="TAL"/>
              <w:rPr>
                <w:lang w:eastAsia="zh-CN"/>
              </w:rPr>
            </w:pPr>
            <w:r w:rsidRPr="007F2609">
              <w:rPr>
                <w:lang w:eastAsia="zh-CN"/>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346178">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346178">
            <w:pPr>
              <w:pStyle w:val="TAL"/>
              <w:rPr>
                <w:lang w:eastAsia="zh-CN"/>
              </w:rPr>
            </w:pPr>
            <w:r w:rsidRPr="007F2609">
              <w:rPr>
                <w:lang w:eastAsia="zh-CN"/>
              </w:rPr>
              <w:t>15.3.0</w:t>
            </w:r>
          </w:p>
        </w:tc>
      </w:tr>
      <w:tr w:rsidR="007F2609" w:rsidRPr="007F2609" w14:paraId="46E353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346178">
            <w:pPr>
              <w:pStyle w:val="TAL"/>
              <w:rPr>
                <w:lang w:eastAsia="zh-CN"/>
              </w:rPr>
            </w:pPr>
            <w:r w:rsidRPr="007F2609">
              <w:rPr>
                <w:lang w:eastAsia="zh-CN"/>
              </w:rPr>
              <w:t>R5-193574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346178">
            <w:pPr>
              <w:pStyle w:val="TAL"/>
              <w:rPr>
                <w:lang w:eastAsia="zh-CN"/>
              </w:rPr>
            </w:pPr>
            <w:r w:rsidRPr="007F2609">
              <w:rPr>
                <w:lang w:eastAsia="zh-CN"/>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346178">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346178">
            <w:pPr>
              <w:pStyle w:val="TAL"/>
              <w:rPr>
                <w:lang w:eastAsia="zh-CN"/>
              </w:rPr>
            </w:pPr>
            <w:r w:rsidRPr="007F2609">
              <w:rPr>
                <w:lang w:eastAsia="zh-CN"/>
              </w:rPr>
              <w:t>15.3.0</w:t>
            </w:r>
          </w:p>
        </w:tc>
      </w:tr>
      <w:tr w:rsidR="007F2609" w:rsidRPr="007F2609" w14:paraId="73AFD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346178">
            <w:pPr>
              <w:pStyle w:val="TAL"/>
              <w:rPr>
                <w:lang w:eastAsia="zh-CN"/>
              </w:rPr>
            </w:pPr>
            <w:r w:rsidRPr="007F2609">
              <w:rPr>
                <w:lang w:eastAsia="zh-CN"/>
              </w:rPr>
              <w:t>R5-193585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346178">
            <w:pPr>
              <w:pStyle w:val="TAL"/>
              <w:rPr>
                <w:lang w:eastAsia="zh-CN"/>
              </w:rPr>
            </w:pPr>
            <w:r w:rsidRPr="007F2609">
              <w:rPr>
                <w:lang w:eastAsia="zh-CN"/>
              </w:rPr>
              <w:t>0400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346178">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346178">
            <w:pPr>
              <w:pStyle w:val="TAL"/>
              <w:rPr>
                <w:lang w:eastAsia="zh-CN"/>
              </w:rPr>
            </w:pPr>
            <w:r w:rsidRPr="007F2609">
              <w:rPr>
                <w:lang w:eastAsia="zh-CN"/>
              </w:rPr>
              <w:t>15.3.0</w:t>
            </w:r>
          </w:p>
        </w:tc>
      </w:tr>
      <w:tr w:rsidR="007F2609" w:rsidRPr="007F2609" w14:paraId="2BD7B6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346178">
            <w:pPr>
              <w:pStyle w:val="TAL"/>
              <w:rPr>
                <w:lang w:eastAsia="zh-CN"/>
              </w:rPr>
            </w:pPr>
            <w:r w:rsidRPr="007F2609">
              <w:rPr>
                <w:lang w:eastAsia="zh-CN"/>
              </w:rPr>
              <w:t>R5-193586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346178">
            <w:pPr>
              <w:pStyle w:val="TAL"/>
              <w:rPr>
                <w:lang w:eastAsia="zh-CN"/>
              </w:rPr>
            </w:pPr>
            <w:r w:rsidRPr="007F2609">
              <w:rPr>
                <w:lang w:eastAsia="zh-CN"/>
              </w:rPr>
              <w:t>0401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346178">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346178">
            <w:pPr>
              <w:pStyle w:val="TAL"/>
              <w:rPr>
                <w:lang w:eastAsia="zh-CN"/>
              </w:rPr>
            </w:pPr>
            <w:r w:rsidRPr="007F2609">
              <w:rPr>
                <w:lang w:eastAsia="zh-CN"/>
              </w:rPr>
              <w:t>15.3.0</w:t>
            </w:r>
          </w:p>
        </w:tc>
      </w:tr>
      <w:tr w:rsidR="007F2609" w:rsidRPr="007F2609" w14:paraId="0E6731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346178">
            <w:pPr>
              <w:pStyle w:val="TAL"/>
              <w:rPr>
                <w:lang w:eastAsia="zh-CN"/>
              </w:rPr>
            </w:pPr>
            <w:r w:rsidRPr="007F2609">
              <w:rPr>
                <w:lang w:eastAsia="zh-CN"/>
              </w:rPr>
              <w:t>R5-193589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346178">
            <w:pPr>
              <w:pStyle w:val="TAL"/>
              <w:rPr>
                <w:lang w:eastAsia="zh-CN"/>
              </w:rPr>
            </w:pPr>
            <w:r w:rsidRPr="007F2609">
              <w:rPr>
                <w:lang w:eastAsia="zh-CN"/>
              </w:rPr>
              <w:t>0404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346178">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346178">
            <w:pPr>
              <w:pStyle w:val="TAL"/>
              <w:rPr>
                <w:lang w:eastAsia="zh-CN"/>
              </w:rPr>
            </w:pPr>
            <w:r w:rsidRPr="007F2609">
              <w:rPr>
                <w:lang w:eastAsia="zh-CN"/>
              </w:rPr>
              <w:t>15.3.0</w:t>
            </w:r>
          </w:p>
        </w:tc>
      </w:tr>
      <w:tr w:rsidR="007F2609" w:rsidRPr="007F2609" w14:paraId="45EB1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346178">
            <w:pPr>
              <w:pStyle w:val="TAL"/>
              <w:rPr>
                <w:lang w:eastAsia="zh-CN"/>
              </w:rPr>
            </w:pPr>
            <w:r w:rsidRPr="007F2609">
              <w:rPr>
                <w:lang w:eastAsia="zh-CN"/>
              </w:rPr>
              <w:t>R5-193593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346178">
            <w:pPr>
              <w:pStyle w:val="TAL"/>
              <w:rPr>
                <w:lang w:eastAsia="zh-CN"/>
              </w:rPr>
            </w:pPr>
            <w:r w:rsidRPr="007F2609">
              <w:rPr>
                <w:lang w:eastAsia="zh-CN"/>
              </w:rPr>
              <w:t>0405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346178">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346178">
            <w:pPr>
              <w:pStyle w:val="TAL"/>
              <w:rPr>
                <w:lang w:eastAsia="zh-CN"/>
              </w:rPr>
            </w:pPr>
            <w:r w:rsidRPr="007F2609">
              <w:rPr>
                <w:lang w:eastAsia="zh-CN"/>
              </w:rPr>
              <w:t>15.3.0</w:t>
            </w:r>
          </w:p>
        </w:tc>
      </w:tr>
      <w:tr w:rsidR="007F2609" w:rsidRPr="007F2609" w14:paraId="7B088C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346178">
            <w:pPr>
              <w:pStyle w:val="TAL"/>
              <w:rPr>
                <w:lang w:eastAsia="zh-CN"/>
              </w:rPr>
            </w:pPr>
            <w:r w:rsidRPr="007F2609">
              <w:rPr>
                <w:lang w:eastAsia="zh-CN"/>
              </w:rPr>
              <w:t>R5-193753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346178">
            <w:pPr>
              <w:pStyle w:val="TAL"/>
              <w:rPr>
                <w:lang w:eastAsia="zh-CN"/>
              </w:rPr>
            </w:pPr>
            <w:r w:rsidRPr="007F2609">
              <w:rPr>
                <w:lang w:eastAsia="zh-CN"/>
              </w:rPr>
              <w:t>0413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346178">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346178">
            <w:pPr>
              <w:pStyle w:val="TAL"/>
              <w:rPr>
                <w:lang w:eastAsia="zh-CN"/>
              </w:rPr>
            </w:pPr>
            <w:r w:rsidRPr="007F2609">
              <w:rPr>
                <w:lang w:eastAsia="zh-CN"/>
              </w:rPr>
              <w:t>15.3.0</w:t>
            </w:r>
          </w:p>
        </w:tc>
      </w:tr>
      <w:tr w:rsidR="007F2609" w:rsidRPr="007F2609" w14:paraId="6DACAB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346178">
            <w:pPr>
              <w:pStyle w:val="TAL"/>
              <w:rPr>
                <w:lang w:eastAsia="zh-CN"/>
              </w:rPr>
            </w:pPr>
            <w:r w:rsidRPr="007F2609">
              <w:rPr>
                <w:lang w:eastAsia="zh-CN"/>
              </w:rPr>
              <w:t>R5-193915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346178">
            <w:pPr>
              <w:pStyle w:val="TAL"/>
              <w:rPr>
                <w:lang w:eastAsia="zh-CN"/>
              </w:rPr>
            </w:pPr>
            <w:r w:rsidRPr="007F2609">
              <w:rPr>
                <w:lang w:eastAsia="zh-CN"/>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346178">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346178">
            <w:pPr>
              <w:pStyle w:val="TAL"/>
              <w:rPr>
                <w:lang w:eastAsia="zh-CN"/>
              </w:rPr>
            </w:pPr>
            <w:r w:rsidRPr="007F2609">
              <w:rPr>
                <w:lang w:eastAsia="zh-CN"/>
              </w:rPr>
              <w:t>15.3.0</w:t>
            </w:r>
          </w:p>
        </w:tc>
      </w:tr>
      <w:tr w:rsidR="007F2609" w:rsidRPr="007F2609" w14:paraId="4E73A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346178">
            <w:pPr>
              <w:pStyle w:val="TAL"/>
              <w:rPr>
                <w:lang w:eastAsia="zh-CN"/>
              </w:rPr>
            </w:pPr>
            <w:r w:rsidRPr="007F2609">
              <w:rPr>
                <w:lang w:eastAsia="zh-CN"/>
              </w:rPr>
              <w:t>R5-193917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346178">
            <w:pPr>
              <w:pStyle w:val="TAL"/>
              <w:rPr>
                <w:lang w:eastAsia="zh-CN"/>
              </w:rPr>
            </w:pPr>
            <w:r w:rsidRPr="007F2609">
              <w:rPr>
                <w:lang w:eastAsia="zh-CN"/>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346178">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346178">
            <w:pPr>
              <w:pStyle w:val="TAL"/>
              <w:rPr>
                <w:lang w:eastAsia="zh-CN"/>
              </w:rPr>
            </w:pPr>
            <w:r w:rsidRPr="007F2609">
              <w:rPr>
                <w:lang w:eastAsia="zh-CN"/>
              </w:rPr>
              <w:t>15.3.0</w:t>
            </w:r>
          </w:p>
        </w:tc>
      </w:tr>
      <w:tr w:rsidR="007F2609" w:rsidRPr="007F2609" w14:paraId="1B67A8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346178">
            <w:pPr>
              <w:pStyle w:val="TAL"/>
              <w:rPr>
                <w:lang w:eastAsia="zh-CN"/>
              </w:rPr>
            </w:pPr>
            <w:r w:rsidRPr="007F2609">
              <w:rPr>
                <w:lang w:eastAsia="zh-CN"/>
              </w:rPr>
              <w:t>R5-193918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346178">
            <w:pPr>
              <w:pStyle w:val="TAL"/>
              <w:rPr>
                <w:lang w:eastAsia="zh-CN"/>
              </w:rPr>
            </w:pPr>
            <w:r w:rsidRPr="007F2609">
              <w:rPr>
                <w:lang w:eastAsia="zh-CN"/>
              </w:rPr>
              <w:t>0419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346178">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346178">
            <w:pPr>
              <w:pStyle w:val="TAL"/>
              <w:rPr>
                <w:lang w:eastAsia="zh-CN"/>
              </w:rPr>
            </w:pPr>
            <w:r w:rsidRPr="007F2609">
              <w:rPr>
                <w:lang w:eastAsia="zh-CN"/>
              </w:rPr>
              <w:t>15.3.0</w:t>
            </w:r>
          </w:p>
        </w:tc>
      </w:tr>
      <w:tr w:rsidR="007F2609" w:rsidRPr="007F2609" w14:paraId="7E502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346178">
            <w:pPr>
              <w:pStyle w:val="TAL"/>
              <w:rPr>
                <w:lang w:eastAsia="zh-CN"/>
              </w:rPr>
            </w:pPr>
            <w:r w:rsidRPr="007F2609">
              <w:rPr>
                <w:lang w:eastAsia="zh-CN"/>
              </w:rPr>
              <w:t>R5-193920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346178">
            <w:pPr>
              <w:pStyle w:val="TAL"/>
              <w:rPr>
                <w:lang w:eastAsia="zh-CN"/>
              </w:rPr>
            </w:pPr>
            <w:r w:rsidRPr="007F2609">
              <w:rPr>
                <w:lang w:eastAsia="zh-CN"/>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346178">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346178">
            <w:pPr>
              <w:pStyle w:val="TAL"/>
              <w:rPr>
                <w:lang w:eastAsia="zh-CN"/>
              </w:rPr>
            </w:pPr>
            <w:r w:rsidRPr="007F2609">
              <w:rPr>
                <w:lang w:eastAsia="zh-CN"/>
              </w:rPr>
              <w:t>15.3.0</w:t>
            </w:r>
          </w:p>
        </w:tc>
      </w:tr>
      <w:tr w:rsidR="007F2609" w:rsidRPr="007F2609" w14:paraId="50C25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346178">
            <w:pPr>
              <w:pStyle w:val="TAL"/>
              <w:rPr>
                <w:lang w:eastAsia="zh-CN"/>
              </w:rPr>
            </w:pPr>
            <w:r w:rsidRPr="007F2609">
              <w:rPr>
                <w:lang w:eastAsia="zh-CN"/>
              </w:rPr>
              <w:t>R5-193930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346178">
            <w:pPr>
              <w:pStyle w:val="TAL"/>
              <w:rPr>
                <w:lang w:eastAsia="zh-CN"/>
              </w:rPr>
            </w:pPr>
            <w:r w:rsidRPr="007F2609">
              <w:rPr>
                <w:lang w:eastAsia="zh-CN"/>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346178">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346178">
            <w:pPr>
              <w:pStyle w:val="TAL"/>
              <w:rPr>
                <w:lang w:eastAsia="zh-CN"/>
              </w:rPr>
            </w:pPr>
            <w:r w:rsidRPr="007F2609">
              <w:rPr>
                <w:lang w:eastAsia="zh-CN"/>
              </w:rPr>
              <w:t>15.3.0</w:t>
            </w:r>
          </w:p>
        </w:tc>
      </w:tr>
      <w:tr w:rsidR="007F2609" w:rsidRPr="007F2609" w14:paraId="06035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346178">
            <w:pPr>
              <w:pStyle w:val="TAL"/>
              <w:rPr>
                <w:lang w:eastAsia="zh-CN"/>
              </w:rPr>
            </w:pPr>
            <w:r w:rsidRPr="007F2609">
              <w:rPr>
                <w:lang w:eastAsia="zh-CN"/>
              </w:rPr>
              <w:t>R5-193955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346178">
            <w:pPr>
              <w:pStyle w:val="TAL"/>
              <w:rPr>
                <w:lang w:eastAsia="zh-CN"/>
              </w:rPr>
            </w:pPr>
            <w:r w:rsidRPr="007F2609">
              <w:rPr>
                <w:lang w:eastAsia="zh-CN"/>
              </w:rPr>
              <w:t>0423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346178">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346178">
            <w:pPr>
              <w:pStyle w:val="TAL"/>
              <w:rPr>
                <w:lang w:eastAsia="zh-CN"/>
              </w:rPr>
            </w:pPr>
            <w:r w:rsidRPr="007F2609">
              <w:rPr>
                <w:lang w:eastAsia="zh-CN"/>
              </w:rPr>
              <w:t>15.3.0</w:t>
            </w:r>
          </w:p>
        </w:tc>
      </w:tr>
      <w:tr w:rsidR="007F2609" w:rsidRPr="007F2609" w14:paraId="46CFBC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346178">
            <w:pPr>
              <w:pStyle w:val="TAL"/>
              <w:rPr>
                <w:lang w:eastAsia="zh-CN"/>
              </w:rPr>
            </w:pPr>
            <w:r w:rsidRPr="007F2609">
              <w:rPr>
                <w:lang w:eastAsia="zh-CN"/>
              </w:rPr>
              <w:t>R5-194125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346178">
            <w:pPr>
              <w:pStyle w:val="TAL"/>
              <w:rPr>
                <w:lang w:eastAsia="zh-CN"/>
              </w:rPr>
            </w:pPr>
            <w:r w:rsidRPr="007F2609">
              <w:rPr>
                <w:lang w:eastAsia="zh-CN"/>
              </w:rPr>
              <w:t>0425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346178">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346178">
            <w:pPr>
              <w:pStyle w:val="TAL"/>
              <w:rPr>
                <w:lang w:eastAsia="zh-CN"/>
              </w:rPr>
            </w:pPr>
            <w:r w:rsidRPr="007F2609">
              <w:rPr>
                <w:lang w:eastAsia="zh-CN"/>
              </w:rPr>
              <w:t>15.3.0</w:t>
            </w:r>
          </w:p>
        </w:tc>
      </w:tr>
      <w:tr w:rsidR="007F2609" w:rsidRPr="007F2609" w14:paraId="3EC95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346178">
            <w:pPr>
              <w:pStyle w:val="TAL"/>
              <w:rPr>
                <w:lang w:eastAsia="zh-CN"/>
              </w:rPr>
            </w:pPr>
            <w:r w:rsidRPr="007F2609">
              <w:rPr>
                <w:lang w:eastAsia="zh-CN"/>
              </w:rPr>
              <w:t>R5-194126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346178">
            <w:pPr>
              <w:pStyle w:val="TAL"/>
              <w:rPr>
                <w:lang w:eastAsia="zh-CN"/>
              </w:rPr>
            </w:pPr>
            <w:r w:rsidRPr="007F2609">
              <w:rPr>
                <w:lang w:eastAsia="zh-CN"/>
              </w:rPr>
              <w:t>0426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346178">
            <w:pPr>
              <w:pStyle w:val="TAL"/>
              <w:rPr>
                <w:lang w:eastAsia="zh-CN"/>
              </w:rPr>
            </w:pPr>
            <w:r w:rsidRPr="007F2609">
              <w:rPr>
                <w:lang w:eastAsia="zh-CN"/>
              </w:rPr>
              <w:t>Update ACS and Inbanblocking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346178">
            <w:pPr>
              <w:pStyle w:val="TAL"/>
              <w:rPr>
                <w:lang w:eastAsia="zh-CN"/>
              </w:rPr>
            </w:pPr>
            <w:r w:rsidRPr="007F2609">
              <w:rPr>
                <w:lang w:eastAsia="zh-CN"/>
              </w:rPr>
              <w:t>15.3.0</w:t>
            </w:r>
          </w:p>
        </w:tc>
      </w:tr>
      <w:tr w:rsidR="007F2609" w:rsidRPr="007F2609" w14:paraId="5912F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346178">
            <w:pPr>
              <w:pStyle w:val="TAL"/>
              <w:rPr>
                <w:lang w:eastAsia="zh-CN"/>
              </w:rPr>
            </w:pPr>
            <w:r w:rsidRPr="007F2609">
              <w:rPr>
                <w:lang w:eastAsia="zh-CN"/>
              </w:rPr>
              <w:t>R5-194161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346178">
            <w:pPr>
              <w:pStyle w:val="TAL"/>
              <w:rPr>
                <w:lang w:eastAsia="zh-CN"/>
              </w:rPr>
            </w:pPr>
            <w:r w:rsidRPr="007F2609">
              <w:rPr>
                <w:lang w:eastAsia="zh-CN"/>
              </w:rPr>
              <w:t>0428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346178">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346178">
            <w:pPr>
              <w:pStyle w:val="TAL"/>
              <w:rPr>
                <w:lang w:eastAsia="zh-CN"/>
              </w:rPr>
            </w:pPr>
            <w:r w:rsidRPr="007F2609">
              <w:rPr>
                <w:lang w:eastAsia="zh-CN"/>
              </w:rPr>
              <w:t>15.3.0</w:t>
            </w:r>
          </w:p>
        </w:tc>
      </w:tr>
      <w:tr w:rsidR="007F2609" w:rsidRPr="007F2609" w14:paraId="770CFF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346178">
            <w:pPr>
              <w:pStyle w:val="TAL"/>
              <w:rPr>
                <w:lang w:eastAsia="zh-CN"/>
              </w:rPr>
            </w:pPr>
            <w:r w:rsidRPr="007F2609">
              <w:rPr>
                <w:lang w:eastAsia="zh-CN"/>
              </w:rPr>
              <w:t>R5-194162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346178">
            <w:pPr>
              <w:pStyle w:val="TAL"/>
              <w:rPr>
                <w:lang w:eastAsia="zh-CN"/>
              </w:rPr>
            </w:pPr>
            <w:r w:rsidRPr="007F2609">
              <w:rPr>
                <w:lang w:eastAsia="zh-CN"/>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346178">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346178">
            <w:pPr>
              <w:pStyle w:val="TAL"/>
              <w:rPr>
                <w:lang w:eastAsia="zh-CN"/>
              </w:rPr>
            </w:pPr>
            <w:r w:rsidRPr="007F2609">
              <w:rPr>
                <w:lang w:eastAsia="zh-CN"/>
              </w:rPr>
              <w:t>15.3.0</w:t>
            </w:r>
          </w:p>
        </w:tc>
      </w:tr>
      <w:tr w:rsidR="007F2609" w:rsidRPr="007F2609" w14:paraId="45C018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346178">
            <w:pPr>
              <w:pStyle w:val="TAL"/>
              <w:rPr>
                <w:lang w:eastAsia="zh-CN"/>
              </w:rPr>
            </w:pPr>
            <w:r w:rsidRPr="007F2609">
              <w:rPr>
                <w:lang w:eastAsia="zh-CN"/>
              </w:rPr>
              <w:t>R5-194226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346178">
            <w:pPr>
              <w:pStyle w:val="TAL"/>
              <w:rPr>
                <w:lang w:eastAsia="zh-CN"/>
              </w:rPr>
            </w:pPr>
            <w:r w:rsidRPr="007F2609">
              <w:rPr>
                <w:lang w:eastAsia="zh-CN"/>
              </w:rPr>
              <w:t>0435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346178">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346178">
            <w:pPr>
              <w:pStyle w:val="TAL"/>
              <w:rPr>
                <w:lang w:eastAsia="zh-CN"/>
              </w:rPr>
            </w:pPr>
            <w:r w:rsidRPr="007F2609">
              <w:rPr>
                <w:lang w:eastAsia="zh-CN"/>
              </w:rPr>
              <w:t>15.3.0</w:t>
            </w:r>
          </w:p>
        </w:tc>
      </w:tr>
      <w:tr w:rsidR="007F2609" w:rsidRPr="007F2609" w14:paraId="4B246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346178">
            <w:pPr>
              <w:pStyle w:val="TAL"/>
              <w:rPr>
                <w:lang w:eastAsia="zh-CN"/>
              </w:rPr>
            </w:pPr>
            <w:r w:rsidRPr="007F2609">
              <w:rPr>
                <w:lang w:eastAsia="zh-CN"/>
              </w:rPr>
              <w:t>R5-194228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346178">
            <w:pPr>
              <w:pStyle w:val="TAL"/>
              <w:rPr>
                <w:lang w:eastAsia="zh-CN"/>
              </w:rPr>
            </w:pPr>
            <w:r w:rsidRPr="007F2609">
              <w:rPr>
                <w:lang w:eastAsia="zh-CN"/>
              </w:rPr>
              <w:t>0437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346178">
            <w:pPr>
              <w:pStyle w:val="TAL"/>
              <w:rPr>
                <w:lang w:eastAsia="zh-CN"/>
              </w:rPr>
            </w:pPr>
            <w:r w:rsidRPr="007F2609">
              <w:rPr>
                <w:lang w:eastAsia="zh-CN"/>
              </w:rPr>
              <w:t>15.3.0</w:t>
            </w:r>
          </w:p>
        </w:tc>
      </w:tr>
      <w:tr w:rsidR="007F2609" w:rsidRPr="007F2609" w14:paraId="76139B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346178">
            <w:pPr>
              <w:pStyle w:val="TAL"/>
              <w:rPr>
                <w:lang w:eastAsia="zh-CN"/>
              </w:rPr>
            </w:pPr>
            <w:r w:rsidRPr="007F2609">
              <w:rPr>
                <w:lang w:eastAsia="zh-CN"/>
              </w:rPr>
              <w:t>R5-194256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346178">
            <w:pPr>
              <w:pStyle w:val="TAL"/>
              <w:rPr>
                <w:lang w:eastAsia="zh-CN"/>
              </w:rPr>
            </w:pPr>
            <w:r w:rsidRPr="007F2609">
              <w:rPr>
                <w:lang w:eastAsia="zh-CN"/>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346178">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346178">
            <w:pPr>
              <w:pStyle w:val="TAL"/>
              <w:rPr>
                <w:lang w:eastAsia="zh-CN"/>
              </w:rPr>
            </w:pPr>
            <w:r w:rsidRPr="007F2609">
              <w:rPr>
                <w:lang w:eastAsia="zh-CN"/>
              </w:rPr>
              <w:t>15.3.0</w:t>
            </w:r>
          </w:p>
        </w:tc>
      </w:tr>
      <w:tr w:rsidR="007F2609" w:rsidRPr="007F2609" w14:paraId="3E0172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346178">
            <w:pPr>
              <w:pStyle w:val="TAL"/>
              <w:rPr>
                <w:lang w:eastAsia="zh-CN"/>
              </w:rPr>
            </w:pPr>
            <w:r w:rsidRPr="007F2609">
              <w:rPr>
                <w:lang w:eastAsia="zh-CN"/>
              </w:rPr>
              <w:t>R5-194268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346178">
            <w:pPr>
              <w:pStyle w:val="TAL"/>
              <w:rPr>
                <w:lang w:eastAsia="zh-CN"/>
              </w:rPr>
            </w:pPr>
            <w:r w:rsidRPr="007F2609">
              <w:rPr>
                <w:lang w:eastAsia="zh-CN"/>
              </w:rPr>
              <w:t>0440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346178">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346178">
            <w:pPr>
              <w:pStyle w:val="TAL"/>
              <w:rPr>
                <w:lang w:eastAsia="zh-CN"/>
              </w:rPr>
            </w:pPr>
            <w:r w:rsidRPr="007F2609">
              <w:rPr>
                <w:lang w:eastAsia="zh-CN"/>
              </w:rPr>
              <w:t>15.3.0</w:t>
            </w:r>
          </w:p>
        </w:tc>
      </w:tr>
      <w:tr w:rsidR="007F2609" w:rsidRPr="007F2609" w14:paraId="310804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346178">
            <w:pPr>
              <w:pStyle w:val="TAL"/>
              <w:rPr>
                <w:lang w:eastAsia="zh-CN"/>
              </w:rPr>
            </w:pPr>
            <w:r w:rsidRPr="007F2609">
              <w:rPr>
                <w:lang w:eastAsia="zh-CN"/>
              </w:rPr>
              <w:t>R5-194304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346178">
            <w:pPr>
              <w:pStyle w:val="TAL"/>
              <w:rPr>
                <w:lang w:eastAsia="zh-CN"/>
              </w:rPr>
            </w:pPr>
            <w:r w:rsidRPr="007F2609">
              <w:rPr>
                <w:lang w:eastAsia="zh-CN"/>
              </w:rPr>
              <w:t>0442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346178">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346178">
            <w:pPr>
              <w:pStyle w:val="TAL"/>
              <w:rPr>
                <w:lang w:eastAsia="zh-CN"/>
              </w:rPr>
            </w:pPr>
            <w:r w:rsidRPr="007F2609">
              <w:rPr>
                <w:lang w:eastAsia="zh-CN"/>
              </w:rPr>
              <w:t>15.3.0</w:t>
            </w:r>
          </w:p>
        </w:tc>
      </w:tr>
      <w:tr w:rsidR="007F2609" w:rsidRPr="007F2609" w14:paraId="2A65AC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346178">
            <w:pPr>
              <w:pStyle w:val="TAL"/>
              <w:rPr>
                <w:lang w:eastAsia="zh-CN"/>
              </w:rPr>
            </w:pPr>
            <w:r w:rsidRPr="007F2609">
              <w:rPr>
                <w:lang w:eastAsia="zh-CN"/>
              </w:rPr>
              <w:t>R5-194305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346178">
            <w:pPr>
              <w:pStyle w:val="TAL"/>
              <w:rPr>
                <w:lang w:eastAsia="zh-CN"/>
              </w:rPr>
            </w:pPr>
            <w:r w:rsidRPr="007F2609">
              <w:rPr>
                <w:lang w:eastAsia="zh-CN"/>
              </w:rPr>
              <w:t>0443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346178">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346178">
            <w:pPr>
              <w:pStyle w:val="TAL"/>
              <w:rPr>
                <w:lang w:eastAsia="zh-CN"/>
              </w:rPr>
            </w:pPr>
            <w:r w:rsidRPr="007F2609">
              <w:rPr>
                <w:lang w:eastAsia="zh-CN"/>
              </w:rPr>
              <w:t>15.3.0</w:t>
            </w:r>
          </w:p>
        </w:tc>
      </w:tr>
      <w:tr w:rsidR="007F2609" w:rsidRPr="007F2609" w14:paraId="0F9E51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346178">
            <w:pPr>
              <w:pStyle w:val="TAL"/>
              <w:rPr>
                <w:lang w:eastAsia="zh-CN"/>
              </w:rPr>
            </w:pPr>
            <w:r w:rsidRPr="007F2609">
              <w:rPr>
                <w:lang w:eastAsia="zh-CN"/>
              </w:rPr>
              <w:t>R5-194307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346178">
            <w:pPr>
              <w:pStyle w:val="TAL"/>
              <w:rPr>
                <w:lang w:eastAsia="zh-CN"/>
              </w:rPr>
            </w:pPr>
            <w:r w:rsidRPr="007F2609">
              <w:rPr>
                <w:lang w:eastAsia="zh-CN"/>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346178">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346178">
            <w:pPr>
              <w:pStyle w:val="TAL"/>
              <w:rPr>
                <w:lang w:eastAsia="zh-CN"/>
              </w:rPr>
            </w:pPr>
            <w:r w:rsidRPr="007F2609">
              <w:rPr>
                <w:lang w:eastAsia="zh-CN"/>
              </w:rPr>
              <w:t>15.3.0</w:t>
            </w:r>
          </w:p>
        </w:tc>
      </w:tr>
      <w:tr w:rsidR="007F2609" w:rsidRPr="007F2609" w14:paraId="77371B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346178">
            <w:pPr>
              <w:pStyle w:val="TAL"/>
              <w:rPr>
                <w:lang w:eastAsia="zh-CN"/>
              </w:rPr>
            </w:pPr>
            <w:r w:rsidRPr="007F2609">
              <w:rPr>
                <w:lang w:eastAsia="zh-CN"/>
              </w:rPr>
              <w:t>R5-194308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346178">
            <w:pPr>
              <w:pStyle w:val="TAL"/>
              <w:rPr>
                <w:lang w:eastAsia="zh-CN"/>
              </w:rPr>
            </w:pPr>
            <w:r w:rsidRPr="007F2609">
              <w:rPr>
                <w:lang w:eastAsia="zh-CN"/>
              </w:rPr>
              <w:t>0446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346178">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346178">
            <w:pPr>
              <w:pStyle w:val="TAL"/>
              <w:rPr>
                <w:lang w:eastAsia="zh-CN"/>
              </w:rPr>
            </w:pPr>
            <w:r w:rsidRPr="007F2609">
              <w:rPr>
                <w:lang w:eastAsia="zh-CN"/>
              </w:rPr>
              <w:t>15.3.0</w:t>
            </w:r>
          </w:p>
        </w:tc>
      </w:tr>
      <w:tr w:rsidR="007F2609" w:rsidRPr="007F2609" w14:paraId="7CB307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346178">
            <w:pPr>
              <w:pStyle w:val="TAL"/>
              <w:rPr>
                <w:lang w:eastAsia="zh-CN"/>
              </w:rPr>
            </w:pPr>
            <w:r w:rsidRPr="007F2609">
              <w:rPr>
                <w:lang w:eastAsia="zh-CN"/>
              </w:rPr>
              <w:t>R5-194312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346178">
            <w:pPr>
              <w:pStyle w:val="TAL"/>
              <w:rPr>
                <w:lang w:eastAsia="zh-CN"/>
              </w:rPr>
            </w:pPr>
            <w:r w:rsidRPr="007F2609">
              <w:rPr>
                <w:lang w:eastAsia="zh-CN"/>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346178">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346178">
            <w:pPr>
              <w:pStyle w:val="TAL"/>
              <w:rPr>
                <w:lang w:eastAsia="zh-CN"/>
              </w:rPr>
            </w:pPr>
            <w:r w:rsidRPr="007F2609">
              <w:rPr>
                <w:lang w:eastAsia="zh-CN"/>
              </w:rPr>
              <w:t>15.3.0</w:t>
            </w:r>
          </w:p>
        </w:tc>
      </w:tr>
      <w:tr w:rsidR="007F2609" w:rsidRPr="007F2609" w14:paraId="77C2BF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346178">
            <w:pPr>
              <w:pStyle w:val="TAL"/>
              <w:rPr>
                <w:lang w:eastAsia="zh-CN"/>
              </w:rPr>
            </w:pPr>
            <w:r w:rsidRPr="007F2609">
              <w:rPr>
                <w:lang w:eastAsia="zh-CN"/>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346178">
            <w:pPr>
              <w:pStyle w:val="TAL"/>
              <w:rPr>
                <w:lang w:eastAsia="zh-CN"/>
              </w:rPr>
            </w:pPr>
            <w:r w:rsidRPr="007F2609">
              <w:rPr>
                <w:lang w:eastAsia="zh-CN"/>
              </w:rPr>
              <w:t>R5-194313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346178">
            <w:pPr>
              <w:pStyle w:val="TAL"/>
              <w:rPr>
                <w:lang w:eastAsia="zh-CN"/>
              </w:rPr>
            </w:pPr>
            <w:r w:rsidRPr="007F2609">
              <w:rPr>
                <w:lang w:eastAsia="zh-CN"/>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346178">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346178">
            <w:pPr>
              <w:pStyle w:val="TAL"/>
              <w:rPr>
                <w:lang w:eastAsia="zh-CN"/>
              </w:rPr>
            </w:pPr>
            <w:r w:rsidRPr="007F2609">
              <w:rPr>
                <w:lang w:eastAsia="zh-CN"/>
              </w:rPr>
              <w:t>15.3.0</w:t>
            </w:r>
          </w:p>
        </w:tc>
      </w:tr>
      <w:tr w:rsidR="007F2609" w:rsidRPr="007F2609" w14:paraId="32E60E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346178">
            <w:pPr>
              <w:pStyle w:val="TAL"/>
              <w:rPr>
                <w:lang w:eastAsia="zh-CN"/>
              </w:rPr>
            </w:pPr>
            <w:r w:rsidRPr="007F2609">
              <w:rPr>
                <w:lang w:eastAsia="zh-CN"/>
              </w:rPr>
              <w:t>R5-194314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346178">
            <w:pPr>
              <w:pStyle w:val="TAL"/>
              <w:rPr>
                <w:lang w:eastAsia="zh-CN"/>
              </w:rPr>
            </w:pPr>
            <w:r w:rsidRPr="007F2609">
              <w:rPr>
                <w:lang w:eastAsia="zh-CN"/>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346178">
            <w:pPr>
              <w:pStyle w:val="TAL"/>
              <w:rPr>
                <w:lang w:eastAsia="zh-CN"/>
              </w:rPr>
            </w:pPr>
            <w:r w:rsidRPr="007F2609">
              <w:rPr>
                <w:lang w:eastAsia="zh-CN"/>
              </w:rPr>
              <w:t>FR1 Update for 7.3.3 Ref sensitivity ?RIB,c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346178">
            <w:pPr>
              <w:pStyle w:val="TAL"/>
              <w:rPr>
                <w:lang w:eastAsia="zh-CN"/>
              </w:rPr>
            </w:pPr>
            <w:r w:rsidRPr="007F2609">
              <w:rPr>
                <w:lang w:eastAsia="zh-CN"/>
              </w:rPr>
              <w:t>15.3.0</w:t>
            </w:r>
          </w:p>
        </w:tc>
      </w:tr>
      <w:tr w:rsidR="007F2609" w:rsidRPr="007F2609" w14:paraId="0751EC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346178">
            <w:pPr>
              <w:pStyle w:val="TAL"/>
              <w:rPr>
                <w:lang w:eastAsia="zh-CN"/>
              </w:rPr>
            </w:pPr>
            <w:r w:rsidRPr="007F2609">
              <w:rPr>
                <w:lang w:eastAsia="zh-CN"/>
              </w:rPr>
              <w:t>R5-194315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346178">
            <w:pPr>
              <w:pStyle w:val="TAL"/>
              <w:rPr>
                <w:lang w:eastAsia="zh-CN"/>
              </w:rPr>
            </w:pPr>
            <w:r w:rsidRPr="007F2609">
              <w:rPr>
                <w:lang w:eastAsia="zh-CN"/>
              </w:rPr>
              <w:t>0450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346178">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346178">
            <w:pPr>
              <w:pStyle w:val="TAL"/>
              <w:rPr>
                <w:lang w:eastAsia="zh-CN"/>
              </w:rPr>
            </w:pPr>
            <w:r w:rsidRPr="007F2609">
              <w:rPr>
                <w:lang w:eastAsia="zh-CN"/>
              </w:rPr>
              <w:t>15.3.0</w:t>
            </w:r>
          </w:p>
        </w:tc>
      </w:tr>
      <w:tr w:rsidR="007F2609" w:rsidRPr="007F2609" w14:paraId="6E31E4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346178">
            <w:pPr>
              <w:pStyle w:val="TAL"/>
              <w:rPr>
                <w:lang w:eastAsia="zh-CN"/>
              </w:rPr>
            </w:pPr>
            <w:r w:rsidRPr="007F2609">
              <w:rPr>
                <w:lang w:eastAsia="zh-CN"/>
              </w:rPr>
              <w:t>R5-194316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346178">
            <w:pPr>
              <w:pStyle w:val="TAL"/>
              <w:rPr>
                <w:lang w:eastAsia="zh-CN"/>
              </w:rPr>
            </w:pPr>
            <w:r w:rsidRPr="007F2609">
              <w:rPr>
                <w:lang w:eastAsia="zh-CN"/>
              </w:rPr>
              <w:t>0451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346178">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346178">
            <w:pPr>
              <w:pStyle w:val="TAL"/>
              <w:rPr>
                <w:lang w:eastAsia="zh-CN"/>
              </w:rPr>
            </w:pPr>
            <w:r w:rsidRPr="007F2609">
              <w:rPr>
                <w:lang w:eastAsia="zh-CN"/>
              </w:rPr>
              <w:t>15.3.0</w:t>
            </w:r>
          </w:p>
        </w:tc>
      </w:tr>
      <w:tr w:rsidR="007F2609" w:rsidRPr="007F2609" w14:paraId="2EE3D9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346178">
            <w:pPr>
              <w:pStyle w:val="TAL"/>
              <w:rPr>
                <w:lang w:eastAsia="zh-CN"/>
              </w:rPr>
            </w:pPr>
            <w:r w:rsidRPr="007F2609">
              <w:rPr>
                <w:lang w:eastAsia="zh-CN"/>
              </w:rPr>
              <w:t>R5-194377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346178">
            <w:pPr>
              <w:pStyle w:val="TAL"/>
              <w:rPr>
                <w:lang w:eastAsia="zh-CN"/>
              </w:rPr>
            </w:pPr>
            <w:r w:rsidRPr="007F2609">
              <w:rPr>
                <w:lang w:eastAsia="zh-CN"/>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346178">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346178">
            <w:pPr>
              <w:pStyle w:val="TAL"/>
              <w:rPr>
                <w:lang w:eastAsia="zh-CN"/>
              </w:rPr>
            </w:pPr>
            <w:r w:rsidRPr="007F2609">
              <w:rPr>
                <w:lang w:eastAsia="zh-CN"/>
              </w:rPr>
              <w:t>15.3.0</w:t>
            </w:r>
          </w:p>
        </w:tc>
      </w:tr>
      <w:tr w:rsidR="007F2609" w:rsidRPr="007F2609" w14:paraId="684AE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346178">
            <w:pPr>
              <w:pStyle w:val="TAL"/>
              <w:rPr>
                <w:lang w:eastAsia="zh-CN"/>
              </w:rPr>
            </w:pPr>
            <w:r w:rsidRPr="007F2609">
              <w:rPr>
                <w:lang w:eastAsia="zh-CN"/>
              </w:rPr>
              <w:t>R5-194383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346178">
            <w:pPr>
              <w:pStyle w:val="TAL"/>
              <w:rPr>
                <w:lang w:eastAsia="zh-CN"/>
              </w:rPr>
            </w:pPr>
            <w:r w:rsidRPr="007F2609">
              <w:rPr>
                <w:lang w:eastAsia="zh-CN"/>
              </w:rPr>
              <w:t>0455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346178">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346178">
            <w:pPr>
              <w:pStyle w:val="TAL"/>
              <w:rPr>
                <w:lang w:eastAsia="zh-CN"/>
              </w:rPr>
            </w:pPr>
            <w:r w:rsidRPr="007F2609">
              <w:rPr>
                <w:lang w:eastAsia="zh-CN"/>
              </w:rPr>
              <w:t>15.3.0</w:t>
            </w:r>
          </w:p>
        </w:tc>
      </w:tr>
      <w:tr w:rsidR="007F2609" w:rsidRPr="007F2609" w14:paraId="1F0D72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346178">
            <w:pPr>
              <w:pStyle w:val="TAL"/>
              <w:rPr>
                <w:lang w:eastAsia="zh-CN"/>
              </w:rPr>
            </w:pPr>
            <w:r w:rsidRPr="007F2609">
              <w:rPr>
                <w:lang w:eastAsia="zh-CN"/>
              </w:rPr>
              <w:t>R5-194905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346178">
            <w:pPr>
              <w:pStyle w:val="TAL"/>
              <w:rPr>
                <w:lang w:eastAsia="zh-CN"/>
              </w:rPr>
            </w:pPr>
            <w:r w:rsidRPr="007F2609">
              <w:rPr>
                <w:lang w:eastAsia="zh-CN"/>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346178">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346178">
            <w:pPr>
              <w:pStyle w:val="TAL"/>
              <w:rPr>
                <w:lang w:eastAsia="zh-CN"/>
              </w:rPr>
            </w:pPr>
            <w:r w:rsidRPr="007F2609">
              <w:rPr>
                <w:lang w:eastAsia="zh-CN"/>
              </w:rPr>
              <w:t>15.3.0</w:t>
            </w:r>
          </w:p>
        </w:tc>
      </w:tr>
      <w:tr w:rsidR="007F2609" w:rsidRPr="007F2609" w14:paraId="1F1E8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346178">
            <w:pPr>
              <w:pStyle w:val="TAL"/>
              <w:rPr>
                <w:lang w:eastAsia="zh-CN"/>
              </w:rPr>
            </w:pPr>
            <w:r w:rsidRPr="007F2609">
              <w:rPr>
                <w:lang w:eastAsia="zh-CN"/>
              </w:rPr>
              <w:t>R5-194906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346178">
            <w:pPr>
              <w:pStyle w:val="TAL"/>
              <w:rPr>
                <w:lang w:eastAsia="zh-CN"/>
              </w:rPr>
            </w:pPr>
            <w:r w:rsidRPr="007F2609">
              <w:rPr>
                <w:lang w:eastAsia="zh-CN"/>
              </w:rPr>
              <w:t>0415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346178">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346178">
            <w:pPr>
              <w:pStyle w:val="TAL"/>
              <w:rPr>
                <w:lang w:eastAsia="zh-CN"/>
              </w:rPr>
            </w:pPr>
            <w:r w:rsidRPr="007F2609">
              <w:rPr>
                <w:lang w:eastAsia="zh-CN"/>
              </w:rPr>
              <w:t>15.3.0</w:t>
            </w:r>
          </w:p>
        </w:tc>
      </w:tr>
      <w:tr w:rsidR="007F2609" w:rsidRPr="007F2609" w14:paraId="288E2A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346178">
            <w:pPr>
              <w:pStyle w:val="TAL"/>
              <w:rPr>
                <w:lang w:eastAsia="zh-CN"/>
              </w:rPr>
            </w:pPr>
            <w:r w:rsidRPr="007F2609">
              <w:rPr>
                <w:lang w:eastAsia="zh-CN"/>
              </w:rPr>
              <w:t>R5-194908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346178">
            <w:pPr>
              <w:pStyle w:val="TAL"/>
              <w:rPr>
                <w:lang w:eastAsia="zh-CN"/>
              </w:rPr>
            </w:pPr>
            <w:r w:rsidRPr="007F2609">
              <w:rPr>
                <w:lang w:eastAsia="zh-CN"/>
              </w:rPr>
              <w:t>0465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346178">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346178">
            <w:pPr>
              <w:pStyle w:val="TAL"/>
              <w:rPr>
                <w:lang w:eastAsia="zh-CN"/>
              </w:rPr>
            </w:pPr>
            <w:r w:rsidRPr="007F2609">
              <w:rPr>
                <w:lang w:eastAsia="zh-CN"/>
              </w:rPr>
              <w:t>15.3.0</w:t>
            </w:r>
          </w:p>
        </w:tc>
      </w:tr>
      <w:tr w:rsidR="007F2609" w:rsidRPr="007F2609" w14:paraId="142A2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346178">
            <w:pPr>
              <w:pStyle w:val="TAL"/>
              <w:rPr>
                <w:lang w:eastAsia="zh-CN"/>
              </w:rPr>
            </w:pPr>
            <w:r w:rsidRPr="007F2609">
              <w:rPr>
                <w:lang w:eastAsia="zh-CN"/>
              </w:rPr>
              <w:t>R5-194910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346178">
            <w:pPr>
              <w:pStyle w:val="TAL"/>
              <w:rPr>
                <w:lang w:eastAsia="zh-CN"/>
              </w:rPr>
            </w:pPr>
            <w:r w:rsidRPr="007F2609">
              <w:rPr>
                <w:lang w:eastAsia="zh-CN"/>
              </w:rPr>
              <w:t>0463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346178">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346178">
            <w:pPr>
              <w:pStyle w:val="TAL"/>
              <w:rPr>
                <w:lang w:eastAsia="zh-CN"/>
              </w:rPr>
            </w:pPr>
            <w:r w:rsidRPr="007F2609">
              <w:rPr>
                <w:lang w:eastAsia="zh-CN"/>
              </w:rPr>
              <w:t>15.3.0</w:t>
            </w:r>
          </w:p>
        </w:tc>
      </w:tr>
      <w:tr w:rsidR="007F2609" w:rsidRPr="007F2609" w14:paraId="4A17EF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346178">
            <w:pPr>
              <w:pStyle w:val="TAL"/>
              <w:rPr>
                <w:lang w:eastAsia="zh-CN"/>
              </w:rPr>
            </w:pPr>
            <w:r w:rsidRPr="007F2609">
              <w:rPr>
                <w:lang w:eastAsia="zh-CN"/>
              </w:rPr>
              <w:t>R5-194911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346178">
            <w:pPr>
              <w:pStyle w:val="TAL"/>
              <w:rPr>
                <w:lang w:eastAsia="zh-CN"/>
              </w:rPr>
            </w:pPr>
            <w:r w:rsidRPr="007F2609">
              <w:rPr>
                <w:lang w:eastAsia="zh-CN"/>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346178">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346178">
            <w:pPr>
              <w:pStyle w:val="TAL"/>
              <w:rPr>
                <w:lang w:eastAsia="zh-CN"/>
              </w:rPr>
            </w:pPr>
            <w:r w:rsidRPr="007F2609">
              <w:rPr>
                <w:lang w:eastAsia="zh-CN"/>
              </w:rPr>
              <w:t>15.3.0</w:t>
            </w:r>
          </w:p>
        </w:tc>
      </w:tr>
      <w:tr w:rsidR="007F2609" w:rsidRPr="007F2609" w14:paraId="0AC60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346178">
            <w:pPr>
              <w:pStyle w:val="TAL"/>
              <w:rPr>
                <w:lang w:eastAsia="zh-CN"/>
              </w:rPr>
            </w:pPr>
            <w:r w:rsidRPr="007F2609">
              <w:rPr>
                <w:lang w:eastAsia="zh-CN"/>
              </w:rPr>
              <w:t>R5-194912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346178">
            <w:pPr>
              <w:pStyle w:val="TAL"/>
              <w:rPr>
                <w:lang w:eastAsia="zh-CN"/>
              </w:rPr>
            </w:pPr>
            <w:r w:rsidRPr="007F2609">
              <w:rPr>
                <w:lang w:eastAsia="zh-CN"/>
              </w:rPr>
              <w:t>0430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346178">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346178">
            <w:pPr>
              <w:pStyle w:val="TAL"/>
              <w:rPr>
                <w:lang w:eastAsia="zh-CN"/>
              </w:rPr>
            </w:pPr>
            <w:r w:rsidRPr="007F2609">
              <w:rPr>
                <w:lang w:eastAsia="zh-CN"/>
              </w:rPr>
              <w:t>15.3.0</w:t>
            </w:r>
          </w:p>
        </w:tc>
      </w:tr>
      <w:tr w:rsidR="007F2609" w:rsidRPr="007F2609" w14:paraId="604102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346178">
            <w:pPr>
              <w:pStyle w:val="TAL"/>
              <w:rPr>
                <w:lang w:eastAsia="zh-CN"/>
              </w:rPr>
            </w:pPr>
            <w:r w:rsidRPr="007F2609">
              <w:rPr>
                <w:lang w:eastAsia="zh-CN"/>
              </w:rPr>
              <w:t>R5-194915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346178">
            <w:pPr>
              <w:pStyle w:val="TAL"/>
              <w:rPr>
                <w:lang w:eastAsia="zh-CN"/>
              </w:rPr>
            </w:pPr>
            <w:r w:rsidRPr="007F2609">
              <w:rPr>
                <w:lang w:eastAsia="zh-CN"/>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346178">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346178">
            <w:pPr>
              <w:pStyle w:val="TAL"/>
              <w:rPr>
                <w:lang w:eastAsia="zh-CN"/>
              </w:rPr>
            </w:pPr>
            <w:r w:rsidRPr="007F2609">
              <w:rPr>
                <w:lang w:eastAsia="zh-CN"/>
              </w:rPr>
              <w:t>15.3.0</w:t>
            </w:r>
          </w:p>
        </w:tc>
      </w:tr>
      <w:tr w:rsidR="007F2609" w:rsidRPr="007F2609" w14:paraId="4277A2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346178">
            <w:pPr>
              <w:pStyle w:val="TAL"/>
              <w:rPr>
                <w:lang w:eastAsia="zh-CN"/>
              </w:rPr>
            </w:pPr>
            <w:r w:rsidRPr="007F2609">
              <w:rPr>
                <w:lang w:eastAsia="zh-CN"/>
              </w:rPr>
              <w:t>R5-194916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346178">
            <w:pPr>
              <w:pStyle w:val="TAL"/>
              <w:rPr>
                <w:lang w:eastAsia="zh-CN"/>
              </w:rPr>
            </w:pPr>
            <w:r w:rsidRPr="007F2609">
              <w:rPr>
                <w:lang w:eastAsia="zh-CN"/>
              </w:rPr>
              <w:t>0444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346178">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346178">
            <w:pPr>
              <w:pStyle w:val="TAL"/>
              <w:rPr>
                <w:lang w:eastAsia="zh-CN"/>
              </w:rPr>
            </w:pPr>
            <w:r w:rsidRPr="007F2609">
              <w:rPr>
                <w:lang w:eastAsia="zh-CN"/>
              </w:rPr>
              <w:t>15.3.0</w:t>
            </w:r>
          </w:p>
        </w:tc>
      </w:tr>
      <w:tr w:rsidR="007F2609" w:rsidRPr="007F2609" w14:paraId="07771D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346178">
            <w:pPr>
              <w:pStyle w:val="TAL"/>
              <w:rPr>
                <w:lang w:eastAsia="zh-CN"/>
              </w:rPr>
            </w:pPr>
            <w:r w:rsidRPr="007F2609">
              <w:rPr>
                <w:lang w:eastAsia="zh-CN"/>
              </w:rPr>
              <w:t>R5-194917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346178">
            <w:pPr>
              <w:pStyle w:val="TAL"/>
              <w:rPr>
                <w:lang w:eastAsia="zh-CN"/>
              </w:rPr>
            </w:pPr>
            <w:r w:rsidRPr="007F2609">
              <w:rPr>
                <w:lang w:eastAsia="zh-CN"/>
              </w:rPr>
              <w:t>0461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346178">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346178">
            <w:pPr>
              <w:pStyle w:val="TAL"/>
              <w:rPr>
                <w:lang w:eastAsia="zh-CN"/>
              </w:rPr>
            </w:pPr>
            <w:r w:rsidRPr="007F2609">
              <w:rPr>
                <w:lang w:eastAsia="zh-CN"/>
              </w:rPr>
              <w:t>15.3.0</w:t>
            </w:r>
          </w:p>
        </w:tc>
      </w:tr>
      <w:tr w:rsidR="007F2609" w:rsidRPr="007F2609" w14:paraId="4C48B5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346178">
            <w:pPr>
              <w:pStyle w:val="TAL"/>
              <w:rPr>
                <w:lang w:eastAsia="zh-CN"/>
              </w:rPr>
            </w:pPr>
            <w:r w:rsidRPr="007F2609">
              <w:rPr>
                <w:lang w:eastAsia="zh-CN"/>
              </w:rPr>
              <w:t>R5-194918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346178">
            <w:pPr>
              <w:pStyle w:val="TAL"/>
              <w:rPr>
                <w:lang w:eastAsia="zh-CN"/>
              </w:rPr>
            </w:pPr>
            <w:r w:rsidRPr="007F2609">
              <w:rPr>
                <w:lang w:eastAsia="zh-CN"/>
              </w:rPr>
              <w:t>0468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346178">
            <w:pPr>
              <w:pStyle w:val="TAL"/>
              <w:rPr>
                <w:lang w:eastAsia="zh-CN"/>
              </w:rPr>
            </w:pPr>
            <w:r w:rsidRPr="007F2609">
              <w:rPr>
                <w:lang w:eastAsia="zh-CN"/>
              </w:rPr>
              <w:t>15.3.0</w:t>
            </w:r>
          </w:p>
        </w:tc>
      </w:tr>
      <w:tr w:rsidR="007F2609" w:rsidRPr="007F2609" w14:paraId="731028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346178">
            <w:pPr>
              <w:pStyle w:val="TAL"/>
              <w:rPr>
                <w:lang w:eastAsia="zh-CN"/>
              </w:rPr>
            </w:pPr>
            <w:r w:rsidRPr="007F2609">
              <w:rPr>
                <w:lang w:eastAsia="zh-CN"/>
              </w:rPr>
              <w:t>R5-194919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346178">
            <w:pPr>
              <w:pStyle w:val="TAL"/>
              <w:rPr>
                <w:lang w:eastAsia="zh-CN"/>
              </w:rPr>
            </w:pPr>
            <w:r w:rsidRPr="007F2609">
              <w:rPr>
                <w:lang w:eastAsia="zh-CN"/>
              </w:rPr>
              <w:t>0407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346178">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346178">
            <w:pPr>
              <w:pStyle w:val="TAL"/>
              <w:rPr>
                <w:lang w:eastAsia="zh-CN"/>
              </w:rPr>
            </w:pPr>
            <w:r w:rsidRPr="007F2609">
              <w:rPr>
                <w:lang w:eastAsia="zh-CN"/>
              </w:rPr>
              <w:t>15.3.0</w:t>
            </w:r>
          </w:p>
        </w:tc>
      </w:tr>
      <w:tr w:rsidR="007F2609" w:rsidRPr="007F2609" w14:paraId="1D6BB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346178">
            <w:pPr>
              <w:pStyle w:val="TAL"/>
              <w:rPr>
                <w:lang w:eastAsia="zh-CN"/>
              </w:rPr>
            </w:pPr>
            <w:r w:rsidRPr="007F2609">
              <w:rPr>
                <w:lang w:eastAsia="zh-CN"/>
              </w:rPr>
              <w:t>R5-194920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346178">
            <w:pPr>
              <w:pStyle w:val="TAL"/>
              <w:rPr>
                <w:lang w:eastAsia="zh-CN"/>
              </w:rPr>
            </w:pPr>
            <w:r w:rsidRPr="007F2609">
              <w:rPr>
                <w:lang w:eastAsia="zh-CN"/>
              </w:rPr>
              <w:t>0456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346178">
            <w:pPr>
              <w:pStyle w:val="TAL"/>
              <w:rPr>
                <w:lang w:eastAsia="zh-CN"/>
              </w:rPr>
            </w:pPr>
            <w:r w:rsidRPr="007F2609">
              <w:rPr>
                <w:lang w:eastAsia="zh-CN"/>
              </w:rPr>
              <w:t>15.3.0</w:t>
            </w:r>
          </w:p>
        </w:tc>
      </w:tr>
      <w:tr w:rsidR="007F2609" w:rsidRPr="007F2609" w14:paraId="2C9B68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346178">
            <w:pPr>
              <w:pStyle w:val="TAL"/>
              <w:rPr>
                <w:lang w:eastAsia="zh-CN"/>
              </w:rPr>
            </w:pPr>
            <w:r w:rsidRPr="007F2609">
              <w:rPr>
                <w:lang w:eastAsia="zh-CN"/>
              </w:rPr>
              <w:t>R5-194921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346178">
            <w:pPr>
              <w:pStyle w:val="TAL"/>
              <w:rPr>
                <w:lang w:eastAsia="zh-CN"/>
              </w:rPr>
            </w:pPr>
            <w:r w:rsidRPr="007F2609">
              <w:rPr>
                <w:lang w:eastAsia="zh-CN"/>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346178">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346178">
            <w:pPr>
              <w:pStyle w:val="TAL"/>
              <w:rPr>
                <w:lang w:eastAsia="zh-CN"/>
              </w:rPr>
            </w:pPr>
            <w:r w:rsidRPr="007F2609">
              <w:rPr>
                <w:lang w:eastAsia="zh-CN"/>
              </w:rPr>
              <w:t>15.3.0</w:t>
            </w:r>
          </w:p>
        </w:tc>
      </w:tr>
      <w:tr w:rsidR="007F2609" w:rsidRPr="007F2609" w14:paraId="33CD20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346178">
            <w:pPr>
              <w:pStyle w:val="TAL"/>
              <w:rPr>
                <w:lang w:eastAsia="zh-CN"/>
              </w:rPr>
            </w:pPr>
            <w:r w:rsidRPr="007F2609">
              <w:rPr>
                <w:lang w:eastAsia="zh-CN"/>
              </w:rPr>
              <w:t>R5-194922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346178">
            <w:pPr>
              <w:pStyle w:val="TAL"/>
              <w:rPr>
                <w:lang w:eastAsia="zh-CN"/>
              </w:rPr>
            </w:pPr>
            <w:r w:rsidRPr="007F2609">
              <w:rPr>
                <w:lang w:eastAsia="zh-CN"/>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346178">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346178">
            <w:pPr>
              <w:pStyle w:val="TAL"/>
              <w:rPr>
                <w:lang w:eastAsia="zh-CN"/>
              </w:rPr>
            </w:pPr>
            <w:r w:rsidRPr="007F2609">
              <w:rPr>
                <w:lang w:eastAsia="zh-CN"/>
              </w:rPr>
              <w:t>15.3.0</w:t>
            </w:r>
          </w:p>
        </w:tc>
      </w:tr>
      <w:tr w:rsidR="007F2609" w:rsidRPr="007F2609" w14:paraId="1C1BC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346178">
            <w:pPr>
              <w:pStyle w:val="TAL"/>
              <w:rPr>
                <w:lang w:eastAsia="zh-CN"/>
              </w:rPr>
            </w:pPr>
            <w:r w:rsidRPr="007F2609">
              <w:rPr>
                <w:lang w:eastAsia="zh-CN"/>
              </w:rPr>
              <w:t>R5-194923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346178">
            <w:pPr>
              <w:pStyle w:val="TAL"/>
              <w:rPr>
                <w:lang w:eastAsia="zh-CN"/>
              </w:rPr>
            </w:pPr>
            <w:r w:rsidRPr="007F2609">
              <w:rPr>
                <w:lang w:eastAsia="zh-CN"/>
              </w:rPr>
              <w:t>0432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346178">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346178">
            <w:pPr>
              <w:pStyle w:val="TAL"/>
              <w:rPr>
                <w:lang w:eastAsia="zh-CN"/>
              </w:rPr>
            </w:pPr>
            <w:r w:rsidRPr="007F2609">
              <w:rPr>
                <w:lang w:eastAsia="zh-CN"/>
              </w:rPr>
              <w:t>15.3.0</w:t>
            </w:r>
          </w:p>
        </w:tc>
      </w:tr>
      <w:tr w:rsidR="007F2609" w:rsidRPr="007F2609" w14:paraId="126B1D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346178">
            <w:pPr>
              <w:pStyle w:val="TAL"/>
              <w:rPr>
                <w:lang w:eastAsia="zh-CN"/>
              </w:rPr>
            </w:pPr>
            <w:r w:rsidRPr="007F2609">
              <w:rPr>
                <w:lang w:eastAsia="zh-CN"/>
              </w:rPr>
              <w:t>R5-194924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346178">
            <w:pPr>
              <w:pStyle w:val="TAL"/>
              <w:rPr>
                <w:lang w:eastAsia="zh-CN"/>
              </w:rPr>
            </w:pPr>
            <w:r w:rsidRPr="007F2609">
              <w:rPr>
                <w:lang w:eastAsia="zh-CN"/>
              </w:rPr>
              <w:t>0433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346178">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346178">
            <w:pPr>
              <w:pStyle w:val="TAL"/>
              <w:rPr>
                <w:lang w:eastAsia="zh-CN"/>
              </w:rPr>
            </w:pPr>
            <w:r w:rsidRPr="007F2609">
              <w:rPr>
                <w:lang w:eastAsia="zh-CN"/>
              </w:rPr>
              <w:t>15.3.0</w:t>
            </w:r>
          </w:p>
        </w:tc>
      </w:tr>
      <w:tr w:rsidR="007F2609" w:rsidRPr="007F2609" w14:paraId="3A5FEC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346178">
            <w:pPr>
              <w:pStyle w:val="TAL"/>
              <w:rPr>
                <w:lang w:eastAsia="zh-CN"/>
              </w:rPr>
            </w:pPr>
            <w:r w:rsidRPr="007F2609">
              <w:rPr>
                <w:lang w:eastAsia="zh-CN"/>
              </w:rPr>
              <w:t>R5-194925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346178">
            <w:pPr>
              <w:pStyle w:val="TAL"/>
              <w:rPr>
                <w:lang w:eastAsia="zh-CN"/>
              </w:rPr>
            </w:pPr>
            <w:r w:rsidRPr="007F2609">
              <w:rPr>
                <w:lang w:eastAsia="zh-CN"/>
              </w:rPr>
              <w:t>0452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346178">
            <w:pPr>
              <w:pStyle w:val="TAL"/>
              <w:rPr>
                <w:lang w:eastAsia="zh-CN"/>
              </w:rPr>
            </w:pPr>
            <w:r w:rsidRPr="007F2609">
              <w:rPr>
                <w:lang w:eastAsia="zh-CN"/>
              </w:rPr>
              <w:t>15.3.0</w:t>
            </w:r>
          </w:p>
        </w:tc>
      </w:tr>
      <w:tr w:rsidR="007F2609" w:rsidRPr="007F2609" w14:paraId="4A808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346178">
            <w:pPr>
              <w:pStyle w:val="TAL"/>
              <w:rPr>
                <w:lang w:eastAsia="zh-CN"/>
              </w:rPr>
            </w:pPr>
            <w:r w:rsidRPr="007F2609">
              <w:rPr>
                <w:lang w:eastAsia="zh-CN"/>
              </w:rPr>
              <w:t>R5-194926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346178">
            <w:pPr>
              <w:pStyle w:val="TAL"/>
              <w:rPr>
                <w:lang w:eastAsia="zh-CN"/>
              </w:rPr>
            </w:pPr>
            <w:r w:rsidRPr="007F2609">
              <w:rPr>
                <w:lang w:eastAsia="zh-CN"/>
              </w:rPr>
              <w:t>0467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346178">
            <w:pPr>
              <w:pStyle w:val="TAL"/>
              <w:rPr>
                <w:lang w:eastAsia="zh-CN"/>
              </w:rPr>
            </w:pPr>
            <w:r w:rsidRPr="007F2609">
              <w:rPr>
                <w:lang w:eastAsia="zh-CN"/>
              </w:rPr>
              <w:t>15.3.0</w:t>
            </w:r>
          </w:p>
        </w:tc>
      </w:tr>
      <w:tr w:rsidR="007F2609" w:rsidRPr="007F2609" w14:paraId="7FA67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346178">
            <w:pPr>
              <w:pStyle w:val="TAL"/>
              <w:rPr>
                <w:lang w:eastAsia="zh-CN"/>
              </w:rPr>
            </w:pPr>
            <w:r w:rsidRPr="007F2609">
              <w:rPr>
                <w:lang w:eastAsia="zh-CN"/>
              </w:rPr>
              <w:t>R5-194957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346178">
            <w:pPr>
              <w:pStyle w:val="TAL"/>
              <w:rPr>
                <w:lang w:eastAsia="zh-CN"/>
              </w:rPr>
            </w:pPr>
            <w:r w:rsidRPr="007F2609">
              <w:rPr>
                <w:lang w:eastAsia="zh-CN"/>
              </w:rPr>
              <w:t>0392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346178">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346178">
            <w:pPr>
              <w:pStyle w:val="TAL"/>
              <w:rPr>
                <w:lang w:eastAsia="zh-CN"/>
              </w:rPr>
            </w:pPr>
            <w:r w:rsidRPr="007F2609">
              <w:rPr>
                <w:lang w:eastAsia="zh-CN"/>
              </w:rPr>
              <w:t>15.3.0</w:t>
            </w:r>
          </w:p>
        </w:tc>
      </w:tr>
      <w:tr w:rsidR="007F2609" w:rsidRPr="007F2609" w14:paraId="6FCC41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346178">
            <w:pPr>
              <w:pStyle w:val="TAL"/>
              <w:rPr>
                <w:lang w:eastAsia="zh-CN"/>
              </w:rPr>
            </w:pPr>
            <w:r w:rsidRPr="007F2609">
              <w:rPr>
                <w:lang w:eastAsia="zh-CN"/>
              </w:rPr>
              <w:t>R5-194973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346178">
            <w:pPr>
              <w:pStyle w:val="TAL"/>
              <w:rPr>
                <w:lang w:eastAsia="zh-CN"/>
              </w:rPr>
            </w:pPr>
            <w:r w:rsidRPr="007F2609">
              <w:rPr>
                <w:lang w:eastAsia="zh-CN"/>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346178">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346178">
            <w:pPr>
              <w:pStyle w:val="TAL"/>
              <w:rPr>
                <w:lang w:eastAsia="zh-CN"/>
              </w:rPr>
            </w:pPr>
            <w:r w:rsidRPr="007F2609">
              <w:rPr>
                <w:lang w:eastAsia="zh-CN"/>
              </w:rPr>
              <w:t>15.3.0</w:t>
            </w:r>
          </w:p>
        </w:tc>
      </w:tr>
      <w:tr w:rsidR="007F2609" w:rsidRPr="007F2609" w14:paraId="0A6A1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346178">
            <w:pPr>
              <w:pStyle w:val="TAL"/>
              <w:rPr>
                <w:lang w:eastAsia="zh-CN"/>
              </w:rPr>
            </w:pPr>
            <w:r w:rsidRPr="007F2609">
              <w:rPr>
                <w:lang w:eastAsia="zh-CN"/>
              </w:rPr>
              <w:t>R5-194974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346178">
            <w:pPr>
              <w:pStyle w:val="TAL"/>
              <w:rPr>
                <w:lang w:eastAsia="zh-CN"/>
              </w:rPr>
            </w:pPr>
            <w:r w:rsidRPr="007F2609">
              <w:rPr>
                <w:lang w:eastAsia="zh-CN"/>
              </w:rPr>
              <w:t>0403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346178">
            <w:pPr>
              <w:pStyle w:val="TAL"/>
              <w:rPr>
                <w:lang w:eastAsia="zh-CN"/>
              </w:rPr>
            </w:pPr>
            <w:r w:rsidRPr="007F2609">
              <w:rPr>
                <w:lang w:eastAsia="zh-CN"/>
              </w:rPr>
              <w:t>15.3.0</w:t>
            </w:r>
          </w:p>
        </w:tc>
      </w:tr>
      <w:tr w:rsidR="007F2609" w:rsidRPr="007F2609" w14:paraId="40B42E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346178">
            <w:pPr>
              <w:pStyle w:val="TAL"/>
              <w:rPr>
                <w:lang w:eastAsia="zh-CN"/>
              </w:rPr>
            </w:pPr>
            <w:r w:rsidRPr="007F2609">
              <w:rPr>
                <w:lang w:eastAsia="zh-CN"/>
              </w:rPr>
              <w:t>R5-195090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346178">
            <w:pPr>
              <w:pStyle w:val="TAL"/>
              <w:rPr>
                <w:lang w:eastAsia="zh-CN"/>
              </w:rPr>
            </w:pPr>
            <w:r w:rsidRPr="007F2609">
              <w:rPr>
                <w:lang w:eastAsia="zh-CN"/>
              </w:rPr>
              <w:t>0470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346178">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346178">
            <w:pPr>
              <w:pStyle w:val="TAL"/>
              <w:rPr>
                <w:lang w:eastAsia="zh-CN"/>
              </w:rPr>
            </w:pPr>
            <w:r w:rsidRPr="007F2609">
              <w:rPr>
                <w:lang w:eastAsia="zh-CN"/>
              </w:rPr>
              <w:t>15.3.0</w:t>
            </w:r>
          </w:p>
        </w:tc>
      </w:tr>
      <w:tr w:rsidR="007F2609" w:rsidRPr="007F2609" w14:paraId="643BE9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346178">
            <w:pPr>
              <w:pStyle w:val="TAL"/>
              <w:rPr>
                <w:lang w:eastAsia="zh-CN"/>
              </w:rPr>
            </w:pPr>
            <w:r w:rsidRPr="007F2609">
              <w:rPr>
                <w:lang w:eastAsia="zh-CN"/>
              </w:rPr>
              <w:t>R5-195092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346178">
            <w:pPr>
              <w:pStyle w:val="TAL"/>
              <w:rPr>
                <w:lang w:eastAsia="zh-CN"/>
              </w:rPr>
            </w:pPr>
            <w:r w:rsidRPr="007F2609">
              <w:rPr>
                <w:lang w:eastAsia="zh-CN"/>
              </w:rPr>
              <w:t>0441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346178">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346178">
            <w:pPr>
              <w:pStyle w:val="TAL"/>
              <w:rPr>
                <w:lang w:eastAsia="zh-CN"/>
              </w:rPr>
            </w:pPr>
            <w:r w:rsidRPr="007F2609">
              <w:rPr>
                <w:lang w:eastAsia="zh-CN"/>
              </w:rPr>
              <w:t>15.3.0</w:t>
            </w:r>
          </w:p>
        </w:tc>
      </w:tr>
      <w:tr w:rsidR="007F2609" w:rsidRPr="007F2609" w14:paraId="1DD1F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346178">
            <w:pPr>
              <w:pStyle w:val="TAL"/>
              <w:rPr>
                <w:lang w:eastAsia="zh-CN"/>
              </w:rPr>
            </w:pPr>
            <w:r w:rsidRPr="007F2609">
              <w:rPr>
                <w:lang w:eastAsia="zh-CN"/>
              </w:rPr>
              <w:t>R5-195140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346178">
            <w:pPr>
              <w:pStyle w:val="TAL"/>
              <w:rPr>
                <w:lang w:eastAsia="zh-CN"/>
              </w:rPr>
            </w:pPr>
            <w:r w:rsidRPr="007F2609">
              <w:rPr>
                <w:lang w:eastAsia="zh-CN"/>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346178">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346178">
            <w:pPr>
              <w:pStyle w:val="TAL"/>
              <w:rPr>
                <w:lang w:eastAsia="zh-CN"/>
              </w:rPr>
            </w:pPr>
            <w:r w:rsidRPr="007F2609">
              <w:rPr>
                <w:lang w:eastAsia="zh-CN"/>
              </w:rPr>
              <w:t>15.3.0</w:t>
            </w:r>
          </w:p>
        </w:tc>
      </w:tr>
      <w:tr w:rsidR="007F2609" w:rsidRPr="007F2609" w14:paraId="174B99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346178">
            <w:pPr>
              <w:pStyle w:val="TAL"/>
              <w:rPr>
                <w:lang w:eastAsia="zh-CN"/>
              </w:rPr>
            </w:pPr>
            <w:r w:rsidRPr="007F2609">
              <w:rPr>
                <w:lang w:eastAsia="zh-CN"/>
              </w:rPr>
              <w:t>R5-195142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346178">
            <w:pPr>
              <w:pStyle w:val="TAL"/>
              <w:rPr>
                <w:lang w:eastAsia="zh-CN"/>
              </w:rPr>
            </w:pPr>
            <w:r w:rsidRPr="007F2609">
              <w:rPr>
                <w:lang w:eastAsia="zh-CN"/>
              </w:rPr>
              <w:t>0422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346178">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346178">
            <w:pPr>
              <w:pStyle w:val="TAL"/>
              <w:rPr>
                <w:lang w:eastAsia="zh-CN"/>
              </w:rPr>
            </w:pPr>
            <w:r w:rsidRPr="007F2609">
              <w:rPr>
                <w:lang w:eastAsia="zh-CN"/>
              </w:rPr>
              <w:t>15.3.0</w:t>
            </w:r>
          </w:p>
        </w:tc>
      </w:tr>
      <w:tr w:rsidR="007F2609" w:rsidRPr="007F2609" w14:paraId="73523D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346178">
            <w:pPr>
              <w:pStyle w:val="TAL"/>
              <w:rPr>
                <w:lang w:eastAsia="zh-CN"/>
              </w:rPr>
            </w:pPr>
            <w:r w:rsidRPr="007F2609">
              <w:rPr>
                <w:lang w:eastAsia="zh-CN"/>
              </w:rPr>
              <w:t>R5-195143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346178">
            <w:pPr>
              <w:pStyle w:val="TAL"/>
              <w:rPr>
                <w:lang w:eastAsia="zh-CN"/>
              </w:rPr>
            </w:pPr>
            <w:r w:rsidRPr="007F2609">
              <w:rPr>
                <w:lang w:eastAsia="zh-CN"/>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346178">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346178">
            <w:pPr>
              <w:pStyle w:val="TAL"/>
              <w:rPr>
                <w:lang w:eastAsia="zh-CN"/>
              </w:rPr>
            </w:pPr>
            <w:r w:rsidRPr="007F2609">
              <w:rPr>
                <w:lang w:eastAsia="zh-CN"/>
              </w:rPr>
              <w:t>15.3.0</w:t>
            </w:r>
          </w:p>
        </w:tc>
      </w:tr>
      <w:tr w:rsidR="007F2609" w:rsidRPr="007F2609" w14:paraId="15D3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346178">
            <w:pPr>
              <w:pStyle w:val="TAL"/>
              <w:rPr>
                <w:lang w:eastAsia="zh-CN"/>
              </w:rPr>
            </w:pPr>
            <w:r w:rsidRPr="007F2609">
              <w:rPr>
                <w:lang w:eastAsia="zh-CN"/>
              </w:rPr>
              <w:t>R5-195144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346178">
            <w:pPr>
              <w:pStyle w:val="TAL"/>
              <w:rPr>
                <w:lang w:eastAsia="zh-CN"/>
              </w:rPr>
            </w:pPr>
            <w:r w:rsidRPr="007F2609">
              <w:rPr>
                <w:lang w:eastAsia="zh-CN"/>
              </w:rPr>
              <w:t>0458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346178">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346178">
            <w:pPr>
              <w:pStyle w:val="TAL"/>
              <w:rPr>
                <w:lang w:eastAsia="zh-CN"/>
              </w:rPr>
            </w:pPr>
            <w:r w:rsidRPr="007F2609">
              <w:rPr>
                <w:lang w:eastAsia="zh-CN"/>
              </w:rPr>
              <w:t>15.3.0</w:t>
            </w:r>
          </w:p>
        </w:tc>
      </w:tr>
      <w:tr w:rsidR="007F2609" w:rsidRPr="007F2609" w14:paraId="5716BE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346178">
            <w:pPr>
              <w:pStyle w:val="TAL"/>
              <w:rPr>
                <w:lang w:eastAsia="zh-CN"/>
              </w:rPr>
            </w:pPr>
            <w:r w:rsidRPr="007F2609">
              <w:rPr>
                <w:lang w:eastAsia="zh-CN"/>
              </w:rPr>
              <w:t>R5-195145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346178">
            <w:pPr>
              <w:pStyle w:val="TAL"/>
              <w:rPr>
                <w:lang w:eastAsia="zh-CN"/>
              </w:rPr>
            </w:pPr>
            <w:r w:rsidRPr="007F2609">
              <w:rPr>
                <w:lang w:eastAsia="zh-CN"/>
              </w:rPr>
              <w:t>0464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346178">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346178">
            <w:pPr>
              <w:pStyle w:val="TAL"/>
              <w:rPr>
                <w:lang w:eastAsia="zh-CN"/>
              </w:rPr>
            </w:pPr>
            <w:r w:rsidRPr="007F2609">
              <w:rPr>
                <w:lang w:eastAsia="zh-CN"/>
              </w:rPr>
              <w:t>15.3.0</w:t>
            </w:r>
          </w:p>
        </w:tc>
      </w:tr>
      <w:tr w:rsidR="007F2609" w:rsidRPr="007F2609" w14:paraId="7B6128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346178">
            <w:pPr>
              <w:pStyle w:val="TAL"/>
              <w:rPr>
                <w:lang w:eastAsia="zh-CN"/>
              </w:rPr>
            </w:pPr>
            <w:r w:rsidRPr="007F2609">
              <w:rPr>
                <w:lang w:eastAsia="zh-CN"/>
              </w:rPr>
              <w:t>R5-195198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346178">
            <w:pPr>
              <w:pStyle w:val="TAL"/>
              <w:rPr>
                <w:lang w:eastAsia="zh-CN"/>
              </w:rPr>
            </w:pPr>
            <w:r w:rsidRPr="007F2609">
              <w:rPr>
                <w:lang w:eastAsia="zh-CN"/>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346178">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346178">
            <w:pPr>
              <w:pStyle w:val="TAL"/>
              <w:rPr>
                <w:lang w:eastAsia="zh-CN"/>
              </w:rPr>
            </w:pPr>
            <w:r w:rsidRPr="007F2609">
              <w:rPr>
                <w:lang w:eastAsia="zh-CN"/>
              </w:rPr>
              <w:t>15.3.0</w:t>
            </w:r>
          </w:p>
        </w:tc>
      </w:tr>
      <w:tr w:rsidR="007F2609" w:rsidRPr="007F2609" w14:paraId="07B937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346178">
            <w:pPr>
              <w:pStyle w:val="TAL"/>
              <w:rPr>
                <w:lang w:eastAsia="zh-CN"/>
              </w:rPr>
            </w:pPr>
            <w:r w:rsidRPr="007F2609">
              <w:rPr>
                <w:lang w:eastAsia="zh-CN"/>
              </w:rPr>
              <w:t>R5-195403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346178">
            <w:pPr>
              <w:pStyle w:val="TAL"/>
              <w:rPr>
                <w:lang w:eastAsia="zh-CN"/>
              </w:rPr>
            </w:pPr>
            <w:r w:rsidRPr="007F2609">
              <w:rPr>
                <w:lang w:eastAsia="zh-CN"/>
              </w:rPr>
              <w:t>0459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346178">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346178">
            <w:pPr>
              <w:pStyle w:val="TAL"/>
              <w:rPr>
                <w:lang w:eastAsia="zh-CN"/>
              </w:rPr>
            </w:pPr>
            <w:r w:rsidRPr="007F2609">
              <w:rPr>
                <w:lang w:eastAsia="zh-CN"/>
              </w:rPr>
              <w:t>15.3.0</w:t>
            </w:r>
          </w:p>
        </w:tc>
      </w:tr>
      <w:tr w:rsidR="007F2609" w:rsidRPr="007F2609" w14:paraId="092FE4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346178">
            <w:pPr>
              <w:pStyle w:val="TAL"/>
              <w:rPr>
                <w:lang w:eastAsia="zh-CN"/>
              </w:rPr>
            </w:pPr>
            <w:r w:rsidRPr="007F2609">
              <w:rPr>
                <w:lang w:eastAsia="zh-CN"/>
              </w:rPr>
              <w:t>R5-195430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346178">
            <w:pPr>
              <w:pStyle w:val="TAL"/>
              <w:rPr>
                <w:lang w:eastAsia="zh-CN"/>
              </w:rPr>
            </w:pPr>
            <w:r w:rsidRPr="007F2609">
              <w:rPr>
                <w:lang w:eastAsia="zh-CN"/>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346178">
            <w:pPr>
              <w:pStyle w:val="TAL"/>
              <w:rPr>
                <w:lang w:eastAsia="zh-CN"/>
              </w:rPr>
            </w:pPr>
            <w:r w:rsidRPr="007F2609">
              <w:rPr>
                <w:lang w:eastAsia="zh-CN"/>
              </w:rPr>
              <w:t>15.3.0</w:t>
            </w:r>
          </w:p>
        </w:tc>
      </w:tr>
      <w:tr w:rsidR="007F2609" w:rsidRPr="007F2609" w14:paraId="527309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346178">
            <w:pPr>
              <w:pStyle w:val="TAL"/>
              <w:rPr>
                <w:lang w:eastAsia="zh-CN"/>
              </w:rPr>
            </w:pPr>
            <w:r w:rsidRPr="007F2609">
              <w:rPr>
                <w:lang w:eastAsia="zh-CN"/>
              </w:rPr>
              <w:t>R5-195431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346178">
            <w:pPr>
              <w:pStyle w:val="TAL"/>
              <w:rPr>
                <w:lang w:eastAsia="zh-CN"/>
              </w:rPr>
            </w:pPr>
            <w:r w:rsidRPr="007F2609">
              <w:rPr>
                <w:lang w:eastAsia="zh-CN"/>
              </w:rPr>
              <w:t>0424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346178">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346178">
            <w:pPr>
              <w:pStyle w:val="TAL"/>
              <w:rPr>
                <w:lang w:eastAsia="zh-CN"/>
              </w:rPr>
            </w:pPr>
            <w:r w:rsidRPr="007F2609">
              <w:rPr>
                <w:lang w:eastAsia="zh-CN"/>
              </w:rPr>
              <w:t>15.3.0</w:t>
            </w:r>
          </w:p>
        </w:tc>
      </w:tr>
      <w:tr w:rsidR="007F2609" w:rsidRPr="007F2609" w14:paraId="62BC29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346178">
            <w:pPr>
              <w:pStyle w:val="TAL"/>
              <w:rPr>
                <w:lang w:eastAsia="zh-CN"/>
              </w:rPr>
            </w:pPr>
            <w:r w:rsidRPr="007F2609">
              <w:rPr>
                <w:lang w:eastAsia="zh-CN"/>
              </w:rPr>
              <w:t>R5-193550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346178">
            <w:pPr>
              <w:pStyle w:val="TAL"/>
              <w:rPr>
                <w:lang w:eastAsia="zh-CN"/>
              </w:rPr>
            </w:pPr>
            <w:r w:rsidRPr="007F2609">
              <w:rPr>
                <w:lang w:eastAsia="zh-CN"/>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346178">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346178">
            <w:pPr>
              <w:pStyle w:val="TAL"/>
              <w:rPr>
                <w:lang w:eastAsia="zh-CN"/>
              </w:rPr>
            </w:pPr>
            <w:r w:rsidRPr="007F2609">
              <w:rPr>
                <w:lang w:eastAsia="zh-CN"/>
              </w:rPr>
              <w:t>16.0.0</w:t>
            </w:r>
          </w:p>
        </w:tc>
      </w:tr>
      <w:tr w:rsidR="007F2609" w:rsidRPr="007F2609" w14:paraId="160DC5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346178">
            <w:pPr>
              <w:pStyle w:val="TAL"/>
              <w:rPr>
                <w:lang w:eastAsia="zh-CN"/>
              </w:rPr>
            </w:pPr>
            <w:r w:rsidRPr="007F2609">
              <w:rPr>
                <w:lang w:eastAsia="zh-CN"/>
              </w:rPr>
              <w:t>R5-195053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346178">
            <w:pPr>
              <w:pStyle w:val="TAL"/>
              <w:rPr>
                <w:lang w:eastAsia="zh-CN"/>
              </w:rPr>
            </w:pPr>
            <w:r w:rsidRPr="007F2609">
              <w:rPr>
                <w:lang w:eastAsia="zh-CN"/>
              </w:rPr>
              <w:t>0462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346178">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346178">
            <w:pPr>
              <w:pStyle w:val="TAL"/>
              <w:rPr>
                <w:lang w:eastAsia="zh-CN"/>
              </w:rPr>
            </w:pPr>
            <w:r w:rsidRPr="007F2609">
              <w:rPr>
                <w:lang w:eastAsia="zh-CN"/>
              </w:rPr>
              <w:t>16.0.0</w:t>
            </w:r>
          </w:p>
        </w:tc>
      </w:tr>
      <w:tr w:rsidR="007F2609" w:rsidRPr="007F2609" w14:paraId="5F532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346178">
            <w:pPr>
              <w:pStyle w:val="TAL"/>
              <w:rPr>
                <w:lang w:eastAsia="zh-CN"/>
              </w:rPr>
            </w:pPr>
            <w:r w:rsidRPr="007F2609">
              <w:rPr>
                <w:lang w:eastAsia="zh-CN"/>
              </w:rPr>
              <w:t>R5-195056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346178">
            <w:pPr>
              <w:pStyle w:val="TAL"/>
              <w:rPr>
                <w:lang w:eastAsia="zh-CN"/>
              </w:rPr>
            </w:pPr>
            <w:r w:rsidRPr="007F2609">
              <w:rPr>
                <w:lang w:eastAsia="zh-CN"/>
              </w:rPr>
              <w:t>0399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346178">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346178">
            <w:pPr>
              <w:pStyle w:val="TAL"/>
              <w:rPr>
                <w:lang w:eastAsia="zh-CN"/>
              </w:rPr>
            </w:pPr>
            <w:r w:rsidRPr="007F2609">
              <w:rPr>
                <w:lang w:eastAsia="zh-CN"/>
              </w:rPr>
              <w:t>16.0.0</w:t>
            </w:r>
          </w:p>
        </w:tc>
      </w:tr>
      <w:tr w:rsidR="007F2609" w:rsidRPr="007F2609" w14:paraId="7586F2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346178">
            <w:pPr>
              <w:pStyle w:val="TAL"/>
              <w:rPr>
                <w:lang w:eastAsia="zh-CN"/>
              </w:rPr>
            </w:pPr>
            <w:r w:rsidRPr="007F2609">
              <w:rPr>
                <w:lang w:eastAsia="zh-CN"/>
              </w:rPr>
              <w:t>R5-195405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346178">
            <w:pPr>
              <w:pStyle w:val="TAL"/>
              <w:rPr>
                <w:lang w:eastAsia="zh-CN"/>
              </w:rPr>
            </w:pPr>
            <w:r w:rsidRPr="007F2609">
              <w:rPr>
                <w:lang w:eastAsia="zh-CN"/>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346178">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346178">
            <w:pPr>
              <w:pStyle w:val="TAL"/>
              <w:rPr>
                <w:lang w:eastAsia="zh-CN"/>
              </w:rPr>
            </w:pPr>
            <w:r w:rsidRPr="007F2609">
              <w:rPr>
                <w:lang w:eastAsia="zh-CN"/>
              </w:rPr>
              <w:t>16.0.0</w:t>
            </w:r>
          </w:p>
        </w:tc>
      </w:tr>
      <w:tr w:rsidR="007F2609" w:rsidRPr="007F2609" w14:paraId="383A52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346178">
            <w:pPr>
              <w:pStyle w:val="TAL"/>
              <w:rPr>
                <w:lang w:eastAsia="zh-CN"/>
              </w:rPr>
            </w:pPr>
            <w:r w:rsidRPr="007F2609">
              <w:rPr>
                <w:lang w:eastAsia="zh-CN"/>
              </w:rPr>
              <w:t>R5-195732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346178">
            <w:pPr>
              <w:pStyle w:val="TAL"/>
              <w:rPr>
                <w:lang w:eastAsia="zh-CN"/>
              </w:rPr>
            </w:pPr>
            <w:r w:rsidRPr="007F2609">
              <w:rPr>
                <w:lang w:eastAsia="zh-CN"/>
              </w:rPr>
              <w:t>0472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346178">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346178">
            <w:pPr>
              <w:pStyle w:val="TAL"/>
              <w:rPr>
                <w:lang w:eastAsia="zh-CN"/>
              </w:rPr>
            </w:pPr>
            <w:r w:rsidRPr="007F2609">
              <w:rPr>
                <w:lang w:eastAsia="zh-CN"/>
              </w:rPr>
              <w:t>16.1.0</w:t>
            </w:r>
          </w:p>
        </w:tc>
      </w:tr>
      <w:tr w:rsidR="007F2609" w:rsidRPr="007F2609" w14:paraId="25B306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346178">
            <w:pPr>
              <w:pStyle w:val="TAL"/>
              <w:rPr>
                <w:lang w:eastAsia="zh-CN"/>
              </w:rPr>
            </w:pPr>
            <w:r w:rsidRPr="007F2609">
              <w:rPr>
                <w:lang w:eastAsia="zh-CN"/>
              </w:rPr>
              <w:t>R5-195804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346178">
            <w:pPr>
              <w:pStyle w:val="TAL"/>
              <w:rPr>
                <w:lang w:eastAsia="zh-CN"/>
              </w:rPr>
            </w:pPr>
            <w:r w:rsidRPr="007F2609">
              <w:rPr>
                <w:lang w:eastAsia="zh-CN"/>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346178">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346178">
            <w:pPr>
              <w:pStyle w:val="TAL"/>
              <w:rPr>
                <w:lang w:eastAsia="zh-CN"/>
              </w:rPr>
            </w:pPr>
            <w:r w:rsidRPr="007F2609">
              <w:rPr>
                <w:lang w:eastAsia="zh-CN"/>
              </w:rPr>
              <w:t>16.1.0</w:t>
            </w:r>
          </w:p>
        </w:tc>
      </w:tr>
      <w:tr w:rsidR="007F2609" w:rsidRPr="007F2609" w14:paraId="302166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346178">
            <w:pPr>
              <w:pStyle w:val="TAL"/>
              <w:rPr>
                <w:lang w:eastAsia="zh-CN"/>
              </w:rPr>
            </w:pPr>
            <w:r w:rsidRPr="007F2609">
              <w:rPr>
                <w:lang w:eastAsia="zh-CN"/>
              </w:rPr>
              <w:t>R5-196191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346178">
            <w:pPr>
              <w:pStyle w:val="TAL"/>
              <w:rPr>
                <w:lang w:eastAsia="zh-CN"/>
              </w:rPr>
            </w:pPr>
            <w:r w:rsidRPr="007F2609">
              <w:rPr>
                <w:lang w:eastAsia="zh-CN"/>
              </w:rPr>
              <w:t>0477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346178">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346178">
            <w:pPr>
              <w:pStyle w:val="TAL"/>
              <w:rPr>
                <w:lang w:eastAsia="zh-CN"/>
              </w:rPr>
            </w:pPr>
            <w:r w:rsidRPr="007F2609">
              <w:rPr>
                <w:lang w:eastAsia="zh-CN"/>
              </w:rPr>
              <w:t>16.1.0</w:t>
            </w:r>
          </w:p>
        </w:tc>
      </w:tr>
      <w:tr w:rsidR="007F2609" w:rsidRPr="007F2609" w14:paraId="5AF6F0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346178">
            <w:pPr>
              <w:pStyle w:val="TAL"/>
              <w:rPr>
                <w:lang w:eastAsia="zh-CN"/>
              </w:rPr>
            </w:pPr>
            <w:r w:rsidRPr="007F2609">
              <w:rPr>
                <w:lang w:eastAsia="zh-CN"/>
              </w:rPr>
              <w:t>R5-196231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346178">
            <w:pPr>
              <w:pStyle w:val="TAL"/>
              <w:rPr>
                <w:lang w:eastAsia="zh-CN"/>
              </w:rPr>
            </w:pPr>
            <w:r w:rsidRPr="007F2609">
              <w:rPr>
                <w:lang w:eastAsia="zh-CN"/>
              </w:rPr>
              <w:t>0483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346178">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346178">
            <w:pPr>
              <w:pStyle w:val="TAL"/>
              <w:rPr>
                <w:lang w:eastAsia="zh-CN"/>
              </w:rPr>
            </w:pPr>
            <w:r w:rsidRPr="007F2609">
              <w:rPr>
                <w:lang w:eastAsia="zh-CN"/>
              </w:rPr>
              <w:t>16.1.0</w:t>
            </w:r>
          </w:p>
        </w:tc>
      </w:tr>
      <w:tr w:rsidR="007F2609" w:rsidRPr="007F2609" w14:paraId="6B4DA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346178">
            <w:pPr>
              <w:pStyle w:val="TAL"/>
              <w:rPr>
                <w:lang w:eastAsia="zh-CN"/>
              </w:rPr>
            </w:pPr>
            <w:r w:rsidRPr="007F2609">
              <w:rPr>
                <w:lang w:eastAsia="zh-CN"/>
              </w:rPr>
              <w:t>R5-196233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346178">
            <w:pPr>
              <w:pStyle w:val="TAL"/>
              <w:rPr>
                <w:lang w:eastAsia="zh-CN"/>
              </w:rPr>
            </w:pPr>
            <w:r w:rsidRPr="007F2609">
              <w:rPr>
                <w:lang w:eastAsia="zh-CN"/>
              </w:rPr>
              <w:t>0485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346178">
            <w:pPr>
              <w:pStyle w:val="TAL"/>
              <w:rPr>
                <w:lang w:eastAsia="zh-CN"/>
              </w:rPr>
            </w:pPr>
            <w:r w:rsidRPr="007F2609">
              <w:rPr>
                <w:lang w:eastAsia="zh-CN"/>
              </w:rPr>
              <w:t>16.1.0</w:t>
            </w:r>
          </w:p>
        </w:tc>
      </w:tr>
      <w:tr w:rsidR="007F2609" w:rsidRPr="007F2609" w14:paraId="25BEBE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346178">
            <w:pPr>
              <w:pStyle w:val="TAL"/>
              <w:rPr>
                <w:lang w:eastAsia="zh-CN"/>
              </w:rPr>
            </w:pPr>
            <w:r w:rsidRPr="007F2609">
              <w:rPr>
                <w:lang w:eastAsia="zh-CN"/>
              </w:rPr>
              <w:t>R5-196234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346178">
            <w:pPr>
              <w:pStyle w:val="TAL"/>
              <w:rPr>
                <w:lang w:eastAsia="zh-CN"/>
              </w:rPr>
            </w:pPr>
            <w:r w:rsidRPr="007F2609">
              <w:rPr>
                <w:lang w:eastAsia="zh-CN"/>
              </w:rPr>
              <w:t>0486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346178">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346178">
            <w:pPr>
              <w:pStyle w:val="TAL"/>
              <w:rPr>
                <w:lang w:eastAsia="zh-CN"/>
              </w:rPr>
            </w:pPr>
            <w:r w:rsidRPr="007F2609">
              <w:rPr>
                <w:lang w:eastAsia="zh-CN"/>
              </w:rPr>
              <w:t>16.1.0</w:t>
            </w:r>
          </w:p>
        </w:tc>
      </w:tr>
      <w:tr w:rsidR="007F2609" w:rsidRPr="007F2609" w14:paraId="54B69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346178">
            <w:pPr>
              <w:pStyle w:val="TAL"/>
              <w:rPr>
                <w:lang w:eastAsia="zh-CN"/>
              </w:rPr>
            </w:pPr>
            <w:r w:rsidRPr="007F2609">
              <w:rPr>
                <w:lang w:eastAsia="zh-CN"/>
              </w:rPr>
              <w:t>R5-196291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346178">
            <w:pPr>
              <w:pStyle w:val="TAL"/>
              <w:rPr>
                <w:lang w:eastAsia="zh-CN"/>
              </w:rPr>
            </w:pPr>
            <w:r w:rsidRPr="007F2609">
              <w:rPr>
                <w:lang w:eastAsia="zh-CN"/>
              </w:rPr>
              <w:t>0488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346178">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346178">
            <w:pPr>
              <w:pStyle w:val="TAL"/>
              <w:rPr>
                <w:lang w:eastAsia="zh-CN"/>
              </w:rPr>
            </w:pPr>
            <w:r w:rsidRPr="007F2609">
              <w:rPr>
                <w:lang w:eastAsia="zh-CN"/>
              </w:rPr>
              <w:t>16.1.0</w:t>
            </w:r>
          </w:p>
        </w:tc>
      </w:tr>
      <w:tr w:rsidR="007F2609" w:rsidRPr="007F2609" w14:paraId="557E36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346178">
            <w:pPr>
              <w:pStyle w:val="TAL"/>
              <w:rPr>
                <w:lang w:eastAsia="zh-CN"/>
              </w:rPr>
            </w:pPr>
            <w:r w:rsidRPr="007F2609">
              <w:rPr>
                <w:lang w:eastAsia="zh-CN"/>
              </w:rPr>
              <w:t>R5-196396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346178">
            <w:pPr>
              <w:pStyle w:val="TAL"/>
              <w:rPr>
                <w:lang w:eastAsia="zh-CN"/>
              </w:rPr>
            </w:pPr>
            <w:r w:rsidRPr="007F2609">
              <w:rPr>
                <w:lang w:eastAsia="zh-CN"/>
              </w:rPr>
              <w:t>0489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346178">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346178">
            <w:pPr>
              <w:pStyle w:val="TAL"/>
              <w:rPr>
                <w:lang w:eastAsia="zh-CN"/>
              </w:rPr>
            </w:pPr>
            <w:r w:rsidRPr="007F2609">
              <w:rPr>
                <w:lang w:eastAsia="zh-CN"/>
              </w:rPr>
              <w:t>16.1.0</w:t>
            </w:r>
          </w:p>
        </w:tc>
      </w:tr>
      <w:tr w:rsidR="007F2609" w:rsidRPr="007F2609" w14:paraId="45641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346178">
            <w:pPr>
              <w:pStyle w:val="TAL"/>
              <w:rPr>
                <w:lang w:eastAsia="zh-CN"/>
              </w:rPr>
            </w:pPr>
            <w:r w:rsidRPr="007F2609">
              <w:rPr>
                <w:lang w:eastAsia="zh-CN"/>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346178">
            <w:pPr>
              <w:pStyle w:val="TAL"/>
              <w:rPr>
                <w:lang w:eastAsia="zh-CN"/>
              </w:rPr>
            </w:pPr>
            <w:r w:rsidRPr="007F2609">
              <w:rPr>
                <w:lang w:eastAsia="zh-CN"/>
              </w:rPr>
              <w:t>R5-196402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346178">
            <w:pPr>
              <w:pStyle w:val="TAL"/>
              <w:rPr>
                <w:lang w:eastAsia="zh-CN"/>
              </w:rPr>
            </w:pPr>
            <w:r w:rsidRPr="007F2609">
              <w:rPr>
                <w:lang w:eastAsia="zh-CN"/>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346178">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346178">
            <w:pPr>
              <w:pStyle w:val="TAL"/>
              <w:rPr>
                <w:lang w:eastAsia="zh-CN"/>
              </w:rPr>
            </w:pPr>
            <w:r w:rsidRPr="007F2609">
              <w:rPr>
                <w:lang w:eastAsia="zh-CN"/>
              </w:rPr>
              <w:t>16.1.0</w:t>
            </w:r>
          </w:p>
        </w:tc>
      </w:tr>
      <w:tr w:rsidR="007F2609" w:rsidRPr="007F2609" w14:paraId="03742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346178">
            <w:pPr>
              <w:pStyle w:val="TAL"/>
              <w:rPr>
                <w:lang w:eastAsia="zh-CN"/>
              </w:rPr>
            </w:pPr>
            <w:r w:rsidRPr="007F2609">
              <w:rPr>
                <w:lang w:eastAsia="zh-CN"/>
              </w:rPr>
              <w:t>R5-196413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346178">
            <w:pPr>
              <w:pStyle w:val="TAL"/>
              <w:rPr>
                <w:lang w:eastAsia="zh-CN"/>
              </w:rPr>
            </w:pPr>
            <w:r w:rsidRPr="007F2609">
              <w:rPr>
                <w:lang w:eastAsia="zh-CN"/>
              </w:rPr>
              <w:t>0498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346178">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346178">
            <w:pPr>
              <w:pStyle w:val="TAL"/>
              <w:rPr>
                <w:lang w:eastAsia="zh-CN"/>
              </w:rPr>
            </w:pPr>
            <w:r w:rsidRPr="007F2609">
              <w:rPr>
                <w:lang w:eastAsia="zh-CN"/>
              </w:rPr>
              <w:t>16.1.0</w:t>
            </w:r>
          </w:p>
        </w:tc>
      </w:tr>
      <w:tr w:rsidR="007F2609" w:rsidRPr="007F2609" w14:paraId="7D920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346178">
            <w:pPr>
              <w:pStyle w:val="TAL"/>
              <w:rPr>
                <w:lang w:eastAsia="zh-CN"/>
              </w:rPr>
            </w:pPr>
            <w:r w:rsidRPr="007F2609">
              <w:rPr>
                <w:lang w:eastAsia="zh-CN"/>
              </w:rPr>
              <w:t>R5-196421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346178">
            <w:pPr>
              <w:pStyle w:val="TAL"/>
              <w:rPr>
                <w:lang w:eastAsia="zh-CN"/>
              </w:rPr>
            </w:pPr>
            <w:r w:rsidRPr="007F2609">
              <w:rPr>
                <w:lang w:eastAsia="zh-CN"/>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346178">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346178">
            <w:pPr>
              <w:pStyle w:val="TAL"/>
              <w:rPr>
                <w:lang w:eastAsia="zh-CN"/>
              </w:rPr>
            </w:pPr>
            <w:r w:rsidRPr="007F2609">
              <w:rPr>
                <w:lang w:eastAsia="zh-CN"/>
              </w:rPr>
              <w:t>16.1.0</w:t>
            </w:r>
          </w:p>
        </w:tc>
      </w:tr>
      <w:tr w:rsidR="007F2609" w:rsidRPr="007F2609" w14:paraId="6FCF67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346178">
            <w:pPr>
              <w:pStyle w:val="TAL"/>
              <w:rPr>
                <w:lang w:eastAsia="zh-CN"/>
              </w:rPr>
            </w:pPr>
            <w:r w:rsidRPr="007F2609">
              <w:rPr>
                <w:lang w:eastAsia="zh-CN"/>
              </w:rPr>
              <w:t>R5-196425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346178">
            <w:pPr>
              <w:pStyle w:val="TAL"/>
              <w:rPr>
                <w:lang w:eastAsia="zh-CN"/>
              </w:rPr>
            </w:pPr>
            <w:r w:rsidRPr="007F2609">
              <w:rPr>
                <w:lang w:eastAsia="zh-CN"/>
              </w:rPr>
              <w:t>0504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346178">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346178">
            <w:pPr>
              <w:pStyle w:val="TAL"/>
              <w:rPr>
                <w:lang w:eastAsia="zh-CN"/>
              </w:rPr>
            </w:pPr>
            <w:r w:rsidRPr="007F2609">
              <w:rPr>
                <w:lang w:eastAsia="zh-CN"/>
              </w:rPr>
              <w:t>16.1.0</w:t>
            </w:r>
          </w:p>
        </w:tc>
      </w:tr>
      <w:tr w:rsidR="007F2609" w:rsidRPr="007F2609" w14:paraId="204CCD2C" w14:textId="77777777" w:rsidTr="00AA0E5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346178">
            <w:pPr>
              <w:pStyle w:val="TAL"/>
              <w:rPr>
                <w:lang w:eastAsia="zh-CN"/>
              </w:rPr>
            </w:pPr>
            <w:r w:rsidRPr="007F2609">
              <w:rPr>
                <w:lang w:eastAsia="zh-CN"/>
              </w:rPr>
              <w:t>R5-196481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346178">
            <w:pPr>
              <w:pStyle w:val="TAL"/>
              <w:rPr>
                <w:lang w:eastAsia="zh-CN"/>
              </w:rPr>
            </w:pPr>
            <w:r w:rsidRPr="007F2609">
              <w:rPr>
                <w:lang w:eastAsia="zh-CN"/>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346178">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346178">
            <w:pPr>
              <w:pStyle w:val="TAL"/>
              <w:rPr>
                <w:lang w:eastAsia="zh-CN"/>
              </w:rPr>
            </w:pPr>
            <w:r w:rsidRPr="007F2609">
              <w:rPr>
                <w:lang w:eastAsia="zh-CN"/>
              </w:rPr>
              <w:t>16.1.0</w:t>
            </w:r>
          </w:p>
        </w:tc>
      </w:tr>
      <w:tr w:rsidR="007F2609" w:rsidRPr="007F2609" w14:paraId="381BC0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346178">
            <w:pPr>
              <w:pStyle w:val="TAL"/>
              <w:rPr>
                <w:lang w:eastAsia="zh-CN"/>
              </w:rPr>
            </w:pPr>
            <w:r w:rsidRPr="007F2609">
              <w:rPr>
                <w:lang w:eastAsia="zh-CN"/>
              </w:rPr>
              <w:t>R5-196499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346178">
            <w:pPr>
              <w:pStyle w:val="TAL"/>
              <w:rPr>
                <w:lang w:eastAsia="zh-CN"/>
              </w:rPr>
            </w:pPr>
            <w:r w:rsidRPr="007F2609">
              <w:rPr>
                <w:lang w:eastAsia="zh-CN"/>
              </w:rPr>
              <w:t>0517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346178">
            <w:pPr>
              <w:pStyle w:val="TAL"/>
              <w:rPr>
                <w:lang w:eastAsia="zh-CN"/>
              </w:rPr>
            </w:pPr>
            <w:r w:rsidRPr="007F2609">
              <w:rPr>
                <w:lang w:eastAsia="zh-CN"/>
              </w:rPr>
              <w:t>16.1.0</w:t>
            </w:r>
          </w:p>
        </w:tc>
      </w:tr>
      <w:tr w:rsidR="007F2609" w:rsidRPr="007F2609" w14:paraId="1324E4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346178">
            <w:pPr>
              <w:pStyle w:val="TAL"/>
              <w:rPr>
                <w:lang w:eastAsia="zh-CN"/>
              </w:rPr>
            </w:pPr>
            <w:r w:rsidRPr="007F2609">
              <w:rPr>
                <w:lang w:eastAsia="zh-CN"/>
              </w:rPr>
              <w:t>R5-196500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346178">
            <w:pPr>
              <w:pStyle w:val="TAL"/>
              <w:rPr>
                <w:lang w:eastAsia="zh-CN"/>
              </w:rPr>
            </w:pPr>
            <w:r w:rsidRPr="007F2609">
              <w:rPr>
                <w:lang w:eastAsia="zh-CN"/>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346178">
            <w:pPr>
              <w:pStyle w:val="TAL"/>
              <w:rPr>
                <w:lang w:eastAsia="zh-CN"/>
              </w:rPr>
            </w:pPr>
            <w:r w:rsidRPr="007F2609">
              <w:rPr>
                <w:lang w:eastAsia="zh-CN"/>
              </w:rPr>
              <w:t>16.1.0</w:t>
            </w:r>
          </w:p>
        </w:tc>
      </w:tr>
      <w:tr w:rsidR="007F2609" w:rsidRPr="007F2609" w14:paraId="2A7BF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346178">
            <w:pPr>
              <w:pStyle w:val="TAL"/>
              <w:rPr>
                <w:lang w:eastAsia="zh-CN"/>
              </w:rPr>
            </w:pPr>
            <w:r w:rsidRPr="007F2609">
              <w:rPr>
                <w:lang w:eastAsia="zh-CN"/>
              </w:rPr>
              <w:t>R5-196653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346178">
            <w:pPr>
              <w:pStyle w:val="TAL"/>
              <w:rPr>
                <w:lang w:eastAsia="zh-CN"/>
              </w:rPr>
            </w:pPr>
            <w:r w:rsidRPr="007F2609">
              <w:rPr>
                <w:lang w:eastAsia="zh-CN"/>
              </w:rPr>
              <w:t>0521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346178">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346178">
            <w:pPr>
              <w:pStyle w:val="TAL"/>
              <w:rPr>
                <w:lang w:eastAsia="zh-CN"/>
              </w:rPr>
            </w:pPr>
            <w:r w:rsidRPr="007F2609">
              <w:rPr>
                <w:lang w:eastAsia="zh-CN"/>
              </w:rPr>
              <w:t>16.1.0</w:t>
            </w:r>
          </w:p>
        </w:tc>
      </w:tr>
      <w:tr w:rsidR="007F2609" w:rsidRPr="007F2609" w14:paraId="15F67C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346178">
            <w:pPr>
              <w:pStyle w:val="TAL"/>
              <w:rPr>
                <w:lang w:eastAsia="zh-CN"/>
              </w:rPr>
            </w:pPr>
            <w:r w:rsidRPr="007F2609">
              <w:rPr>
                <w:lang w:eastAsia="zh-CN"/>
              </w:rPr>
              <w:t>R5-196696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346178">
            <w:pPr>
              <w:pStyle w:val="TAL"/>
              <w:rPr>
                <w:lang w:eastAsia="zh-CN"/>
              </w:rPr>
            </w:pPr>
            <w:r w:rsidRPr="007F2609">
              <w:rPr>
                <w:lang w:eastAsia="zh-CN"/>
              </w:rPr>
              <w:t>0523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346178">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346178">
            <w:pPr>
              <w:pStyle w:val="TAL"/>
              <w:rPr>
                <w:lang w:eastAsia="zh-CN"/>
              </w:rPr>
            </w:pPr>
            <w:r w:rsidRPr="007F2609">
              <w:rPr>
                <w:lang w:eastAsia="zh-CN"/>
              </w:rPr>
              <w:t>16.1.0</w:t>
            </w:r>
          </w:p>
        </w:tc>
      </w:tr>
      <w:tr w:rsidR="007F2609" w:rsidRPr="007F2609" w14:paraId="64EB8E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346178">
            <w:pPr>
              <w:pStyle w:val="TAL"/>
              <w:rPr>
                <w:lang w:eastAsia="zh-CN"/>
              </w:rPr>
            </w:pPr>
            <w:r w:rsidRPr="007F2609">
              <w:rPr>
                <w:lang w:eastAsia="zh-CN"/>
              </w:rPr>
              <w:t>R5-196699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346178">
            <w:pPr>
              <w:pStyle w:val="TAL"/>
              <w:rPr>
                <w:lang w:eastAsia="zh-CN"/>
              </w:rPr>
            </w:pPr>
            <w:r w:rsidRPr="007F2609">
              <w:rPr>
                <w:lang w:eastAsia="zh-CN"/>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346178">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346178">
            <w:pPr>
              <w:pStyle w:val="TAL"/>
              <w:rPr>
                <w:lang w:eastAsia="zh-CN"/>
              </w:rPr>
            </w:pPr>
            <w:r w:rsidRPr="007F2609">
              <w:rPr>
                <w:lang w:eastAsia="zh-CN"/>
              </w:rPr>
              <w:t>16.1.0</w:t>
            </w:r>
          </w:p>
        </w:tc>
      </w:tr>
      <w:tr w:rsidR="007F2609" w:rsidRPr="007F2609" w14:paraId="45ADD8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346178">
            <w:pPr>
              <w:pStyle w:val="TAL"/>
              <w:rPr>
                <w:lang w:eastAsia="zh-CN"/>
              </w:rPr>
            </w:pPr>
            <w:r w:rsidRPr="007F2609">
              <w:rPr>
                <w:lang w:eastAsia="zh-CN"/>
              </w:rPr>
              <w:t>R5-196711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346178">
            <w:pPr>
              <w:pStyle w:val="TAL"/>
              <w:rPr>
                <w:lang w:eastAsia="zh-CN"/>
              </w:rPr>
            </w:pPr>
            <w:r w:rsidRPr="007F2609">
              <w:rPr>
                <w:lang w:eastAsia="zh-CN"/>
              </w:rPr>
              <w:t>0525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346178">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346178">
            <w:pPr>
              <w:pStyle w:val="TAL"/>
              <w:rPr>
                <w:lang w:eastAsia="zh-CN"/>
              </w:rPr>
            </w:pPr>
            <w:r w:rsidRPr="007F2609">
              <w:rPr>
                <w:lang w:eastAsia="zh-CN"/>
              </w:rPr>
              <w:t>16.1.0</w:t>
            </w:r>
          </w:p>
        </w:tc>
      </w:tr>
      <w:tr w:rsidR="007F2609" w:rsidRPr="007F2609" w14:paraId="45DEF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346178">
            <w:pPr>
              <w:pStyle w:val="TAL"/>
              <w:rPr>
                <w:lang w:eastAsia="zh-CN"/>
              </w:rPr>
            </w:pPr>
            <w:r w:rsidRPr="007F2609">
              <w:rPr>
                <w:lang w:eastAsia="zh-CN"/>
              </w:rPr>
              <w:t>R5-196726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346178">
            <w:pPr>
              <w:pStyle w:val="TAL"/>
              <w:rPr>
                <w:lang w:eastAsia="zh-CN"/>
              </w:rPr>
            </w:pPr>
            <w:r w:rsidRPr="007F2609">
              <w:rPr>
                <w:lang w:eastAsia="zh-CN"/>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346178">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346178">
            <w:pPr>
              <w:pStyle w:val="TAL"/>
              <w:rPr>
                <w:lang w:eastAsia="zh-CN"/>
              </w:rPr>
            </w:pPr>
            <w:r w:rsidRPr="007F2609">
              <w:rPr>
                <w:lang w:eastAsia="zh-CN"/>
              </w:rPr>
              <w:t>16.1.0</w:t>
            </w:r>
          </w:p>
        </w:tc>
      </w:tr>
      <w:tr w:rsidR="007F2609" w:rsidRPr="007F2609" w14:paraId="2122C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346178">
            <w:pPr>
              <w:pStyle w:val="TAL"/>
              <w:rPr>
                <w:lang w:eastAsia="zh-CN"/>
              </w:rPr>
            </w:pPr>
            <w:r w:rsidRPr="007F2609">
              <w:rPr>
                <w:lang w:eastAsia="zh-CN"/>
              </w:rPr>
              <w:t>R5-197307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346178">
            <w:pPr>
              <w:pStyle w:val="TAL"/>
              <w:rPr>
                <w:lang w:eastAsia="zh-CN"/>
              </w:rPr>
            </w:pPr>
            <w:r w:rsidRPr="007F2609">
              <w:rPr>
                <w:lang w:eastAsia="zh-CN"/>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346178">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346178">
            <w:pPr>
              <w:pStyle w:val="TAL"/>
              <w:rPr>
                <w:lang w:eastAsia="zh-CN"/>
              </w:rPr>
            </w:pPr>
            <w:r w:rsidRPr="007F2609">
              <w:rPr>
                <w:lang w:eastAsia="zh-CN"/>
              </w:rPr>
              <w:t>16.1.0</w:t>
            </w:r>
          </w:p>
        </w:tc>
      </w:tr>
      <w:tr w:rsidR="007F2609" w:rsidRPr="007F2609" w14:paraId="6816F1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346178">
            <w:pPr>
              <w:pStyle w:val="TAL"/>
              <w:rPr>
                <w:lang w:eastAsia="zh-CN"/>
              </w:rPr>
            </w:pPr>
            <w:r w:rsidRPr="007F2609">
              <w:rPr>
                <w:lang w:eastAsia="zh-CN"/>
              </w:rPr>
              <w:t>R5-197308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346178">
            <w:pPr>
              <w:pStyle w:val="TAL"/>
              <w:rPr>
                <w:lang w:eastAsia="zh-CN"/>
              </w:rPr>
            </w:pPr>
            <w:r w:rsidRPr="007F2609">
              <w:rPr>
                <w:lang w:eastAsia="zh-CN"/>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346178">
            <w:pPr>
              <w:pStyle w:val="TAL"/>
              <w:rPr>
                <w:lang w:eastAsia="zh-CN"/>
              </w:rPr>
            </w:pPr>
            <w:r w:rsidRPr="007F2609">
              <w:rPr>
                <w:lang w:eastAsia="zh-CN"/>
              </w:rPr>
              <w:t>16.1.0</w:t>
            </w:r>
          </w:p>
        </w:tc>
      </w:tr>
      <w:tr w:rsidR="007F2609" w:rsidRPr="007F2609" w14:paraId="36D499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346178">
            <w:pPr>
              <w:pStyle w:val="TAL"/>
              <w:rPr>
                <w:lang w:eastAsia="zh-CN"/>
              </w:rPr>
            </w:pPr>
            <w:r w:rsidRPr="007F2609">
              <w:rPr>
                <w:lang w:eastAsia="zh-CN"/>
              </w:rPr>
              <w:t>R5-197309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346178">
            <w:pPr>
              <w:pStyle w:val="TAL"/>
              <w:rPr>
                <w:lang w:eastAsia="zh-CN"/>
              </w:rPr>
            </w:pPr>
            <w:r w:rsidRPr="007F2609">
              <w:rPr>
                <w:lang w:eastAsia="zh-CN"/>
              </w:rPr>
              <w:t>0508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346178">
            <w:pPr>
              <w:pStyle w:val="TAL"/>
              <w:rPr>
                <w:lang w:eastAsia="zh-CN"/>
              </w:rPr>
            </w:pPr>
            <w:r w:rsidRPr="007F2609">
              <w:rPr>
                <w:lang w:eastAsia="zh-CN"/>
              </w:rPr>
              <w:t>16.1.0</w:t>
            </w:r>
          </w:p>
        </w:tc>
      </w:tr>
      <w:tr w:rsidR="007F2609" w:rsidRPr="007F2609" w14:paraId="57282F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346178">
            <w:pPr>
              <w:pStyle w:val="TAL"/>
              <w:rPr>
                <w:lang w:eastAsia="zh-CN"/>
              </w:rPr>
            </w:pPr>
            <w:r w:rsidRPr="007F2609">
              <w:rPr>
                <w:lang w:eastAsia="zh-CN"/>
              </w:rPr>
              <w:t>R5-197312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346178">
            <w:pPr>
              <w:pStyle w:val="TAL"/>
              <w:rPr>
                <w:lang w:eastAsia="zh-CN"/>
              </w:rPr>
            </w:pPr>
            <w:r w:rsidRPr="007F2609">
              <w:rPr>
                <w:lang w:eastAsia="zh-CN"/>
              </w:rPr>
              <w:t>0473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346178">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346178">
            <w:pPr>
              <w:pStyle w:val="TAL"/>
              <w:rPr>
                <w:lang w:eastAsia="zh-CN"/>
              </w:rPr>
            </w:pPr>
            <w:r w:rsidRPr="007F2609">
              <w:rPr>
                <w:lang w:eastAsia="zh-CN"/>
              </w:rPr>
              <w:t>16.1.0</w:t>
            </w:r>
          </w:p>
        </w:tc>
      </w:tr>
      <w:tr w:rsidR="007F2609" w:rsidRPr="007F2609" w14:paraId="30265F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346178">
            <w:pPr>
              <w:pStyle w:val="TAL"/>
              <w:rPr>
                <w:lang w:eastAsia="zh-CN"/>
              </w:rPr>
            </w:pPr>
            <w:r w:rsidRPr="007F2609">
              <w:rPr>
                <w:lang w:eastAsia="zh-CN"/>
              </w:rPr>
              <w:t>R5-197313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346178">
            <w:pPr>
              <w:pStyle w:val="TAL"/>
              <w:rPr>
                <w:lang w:eastAsia="zh-CN"/>
              </w:rPr>
            </w:pPr>
            <w:r w:rsidRPr="007F2609">
              <w:rPr>
                <w:lang w:eastAsia="zh-CN"/>
              </w:rPr>
              <w:t>0480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346178">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346178">
            <w:pPr>
              <w:pStyle w:val="TAL"/>
              <w:rPr>
                <w:lang w:eastAsia="zh-CN"/>
              </w:rPr>
            </w:pPr>
            <w:r w:rsidRPr="007F2609">
              <w:rPr>
                <w:lang w:eastAsia="zh-CN"/>
              </w:rPr>
              <w:t>16.1.0</w:t>
            </w:r>
          </w:p>
        </w:tc>
      </w:tr>
      <w:tr w:rsidR="007F2609" w:rsidRPr="007F2609" w14:paraId="529A6C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346178">
            <w:pPr>
              <w:pStyle w:val="TAL"/>
              <w:rPr>
                <w:lang w:eastAsia="zh-CN"/>
              </w:rPr>
            </w:pPr>
            <w:r w:rsidRPr="007F2609">
              <w:rPr>
                <w:lang w:eastAsia="zh-CN"/>
              </w:rPr>
              <w:t>R5-197314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346178">
            <w:pPr>
              <w:pStyle w:val="TAL"/>
              <w:rPr>
                <w:lang w:eastAsia="zh-CN"/>
              </w:rPr>
            </w:pPr>
            <w:r w:rsidRPr="007F2609">
              <w:rPr>
                <w:lang w:eastAsia="zh-CN"/>
              </w:rPr>
              <w:t>0484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346178">
            <w:pPr>
              <w:pStyle w:val="TAL"/>
              <w:rPr>
                <w:lang w:eastAsia="zh-CN"/>
              </w:rPr>
            </w:pPr>
            <w:r w:rsidRPr="007F2609">
              <w:rPr>
                <w:lang w:eastAsia="zh-CN"/>
              </w:rPr>
              <w:t>16.1.0</w:t>
            </w:r>
          </w:p>
        </w:tc>
      </w:tr>
      <w:tr w:rsidR="007F2609" w:rsidRPr="007F2609" w14:paraId="52F2D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346178">
            <w:pPr>
              <w:pStyle w:val="TAL"/>
              <w:rPr>
                <w:lang w:eastAsia="zh-CN"/>
              </w:rPr>
            </w:pPr>
            <w:r w:rsidRPr="007F2609">
              <w:rPr>
                <w:lang w:eastAsia="zh-CN"/>
              </w:rPr>
              <w:t>R5-197316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346178">
            <w:pPr>
              <w:pStyle w:val="TAL"/>
              <w:rPr>
                <w:lang w:eastAsia="zh-CN"/>
              </w:rPr>
            </w:pPr>
            <w:r w:rsidRPr="007F2609">
              <w:rPr>
                <w:lang w:eastAsia="zh-CN"/>
              </w:rPr>
              <w:t>0494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346178">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346178">
            <w:pPr>
              <w:pStyle w:val="TAL"/>
              <w:rPr>
                <w:lang w:eastAsia="zh-CN"/>
              </w:rPr>
            </w:pPr>
            <w:r w:rsidRPr="007F2609">
              <w:rPr>
                <w:lang w:eastAsia="zh-CN"/>
              </w:rPr>
              <w:t>16.1.0</w:t>
            </w:r>
          </w:p>
        </w:tc>
      </w:tr>
      <w:tr w:rsidR="007F2609" w:rsidRPr="007F2609" w14:paraId="2F4A8E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346178">
            <w:pPr>
              <w:pStyle w:val="TAL"/>
              <w:rPr>
                <w:lang w:eastAsia="zh-CN"/>
              </w:rPr>
            </w:pPr>
            <w:r w:rsidRPr="007F2609">
              <w:rPr>
                <w:lang w:eastAsia="zh-CN"/>
              </w:rPr>
              <w:t>R5-197318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346178">
            <w:pPr>
              <w:pStyle w:val="TAL"/>
              <w:rPr>
                <w:lang w:eastAsia="zh-CN"/>
              </w:rPr>
            </w:pPr>
            <w:r w:rsidRPr="007F2609">
              <w:rPr>
                <w:lang w:eastAsia="zh-CN"/>
              </w:rPr>
              <w:t>0495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346178">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346178">
            <w:pPr>
              <w:pStyle w:val="TAL"/>
              <w:rPr>
                <w:lang w:eastAsia="zh-CN"/>
              </w:rPr>
            </w:pPr>
            <w:r w:rsidRPr="007F2609">
              <w:rPr>
                <w:lang w:eastAsia="zh-CN"/>
              </w:rPr>
              <w:t>16.1.0</w:t>
            </w:r>
          </w:p>
        </w:tc>
      </w:tr>
      <w:tr w:rsidR="007F2609" w:rsidRPr="007F2609" w14:paraId="1695D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346178">
            <w:pPr>
              <w:pStyle w:val="TAL"/>
              <w:rPr>
                <w:lang w:eastAsia="zh-CN"/>
              </w:rPr>
            </w:pPr>
            <w:r w:rsidRPr="007F2609">
              <w:rPr>
                <w:lang w:eastAsia="zh-CN"/>
              </w:rPr>
              <w:t>R5-197319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346178">
            <w:pPr>
              <w:pStyle w:val="TAL"/>
              <w:rPr>
                <w:lang w:eastAsia="zh-CN"/>
              </w:rPr>
            </w:pPr>
            <w:r w:rsidRPr="007F2609">
              <w:rPr>
                <w:lang w:eastAsia="zh-CN"/>
              </w:rPr>
              <w:t>0499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346178">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346178">
            <w:pPr>
              <w:pStyle w:val="TAL"/>
              <w:rPr>
                <w:lang w:eastAsia="zh-CN"/>
              </w:rPr>
            </w:pPr>
            <w:r w:rsidRPr="007F2609">
              <w:rPr>
                <w:lang w:eastAsia="zh-CN"/>
              </w:rPr>
              <w:t>16.1.0</w:t>
            </w:r>
          </w:p>
        </w:tc>
      </w:tr>
      <w:tr w:rsidR="007F2609" w:rsidRPr="007F2609" w14:paraId="552CD6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346178">
            <w:pPr>
              <w:pStyle w:val="TAL"/>
              <w:rPr>
                <w:lang w:eastAsia="zh-CN"/>
              </w:rPr>
            </w:pPr>
            <w:r w:rsidRPr="007F2609">
              <w:rPr>
                <w:lang w:eastAsia="zh-CN"/>
              </w:rPr>
              <w:t>R5-197321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346178">
            <w:pPr>
              <w:pStyle w:val="TAL"/>
              <w:rPr>
                <w:lang w:eastAsia="zh-CN"/>
              </w:rPr>
            </w:pPr>
            <w:r w:rsidRPr="007F2609">
              <w:rPr>
                <w:lang w:eastAsia="zh-CN"/>
              </w:rPr>
              <w:t>0500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346178">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346178">
            <w:pPr>
              <w:pStyle w:val="TAL"/>
              <w:rPr>
                <w:lang w:eastAsia="zh-CN"/>
              </w:rPr>
            </w:pPr>
            <w:r w:rsidRPr="007F2609">
              <w:rPr>
                <w:lang w:eastAsia="zh-CN"/>
              </w:rPr>
              <w:t>16.1.0</w:t>
            </w:r>
          </w:p>
        </w:tc>
      </w:tr>
      <w:tr w:rsidR="007F2609" w:rsidRPr="007F2609" w14:paraId="3CEAFD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346178">
            <w:pPr>
              <w:pStyle w:val="TAL"/>
              <w:rPr>
                <w:lang w:eastAsia="zh-CN"/>
              </w:rPr>
            </w:pPr>
            <w:r w:rsidRPr="007F2609">
              <w:rPr>
                <w:lang w:eastAsia="zh-CN"/>
              </w:rPr>
              <w:t>R5-197324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346178">
            <w:pPr>
              <w:pStyle w:val="TAL"/>
              <w:rPr>
                <w:lang w:eastAsia="zh-CN"/>
              </w:rPr>
            </w:pPr>
            <w:r w:rsidRPr="007F2609">
              <w:rPr>
                <w:lang w:eastAsia="zh-CN"/>
              </w:rPr>
              <w:t>0501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346178">
            <w:pPr>
              <w:pStyle w:val="TAL"/>
              <w:rPr>
                <w:lang w:eastAsia="zh-CN"/>
              </w:rPr>
            </w:pPr>
            <w:r w:rsidRPr="007F2609">
              <w:rPr>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346178">
            <w:pPr>
              <w:pStyle w:val="TAL"/>
              <w:rPr>
                <w:lang w:eastAsia="zh-CN"/>
              </w:rPr>
            </w:pPr>
            <w:r w:rsidRPr="007F2609">
              <w:rPr>
                <w:lang w:eastAsia="zh-CN"/>
              </w:rPr>
              <w:t>16.1.0</w:t>
            </w:r>
          </w:p>
        </w:tc>
      </w:tr>
      <w:tr w:rsidR="007F2609" w:rsidRPr="007F2609" w14:paraId="4AFF1A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346178">
            <w:pPr>
              <w:pStyle w:val="TAL"/>
              <w:rPr>
                <w:lang w:eastAsia="zh-CN"/>
              </w:rPr>
            </w:pPr>
            <w:r w:rsidRPr="007F2609">
              <w:rPr>
                <w:lang w:eastAsia="zh-CN"/>
              </w:rPr>
              <w:t>R5-197327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346178">
            <w:pPr>
              <w:pStyle w:val="TAL"/>
              <w:rPr>
                <w:lang w:eastAsia="zh-CN"/>
              </w:rPr>
            </w:pPr>
            <w:r w:rsidRPr="007F2609">
              <w:rPr>
                <w:lang w:eastAsia="zh-CN"/>
              </w:rPr>
              <w:t>0511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346178">
            <w:pPr>
              <w:pStyle w:val="TAL"/>
              <w:rPr>
                <w:lang w:eastAsia="zh-CN"/>
              </w:rPr>
            </w:pPr>
            <w:r w:rsidRPr="007F2609">
              <w:rPr>
                <w:lang w:eastAsia="zh-CN"/>
              </w:rPr>
              <w:t>16.1.0</w:t>
            </w:r>
          </w:p>
        </w:tc>
      </w:tr>
      <w:tr w:rsidR="007F2609" w:rsidRPr="007F2609" w14:paraId="15BBB3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346178">
            <w:pPr>
              <w:pStyle w:val="TAL"/>
              <w:rPr>
                <w:lang w:eastAsia="zh-CN"/>
              </w:rPr>
            </w:pPr>
            <w:r w:rsidRPr="007F2609">
              <w:rPr>
                <w:lang w:eastAsia="zh-CN"/>
              </w:rPr>
              <w:t>R5-197328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346178">
            <w:pPr>
              <w:pStyle w:val="TAL"/>
              <w:rPr>
                <w:lang w:eastAsia="zh-CN"/>
              </w:rPr>
            </w:pPr>
            <w:r w:rsidRPr="007F2609">
              <w:rPr>
                <w:lang w:eastAsia="zh-CN"/>
              </w:rPr>
              <w:t>0512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346178">
            <w:pPr>
              <w:pStyle w:val="TAL"/>
              <w:rPr>
                <w:lang w:eastAsia="zh-CN"/>
              </w:rPr>
            </w:pPr>
            <w:r w:rsidRPr="007F2609">
              <w:rPr>
                <w:lang w:eastAsia="zh-CN"/>
              </w:rPr>
              <w:t>16.1.0</w:t>
            </w:r>
          </w:p>
        </w:tc>
      </w:tr>
      <w:tr w:rsidR="007F2609" w:rsidRPr="007F2609" w14:paraId="3C8E0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346178">
            <w:pPr>
              <w:pStyle w:val="TAL"/>
              <w:rPr>
                <w:lang w:eastAsia="zh-CN"/>
              </w:rPr>
            </w:pPr>
            <w:r w:rsidRPr="007F2609">
              <w:rPr>
                <w:lang w:eastAsia="zh-CN"/>
              </w:rPr>
              <w:t>R5-197329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346178">
            <w:pPr>
              <w:pStyle w:val="TAL"/>
              <w:rPr>
                <w:lang w:eastAsia="zh-CN"/>
              </w:rPr>
            </w:pPr>
            <w:r w:rsidRPr="007F2609">
              <w:rPr>
                <w:lang w:eastAsia="zh-CN"/>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346178">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346178">
            <w:pPr>
              <w:pStyle w:val="TAL"/>
              <w:rPr>
                <w:lang w:eastAsia="zh-CN"/>
              </w:rPr>
            </w:pPr>
            <w:r w:rsidRPr="007F2609">
              <w:rPr>
                <w:lang w:eastAsia="zh-CN"/>
              </w:rPr>
              <w:t>16.1.0</w:t>
            </w:r>
          </w:p>
        </w:tc>
      </w:tr>
      <w:tr w:rsidR="007F2609" w:rsidRPr="007F2609" w14:paraId="2A97C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346178">
            <w:pPr>
              <w:pStyle w:val="TAL"/>
              <w:rPr>
                <w:lang w:eastAsia="zh-CN"/>
              </w:rPr>
            </w:pPr>
            <w:r w:rsidRPr="007F2609">
              <w:rPr>
                <w:lang w:eastAsia="zh-CN"/>
              </w:rPr>
              <w:t>R5-197330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346178">
            <w:pPr>
              <w:pStyle w:val="TAL"/>
              <w:rPr>
                <w:lang w:eastAsia="zh-CN"/>
              </w:rPr>
            </w:pPr>
            <w:r w:rsidRPr="007F2609">
              <w:rPr>
                <w:lang w:eastAsia="zh-CN"/>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346178">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346178">
            <w:pPr>
              <w:pStyle w:val="TAL"/>
              <w:rPr>
                <w:lang w:eastAsia="zh-CN"/>
              </w:rPr>
            </w:pPr>
            <w:r w:rsidRPr="007F2609">
              <w:rPr>
                <w:lang w:eastAsia="zh-CN"/>
              </w:rPr>
              <w:t>16.1.0</w:t>
            </w:r>
          </w:p>
        </w:tc>
      </w:tr>
      <w:tr w:rsidR="007F2609" w:rsidRPr="007F2609" w14:paraId="4136B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346178">
            <w:pPr>
              <w:pStyle w:val="TAL"/>
              <w:rPr>
                <w:lang w:eastAsia="zh-CN"/>
              </w:rPr>
            </w:pPr>
            <w:r w:rsidRPr="007F2609">
              <w:rPr>
                <w:lang w:eastAsia="zh-CN"/>
              </w:rPr>
              <w:t>R5-197492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346178">
            <w:pPr>
              <w:pStyle w:val="TAL"/>
              <w:rPr>
                <w:lang w:eastAsia="zh-CN"/>
              </w:rPr>
            </w:pPr>
            <w:r w:rsidRPr="007F2609">
              <w:rPr>
                <w:lang w:eastAsia="zh-CN"/>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346178">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346178">
            <w:pPr>
              <w:pStyle w:val="TAL"/>
              <w:rPr>
                <w:lang w:eastAsia="zh-CN"/>
              </w:rPr>
            </w:pPr>
            <w:r w:rsidRPr="007F2609">
              <w:rPr>
                <w:lang w:eastAsia="zh-CN"/>
              </w:rPr>
              <w:t>16.1.0</w:t>
            </w:r>
          </w:p>
        </w:tc>
      </w:tr>
      <w:tr w:rsidR="007F2609" w:rsidRPr="007F2609" w14:paraId="5C44C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346178">
            <w:pPr>
              <w:pStyle w:val="TAL"/>
              <w:rPr>
                <w:lang w:eastAsia="zh-CN"/>
              </w:rPr>
            </w:pPr>
            <w:r w:rsidRPr="007F2609">
              <w:rPr>
                <w:lang w:eastAsia="zh-CN"/>
              </w:rPr>
              <w:t>R5-197514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346178">
            <w:pPr>
              <w:pStyle w:val="TAL"/>
              <w:rPr>
                <w:lang w:eastAsia="zh-CN"/>
              </w:rPr>
            </w:pPr>
            <w:r w:rsidRPr="007F2609">
              <w:rPr>
                <w:lang w:eastAsia="zh-CN"/>
              </w:rPr>
              <w:t>0478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346178">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346178">
            <w:pPr>
              <w:pStyle w:val="TAL"/>
              <w:rPr>
                <w:lang w:eastAsia="zh-CN"/>
              </w:rPr>
            </w:pPr>
            <w:r w:rsidRPr="007F2609">
              <w:rPr>
                <w:lang w:eastAsia="zh-CN"/>
              </w:rPr>
              <w:t>16.1.0</w:t>
            </w:r>
          </w:p>
        </w:tc>
      </w:tr>
      <w:tr w:rsidR="007F2609" w:rsidRPr="007F2609" w14:paraId="5703C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346178">
            <w:pPr>
              <w:pStyle w:val="TAL"/>
              <w:rPr>
                <w:lang w:eastAsia="zh-CN"/>
              </w:rPr>
            </w:pPr>
            <w:r w:rsidRPr="007F2609">
              <w:rPr>
                <w:lang w:eastAsia="zh-CN"/>
              </w:rPr>
              <w:t>R5-197515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346178">
            <w:pPr>
              <w:pStyle w:val="TAL"/>
              <w:rPr>
                <w:lang w:eastAsia="zh-CN"/>
              </w:rPr>
            </w:pPr>
            <w:r w:rsidRPr="007F2609">
              <w:rPr>
                <w:lang w:eastAsia="zh-CN"/>
              </w:rPr>
              <w:t>0479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346178">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346178">
            <w:pPr>
              <w:pStyle w:val="TAL"/>
              <w:rPr>
                <w:lang w:eastAsia="zh-CN"/>
              </w:rPr>
            </w:pPr>
            <w:r w:rsidRPr="007F2609">
              <w:rPr>
                <w:lang w:eastAsia="zh-CN"/>
              </w:rPr>
              <w:t>16.1.0</w:t>
            </w:r>
          </w:p>
        </w:tc>
      </w:tr>
      <w:tr w:rsidR="007F2609" w:rsidRPr="007F2609" w14:paraId="63885D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346178">
            <w:pPr>
              <w:pStyle w:val="TAL"/>
              <w:rPr>
                <w:lang w:eastAsia="zh-CN"/>
              </w:rPr>
            </w:pPr>
            <w:r w:rsidRPr="007F2609">
              <w:rPr>
                <w:lang w:eastAsia="zh-CN"/>
              </w:rPr>
              <w:t>R5-197519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346178">
            <w:pPr>
              <w:pStyle w:val="TAL"/>
              <w:rPr>
                <w:lang w:eastAsia="zh-CN"/>
              </w:rPr>
            </w:pPr>
            <w:r w:rsidRPr="007F2609">
              <w:rPr>
                <w:lang w:eastAsia="zh-CN"/>
              </w:rPr>
              <w:t>0493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346178">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346178">
            <w:pPr>
              <w:pStyle w:val="TAL"/>
              <w:rPr>
                <w:lang w:eastAsia="zh-CN"/>
              </w:rPr>
            </w:pPr>
            <w:r w:rsidRPr="007F2609">
              <w:rPr>
                <w:lang w:eastAsia="zh-CN"/>
              </w:rPr>
              <w:t>16.1.0</w:t>
            </w:r>
          </w:p>
        </w:tc>
      </w:tr>
      <w:tr w:rsidR="007F2609" w:rsidRPr="007F2609" w14:paraId="013A09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346178">
            <w:pPr>
              <w:pStyle w:val="TAL"/>
              <w:rPr>
                <w:lang w:eastAsia="zh-CN"/>
              </w:rPr>
            </w:pPr>
            <w:r w:rsidRPr="007F2609">
              <w:rPr>
                <w:lang w:eastAsia="zh-CN"/>
              </w:rPr>
              <w:t>R5-197520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346178">
            <w:pPr>
              <w:pStyle w:val="TAL"/>
              <w:rPr>
                <w:lang w:eastAsia="zh-CN"/>
              </w:rPr>
            </w:pPr>
            <w:r w:rsidRPr="007F2609">
              <w:rPr>
                <w:lang w:eastAsia="zh-CN"/>
              </w:rPr>
              <w:t>0497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346178">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346178">
            <w:pPr>
              <w:pStyle w:val="TAL"/>
              <w:rPr>
                <w:lang w:eastAsia="zh-CN"/>
              </w:rPr>
            </w:pPr>
            <w:r w:rsidRPr="007F2609">
              <w:rPr>
                <w:lang w:eastAsia="zh-CN"/>
              </w:rPr>
              <w:t>16.1.0</w:t>
            </w:r>
          </w:p>
        </w:tc>
      </w:tr>
      <w:tr w:rsidR="007F2609" w:rsidRPr="007F2609" w14:paraId="1378E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346178">
            <w:pPr>
              <w:pStyle w:val="TAL"/>
              <w:rPr>
                <w:lang w:eastAsia="zh-CN"/>
              </w:rPr>
            </w:pPr>
            <w:r w:rsidRPr="007F2609">
              <w:rPr>
                <w:lang w:eastAsia="zh-CN"/>
              </w:rPr>
              <w:t>R5-197521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346178">
            <w:pPr>
              <w:pStyle w:val="TAL"/>
              <w:rPr>
                <w:lang w:eastAsia="zh-CN"/>
              </w:rPr>
            </w:pPr>
            <w:r w:rsidRPr="007F2609">
              <w:rPr>
                <w:lang w:eastAsia="zh-CN"/>
              </w:rPr>
              <w:t>0507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346178">
            <w:pPr>
              <w:pStyle w:val="TAL"/>
              <w:rPr>
                <w:lang w:eastAsia="zh-CN"/>
              </w:rPr>
            </w:pPr>
            <w:r w:rsidRPr="007F2609">
              <w:rPr>
                <w:lang w:eastAsia="zh-CN"/>
              </w:rPr>
              <w:t>16.1.0</w:t>
            </w:r>
          </w:p>
        </w:tc>
      </w:tr>
      <w:tr w:rsidR="007F2609" w:rsidRPr="007F2609" w14:paraId="56C419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346178">
            <w:pPr>
              <w:pStyle w:val="TAL"/>
              <w:rPr>
                <w:lang w:eastAsia="zh-CN"/>
              </w:rPr>
            </w:pPr>
            <w:r w:rsidRPr="007F2609">
              <w:rPr>
                <w:lang w:eastAsia="zh-CN"/>
              </w:rPr>
              <w:t>R5-197522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346178">
            <w:pPr>
              <w:pStyle w:val="TAL"/>
              <w:rPr>
                <w:lang w:eastAsia="zh-CN"/>
              </w:rPr>
            </w:pPr>
            <w:r w:rsidRPr="007F2609">
              <w:rPr>
                <w:lang w:eastAsia="zh-CN"/>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346178">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346178">
            <w:pPr>
              <w:pStyle w:val="TAL"/>
              <w:rPr>
                <w:lang w:eastAsia="zh-CN"/>
              </w:rPr>
            </w:pPr>
            <w:r w:rsidRPr="007F2609">
              <w:rPr>
                <w:lang w:eastAsia="zh-CN"/>
              </w:rPr>
              <w:t>16.1.0</w:t>
            </w:r>
          </w:p>
        </w:tc>
      </w:tr>
      <w:tr w:rsidR="007F2609" w:rsidRPr="007F2609" w14:paraId="3266CD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346178">
            <w:pPr>
              <w:pStyle w:val="TAL"/>
              <w:rPr>
                <w:lang w:eastAsia="zh-CN"/>
              </w:rPr>
            </w:pPr>
            <w:r w:rsidRPr="007F2609">
              <w:rPr>
                <w:lang w:eastAsia="zh-CN"/>
              </w:rPr>
              <w:t>R5-197523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346178">
            <w:pPr>
              <w:pStyle w:val="TAL"/>
              <w:rPr>
                <w:lang w:eastAsia="zh-CN"/>
              </w:rPr>
            </w:pPr>
            <w:r w:rsidRPr="007F2609">
              <w:rPr>
                <w:lang w:eastAsia="zh-CN"/>
              </w:rPr>
              <w:t>0496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346178">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346178">
            <w:pPr>
              <w:pStyle w:val="TAL"/>
              <w:rPr>
                <w:lang w:eastAsia="zh-CN"/>
              </w:rPr>
            </w:pPr>
            <w:r w:rsidRPr="007F2609">
              <w:rPr>
                <w:lang w:eastAsia="zh-CN"/>
              </w:rPr>
              <w:t>16.1.0</w:t>
            </w:r>
          </w:p>
        </w:tc>
      </w:tr>
      <w:tr w:rsidR="007F2609" w:rsidRPr="007F2609" w14:paraId="405044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346178">
            <w:pPr>
              <w:pStyle w:val="TAL"/>
              <w:rPr>
                <w:lang w:eastAsia="zh-CN"/>
              </w:rPr>
            </w:pPr>
            <w:r w:rsidRPr="007F2609">
              <w:rPr>
                <w:lang w:eastAsia="zh-CN"/>
              </w:rPr>
              <w:t>R5-197608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346178">
            <w:pPr>
              <w:pStyle w:val="TAL"/>
              <w:rPr>
                <w:lang w:eastAsia="zh-CN"/>
              </w:rPr>
            </w:pPr>
            <w:r w:rsidRPr="007F2609">
              <w:rPr>
                <w:lang w:eastAsia="zh-CN"/>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346178">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346178">
            <w:pPr>
              <w:pStyle w:val="TAL"/>
              <w:rPr>
                <w:lang w:eastAsia="zh-CN"/>
              </w:rPr>
            </w:pPr>
            <w:r w:rsidRPr="007F2609">
              <w:rPr>
                <w:lang w:eastAsia="zh-CN"/>
              </w:rPr>
              <w:t>16.1.0</w:t>
            </w:r>
          </w:p>
        </w:tc>
      </w:tr>
      <w:tr w:rsidR="007F2609" w:rsidRPr="007F2609" w14:paraId="02517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346178">
            <w:pPr>
              <w:pStyle w:val="TAL"/>
              <w:rPr>
                <w:lang w:eastAsia="zh-CN"/>
              </w:rPr>
            </w:pPr>
            <w:r w:rsidRPr="007F2609">
              <w:rPr>
                <w:lang w:eastAsia="zh-CN"/>
              </w:rPr>
              <w:t>R5-197609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346178">
            <w:pPr>
              <w:pStyle w:val="TAL"/>
              <w:rPr>
                <w:lang w:eastAsia="zh-CN"/>
              </w:rPr>
            </w:pPr>
            <w:r w:rsidRPr="007F2609">
              <w:rPr>
                <w:lang w:eastAsia="zh-CN"/>
              </w:rPr>
              <w:t>0513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346178">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346178">
            <w:pPr>
              <w:pStyle w:val="TAL"/>
              <w:rPr>
                <w:lang w:eastAsia="zh-CN"/>
              </w:rPr>
            </w:pPr>
            <w:r w:rsidRPr="007F2609">
              <w:rPr>
                <w:lang w:eastAsia="zh-CN"/>
              </w:rPr>
              <w:t>16.1.0</w:t>
            </w:r>
          </w:p>
        </w:tc>
      </w:tr>
      <w:tr w:rsidR="007F2609" w:rsidRPr="007F2609" w14:paraId="3647A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346178">
            <w:pPr>
              <w:pStyle w:val="TAL"/>
              <w:rPr>
                <w:lang w:eastAsia="zh-CN"/>
              </w:rPr>
            </w:pPr>
            <w:r w:rsidRPr="007F2609">
              <w:rPr>
                <w:lang w:eastAsia="zh-CN"/>
              </w:rPr>
              <w:t>R5-197610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346178">
            <w:pPr>
              <w:pStyle w:val="TAL"/>
              <w:rPr>
                <w:lang w:eastAsia="zh-CN"/>
              </w:rPr>
            </w:pPr>
            <w:r w:rsidRPr="007F2609">
              <w:rPr>
                <w:lang w:eastAsia="zh-CN"/>
              </w:rPr>
              <w:t>0471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346178">
            <w:pPr>
              <w:pStyle w:val="TAL"/>
              <w:rPr>
                <w:lang w:eastAsia="zh-CN"/>
              </w:rPr>
            </w:pPr>
            <w:r w:rsidRPr="007F2609">
              <w:rPr>
                <w:lang w:eastAsia="zh-CN"/>
              </w:rPr>
              <w:t>16.1.0</w:t>
            </w:r>
          </w:p>
        </w:tc>
      </w:tr>
      <w:tr w:rsidR="007F2609" w:rsidRPr="007F2609" w14:paraId="18C441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346178">
            <w:pPr>
              <w:pStyle w:val="TAL"/>
              <w:rPr>
                <w:lang w:eastAsia="zh-CN"/>
              </w:rPr>
            </w:pPr>
            <w:r w:rsidRPr="007F2609">
              <w:rPr>
                <w:lang w:eastAsia="zh-CN"/>
              </w:rPr>
              <w:t>R5-197634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346178">
            <w:pPr>
              <w:pStyle w:val="TAL"/>
              <w:rPr>
                <w:lang w:eastAsia="zh-CN"/>
              </w:rPr>
            </w:pPr>
            <w:r w:rsidRPr="007F2609">
              <w:rPr>
                <w:lang w:eastAsia="zh-CN"/>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346178">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346178">
            <w:pPr>
              <w:pStyle w:val="TAL"/>
              <w:rPr>
                <w:lang w:eastAsia="zh-CN"/>
              </w:rPr>
            </w:pPr>
            <w:r w:rsidRPr="007F2609">
              <w:rPr>
                <w:lang w:eastAsia="zh-CN"/>
              </w:rPr>
              <w:t>16.1.0</w:t>
            </w:r>
          </w:p>
        </w:tc>
      </w:tr>
      <w:tr w:rsidR="007F2609" w:rsidRPr="007F2609" w14:paraId="3050A4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346178">
            <w:pPr>
              <w:pStyle w:val="TAL"/>
              <w:rPr>
                <w:lang w:eastAsia="zh-CN"/>
              </w:rPr>
            </w:pPr>
            <w:r w:rsidRPr="007F2609">
              <w:rPr>
                <w:lang w:eastAsia="zh-CN"/>
              </w:rPr>
              <w:t>R5-197635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346178">
            <w:pPr>
              <w:pStyle w:val="TAL"/>
              <w:rPr>
                <w:lang w:eastAsia="zh-CN"/>
              </w:rPr>
            </w:pPr>
            <w:r w:rsidRPr="007F2609">
              <w:rPr>
                <w:lang w:eastAsia="zh-CN"/>
              </w:rPr>
              <w:t>0491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346178">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346178">
            <w:pPr>
              <w:pStyle w:val="TAL"/>
              <w:rPr>
                <w:lang w:eastAsia="zh-CN"/>
              </w:rPr>
            </w:pPr>
            <w:r w:rsidRPr="007F2609">
              <w:rPr>
                <w:lang w:eastAsia="zh-CN"/>
              </w:rPr>
              <w:t>16.1.0</w:t>
            </w:r>
          </w:p>
        </w:tc>
      </w:tr>
      <w:tr w:rsidR="007F2609" w:rsidRPr="007F2609" w14:paraId="132B56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346178">
            <w:pPr>
              <w:pStyle w:val="TAL"/>
              <w:rPr>
                <w:lang w:eastAsia="zh-CN"/>
              </w:rPr>
            </w:pPr>
            <w:r w:rsidRPr="007F2609">
              <w:rPr>
                <w:lang w:eastAsia="zh-CN"/>
              </w:rPr>
              <w:t>R5-197639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346178">
            <w:pPr>
              <w:pStyle w:val="TAL"/>
              <w:rPr>
                <w:lang w:eastAsia="zh-CN"/>
              </w:rPr>
            </w:pPr>
            <w:r w:rsidRPr="007F2609">
              <w:rPr>
                <w:lang w:eastAsia="zh-CN"/>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346178">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346178">
            <w:pPr>
              <w:pStyle w:val="TAL"/>
              <w:rPr>
                <w:lang w:eastAsia="zh-CN"/>
              </w:rPr>
            </w:pPr>
            <w:r w:rsidRPr="007F2609">
              <w:rPr>
                <w:lang w:eastAsia="zh-CN"/>
              </w:rPr>
              <w:t>16.1.0</w:t>
            </w:r>
          </w:p>
        </w:tc>
      </w:tr>
      <w:tr w:rsidR="007F2609" w:rsidRPr="007F2609" w14:paraId="399C4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346178">
            <w:pPr>
              <w:pStyle w:val="TAL"/>
              <w:rPr>
                <w:lang w:eastAsia="zh-CN"/>
              </w:rPr>
            </w:pPr>
            <w:r w:rsidRPr="007F2609">
              <w:rPr>
                <w:lang w:eastAsia="zh-CN"/>
              </w:rPr>
              <w:t>R5-197640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346178">
            <w:pPr>
              <w:pStyle w:val="TAL"/>
              <w:rPr>
                <w:lang w:eastAsia="zh-CN"/>
              </w:rPr>
            </w:pPr>
            <w:r w:rsidRPr="007F2609">
              <w:rPr>
                <w:lang w:eastAsia="zh-CN"/>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346178">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346178">
            <w:pPr>
              <w:pStyle w:val="TAL"/>
              <w:rPr>
                <w:lang w:eastAsia="zh-CN"/>
              </w:rPr>
            </w:pPr>
            <w:r w:rsidRPr="007F2609">
              <w:rPr>
                <w:lang w:eastAsia="zh-CN"/>
              </w:rPr>
              <w:t>16.1.0</w:t>
            </w:r>
          </w:p>
        </w:tc>
      </w:tr>
      <w:tr w:rsidR="007F2609" w:rsidRPr="007F2609" w14:paraId="0E6A1B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346178">
            <w:pPr>
              <w:pStyle w:val="TAL"/>
              <w:rPr>
                <w:lang w:eastAsia="zh-CN"/>
              </w:rPr>
            </w:pPr>
            <w:r w:rsidRPr="007F2609">
              <w:rPr>
                <w:lang w:eastAsia="zh-CN"/>
              </w:rPr>
              <w:t>R5-197641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346178">
            <w:pPr>
              <w:pStyle w:val="TAL"/>
              <w:rPr>
                <w:lang w:eastAsia="zh-CN"/>
              </w:rPr>
            </w:pPr>
            <w:r w:rsidRPr="007F2609">
              <w:rPr>
                <w:lang w:eastAsia="zh-CN"/>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346178">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346178">
            <w:pPr>
              <w:pStyle w:val="TAL"/>
              <w:rPr>
                <w:lang w:eastAsia="zh-CN"/>
              </w:rPr>
            </w:pPr>
            <w:r w:rsidRPr="007F2609">
              <w:rPr>
                <w:lang w:eastAsia="zh-CN"/>
              </w:rPr>
              <w:t>16.1.0</w:t>
            </w:r>
          </w:p>
        </w:tc>
      </w:tr>
      <w:tr w:rsidR="007F2609" w:rsidRPr="007F2609" w14:paraId="38000A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346178">
            <w:pPr>
              <w:pStyle w:val="TAL"/>
              <w:rPr>
                <w:lang w:eastAsia="zh-CN"/>
              </w:rPr>
            </w:pPr>
            <w:r w:rsidRPr="007F2609">
              <w:rPr>
                <w:lang w:eastAsia="zh-CN"/>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346178">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346178">
            <w:pPr>
              <w:pStyle w:val="TAL"/>
              <w:rPr>
                <w:lang w:eastAsia="zh-CN"/>
              </w:rPr>
            </w:pPr>
            <w:r w:rsidRPr="007F2609">
              <w:rPr>
                <w:lang w:eastAsia="zh-CN"/>
              </w:rPr>
              <w:t>16.1.1</w:t>
            </w:r>
          </w:p>
        </w:tc>
      </w:tr>
      <w:tr w:rsidR="007F2609" w:rsidRPr="007F2609" w14:paraId="036C81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346178">
            <w:pPr>
              <w:pStyle w:val="TAL"/>
              <w:rPr>
                <w:lang w:eastAsia="zh-CN"/>
              </w:rPr>
            </w:pPr>
            <w:r w:rsidRPr="007F2609">
              <w:rPr>
                <w:lang w:eastAsia="zh-CN"/>
              </w:rPr>
              <w:t>R5-197917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346178">
            <w:pPr>
              <w:pStyle w:val="TAL"/>
              <w:rPr>
                <w:lang w:eastAsia="zh-CN"/>
              </w:rPr>
            </w:pPr>
            <w:r w:rsidRPr="007F2609">
              <w:rPr>
                <w:lang w:eastAsia="zh-CN"/>
              </w:rPr>
              <w:t>0705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346178">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346178">
            <w:pPr>
              <w:pStyle w:val="TAL"/>
              <w:rPr>
                <w:lang w:eastAsia="zh-CN"/>
              </w:rPr>
            </w:pPr>
            <w:r w:rsidRPr="007F2609">
              <w:rPr>
                <w:lang w:eastAsia="zh-CN"/>
              </w:rPr>
              <w:t>16.2.0</w:t>
            </w:r>
          </w:p>
        </w:tc>
      </w:tr>
      <w:tr w:rsidR="007F2609" w:rsidRPr="007F2609" w14:paraId="5FC0D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346178">
            <w:pPr>
              <w:pStyle w:val="TAL"/>
              <w:rPr>
                <w:lang w:eastAsia="zh-CN"/>
              </w:rPr>
            </w:pPr>
            <w:r w:rsidRPr="007F2609">
              <w:rPr>
                <w:lang w:eastAsia="zh-CN"/>
              </w:rPr>
              <w:t>R5-197923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346178">
            <w:pPr>
              <w:pStyle w:val="TAL"/>
              <w:rPr>
                <w:lang w:eastAsia="zh-CN"/>
              </w:rPr>
            </w:pPr>
            <w:r w:rsidRPr="007F2609">
              <w:rPr>
                <w:lang w:eastAsia="zh-CN"/>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346178">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346178">
            <w:pPr>
              <w:pStyle w:val="TAL"/>
              <w:rPr>
                <w:lang w:eastAsia="zh-CN"/>
              </w:rPr>
            </w:pPr>
            <w:r w:rsidRPr="007F2609">
              <w:rPr>
                <w:lang w:eastAsia="zh-CN"/>
              </w:rPr>
              <w:t>16.2.0</w:t>
            </w:r>
          </w:p>
        </w:tc>
      </w:tr>
      <w:tr w:rsidR="007F2609" w:rsidRPr="007F2609" w14:paraId="2748F6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346178">
            <w:pPr>
              <w:pStyle w:val="TAL"/>
              <w:rPr>
                <w:lang w:eastAsia="zh-CN"/>
              </w:rPr>
            </w:pPr>
            <w:r w:rsidRPr="007F2609">
              <w:rPr>
                <w:lang w:eastAsia="zh-CN"/>
              </w:rPr>
              <w:t>R5-198044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346178">
            <w:pPr>
              <w:pStyle w:val="TAL"/>
              <w:rPr>
                <w:lang w:eastAsia="zh-CN"/>
              </w:rPr>
            </w:pPr>
            <w:r w:rsidRPr="007F2609">
              <w:rPr>
                <w:lang w:eastAsia="zh-CN"/>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346178">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346178">
            <w:pPr>
              <w:pStyle w:val="TAL"/>
              <w:rPr>
                <w:lang w:eastAsia="zh-CN"/>
              </w:rPr>
            </w:pPr>
            <w:r w:rsidRPr="007F2609">
              <w:rPr>
                <w:lang w:eastAsia="zh-CN"/>
              </w:rPr>
              <w:t>16.2.0</w:t>
            </w:r>
          </w:p>
        </w:tc>
      </w:tr>
      <w:tr w:rsidR="007F2609" w:rsidRPr="007F2609" w14:paraId="3B34B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346178">
            <w:pPr>
              <w:pStyle w:val="TAL"/>
              <w:rPr>
                <w:lang w:eastAsia="zh-CN"/>
              </w:rPr>
            </w:pPr>
            <w:r w:rsidRPr="007F2609">
              <w:rPr>
                <w:lang w:eastAsia="zh-CN"/>
              </w:rPr>
              <w:t>R5-198103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346178">
            <w:pPr>
              <w:pStyle w:val="TAL"/>
              <w:rPr>
                <w:lang w:eastAsia="zh-CN"/>
              </w:rPr>
            </w:pPr>
            <w:r w:rsidRPr="007F2609">
              <w:rPr>
                <w:lang w:eastAsia="zh-CN"/>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346178">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346178">
            <w:pPr>
              <w:pStyle w:val="TAL"/>
              <w:rPr>
                <w:lang w:eastAsia="zh-CN"/>
              </w:rPr>
            </w:pPr>
            <w:r w:rsidRPr="007F2609">
              <w:rPr>
                <w:lang w:eastAsia="zh-CN"/>
              </w:rPr>
              <w:t>16.2.0</w:t>
            </w:r>
          </w:p>
        </w:tc>
      </w:tr>
      <w:tr w:rsidR="007F2609" w:rsidRPr="007F2609" w14:paraId="038FB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346178">
            <w:pPr>
              <w:pStyle w:val="TAL"/>
              <w:rPr>
                <w:lang w:eastAsia="zh-CN"/>
              </w:rPr>
            </w:pPr>
            <w:r w:rsidRPr="007F2609">
              <w:rPr>
                <w:lang w:eastAsia="zh-CN"/>
              </w:rPr>
              <w:t>R5-198134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346178">
            <w:pPr>
              <w:pStyle w:val="TAL"/>
              <w:rPr>
                <w:lang w:eastAsia="zh-CN"/>
              </w:rPr>
            </w:pPr>
            <w:r w:rsidRPr="007F2609">
              <w:rPr>
                <w:lang w:eastAsia="zh-CN"/>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346178">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346178">
            <w:pPr>
              <w:pStyle w:val="TAL"/>
              <w:rPr>
                <w:lang w:eastAsia="zh-CN"/>
              </w:rPr>
            </w:pPr>
            <w:r w:rsidRPr="007F2609">
              <w:rPr>
                <w:lang w:eastAsia="zh-CN"/>
              </w:rPr>
              <w:t>16.2.0</w:t>
            </w:r>
          </w:p>
        </w:tc>
      </w:tr>
      <w:tr w:rsidR="007F2609" w:rsidRPr="007F2609" w14:paraId="7DAD5C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346178">
            <w:pPr>
              <w:pStyle w:val="TAL"/>
              <w:rPr>
                <w:lang w:eastAsia="zh-CN"/>
              </w:rPr>
            </w:pPr>
            <w:r w:rsidRPr="007F2609">
              <w:rPr>
                <w:lang w:eastAsia="zh-CN"/>
              </w:rPr>
              <w:t>R5-198237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346178">
            <w:pPr>
              <w:pStyle w:val="TAL"/>
              <w:rPr>
                <w:lang w:eastAsia="zh-CN"/>
              </w:rPr>
            </w:pPr>
            <w:r w:rsidRPr="007F2609">
              <w:rPr>
                <w:lang w:eastAsia="zh-CN"/>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346178">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346178">
            <w:pPr>
              <w:pStyle w:val="TAL"/>
              <w:rPr>
                <w:lang w:eastAsia="zh-CN"/>
              </w:rPr>
            </w:pPr>
            <w:r w:rsidRPr="007F2609">
              <w:rPr>
                <w:lang w:eastAsia="zh-CN"/>
              </w:rPr>
              <w:t>16.2.0</w:t>
            </w:r>
          </w:p>
        </w:tc>
      </w:tr>
      <w:tr w:rsidR="007F2609" w:rsidRPr="007F2609" w14:paraId="69FE4C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346178">
            <w:pPr>
              <w:pStyle w:val="TAL"/>
              <w:rPr>
                <w:lang w:eastAsia="zh-CN"/>
              </w:rPr>
            </w:pPr>
            <w:r w:rsidRPr="007F2609">
              <w:rPr>
                <w:lang w:eastAsia="zh-CN"/>
              </w:rPr>
              <w:t>R5-198397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346178">
            <w:pPr>
              <w:pStyle w:val="TAL"/>
              <w:rPr>
                <w:lang w:eastAsia="zh-CN"/>
              </w:rPr>
            </w:pPr>
            <w:r w:rsidRPr="007F2609">
              <w:rPr>
                <w:lang w:eastAsia="zh-CN"/>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346178">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346178">
            <w:pPr>
              <w:pStyle w:val="TAL"/>
              <w:rPr>
                <w:lang w:eastAsia="zh-CN"/>
              </w:rPr>
            </w:pPr>
            <w:r w:rsidRPr="007F2609">
              <w:rPr>
                <w:lang w:eastAsia="zh-CN"/>
              </w:rPr>
              <w:t>16.2.0</w:t>
            </w:r>
          </w:p>
        </w:tc>
      </w:tr>
      <w:tr w:rsidR="007F2609" w:rsidRPr="007F2609" w14:paraId="61077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346178">
            <w:pPr>
              <w:pStyle w:val="TAL"/>
              <w:rPr>
                <w:lang w:eastAsia="zh-CN"/>
              </w:rPr>
            </w:pPr>
            <w:r w:rsidRPr="007F2609">
              <w:rPr>
                <w:lang w:eastAsia="zh-CN"/>
              </w:rPr>
              <w:t>R5-198398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346178">
            <w:pPr>
              <w:pStyle w:val="TAL"/>
              <w:rPr>
                <w:lang w:eastAsia="zh-CN"/>
              </w:rPr>
            </w:pPr>
            <w:r w:rsidRPr="007F2609">
              <w:rPr>
                <w:lang w:eastAsia="zh-CN"/>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346178">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346178">
            <w:pPr>
              <w:pStyle w:val="TAL"/>
              <w:rPr>
                <w:lang w:eastAsia="zh-CN"/>
              </w:rPr>
            </w:pPr>
            <w:r w:rsidRPr="007F2609">
              <w:rPr>
                <w:lang w:eastAsia="zh-CN"/>
              </w:rPr>
              <w:t>16.2.0</w:t>
            </w:r>
          </w:p>
        </w:tc>
      </w:tr>
      <w:tr w:rsidR="007F2609" w:rsidRPr="007F2609" w14:paraId="1F29F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346178">
            <w:pPr>
              <w:pStyle w:val="TAL"/>
              <w:rPr>
                <w:lang w:eastAsia="zh-CN"/>
              </w:rPr>
            </w:pPr>
            <w:r w:rsidRPr="007F2609">
              <w:rPr>
                <w:lang w:eastAsia="zh-CN"/>
              </w:rPr>
              <w:t>R5-198399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346178">
            <w:pPr>
              <w:pStyle w:val="TAL"/>
              <w:rPr>
                <w:lang w:eastAsia="zh-CN"/>
              </w:rPr>
            </w:pPr>
            <w:r w:rsidRPr="007F2609">
              <w:rPr>
                <w:lang w:eastAsia="zh-CN"/>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346178">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346178">
            <w:pPr>
              <w:pStyle w:val="TAL"/>
              <w:rPr>
                <w:lang w:eastAsia="zh-CN"/>
              </w:rPr>
            </w:pPr>
            <w:r w:rsidRPr="007F2609">
              <w:rPr>
                <w:lang w:eastAsia="zh-CN"/>
              </w:rPr>
              <w:t>16.2.0</w:t>
            </w:r>
          </w:p>
        </w:tc>
      </w:tr>
      <w:tr w:rsidR="007F2609" w:rsidRPr="007F2609" w14:paraId="2D2748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346178">
            <w:pPr>
              <w:pStyle w:val="TAL"/>
              <w:rPr>
                <w:lang w:eastAsia="zh-CN"/>
              </w:rPr>
            </w:pPr>
            <w:r w:rsidRPr="007F2609">
              <w:rPr>
                <w:lang w:eastAsia="zh-CN"/>
              </w:rPr>
              <w:t>R5-198401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346178">
            <w:pPr>
              <w:pStyle w:val="TAL"/>
              <w:rPr>
                <w:lang w:eastAsia="zh-CN"/>
              </w:rPr>
            </w:pPr>
            <w:r w:rsidRPr="007F2609">
              <w:rPr>
                <w:lang w:eastAsia="zh-CN"/>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346178">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346178">
            <w:pPr>
              <w:pStyle w:val="TAL"/>
              <w:rPr>
                <w:lang w:eastAsia="zh-CN"/>
              </w:rPr>
            </w:pPr>
            <w:r w:rsidRPr="007F2609">
              <w:rPr>
                <w:lang w:eastAsia="zh-CN"/>
              </w:rPr>
              <w:t>16.2.0</w:t>
            </w:r>
          </w:p>
        </w:tc>
      </w:tr>
      <w:tr w:rsidR="007F2609" w:rsidRPr="007F2609" w14:paraId="487F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346178">
            <w:pPr>
              <w:pStyle w:val="TAL"/>
              <w:rPr>
                <w:lang w:eastAsia="zh-CN"/>
              </w:rPr>
            </w:pPr>
            <w:r w:rsidRPr="007F2609">
              <w:rPr>
                <w:lang w:eastAsia="zh-CN"/>
              </w:rPr>
              <w:t>R5-198479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346178">
            <w:pPr>
              <w:pStyle w:val="TAL"/>
              <w:rPr>
                <w:lang w:eastAsia="zh-CN"/>
              </w:rPr>
            </w:pPr>
            <w:r w:rsidRPr="007F2609">
              <w:rPr>
                <w:lang w:eastAsia="zh-CN"/>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346178">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346178">
            <w:pPr>
              <w:pStyle w:val="TAL"/>
              <w:rPr>
                <w:lang w:eastAsia="zh-CN"/>
              </w:rPr>
            </w:pPr>
            <w:r w:rsidRPr="007F2609">
              <w:rPr>
                <w:lang w:eastAsia="zh-CN"/>
              </w:rPr>
              <w:t>16.2.0</w:t>
            </w:r>
          </w:p>
        </w:tc>
      </w:tr>
      <w:tr w:rsidR="007F2609" w:rsidRPr="007F2609" w14:paraId="16386F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346178">
            <w:pPr>
              <w:pStyle w:val="TAL"/>
              <w:rPr>
                <w:lang w:eastAsia="zh-CN"/>
              </w:rPr>
            </w:pPr>
            <w:r w:rsidRPr="007F2609">
              <w:rPr>
                <w:lang w:eastAsia="zh-CN"/>
              </w:rPr>
              <w:t>R5-198526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346178">
            <w:pPr>
              <w:pStyle w:val="TAL"/>
              <w:rPr>
                <w:lang w:eastAsia="zh-CN"/>
              </w:rPr>
            </w:pPr>
            <w:r w:rsidRPr="007F2609">
              <w:rPr>
                <w:lang w:eastAsia="zh-CN"/>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346178">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346178">
            <w:pPr>
              <w:pStyle w:val="TAL"/>
              <w:rPr>
                <w:lang w:eastAsia="zh-CN"/>
              </w:rPr>
            </w:pPr>
            <w:r w:rsidRPr="007F2609">
              <w:rPr>
                <w:lang w:eastAsia="zh-CN"/>
              </w:rPr>
              <w:t>16.2.0</w:t>
            </w:r>
          </w:p>
        </w:tc>
      </w:tr>
      <w:tr w:rsidR="007F2609" w:rsidRPr="007F2609" w14:paraId="2FA76A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346178">
            <w:pPr>
              <w:pStyle w:val="TAL"/>
              <w:rPr>
                <w:lang w:eastAsia="zh-CN"/>
              </w:rPr>
            </w:pPr>
            <w:r w:rsidRPr="007F2609">
              <w:rPr>
                <w:lang w:eastAsia="zh-CN"/>
              </w:rPr>
              <w:t>R5-198546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346178">
            <w:pPr>
              <w:pStyle w:val="TAL"/>
              <w:rPr>
                <w:lang w:eastAsia="zh-CN"/>
              </w:rPr>
            </w:pPr>
            <w:r w:rsidRPr="007F2609">
              <w:rPr>
                <w:lang w:eastAsia="zh-CN"/>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346178">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346178">
            <w:pPr>
              <w:pStyle w:val="TAL"/>
              <w:rPr>
                <w:lang w:eastAsia="zh-CN"/>
              </w:rPr>
            </w:pPr>
            <w:r w:rsidRPr="007F2609">
              <w:rPr>
                <w:lang w:eastAsia="zh-CN"/>
              </w:rPr>
              <w:t>16.2.0</w:t>
            </w:r>
          </w:p>
        </w:tc>
      </w:tr>
      <w:tr w:rsidR="007F2609" w:rsidRPr="007F2609" w14:paraId="3BE6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346178">
            <w:pPr>
              <w:pStyle w:val="TAL"/>
              <w:rPr>
                <w:lang w:eastAsia="zh-CN"/>
              </w:rPr>
            </w:pPr>
            <w:r w:rsidRPr="007F2609">
              <w:rPr>
                <w:lang w:eastAsia="zh-CN"/>
              </w:rPr>
              <w:t>R5-198547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346178">
            <w:pPr>
              <w:pStyle w:val="TAL"/>
              <w:rPr>
                <w:lang w:eastAsia="zh-CN"/>
              </w:rPr>
            </w:pPr>
            <w:r w:rsidRPr="007F2609">
              <w:rPr>
                <w:lang w:eastAsia="zh-CN"/>
              </w:rPr>
              <w:t>0761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346178">
            <w:pPr>
              <w:pStyle w:val="TAL"/>
              <w:rPr>
                <w:lang w:eastAsia="zh-CN"/>
              </w:rPr>
            </w:pPr>
            <w:r w:rsidRPr="007F2609">
              <w:rPr>
                <w:lang w:eastAsia="zh-CN"/>
              </w:rPr>
              <w:t>Addition of NR FR1 intraband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346178">
            <w:pPr>
              <w:pStyle w:val="TAL"/>
              <w:rPr>
                <w:lang w:eastAsia="zh-CN"/>
              </w:rPr>
            </w:pPr>
            <w:r w:rsidRPr="007F2609">
              <w:rPr>
                <w:lang w:eastAsia="zh-CN"/>
              </w:rPr>
              <w:t>16.2.0</w:t>
            </w:r>
          </w:p>
        </w:tc>
      </w:tr>
      <w:tr w:rsidR="007F2609" w:rsidRPr="007F2609" w14:paraId="1A247C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346178">
            <w:pPr>
              <w:pStyle w:val="TAL"/>
              <w:rPr>
                <w:lang w:eastAsia="zh-CN"/>
              </w:rPr>
            </w:pPr>
            <w:r w:rsidRPr="007F2609">
              <w:rPr>
                <w:lang w:eastAsia="zh-CN"/>
              </w:rPr>
              <w:t>R5-198635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346178">
            <w:pPr>
              <w:pStyle w:val="TAL"/>
              <w:rPr>
                <w:lang w:eastAsia="zh-CN"/>
              </w:rPr>
            </w:pPr>
            <w:r w:rsidRPr="007F2609">
              <w:rPr>
                <w:lang w:eastAsia="zh-CN"/>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346178">
            <w:pPr>
              <w:pStyle w:val="TAL"/>
              <w:rPr>
                <w:lang w:eastAsia="zh-CN"/>
              </w:rPr>
            </w:pPr>
            <w:r w:rsidRPr="007F2609">
              <w:rPr>
                <w:lang w:eastAsia="zh-CN"/>
              </w:rPr>
              <w:t>16.2.0</w:t>
            </w:r>
          </w:p>
        </w:tc>
      </w:tr>
      <w:tr w:rsidR="007F2609" w:rsidRPr="007F2609" w14:paraId="7CF60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346178">
            <w:pPr>
              <w:pStyle w:val="TAL"/>
              <w:rPr>
                <w:lang w:eastAsia="zh-CN"/>
              </w:rPr>
            </w:pPr>
            <w:r w:rsidRPr="007F2609">
              <w:rPr>
                <w:lang w:eastAsia="zh-CN"/>
              </w:rPr>
              <w:t>R5-198747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346178">
            <w:pPr>
              <w:pStyle w:val="TAL"/>
              <w:rPr>
                <w:lang w:eastAsia="zh-CN"/>
              </w:rPr>
            </w:pPr>
            <w:r w:rsidRPr="007F2609">
              <w:rPr>
                <w:lang w:eastAsia="zh-CN"/>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346178">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346178">
            <w:pPr>
              <w:pStyle w:val="TAL"/>
              <w:rPr>
                <w:lang w:eastAsia="zh-CN"/>
              </w:rPr>
            </w:pPr>
            <w:r w:rsidRPr="007F2609">
              <w:rPr>
                <w:lang w:eastAsia="zh-CN"/>
              </w:rPr>
              <w:t>16.2.0</w:t>
            </w:r>
          </w:p>
        </w:tc>
      </w:tr>
      <w:tr w:rsidR="007F2609" w:rsidRPr="007F2609" w14:paraId="1266D9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346178">
            <w:pPr>
              <w:pStyle w:val="TAL"/>
              <w:rPr>
                <w:lang w:eastAsia="zh-CN"/>
              </w:rPr>
            </w:pPr>
            <w:r w:rsidRPr="007F2609">
              <w:rPr>
                <w:lang w:eastAsia="zh-CN"/>
              </w:rPr>
              <w:t>R5-198755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346178">
            <w:pPr>
              <w:pStyle w:val="TAL"/>
              <w:rPr>
                <w:lang w:eastAsia="zh-CN"/>
              </w:rPr>
            </w:pPr>
            <w:r w:rsidRPr="007F2609">
              <w:rPr>
                <w:lang w:eastAsia="zh-CN"/>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346178">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346178">
            <w:pPr>
              <w:pStyle w:val="TAL"/>
              <w:rPr>
                <w:lang w:eastAsia="zh-CN"/>
              </w:rPr>
            </w:pPr>
            <w:r w:rsidRPr="007F2609">
              <w:rPr>
                <w:lang w:eastAsia="zh-CN"/>
              </w:rPr>
              <w:t>16.2.0</w:t>
            </w:r>
          </w:p>
        </w:tc>
      </w:tr>
      <w:tr w:rsidR="007F2609" w:rsidRPr="007F2609" w14:paraId="6E65F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346178">
            <w:pPr>
              <w:pStyle w:val="TAL"/>
              <w:rPr>
                <w:lang w:eastAsia="zh-CN"/>
              </w:rPr>
            </w:pPr>
            <w:r w:rsidRPr="007F2609">
              <w:rPr>
                <w:lang w:eastAsia="zh-CN"/>
              </w:rPr>
              <w:t>R5-199085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346178">
            <w:pPr>
              <w:pStyle w:val="TAL"/>
              <w:rPr>
                <w:lang w:eastAsia="zh-CN"/>
              </w:rPr>
            </w:pPr>
            <w:r w:rsidRPr="007F2609">
              <w:rPr>
                <w:lang w:eastAsia="zh-CN"/>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346178">
            <w:pPr>
              <w:pStyle w:val="TAL"/>
              <w:rPr>
                <w:lang w:eastAsia="zh-CN"/>
              </w:rPr>
            </w:pPr>
            <w:r w:rsidRPr="007F2609">
              <w:rPr>
                <w:lang w:eastAsia="zh-CN"/>
              </w:rPr>
              <w:t>16.2.0</w:t>
            </w:r>
          </w:p>
        </w:tc>
      </w:tr>
      <w:tr w:rsidR="007F2609" w:rsidRPr="007F2609" w14:paraId="575340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346178">
            <w:pPr>
              <w:pStyle w:val="TAL"/>
              <w:rPr>
                <w:lang w:eastAsia="zh-CN"/>
              </w:rPr>
            </w:pPr>
            <w:r w:rsidRPr="007F2609">
              <w:rPr>
                <w:lang w:eastAsia="zh-CN"/>
              </w:rPr>
              <w:t>R5-199308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346178">
            <w:pPr>
              <w:pStyle w:val="TAL"/>
              <w:rPr>
                <w:lang w:eastAsia="zh-CN"/>
              </w:rPr>
            </w:pPr>
            <w:r w:rsidRPr="007F2609">
              <w:rPr>
                <w:lang w:eastAsia="zh-CN"/>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346178">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346178">
            <w:pPr>
              <w:pStyle w:val="TAL"/>
              <w:rPr>
                <w:lang w:eastAsia="zh-CN"/>
              </w:rPr>
            </w:pPr>
            <w:r w:rsidRPr="007F2609">
              <w:rPr>
                <w:lang w:eastAsia="zh-CN"/>
              </w:rPr>
              <w:t>16.2.0</w:t>
            </w:r>
          </w:p>
        </w:tc>
      </w:tr>
      <w:tr w:rsidR="007F2609" w:rsidRPr="007F2609" w14:paraId="7C9742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346178">
            <w:pPr>
              <w:pStyle w:val="TAL"/>
              <w:rPr>
                <w:lang w:eastAsia="zh-CN"/>
              </w:rPr>
            </w:pPr>
            <w:r w:rsidRPr="007F2609">
              <w:rPr>
                <w:lang w:eastAsia="zh-CN"/>
              </w:rPr>
              <w:t>R5-199309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346178">
            <w:pPr>
              <w:pStyle w:val="TAL"/>
              <w:rPr>
                <w:lang w:eastAsia="zh-CN"/>
              </w:rPr>
            </w:pPr>
            <w:r w:rsidRPr="007F2609">
              <w:rPr>
                <w:lang w:eastAsia="zh-CN"/>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346178">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346178">
            <w:pPr>
              <w:pStyle w:val="TAL"/>
              <w:rPr>
                <w:lang w:eastAsia="zh-CN"/>
              </w:rPr>
            </w:pPr>
            <w:r w:rsidRPr="007F2609">
              <w:rPr>
                <w:lang w:eastAsia="zh-CN"/>
              </w:rPr>
              <w:t>16.2.0</w:t>
            </w:r>
          </w:p>
        </w:tc>
      </w:tr>
      <w:tr w:rsidR="007F2609" w:rsidRPr="007F2609" w14:paraId="05106C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346178">
            <w:pPr>
              <w:pStyle w:val="TAL"/>
              <w:rPr>
                <w:lang w:eastAsia="zh-CN"/>
              </w:rPr>
            </w:pPr>
            <w:r w:rsidRPr="007F2609">
              <w:rPr>
                <w:lang w:eastAsia="zh-CN"/>
              </w:rPr>
              <w:t>R5-199310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346178">
            <w:pPr>
              <w:pStyle w:val="TAL"/>
              <w:rPr>
                <w:lang w:eastAsia="zh-CN"/>
              </w:rPr>
            </w:pPr>
            <w:r w:rsidRPr="007F2609">
              <w:rPr>
                <w:lang w:eastAsia="zh-CN"/>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346178">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346178">
            <w:pPr>
              <w:pStyle w:val="TAL"/>
              <w:rPr>
                <w:lang w:eastAsia="zh-CN"/>
              </w:rPr>
            </w:pPr>
            <w:r w:rsidRPr="007F2609">
              <w:rPr>
                <w:lang w:eastAsia="zh-CN"/>
              </w:rPr>
              <w:t>16.2.0</w:t>
            </w:r>
          </w:p>
        </w:tc>
      </w:tr>
      <w:tr w:rsidR="007F2609" w:rsidRPr="007F2609" w14:paraId="4683B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346178">
            <w:pPr>
              <w:pStyle w:val="TAL"/>
              <w:rPr>
                <w:lang w:eastAsia="zh-CN"/>
              </w:rPr>
            </w:pPr>
            <w:r w:rsidRPr="007F2609">
              <w:rPr>
                <w:lang w:eastAsia="zh-CN"/>
              </w:rPr>
              <w:t>R5-199311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346178">
            <w:pPr>
              <w:pStyle w:val="TAL"/>
              <w:rPr>
                <w:lang w:eastAsia="zh-CN"/>
              </w:rPr>
            </w:pPr>
            <w:r w:rsidRPr="007F2609">
              <w:rPr>
                <w:lang w:eastAsia="zh-CN"/>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346178">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346178">
            <w:pPr>
              <w:pStyle w:val="TAL"/>
              <w:rPr>
                <w:lang w:eastAsia="zh-CN"/>
              </w:rPr>
            </w:pPr>
            <w:r w:rsidRPr="007F2609">
              <w:rPr>
                <w:lang w:eastAsia="zh-CN"/>
              </w:rPr>
              <w:t>16.2.0</w:t>
            </w:r>
          </w:p>
        </w:tc>
      </w:tr>
      <w:tr w:rsidR="007F2609" w:rsidRPr="007F2609" w14:paraId="751F06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346178">
            <w:pPr>
              <w:pStyle w:val="TAL"/>
              <w:rPr>
                <w:lang w:eastAsia="zh-CN"/>
              </w:rPr>
            </w:pPr>
            <w:r w:rsidRPr="007F2609">
              <w:rPr>
                <w:lang w:eastAsia="zh-CN"/>
              </w:rPr>
              <w:t>R5-199313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346178">
            <w:pPr>
              <w:pStyle w:val="TAL"/>
              <w:rPr>
                <w:lang w:eastAsia="zh-CN"/>
              </w:rPr>
            </w:pPr>
            <w:r w:rsidRPr="007F2609">
              <w:rPr>
                <w:lang w:eastAsia="zh-CN"/>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346178">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346178">
            <w:pPr>
              <w:pStyle w:val="TAL"/>
              <w:rPr>
                <w:lang w:eastAsia="zh-CN"/>
              </w:rPr>
            </w:pPr>
            <w:r w:rsidRPr="007F2609">
              <w:rPr>
                <w:lang w:eastAsia="zh-CN"/>
              </w:rPr>
              <w:t>16.2.0</w:t>
            </w:r>
          </w:p>
        </w:tc>
      </w:tr>
      <w:tr w:rsidR="007F2609" w:rsidRPr="007F2609" w14:paraId="187E4C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346178">
            <w:pPr>
              <w:pStyle w:val="TAL"/>
              <w:rPr>
                <w:lang w:eastAsia="zh-CN"/>
              </w:rPr>
            </w:pPr>
            <w:r w:rsidRPr="007F2609">
              <w:rPr>
                <w:lang w:eastAsia="zh-CN"/>
              </w:rPr>
              <w:t>R5-199314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346178">
            <w:pPr>
              <w:pStyle w:val="TAL"/>
              <w:rPr>
                <w:lang w:eastAsia="zh-CN"/>
              </w:rPr>
            </w:pPr>
            <w:r w:rsidRPr="007F2609">
              <w:rPr>
                <w:lang w:eastAsia="zh-CN"/>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346178">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346178">
            <w:pPr>
              <w:pStyle w:val="TAL"/>
              <w:rPr>
                <w:lang w:eastAsia="zh-CN"/>
              </w:rPr>
            </w:pPr>
            <w:r w:rsidRPr="007F2609">
              <w:rPr>
                <w:lang w:eastAsia="zh-CN"/>
              </w:rPr>
              <w:t>16.2.0</w:t>
            </w:r>
          </w:p>
        </w:tc>
      </w:tr>
      <w:tr w:rsidR="007F2609" w:rsidRPr="007F2609" w14:paraId="61E7EC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346178">
            <w:pPr>
              <w:pStyle w:val="TAL"/>
              <w:rPr>
                <w:lang w:eastAsia="zh-CN"/>
              </w:rPr>
            </w:pPr>
            <w:r w:rsidRPr="007F2609">
              <w:rPr>
                <w:lang w:eastAsia="zh-CN"/>
              </w:rPr>
              <w:t>R5-199315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346178">
            <w:pPr>
              <w:pStyle w:val="TAL"/>
              <w:rPr>
                <w:lang w:eastAsia="zh-CN"/>
              </w:rPr>
            </w:pPr>
            <w:r w:rsidRPr="007F2609">
              <w:rPr>
                <w:lang w:eastAsia="zh-CN"/>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346178">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346178">
            <w:pPr>
              <w:pStyle w:val="TAL"/>
              <w:rPr>
                <w:lang w:eastAsia="zh-CN"/>
              </w:rPr>
            </w:pPr>
            <w:r w:rsidRPr="007F2609">
              <w:rPr>
                <w:lang w:eastAsia="zh-CN"/>
              </w:rPr>
              <w:t>16.2.0</w:t>
            </w:r>
          </w:p>
        </w:tc>
      </w:tr>
      <w:tr w:rsidR="007F2609" w:rsidRPr="007F2609" w14:paraId="550AA9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346178">
            <w:pPr>
              <w:pStyle w:val="TAL"/>
              <w:rPr>
                <w:lang w:eastAsia="zh-CN"/>
              </w:rPr>
            </w:pPr>
            <w:r w:rsidRPr="007F2609">
              <w:rPr>
                <w:lang w:eastAsia="zh-CN"/>
              </w:rPr>
              <w:t>R5-199316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346178">
            <w:pPr>
              <w:pStyle w:val="TAL"/>
              <w:rPr>
                <w:lang w:eastAsia="zh-CN"/>
              </w:rPr>
            </w:pPr>
            <w:r w:rsidRPr="007F2609">
              <w:rPr>
                <w:lang w:eastAsia="zh-CN"/>
              </w:rPr>
              <w:t>0706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346178">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346178">
            <w:pPr>
              <w:pStyle w:val="TAL"/>
              <w:rPr>
                <w:lang w:eastAsia="zh-CN"/>
              </w:rPr>
            </w:pPr>
            <w:r w:rsidRPr="007F2609">
              <w:rPr>
                <w:lang w:eastAsia="zh-CN"/>
              </w:rPr>
              <w:t>16.2.0</w:t>
            </w:r>
          </w:p>
        </w:tc>
      </w:tr>
      <w:tr w:rsidR="007F2609" w:rsidRPr="007F2609" w14:paraId="155BD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346178">
            <w:pPr>
              <w:pStyle w:val="TAL"/>
              <w:rPr>
                <w:lang w:eastAsia="zh-CN"/>
              </w:rPr>
            </w:pPr>
            <w:r w:rsidRPr="007F2609">
              <w:rPr>
                <w:lang w:eastAsia="zh-CN"/>
              </w:rPr>
              <w:t>R5-199317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346178">
            <w:pPr>
              <w:pStyle w:val="TAL"/>
              <w:rPr>
                <w:lang w:eastAsia="zh-CN"/>
              </w:rPr>
            </w:pPr>
            <w:r w:rsidRPr="007F2609">
              <w:rPr>
                <w:lang w:eastAsia="zh-CN"/>
              </w:rPr>
              <w:t>0707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346178">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346178">
            <w:pPr>
              <w:pStyle w:val="TAL"/>
              <w:rPr>
                <w:lang w:eastAsia="zh-CN"/>
              </w:rPr>
            </w:pPr>
            <w:r w:rsidRPr="007F2609">
              <w:rPr>
                <w:lang w:eastAsia="zh-CN"/>
              </w:rPr>
              <w:t>16.2.0</w:t>
            </w:r>
          </w:p>
        </w:tc>
      </w:tr>
      <w:tr w:rsidR="007F2609" w:rsidRPr="007F2609" w14:paraId="298D62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346178">
            <w:pPr>
              <w:pStyle w:val="TAL"/>
              <w:rPr>
                <w:lang w:eastAsia="zh-CN"/>
              </w:rPr>
            </w:pPr>
            <w:r w:rsidRPr="007F2609">
              <w:rPr>
                <w:lang w:eastAsia="zh-CN"/>
              </w:rPr>
              <w:t>R5-199318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346178">
            <w:pPr>
              <w:pStyle w:val="TAL"/>
              <w:rPr>
                <w:lang w:eastAsia="zh-CN"/>
              </w:rPr>
            </w:pPr>
            <w:r w:rsidRPr="007F2609">
              <w:rPr>
                <w:lang w:eastAsia="zh-CN"/>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346178">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346178">
            <w:pPr>
              <w:pStyle w:val="TAL"/>
              <w:rPr>
                <w:lang w:eastAsia="zh-CN"/>
              </w:rPr>
            </w:pPr>
            <w:r w:rsidRPr="007F2609">
              <w:rPr>
                <w:lang w:eastAsia="zh-CN"/>
              </w:rPr>
              <w:t>16.2.0</w:t>
            </w:r>
          </w:p>
        </w:tc>
      </w:tr>
      <w:tr w:rsidR="007F2609" w:rsidRPr="007F2609" w14:paraId="7C286B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346178">
            <w:pPr>
              <w:pStyle w:val="TAL"/>
              <w:rPr>
                <w:lang w:eastAsia="zh-CN"/>
              </w:rPr>
            </w:pPr>
            <w:r w:rsidRPr="007F2609">
              <w:rPr>
                <w:lang w:eastAsia="zh-CN"/>
              </w:rPr>
              <w:t>R5-199319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346178">
            <w:pPr>
              <w:pStyle w:val="TAL"/>
              <w:rPr>
                <w:lang w:eastAsia="zh-CN"/>
              </w:rPr>
            </w:pPr>
            <w:r w:rsidRPr="007F2609">
              <w:rPr>
                <w:lang w:eastAsia="zh-CN"/>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346178">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346178">
            <w:pPr>
              <w:pStyle w:val="TAL"/>
              <w:rPr>
                <w:lang w:eastAsia="zh-CN"/>
              </w:rPr>
            </w:pPr>
            <w:r w:rsidRPr="007F2609">
              <w:rPr>
                <w:lang w:eastAsia="zh-CN"/>
              </w:rPr>
              <w:t>16.2.0</w:t>
            </w:r>
          </w:p>
        </w:tc>
      </w:tr>
      <w:tr w:rsidR="007F2609" w:rsidRPr="007F2609" w14:paraId="677001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346178">
            <w:pPr>
              <w:pStyle w:val="TAL"/>
              <w:rPr>
                <w:lang w:eastAsia="zh-CN"/>
              </w:rPr>
            </w:pPr>
            <w:r w:rsidRPr="007F2609">
              <w:rPr>
                <w:lang w:eastAsia="zh-CN"/>
              </w:rPr>
              <w:t>R5-199320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346178">
            <w:pPr>
              <w:pStyle w:val="TAL"/>
              <w:rPr>
                <w:lang w:eastAsia="zh-CN"/>
              </w:rPr>
            </w:pPr>
            <w:r w:rsidRPr="007F2609">
              <w:rPr>
                <w:lang w:eastAsia="zh-CN"/>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346178">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346178">
            <w:pPr>
              <w:pStyle w:val="TAL"/>
              <w:rPr>
                <w:lang w:eastAsia="zh-CN"/>
              </w:rPr>
            </w:pPr>
            <w:r w:rsidRPr="007F2609">
              <w:rPr>
                <w:lang w:eastAsia="zh-CN"/>
              </w:rPr>
              <w:t>16.2.0</w:t>
            </w:r>
          </w:p>
        </w:tc>
      </w:tr>
      <w:tr w:rsidR="007F2609" w:rsidRPr="007F2609" w14:paraId="5F1BB0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346178">
            <w:pPr>
              <w:pStyle w:val="TAL"/>
              <w:rPr>
                <w:lang w:eastAsia="zh-CN"/>
              </w:rPr>
            </w:pPr>
            <w:r w:rsidRPr="007F2609">
              <w:rPr>
                <w:lang w:eastAsia="zh-CN"/>
              </w:rPr>
              <w:t>R5-199321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346178">
            <w:pPr>
              <w:pStyle w:val="TAL"/>
              <w:rPr>
                <w:lang w:eastAsia="zh-CN"/>
              </w:rPr>
            </w:pPr>
            <w:r w:rsidRPr="007F2609">
              <w:rPr>
                <w:lang w:eastAsia="zh-CN"/>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346178">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346178">
            <w:pPr>
              <w:pStyle w:val="TAL"/>
              <w:rPr>
                <w:lang w:eastAsia="zh-CN"/>
              </w:rPr>
            </w:pPr>
            <w:r w:rsidRPr="007F2609">
              <w:rPr>
                <w:lang w:eastAsia="zh-CN"/>
              </w:rPr>
              <w:t>16.2.0</w:t>
            </w:r>
          </w:p>
        </w:tc>
      </w:tr>
      <w:tr w:rsidR="007F2609" w:rsidRPr="007F2609" w14:paraId="5F917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346178">
            <w:pPr>
              <w:pStyle w:val="TAL"/>
              <w:rPr>
                <w:lang w:eastAsia="zh-CN"/>
              </w:rPr>
            </w:pPr>
            <w:r w:rsidRPr="007F2609">
              <w:rPr>
                <w:lang w:eastAsia="zh-CN"/>
              </w:rPr>
              <w:t>R5-199322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346178">
            <w:pPr>
              <w:pStyle w:val="TAL"/>
              <w:rPr>
                <w:lang w:eastAsia="zh-CN"/>
              </w:rPr>
            </w:pPr>
            <w:r w:rsidRPr="007F2609">
              <w:rPr>
                <w:lang w:eastAsia="zh-CN"/>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346178">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346178">
            <w:pPr>
              <w:pStyle w:val="TAL"/>
              <w:rPr>
                <w:lang w:eastAsia="zh-CN"/>
              </w:rPr>
            </w:pPr>
            <w:r w:rsidRPr="007F2609">
              <w:rPr>
                <w:lang w:eastAsia="zh-CN"/>
              </w:rPr>
              <w:t>16.2.0</w:t>
            </w:r>
          </w:p>
        </w:tc>
      </w:tr>
      <w:tr w:rsidR="007F2609" w:rsidRPr="007F2609" w14:paraId="0C2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346178">
            <w:pPr>
              <w:pStyle w:val="TAL"/>
              <w:rPr>
                <w:lang w:eastAsia="zh-CN"/>
              </w:rPr>
            </w:pPr>
            <w:r w:rsidRPr="007F2609">
              <w:rPr>
                <w:lang w:eastAsia="zh-CN"/>
              </w:rPr>
              <w:t>R5-199323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346178">
            <w:pPr>
              <w:pStyle w:val="TAL"/>
              <w:rPr>
                <w:lang w:eastAsia="zh-CN"/>
              </w:rPr>
            </w:pPr>
            <w:r w:rsidRPr="007F2609">
              <w:rPr>
                <w:lang w:eastAsia="zh-CN"/>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346178">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346178">
            <w:pPr>
              <w:pStyle w:val="TAL"/>
              <w:rPr>
                <w:lang w:eastAsia="zh-CN"/>
              </w:rPr>
            </w:pPr>
            <w:r w:rsidRPr="007F2609">
              <w:rPr>
                <w:lang w:eastAsia="zh-CN"/>
              </w:rPr>
              <w:t>16.2.0</w:t>
            </w:r>
          </w:p>
        </w:tc>
      </w:tr>
      <w:tr w:rsidR="007F2609" w:rsidRPr="007F2609" w14:paraId="3A38F2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346178">
            <w:pPr>
              <w:pStyle w:val="TAL"/>
              <w:rPr>
                <w:lang w:eastAsia="zh-CN"/>
              </w:rPr>
            </w:pPr>
            <w:r w:rsidRPr="007F2609">
              <w:rPr>
                <w:lang w:eastAsia="zh-CN"/>
              </w:rPr>
              <w:t>R5-199324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346178">
            <w:pPr>
              <w:pStyle w:val="TAL"/>
              <w:rPr>
                <w:lang w:eastAsia="zh-CN"/>
              </w:rPr>
            </w:pPr>
            <w:r w:rsidRPr="007F2609">
              <w:rPr>
                <w:lang w:eastAsia="zh-CN"/>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346178">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346178">
            <w:pPr>
              <w:pStyle w:val="TAL"/>
              <w:rPr>
                <w:lang w:eastAsia="zh-CN"/>
              </w:rPr>
            </w:pPr>
            <w:r w:rsidRPr="007F2609">
              <w:rPr>
                <w:lang w:eastAsia="zh-CN"/>
              </w:rPr>
              <w:t>16.2.0</w:t>
            </w:r>
          </w:p>
        </w:tc>
      </w:tr>
      <w:tr w:rsidR="007F2609" w:rsidRPr="007F2609" w14:paraId="28F88C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346178">
            <w:pPr>
              <w:pStyle w:val="TAL"/>
              <w:rPr>
                <w:lang w:eastAsia="zh-CN"/>
              </w:rPr>
            </w:pPr>
            <w:r w:rsidRPr="007F2609">
              <w:rPr>
                <w:lang w:eastAsia="zh-CN"/>
              </w:rPr>
              <w:t>R5-199325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346178">
            <w:pPr>
              <w:pStyle w:val="TAL"/>
              <w:rPr>
                <w:lang w:eastAsia="zh-CN"/>
              </w:rPr>
            </w:pPr>
            <w:r w:rsidRPr="007F2609">
              <w:rPr>
                <w:lang w:eastAsia="zh-CN"/>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346178">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346178">
            <w:pPr>
              <w:pStyle w:val="TAL"/>
              <w:rPr>
                <w:lang w:eastAsia="zh-CN"/>
              </w:rPr>
            </w:pPr>
            <w:r w:rsidRPr="007F2609">
              <w:rPr>
                <w:lang w:eastAsia="zh-CN"/>
              </w:rPr>
              <w:t>16.2.0</w:t>
            </w:r>
          </w:p>
        </w:tc>
      </w:tr>
      <w:tr w:rsidR="007F2609" w:rsidRPr="007F2609" w14:paraId="572383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346178">
            <w:pPr>
              <w:pStyle w:val="TAL"/>
              <w:rPr>
                <w:lang w:eastAsia="zh-CN"/>
              </w:rPr>
            </w:pPr>
            <w:r w:rsidRPr="007F2609">
              <w:rPr>
                <w:lang w:eastAsia="zh-CN"/>
              </w:rPr>
              <w:t>R5-199329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346178">
            <w:pPr>
              <w:pStyle w:val="TAL"/>
              <w:rPr>
                <w:lang w:eastAsia="zh-CN"/>
              </w:rPr>
            </w:pPr>
            <w:r w:rsidRPr="007F2609">
              <w:rPr>
                <w:lang w:eastAsia="zh-CN"/>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346178">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346178">
            <w:pPr>
              <w:pStyle w:val="TAL"/>
              <w:rPr>
                <w:lang w:eastAsia="zh-CN"/>
              </w:rPr>
            </w:pPr>
            <w:r w:rsidRPr="007F2609">
              <w:rPr>
                <w:lang w:eastAsia="zh-CN"/>
              </w:rPr>
              <w:t>16.2.0</w:t>
            </w:r>
          </w:p>
        </w:tc>
      </w:tr>
      <w:tr w:rsidR="007F2609" w:rsidRPr="007F2609" w14:paraId="60D5D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346178">
            <w:pPr>
              <w:pStyle w:val="TAL"/>
              <w:rPr>
                <w:lang w:eastAsia="zh-CN"/>
              </w:rPr>
            </w:pPr>
            <w:r w:rsidRPr="007F2609">
              <w:rPr>
                <w:lang w:eastAsia="zh-CN"/>
              </w:rPr>
              <w:t>R5-199330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346178">
            <w:pPr>
              <w:pStyle w:val="TAL"/>
              <w:rPr>
                <w:lang w:eastAsia="zh-CN"/>
              </w:rPr>
            </w:pPr>
            <w:r w:rsidRPr="007F2609">
              <w:rPr>
                <w:lang w:eastAsia="zh-CN"/>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346178">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346178">
            <w:pPr>
              <w:pStyle w:val="TAL"/>
              <w:rPr>
                <w:lang w:eastAsia="zh-CN"/>
              </w:rPr>
            </w:pPr>
            <w:r w:rsidRPr="007F2609">
              <w:rPr>
                <w:lang w:eastAsia="zh-CN"/>
              </w:rPr>
              <w:t>16.2.0</w:t>
            </w:r>
          </w:p>
        </w:tc>
      </w:tr>
      <w:tr w:rsidR="007F2609" w:rsidRPr="007F2609" w14:paraId="39C89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346178">
            <w:pPr>
              <w:pStyle w:val="TAL"/>
              <w:rPr>
                <w:lang w:eastAsia="zh-CN"/>
              </w:rPr>
            </w:pPr>
            <w:r w:rsidRPr="007F2609">
              <w:rPr>
                <w:lang w:eastAsia="zh-CN"/>
              </w:rPr>
              <w:t>R5-199331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346178">
            <w:pPr>
              <w:pStyle w:val="TAL"/>
              <w:rPr>
                <w:lang w:eastAsia="zh-CN"/>
              </w:rPr>
            </w:pPr>
            <w:r w:rsidRPr="007F2609">
              <w:rPr>
                <w:lang w:eastAsia="zh-CN"/>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346178">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346178">
            <w:pPr>
              <w:pStyle w:val="TAL"/>
              <w:rPr>
                <w:lang w:eastAsia="zh-CN"/>
              </w:rPr>
            </w:pPr>
            <w:r w:rsidRPr="007F2609">
              <w:rPr>
                <w:lang w:eastAsia="zh-CN"/>
              </w:rPr>
              <w:t>16.2.0</w:t>
            </w:r>
          </w:p>
        </w:tc>
      </w:tr>
      <w:tr w:rsidR="007F2609" w:rsidRPr="007F2609" w14:paraId="3081CB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346178">
            <w:pPr>
              <w:pStyle w:val="TAL"/>
              <w:rPr>
                <w:lang w:eastAsia="zh-CN"/>
              </w:rPr>
            </w:pPr>
            <w:r w:rsidRPr="007F2609">
              <w:rPr>
                <w:lang w:eastAsia="zh-CN"/>
              </w:rPr>
              <w:t>R5-199332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346178">
            <w:pPr>
              <w:pStyle w:val="TAL"/>
              <w:rPr>
                <w:lang w:eastAsia="zh-CN"/>
              </w:rPr>
            </w:pPr>
            <w:r w:rsidRPr="007F2609">
              <w:rPr>
                <w:lang w:eastAsia="zh-CN"/>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346178">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346178">
            <w:pPr>
              <w:pStyle w:val="TAL"/>
              <w:rPr>
                <w:lang w:eastAsia="zh-CN"/>
              </w:rPr>
            </w:pPr>
            <w:r w:rsidRPr="007F2609">
              <w:rPr>
                <w:lang w:eastAsia="zh-CN"/>
              </w:rPr>
              <w:t>16.2.0</w:t>
            </w:r>
          </w:p>
        </w:tc>
      </w:tr>
      <w:tr w:rsidR="007F2609" w:rsidRPr="007F2609" w14:paraId="3FCA80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346178">
            <w:pPr>
              <w:pStyle w:val="TAL"/>
              <w:rPr>
                <w:lang w:eastAsia="zh-CN"/>
              </w:rPr>
            </w:pPr>
            <w:r w:rsidRPr="007F2609">
              <w:rPr>
                <w:lang w:eastAsia="zh-CN"/>
              </w:rPr>
              <w:t>R5-199333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346178">
            <w:pPr>
              <w:pStyle w:val="TAL"/>
              <w:rPr>
                <w:lang w:eastAsia="zh-CN"/>
              </w:rPr>
            </w:pPr>
            <w:r w:rsidRPr="007F2609">
              <w:rPr>
                <w:lang w:eastAsia="zh-CN"/>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346178">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346178">
            <w:pPr>
              <w:pStyle w:val="TAL"/>
              <w:rPr>
                <w:lang w:eastAsia="zh-CN"/>
              </w:rPr>
            </w:pPr>
            <w:r w:rsidRPr="007F2609">
              <w:rPr>
                <w:lang w:eastAsia="zh-CN"/>
              </w:rPr>
              <w:t>16.2.0</w:t>
            </w:r>
          </w:p>
        </w:tc>
      </w:tr>
      <w:tr w:rsidR="007F2609" w:rsidRPr="007F2609" w14:paraId="07432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346178">
            <w:pPr>
              <w:pStyle w:val="TAL"/>
              <w:rPr>
                <w:lang w:eastAsia="zh-CN"/>
              </w:rPr>
            </w:pPr>
            <w:r w:rsidRPr="007F2609">
              <w:rPr>
                <w:lang w:eastAsia="zh-CN"/>
              </w:rPr>
              <w:t>R5-199334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346178">
            <w:pPr>
              <w:pStyle w:val="TAL"/>
              <w:rPr>
                <w:lang w:eastAsia="zh-CN"/>
              </w:rPr>
            </w:pPr>
            <w:r w:rsidRPr="007F2609">
              <w:rPr>
                <w:lang w:eastAsia="zh-CN"/>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346178">
            <w:pPr>
              <w:pStyle w:val="TAL"/>
              <w:rPr>
                <w:lang w:eastAsia="zh-CN"/>
              </w:rPr>
            </w:pPr>
            <w:r w:rsidRPr="007F2609">
              <w:rPr>
                <w:lang w:eastAsia="zh-CN"/>
              </w:rPr>
              <w:t>16.2.0</w:t>
            </w:r>
          </w:p>
        </w:tc>
      </w:tr>
      <w:tr w:rsidR="007F2609" w:rsidRPr="007F2609" w14:paraId="77C154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346178">
            <w:pPr>
              <w:pStyle w:val="TAL"/>
              <w:rPr>
                <w:lang w:eastAsia="zh-CN"/>
              </w:rPr>
            </w:pPr>
            <w:r w:rsidRPr="007F2609">
              <w:rPr>
                <w:lang w:eastAsia="zh-CN"/>
              </w:rPr>
              <w:t>R5-199335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346178">
            <w:pPr>
              <w:pStyle w:val="TAL"/>
              <w:rPr>
                <w:lang w:eastAsia="zh-CN"/>
              </w:rPr>
            </w:pPr>
            <w:r w:rsidRPr="007F2609">
              <w:rPr>
                <w:lang w:eastAsia="zh-CN"/>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346178">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346178">
            <w:pPr>
              <w:pStyle w:val="TAL"/>
              <w:rPr>
                <w:lang w:eastAsia="zh-CN"/>
              </w:rPr>
            </w:pPr>
            <w:r w:rsidRPr="007F2609">
              <w:rPr>
                <w:lang w:eastAsia="zh-CN"/>
              </w:rPr>
              <w:t>16.2.0</w:t>
            </w:r>
          </w:p>
        </w:tc>
      </w:tr>
      <w:tr w:rsidR="007F2609" w:rsidRPr="007F2609" w14:paraId="6B5182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346178">
            <w:pPr>
              <w:pStyle w:val="TAL"/>
              <w:rPr>
                <w:lang w:eastAsia="zh-CN"/>
              </w:rPr>
            </w:pPr>
            <w:r w:rsidRPr="007F2609">
              <w:rPr>
                <w:lang w:eastAsia="zh-CN"/>
              </w:rPr>
              <w:t>R5-199336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346178">
            <w:pPr>
              <w:pStyle w:val="TAL"/>
              <w:rPr>
                <w:lang w:eastAsia="zh-CN"/>
              </w:rPr>
            </w:pPr>
            <w:r w:rsidRPr="007F2609">
              <w:rPr>
                <w:lang w:eastAsia="zh-CN"/>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346178">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346178">
            <w:pPr>
              <w:pStyle w:val="TAL"/>
              <w:rPr>
                <w:lang w:eastAsia="zh-CN"/>
              </w:rPr>
            </w:pPr>
            <w:r w:rsidRPr="007F2609">
              <w:rPr>
                <w:lang w:eastAsia="zh-CN"/>
              </w:rPr>
              <w:t>16.2.0</w:t>
            </w:r>
          </w:p>
        </w:tc>
      </w:tr>
      <w:tr w:rsidR="007F2609" w:rsidRPr="007F2609" w14:paraId="178DE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346178">
            <w:pPr>
              <w:pStyle w:val="TAL"/>
              <w:rPr>
                <w:lang w:eastAsia="zh-CN"/>
              </w:rPr>
            </w:pPr>
            <w:r w:rsidRPr="007F2609">
              <w:rPr>
                <w:lang w:eastAsia="zh-CN"/>
              </w:rPr>
              <w:t>R5-199337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346178">
            <w:pPr>
              <w:pStyle w:val="TAL"/>
              <w:rPr>
                <w:lang w:eastAsia="zh-CN"/>
              </w:rPr>
            </w:pPr>
            <w:r w:rsidRPr="007F2609">
              <w:rPr>
                <w:lang w:eastAsia="zh-CN"/>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346178">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346178">
            <w:pPr>
              <w:pStyle w:val="TAL"/>
              <w:rPr>
                <w:lang w:eastAsia="zh-CN"/>
              </w:rPr>
            </w:pPr>
            <w:r w:rsidRPr="007F2609">
              <w:rPr>
                <w:lang w:eastAsia="zh-CN"/>
              </w:rPr>
              <w:t>16.2.0</w:t>
            </w:r>
          </w:p>
        </w:tc>
      </w:tr>
      <w:tr w:rsidR="007F2609" w:rsidRPr="007F2609" w14:paraId="05AE3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346178">
            <w:pPr>
              <w:pStyle w:val="TAL"/>
              <w:rPr>
                <w:lang w:eastAsia="zh-CN"/>
              </w:rPr>
            </w:pPr>
            <w:r w:rsidRPr="007F2609">
              <w:rPr>
                <w:lang w:eastAsia="zh-CN"/>
              </w:rPr>
              <w:t>R5-199338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346178">
            <w:pPr>
              <w:pStyle w:val="TAL"/>
              <w:rPr>
                <w:lang w:eastAsia="zh-CN"/>
              </w:rPr>
            </w:pPr>
            <w:r w:rsidRPr="007F2609">
              <w:rPr>
                <w:lang w:eastAsia="zh-CN"/>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346178">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346178">
            <w:pPr>
              <w:pStyle w:val="TAL"/>
              <w:rPr>
                <w:lang w:eastAsia="zh-CN"/>
              </w:rPr>
            </w:pPr>
            <w:r w:rsidRPr="007F2609">
              <w:rPr>
                <w:lang w:eastAsia="zh-CN"/>
              </w:rPr>
              <w:t>16.2.0</w:t>
            </w:r>
          </w:p>
        </w:tc>
      </w:tr>
      <w:tr w:rsidR="007F2609" w:rsidRPr="007F2609" w14:paraId="3CD0A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346178">
            <w:pPr>
              <w:pStyle w:val="TAL"/>
              <w:rPr>
                <w:lang w:eastAsia="zh-CN"/>
              </w:rPr>
            </w:pPr>
            <w:r w:rsidRPr="007F2609">
              <w:rPr>
                <w:lang w:eastAsia="zh-CN"/>
              </w:rPr>
              <w:t>R5-199339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346178">
            <w:pPr>
              <w:pStyle w:val="TAL"/>
              <w:rPr>
                <w:lang w:eastAsia="zh-CN"/>
              </w:rPr>
            </w:pPr>
            <w:r w:rsidRPr="007F2609">
              <w:rPr>
                <w:lang w:eastAsia="zh-CN"/>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346178">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346178">
            <w:pPr>
              <w:pStyle w:val="TAL"/>
              <w:rPr>
                <w:lang w:eastAsia="zh-CN"/>
              </w:rPr>
            </w:pPr>
            <w:r w:rsidRPr="007F2609">
              <w:rPr>
                <w:lang w:eastAsia="zh-CN"/>
              </w:rPr>
              <w:t>16.2.0</w:t>
            </w:r>
          </w:p>
        </w:tc>
      </w:tr>
      <w:tr w:rsidR="007F2609" w:rsidRPr="007F2609" w14:paraId="1DFF36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346178">
            <w:pPr>
              <w:pStyle w:val="TAL"/>
              <w:rPr>
                <w:lang w:eastAsia="zh-CN"/>
              </w:rPr>
            </w:pPr>
            <w:r w:rsidRPr="007F2609">
              <w:rPr>
                <w:lang w:eastAsia="zh-CN"/>
              </w:rPr>
              <w:t>R5-199412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346178">
            <w:pPr>
              <w:pStyle w:val="TAL"/>
              <w:rPr>
                <w:lang w:eastAsia="zh-CN"/>
              </w:rPr>
            </w:pPr>
            <w:r w:rsidRPr="007F2609">
              <w:rPr>
                <w:lang w:eastAsia="zh-CN"/>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346178">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346178">
            <w:pPr>
              <w:pStyle w:val="TAL"/>
              <w:rPr>
                <w:lang w:eastAsia="zh-CN"/>
              </w:rPr>
            </w:pPr>
            <w:r w:rsidRPr="007F2609">
              <w:rPr>
                <w:lang w:eastAsia="zh-CN"/>
              </w:rPr>
              <w:t>16.2.0</w:t>
            </w:r>
          </w:p>
        </w:tc>
      </w:tr>
      <w:tr w:rsidR="007F2609" w:rsidRPr="007F2609" w14:paraId="312055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346178">
            <w:pPr>
              <w:pStyle w:val="TAL"/>
              <w:rPr>
                <w:lang w:eastAsia="zh-CN"/>
              </w:rPr>
            </w:pPr>
            <w:r w:rsidRPr="007F2609">
              <w:rPr>
                <w:lang w:eastAsia="zh-CN"/>
              </w:rPr>
              <w:t>R5-199433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346178">
            <w:pPr>
              <w:pStyle w:val="TAL"/>
              <w:rPr>
                <w:lang w:eastAsia="zh-CN"/>
              </w:rPr>
            </w:pPr>
            <w:r w:rsidRPr="007F2609">
              <w:rPr>
                <w:lang w:eastAsia="zh-CN"/>
              </w:rPr>
              <w:t>0736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346178">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346178">
            <w:pPr>
              <w:pStyle w:val="TAL"/>
              <w:rPr>
                <w:lang w:eastAsia="zh-CN"/>
              </w:rPr>
            </w:pPr>
            <w:r w:rsidRPr="007F2609">
              <w:rPr>
                <w:lang w:eastAsia="zh-CN"/>
              </w:rPr>
              <w:t>16.2.0</w:t>
            </w:r>
          </w:p>
        </w:tc>
      </w:tr>
      <w:tr w:rsidR="007F2609" w:rsidRPr="007F2609" w14:paraId="0E896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346178">
            <w:pPr>
              <w:pStyle w:val="TAL"/>
              <w:rPr>
                <w:lang w:eastAsia="zh-CN"/>
              </w:rPr>
            </w:pPr>
            <w:r w:rsidRPr="007F2609">
              <w:rPr>
                <w:lang w:eastAsia="zh-CN"/>
              </w:rPr>
              <w:t>R5-199434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346178">
            <w:pPr>
              <w:pStyle w:val="TAL"/>
              <w:rPr>
                <w:lang w:eastAsia="zh-CN"/>
              </w:rPr>
            </w:pPr>
            <w:r w:rsidRPr="007F2609">
              <w:rPr>
                <w:lang w:eastAsia="zh-CN"/>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346178">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346178">
            <w:pPr>
              <w:pStyle w:val="TAL"/>
              <w:rPr>
                <w:lang w:eastAsia="zh-CN"/>
              </w:rPr>
            </w:pPr>
            <w:r w:rsidRPr="007F2609">
              <w:rPr>
                <w:lang w:eastAsia="zh-CN"/>
              </w:rPr>
              <w:t>16.2.0</w:t>
            </w:r>
          </w:p>
        </w:tc>
      </w:tr>
      <w:tr w:rsidR="007F2609" w:rsidRPr="007F2609" w14:paraId="1B5285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346178">
            <w:pPr>
              <w:pStyle w:val="TAL"/>
              <w:rPr>
                <w:lang w:eastAsia="zh-CN"/>
              </w:rPr>
            </w:pPr>
            <w:r w:rsidRPr="007F2609">
              <w:rPr>
                <w:lang w:eastAsia="zh-CN"/>
              </w:rPr>
              <w:t>R5-199435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346178">
            <w:pPr>
              <w:pStyle w:val="TAL"/>
              <w:rPr>
                <w:lang w:eastAsia="zh-CN"/>
              </w:rPr>
            </w:pPr>
            <w:r w:rsidRPr="007F2609">
              <w:rPr>
                <w:lang w:eastAsia="zh-CN"/>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346178">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346178">
            <w:pPr>
              <w:pStyle w:val="TAL"/>
              <w:rPr>
                <w:lang w:eastAsia="zh-CN"/>
              </w:rPr>
            </w:pPr>
            <w:r w:rsidRPr="007F2609">
              <w:rPr>
                <w:lang w:eastAsia="zh-CN"/>
              </w:rPr>
              <w:t>16.2.0</w:t>
            </w:r>
          </w:p>
        </w:tc>
      </w:tr>
      <w:tr w:rsidR="007F2609" w:rsidRPr="007F2609" w14:paraId="62E435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346178">
            <w:pPr>
              <w:pStyle w:val="TAL"/>
              <w:rPr>
                <w:lang w:eastAsia="zh-CN"/>
              </w:rPr>
            </w:pPr>
            <w:r w:rsidRPr="007F2609">
              <w:rPr>
                <w:lang w:eastAsia="zh-CN"/>
              </w:rPr>
              <w:t>R5-199484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346178">
            <w:pPr>
              <w:pStyle w:val="TAL"/>
              <w:rPr>
                <w:lang w:eastAsia="zh-CN"/>
              </w:rPr>
            </w:pPr>
            <w:r w:rsidRPr="007F2609">
              <w:rPr>
                <w:lang w:eastAsia="zh-CN"/>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346178">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346178">
            <w:pPr>
              <w:pStyle w:val="TAL"/>
              <w:rPr>
                <w:lang w:eastAsia="zh-CN"/>
              </w:rPr>
            </w:pPr>
            <w:r w:rsidRPr="007F2609">
              <w:rPr>
                <w:lang w:eastAsia="zh-CN"/>
              </w:rPr>
              <w:t>16.2.0</w:t>
            </w:r>
          </w:p>
        </w:tc>
      </w:tr>
      <w:tr w:rsidR="007F2609" w:rsidRPr="007F2609" w14:paraId="7CACC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346178">
            <w:pPr>
              <w:pStyle w:val="TAL"/>
              <w:rPr>
                <w:lang w:eastAsia="zh-CN"/>
              </w:rPr>
            </w:pPr>
            <w:r w:rsidRPr="007F2609">
              <w:rPr>
                <w:lang w:eastAsia="zh-CN"/>
              </w:rPr>
              <w:t>R5-199485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346178">
            <w:pPr>
              <w:pStyle w:val="TAL"/>
              <w:rPr>
                <w:lang w:eastAsia="zh-CN"/>
              </w:rPr>
            </w:pPr>
            <w:r w:rsidRPr="007F2609">
              <w:rPr>
                <w:lang w:eastAsia="zh-CN"/>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346178">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346178">
            <w:pPr>
              <w:pStyle w:val="TAL"/>
              <w:rPr>
                <w:lang w:eastAsia="zh-CN"/>
              </w:rPr>
            </w:pPr>
            <w:r w:rsidRPr="007F2609">
              <w:rPr>
                <w:lang w:eastAsia="zh-CN"/>
              </w:rPr>
              <w:t>16.2.0</w:t>
            </w:r>
          </w:p>
        </w:tc>
      </w:tr>
      <w:tr w:rsidR="007F2609" w:rsidRPr="007F2609" w14:paraId="4F1BBA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346178">
            <w:pPr>
              <w:pStyle w:val="TAL"/>
              <w:rPr>
                <w:lang w:eastAsia="zh-CN"/>
              </w:rPr>
            </w:pPr>
            <w:r w:rsidRPr="007F2609">
              <w:rPr>
                <w:lang w:eastAsia="zh-CN"/>
              </w:rPr>
              <w:t>R5-199486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346178">
            <w:pPr>
              <w:pStyle w:val="TAL"/>
              <w:rPr>
                <w:lang w:eastAsia="zh-CN"/>
              </w:rPr>
            </w:pPr>
            <w:r w:rsidRPr="007F2609">
              <w:rPr>
                <w:lang w:eastAsia="zh-CN"/>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346178">
            <w:pPr>
              <w:pStyle w:val="TAL"/>
              <w:rPr>
                <w:lang w:eastAsia="zh-CN"/>
              </w:rPr>
            </w:pPr>
            <w:r w:rsidRPr="007F2609">
              <w:rPr>
                <w:lang w:eastAsia="zh-CN"/>
              </w:rPr>
              <w:t>16.2.0</w:t>
            </w:r>
          </w:p>
        </w:tc>
      </w:tr>
      <w:tr w:rsidR="007F2609" w:rsidRPr="007F2609" w14:paraId="510B3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346178">
            <w:pPr>
              <w:pStyle w:val="TAL"/>
              <w:rPr>
                <w:lang w:eastAsia="zh-CN"/>
              </w:rPr>
            </w:pPr>
            <w:r w:rsidRPr="007F2609">
              <w:rPr>
                <w:lang w:eastAsia="zh-CN"/>
              </w:rPr>
              <w:t>R5-199490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346178">
            <w:pPr>
              <w:pStyle w:val="TAL"/>
              <w:rPr>
                <w:lang w:eastAsia="zh-CN"/>
              </w:rPr>
            </w:pPr>
            <w:r w:rsidRPr="007F2609">
              <w:rPr>
                <w:lang w:eastAsia="zh-CN"/>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346178">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346178">
            <w:pPr>
              <w:pStyle w:val="TAL"/>
              <w:rPr>
                <w:lang w:eastAsia="zh-CN"/>
              </w:rPr>
            </w:pPr>
            <w:r w:rsidRPr="007F2609">
              <w:rPr>
                <w:lang w:eastAsia="zh-CN"/>
              </w:rPr>
              <w:t>16.2.0</w:t>
            </w:r>
          </w:p>
        </w:tc>
      </w:tr>
      <w:tr w:rsidR="007F2609" w:rsidRPr="007F2609" w14:paraId="5BFA5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346178">
            <w:pPr>
              <w:pStyle w:val="TAL"/>
              <w:rPr>
                <w:lang w:eastAsia="zh-CN"/>
              </w:rPr>
            </w:pPr>
            <w:r w:rsidRPr="007F2609">
              <w:rPr>
                <w:lang w:eastAsia="zh-CN"/>
              </w:rPr>
              <w:t>R5-199491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346178">
            <w:pPr>
              <w:pStyle w:val="TAL"/>
              <w:rPr>
                <w:lang w:eastAsia="zh-CN"/>
              </w:rPr>
            </w:pPr>
            <w:r w:rsidRPr="007F2609">
              <w:rPr>
                <w:lang w:eastAsia="zh-CN"/>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346178">
            <w:pPr>
              <w:pStyle w:val="TAL"/>
              <w:rPr>
                <w:lang w:eastAsia="zh-CN"/>
              </w:rPr>
            </w:pPr>
            <w:r w:rsidRPr="007F2609">
              <w:rPr>
                <w:lang w:eastAsia="zh-CN"/>
              </w:rPr>
              <w:t>16.2.0</w:t>
            </w:r>
          </w:p>
        </w:tc>
      </w:tr>
      <w:tr w:rsidR="007F2609" w:rsidRPr="007F2609" w14:paraId="338B4D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346178">
            <w:pPr>
              <w:pStyle w:val="TAL"/>
              <w:rPr>
                <w:lang w:eastAsia="zh-CN"/>
              </w:rPr>
            </w:pPr>
            <w:r w:rsidRPr="007F2609">
              <w:rPr>
                <w:lang w:eastAsia="zh-CN"/>
              </w:rPr>
              <w:t>R5-199493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346178">
            <w:pPr>
              <w:pStyle w:val="TAL"/>
              <w:rPr>
                <w:lang w:eastAsia="zh-CN"/>
              </w:rPr>
            </w:pPr>
            <w:r w:rsidRPr="007F2609">
              <w:rPr>
                <w:lang w:eastAsia="zh-CN"/>
              </w:rPr>
              <w:t>0770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346178">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346178">
            <w:pPr>
              <w:pStyle w:val="TAL"/>
              <w:rPr>
                <w:lang w:eastAsia="zh-CN"/>
              </w:rPr>
            </w:pPr>
            <w:r w:rsidRPr="007F2609">
              <w:rPr>
                <w:lang w:eastAsia="zh-CN"/>
              </w:rPr>
              <w:t>16.2.0</w:t>
            </w:r>
          </w:p>
        </w:tc>
      </w:tr>
      <w:tr w:rsidR="007F2609" w:rsidRPr="007F2609" w14:paraId="55C33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346178">
            <w:pPr>
              <w:pStyle w:val="TAL"/>
              <w:rPr>
                <w:lang w:eastAsia="zh-CN"/>
              </w:rPr>
            </w:pPr>
            <w:r w:rsidRPr="007F2609">
              <w:rPr>
                <w:lang w:eastAsia="zh-CN"/>
              </w:rPr>
              <w:t>R5-199502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346178">
            <w:pPr>
              <w:pStyle w:val="TAL"/>
              <w:rPr>
                <w:lang w:eastAsia="zh-CN"/>
              </w:rPr>
            </w:pPr>
            <w:r w:rsidRPr="007F2609">
              <w:rPr>
                <w:lang w:eastAsia="zh-CN"/>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346178">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346178">
            <w:pPr>
              <w:pStyle w:val="TAL"/>
              <w:rPr>
                <w:lang w:eastAsia="zh-CN"/>
              </w:rPr>
            </w:pPr>
            <w:r w:rsidRPr="007F2609">
              <w:rPr>
                <w:lang w:eastAsia="zh-CN"/>
              </w:rPr>
              <w:t>16.2.0</w:t>
            </w:r>
          </w:p>
        </w:tc>
      </w:tr>
      <w:tr w:rsidR="007F2609" w:rsidRPr="007F2609" w14:paraId="4BD98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346178">
            <w:pPr>
              <w:pStyle w:val="TAL"/>
              <w:rPr>
                <w:lang w:eastAsia="zh-CN"/>
              </w:rPr>
            </w:pPr>
            <w:r w:rsidRPr="007F2609">
              <w:rPr>
                <w:lang w:eastAsia="zh-CN"/>
              </w:rPr>
              <w:t>R5-199503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346178">
            <w:pPr>
              <w:pStyle w:val="TAL"/>
              <w:rPr>
                <w:lang w:eastAsia="zh-CN"/>
              </w:rPr>
            </w:pPr>
            <w:r w:rsidRPr="007F2609">
              <w:rPr>
                <w:lang w:eastAsia="zh-CN"/>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346178">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346178">
            <w:pPr>
              <w:pStyle w:val="TAL"/>
              <w:rPr>
                <w:lang w:eastAsia="zh-CN"/>
              </w:rPr>
            </w:pPr>
            <w:r w:rsidRPr="007F2609">
              <w:rPr>
                <w:lang w:eastAsia="zh-CN"/>
              </w:rPr>
              <w:t>16.2.0</w:t>
            </w:r>
          </w:p>
        </w:tc>
      </w:tr>
      <w:tr w:rsidR="007F2609" w:rsidRPr="007F2609" w14:paraId="50038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346178">
            <w:pPr>
              <w:pStyle w:val="TAL"/>
              <w:rPr>
                <w:lang w:eastAsia="zh-CN"/>
              </w:rPr>
            </w:pPr>
            <w:r w:rsidRPr="007F2609">
              <w:rPr>
                <w:lang w:eastAsia="zh-CN"/>
              </w:rPr>
              <w:t>R5-199556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346178">
            <w:pPr>
              <w:pStyle w:val="TAL"/>
              <w:rPr>
                <w:lang w:eastAsia="zh-CN"/>
              </w:rPr>
            </w:pPr>
            <w:r w:rsidRPr="007F2609">
              <w:rPr>
                <w:lang w:eastAsia="zh-CN"/>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346178">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346178">
            <w:pPr>
              <w:pStyle w:val="TAL"/>
              <w:rPr>
                <w:lang w:eastAsia="zh-CN"/>
              </w:rPr>
            </w:pPr>
            <w:r w:rsidRPr="007F2609">
              <w:rPr>
                <w:lang w:eastAsia="zh-CN"/>
              </w:rPr>
              <w:t>16.2.0</w:t>
            </w:r>
          </w:p>
        </w:tc>
      </w:tr>
      <w:tr w:rsidR="007F2609" w:rsidRPr="007F2609" w14:paraId="1BEDE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346178">
            <w:pPr>
              <w:pStyle w:val="TAL"/>
              <w:rPr>
                <w:lang w:eastAsia="zh-CN"/>
              </w:rPr>
            </w:pPr>
            <w:r w:rsidRPr="007F2609">
              <w:rPr>
                <w:lang w:eastAsia="zh-CN"/>
              </w:rPr>
              <w:t>R5-199557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346178">
            <w:pPr>
              <w:pStyle w:val="TAL"/>
              <w:rPr>
                <w:lang w:eastAsia="zh-CN"/>
              </w:rPr>
            </w:pPr>
            <w:r w:rsidRPr="007F2609">
              <w:rPr>
                <w:lang w:eastAsia="zh-CN"/>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346178">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346178">
            <w:pPr>
              <w:pStyle w:val="TAL"/>
              <w:rPr>
                <w:lang w:eastAsia="zh-CN"/>
              </w:rPr>
            </w:pPr>
            <w:r w:rsidRPr="007F2609">
              <w:rPr>
                <w:lang w:eastAsia="zh-CN"/>
              </w:rPr>
              <w:t>16.2.0</w:t>
            </w:r>
          </w:p>
        </w:tc>
      </w:tr>
      <w:tr w:rsidR="007F2609" w:rsidRPr="007F2609" w14:paraId="2B3758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346178">
            <w:pPr>
              <w:pStyle w:val="TAL"/>
              <w:rPr>
                <w:lang w:eastAsia="zh-CN"/>
              </w:rPr>
            </w:pPr>
            <w:r w:rsidRPr="007F2609">
              <w:rPr>
                <w:lang w:eastAsia="zh-CN"/>
              </w:rPr>
              <w:t>R5-199563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346178">
            <w:pPr>
              <w:pStyle w:val="TAL"/>
              <w:rPr>
                <w:lang w:eastAsia="zh-CN"/>
              </w:rPr>
            </w:pPr>
            <w:r w:rsidRPr="007F2609">
              <w:rPr>
                <w:lang w:eastAsia="zh-CN"/>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346178">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346178">
            <w:pPr>
              <w:pStyle w:val="TAL"/>
              <w:rPr>
                <w:lang w:eastAsia="zh-CN"/>
              </w:rPr>
            </w:pPr>
            <w:r w:rsidRPr="007F2609">
              <w:rPr>
                <w:lang w:eastAsia="zh-CN"/>
              </w:rPr>
              <w:t>16.2.0</w:t>
            </w:r>
          </w:p>
        </w:tc>
      </w:tr>
      <w:tr w:rsidR="007F2609" w:rsidRPr="007F2609" w14:paraId="321184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346178">
            <w:pPr>
              <w:pStyle w:val="TAL"/>
              <w:rPr>
                <w:lang w:eastAsia="zh-CN"/>
              </w:rPr>
            </w:pPr>
            <w:r w:rsidRPr="007F2609">
              <w:rPr>
                <w:lang w:eastAsia="zh-CN"/>
              </w:rPr>
              <w:t>R5-199564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346178">
            <w:pPr>
              <w:pStyle w:val="TAL"/>
              <w:rPr>
                <w:lang w:eastAsia="zh-CN"/>
              </w:rPr>
            </w:pPr>
            <w:r w:rsidRPr="007F2609">
              <w:rPr>
                <w:lang w:eastAsia="zh-CN"/>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346178">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346178">
            <w:pPr>
              <w:pStyle w:val="TAL"/>
              <w:rPr>
                <w:lang w:eastAsia="zh-CN"/>
              </w:rPr>
            </w:pPr>
            <w:r w:rsidRPr="007F2609">
              <w:rPr>
                <w:lang w:eastAsia="zh-CN"/>
              </w:rPr>
              <w:t>16.2.0</w:t>
            </w:r>
          </w:p>
        </w:tc>
      </w:tr>
      <w:tr w:rsidR="007F2609" w:rsidRPr="007F2609" w14:paraId="0365AF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346178">
            <w:pPr>
              <w:pStyle w:val="TAL"/>
              <w:rPr>
                <w:lang w:eastAsia="zh-CN"/>
              </w:rPr>
            </w:pPr>
            <w:r w:rsidRPr="007F2609">
              <w:rPr>
                <w:lang w:eastAsia="zh-CN"/>
              </w:rPr>
              <w:t>R5-199565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346178">
            <w:pPr>
              <w:pStyle w:val="TAL"/>
              <w:rPr>
                <w:lang w:eastAsia="zh-CN"/>
              </w:rPr>
            </w:pPr>
            <w:r w:rsidRPr="007F2609">
              <w:rPr>
                <w:lang w:eastAsia="zh-CN"/>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346178">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346178">
            <w:pPr>
              <w:pStyle w:val="TAL"/>
              <w:rPr>
                <w:lang w:eastAsia="zh-CN"/>
              </w:rPr>
            </w:pPr>
            <w:r w:rsidRPr="007F2609">
              <w:rPr>
                <w:lang w:eastAsia="zh-CN"/>
              </w:rPr>
              <w:t>16.2.0</w:t>
            </w:r>
          </w:p>
        </w:tc>
      </w:tr>
      <w:tr w:rsidR="007F2609" w:rsidRPr="007F2609" w14:paraId="0C3B3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346178">
            <w:pPr>
              <w:pStyle w:val="TAL"/>
              <w:rPr>
                <w:lang w:eastAsia="zh-CN"/>
              </w:rPr>
            </w:pPr>
            <w:r w:rsidRPr="007F2609">
              <w:rPr>
                <w:lang w:eastAsia="zh-CN"/>
              </w:rPr>
              <w:t>R5-200393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346178">
            <w:pPr>
              <w:pStyle w:val="TAL"/>
              <w:rPr>
                <w:lang w:eastAsia="zh-CN"/>
              </w:rPr>
            </w:pPr>
            <w:r w:rsidRPr="007F2609">
              <w:rPr>
                <w:lang w:eastAsia="zh-CN"/>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346178">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346178">
            <w:pPr>
              <w:pStyle w:val="TAL"/>
              <w:rPr>
                <w:lang w:eastAsia="zh-CN"/>
              </w:rPr>
            </w:pPr>
            <w:r w:rsidRPr="007F2609">
              <w:rPr>
                <w:lang w:eastAsia="zh-CN"/>
              </w:rPr>
              <w:t>16.3.0</w:t>
            </w:r>
          </w:p>
        </w:tc>
      </w:tr>
      <w:tr w:rsidR="007F2609" w:rsidRPr="007F2609" w14:paraId="6C40B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346178">
            <w:pPr>
              <w:pStyle w:val="TAL"/>
              <w:rPr>
                <w:lang w:eastAsia="zh-CN"/>
              </w:rPr>
            </w:pPr>
            <w:r w:rsidRPr="007F2609">
              <w:rPr>
                <w:lang w:eastAsia="zh-CN"/>
              </w:rPr>
              <w:t>R5-200397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346178">
            <w:pPr>
              <w:pStyle w:val="TAL"/>
              <w:rPr>
                <w:lang w:eastAsia="zh-CN"/>
              </w:rPr>
            </w:pPr>
            <w:r w:rsidRPr="007F2609">
              <w:rPr>
                <w:lang w:eastAsia="zh-CN"/>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346178">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346178">
            <w:pPr>
              <w:pStyle w:val="TAL"/>
              <w:rPr>
                <w:lang w:eastAsia="zh-CN"/>
              </w:rPr>
            </w:pPr>
            <w:r w:rsidRPr="007F2609">
              <w:rPr>
                <w:lang w:eastAsia="zh-CN"/>
              </w:rPr>
              <w:t>16.3.0</w:t>
            </w:r>
          </w:p>
        </w:tc>
      </w:tr>
      <w:tr w:rsidR="007F2609" w:rsidRPr="007F2609" w14:paraId="7651A0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346178">
            <w:pPr>
              <w:pStyle w:val="TAL"/>
              <w:rPr>
                <w:lang w:eastAsia="zh-CN"/>
              </w:rPr>
            </w:pPr>
            <w:r w:rsidRPr="007F2609">
              <w:rPr>
                <w:lang w:eastAsia="zh-CN"/>
              </w:rPr>
              <w:t>R5-200438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346178">
            <w:pPr>
              <w:pStyle w:val="TAL"/>
              <w:rPr>
                <w:lang w:eastAsia="zh-CN"/>
              </w:rPr>
            </w:pPr>
            <w:r w:rsidRPr="007F2609">
              <w:rPr>
                <w:lang w:eastAsia="zh-CN"/>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346178">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346178">
            <w:pPr>
              <w:pStyle w:val="TAL"/>
              <w:rPr>
                <w:lang w:eastAsia="zh-CN"/>
              </w:rPr>
            </w:pPr>
            <w:r w:rsidRPr="007F2609">
              <w:rPr>
                <w:lang w:eastAsia="zh-CN"/>
              </w:rPr>
              <w:t>16.3.0</w:t>
            </w:r>
          </w:p>
        </w:tc>
      </w:tr>
      <w:tr w:rsidR="007F2609" w:rsidRPr="007F2609" w14:paraId="6BD41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346178">
            <w:pPr>
              <w:pStyle w:val="TAL"/>
              <w:rPr>
                <w:lang w:eastAsia="zh-CN"/>
              </w:rPr>
            </w:pPr>
            <w:r w:rsidRPr="007F2609">
              <w:rPr>
                <w:lang w:eastAsia="zh-CN"/>
              </w:rPr>
              <w:t>R5-200440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346178">
            <w:pPr>
              <w:pStyle w:val="TAL"/>
              <w:rPr>
                <w:lang w:eastAsia="zh-CN"/>
              </w:rPr>
            </w:pPr>
            <w:r w:rsidRPr="007F2609">
              <w:rPr>
                <w:lang w:eastAsia="zh-CN"/>
              </w:rPr>
              <w:t>0794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346178">
            <w:pPr>
              <w:pStyle w:val="TAL"/>
              <w:rPr>
                <w:lang w:eastAsia="zh-CN"/>
              </w:rPr>
            </w:pPr>
            <w:r w:rsidRPr="007F2609">
              <w:rPr>
                <w:lang w:eastAsia="zh-CN"/>
              </w:rPr>
              <w:t>16.3.0</w:t>
            </w:r>
          </w:p>
        </w:tc>
      </w:tr>
      <w:tr w:rsidR="007F2609" w:rsidRPr="007F2609" w14:paraId="530F31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346178">
            <w:pPr>
              <w:pStyle w:val="TAL"/>
              <w:rPr>
                <w:lang w:eastAsia="zh-CN"/>
              </w:rPr>
            </w:pPr>
            <w:r w:rsidRPr="007F2609">
              <w:rPr>
                <w:lang w:eastAsia="zh-CN"/>
              </w:rPr>
              <w:t>R5-200441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346178">
            <w:pPr>
              <w:pStyle w:val="TAL"/>
              <w:rPr>
                <w:lang w:eastAsia="zh-CN"/>
              </w:rPr>
            </w:pPr>
            <w:r w:rsidRPr="007F2609">
              <w:rPr>
                <w:lang w:eastAsia="zh-CN"/>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346178">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346178">
            <w:pPr>
              <w:pStyle w:val="TAL"/>
              <w:rPr>
                <w:lang w:eastAsia="zh-CN"/>
              </w:rPr>
            </w:pPr>
            <w:r w:rsidRPr="007F2609">
              <w:rPr>
                <w:lang w:eastAsia="zh-CN"/>
              </w:rPr>
              <w:t>16.3.0</w:t>
            </w:r>
          </w:p>
        </w:tc>
      </w:tr>
      <w:tr w:rsidR="007F2609" w:rsidRPr="007F2609" w14:paraId="3CFF43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346178">
            <w:pPr>
              <w:pStyle w:val="TAL"/>
              <w:rPr>
                <w:lang w:eastAsia="zh-CN"/>
              </w:rPr>
            </w:pPr>
            <w:r w:rsidRPr="007F2609">
              <w:rPr>
                <w:lang w:eastAsia="zh-CN"/>
              </w:rPr>
              <w:t>R5-200443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346178">
            <w:pPr>
              <w:pStyle w:val="TAL"/>
              <w:rPr>
                <w:lang w:eastAsia="zh-CN"/>
              </w:rPr>
            </w:pPr>
            <w:r w:rsidRPr="007F2609">
              <w:rPr>
                <w:lang w:eastAsia="zh-CN"/>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346178">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346178">
            <w:pPr>
              <w:pStyle w:val="TAL"/>
              <w:rPr>
                <w:lang w:eastAsia="zh-CN"/>
              </w:rPr>
            </w:pPr>
            <w:r w:rsidRPr="007F2609">
              <w:rPr>
                <w:lang w:eastAsia="zh-CN"/>
              </w:rPr>
              <w:t>16.3.0</w:t>
            </w:r>
          </w:p>
        </w:tc>
      </w:tr>
      <w:tr w:rsidR="007F2609" w:rsidRPr="007F2609" w14:paraId="753B94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346178">
            <w:pPr>
              <w:pStyle w:val="TAL"/>
              <w:rPr>
                <w:lang w:eastAsia="zh-CN"/>
              </w:rPr>
            </w:pPr>
            <w:r w:rsidRPr="007F2609">
              <w:rPr>
                <w:lang w:eastAsia="zh-CN"/>
              </w:rPr>
              <w:t>R5-200461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346178">
            <w:pPr>
              <w:pStyle w:val="TAL"/>
              <w:rPr>
                <w:lang w:eastAsia="zh-CN"/>
              </w:rPr>
            </w:pPr>
            <w:r w:rsidRPr="007F2609">
              <w:rPr>
                <w:lang w:eastAsia="zh-CN"/>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346178">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346178">
            <w:pPr>
              <w:pStyle w:val="TAL"/>
              <w:rPr>
                <w:lang w:eastAsia="zh-CN"/>
              </w:rPr>
            </w:pPr>
            <w:r w:rsidRPr="007F2609">
              <w:rPr>
                <w:lang w:eastAsia="zh-CN"/>
              </w:rPr>
              <w:t>16.3.0</w:t>
            </w:r>
          </w:p>
        </w:tc>
      </w:tr>
      <w:tr w:rsidR="007F2609" w:rsidRPr="007F2609" w14:paraId="2B89C3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346178">
            <w:pPr>
              <w:pStyle w:val="TAL"/>
              <w:rPr>
                <w:lang w:eastAsia="zh-CN"/>
              </w:rPr>
            </w:pPr>
            <w:r w:rsidRPr="007F2609">
              <w:rPr>
                <w:lang w:eastAsia="zh-CN"/>
              </w:rPr>
              <w:t>R5-200462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346178">
            <w:pPr>
              <w:pStyle w:val="TAL"/>
              <w:rPr>
                <w:lang w:eastAsia="zh-CN"/>
              </w:rPr>
            </w:pPr>
            <w:r w:rsidRPr="007F2609">
              <w:rPr>
                <w:lang w:eastAsia="zh-CN"/>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346178">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346178">
            <w:pPr>
              <w:pStyle w:val="TAL"/>
              <w:rPr>
                <w:lang w:eastAsia="zh-CN"/>
              </w:rPr>
            </w:pPr>
            <w:r w:rsidRPr="007F2609">
              <w:rPr>
                <w:lang w:eastAsia="zh-CN"/>
              </w:rPr>
              <w:t>16.3.0</w:t>
            </w:r>
          </w:p>
        </w:tc>
      </w:tr>
      <w:tr w:rsidR="007F2609" w:rsidRPr="007F2609" w14:paraId="14C51C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346178">
            <w:pPr>
              <w:pStyle w:val="TAL"/>
              <w:rPr>
                <w:lang w:eastAsia="zh-CN"/>
              </w:rPr>
            </w:pPr>
            <w:r w:rsidRPr="007F2609">
              <w:rPr>
                <w:lang w:eastAsia="zh-CN"/>
              </w:rPr>
              <w:t>R5-200463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346178">
            <w:pPr>
              <w:pStyle w:val="TAL"/>
              <w:rPr>
                <w:lang w:eastAsia="zh-CN"/>
              </w:rPr>
            </w:pPr>
            <w:r w:rsidRPr="007F2609">
              <w:rPr>
                <w:lang w:eastAsia="zh-CN"/>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346178">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346178">
            <w:pPr>
              <w:pStyle w:val="TAL"/>
              <w:rPr>
                <w:lang w:eastAsia="zh-CN"/>
              </w:rPr>
            </w:pPr>
            <w:r w:rsidRPr="007F2609">
              <w:rPr>
                <w:lang w:eastAsia="zh-CN"/>
              </w:rPr>
              <w:t>16.3.0</w:t>
            </w:r>
          </w:p>
        </w:tc>
      </w:tr>
      <w:tr w:rsidR="007F2609" w:rsidRPr="007F2609" w14:paraId="2AFD51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346178">
            <w:pPr>
              <w:pStyle w:val="TAL"/>
              <w:rPr>
                <w:lang w:eastAsia="zh-CN"/>
              </w:rPr>
            </w:pPr>
            <w:r w:rsidRPr="007F2609">
              <w:rPr>
                <w:lang w:eastAsia="zh-CN"/>
              </w:rPr>
              <w:t>R5-200570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346178">
            <w:pPr>
              <w:pStyle w:val="TAL"/>
              <w:rPr>
                <w:lang w:eastAsia="zh-CN"/>
              </w:rPr>
            </w:pPr>
            <w:r w:rsidRPr="007F2609">
              <w:rPr>
                <w:lang w:eastAsia="zh-CN"/>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346178">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346178">
            <w:pPr>
              <w:pStyle w:val="TAL"/>
              <w:rPr>
                <w:lang w:eastAsia="zh-CN"/>
              </w:rPr>
            </w:pPr>
            <w:r w:rsidRPr="007F2609">
              <w:rPr>
                <w:lang w:eastAsia="zh-CN"/>
              </w:rPr>
              <w:t>16.3.0</w:t>
            </w:r>
          </w:p>
        </w:tc>
      </w:tr>
      <w:tr w:rsidR="007F2609" w:rsidRPr="007F2609" w14:paraId="1456E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346178">
            <w:pPr>
              <w:pStyle w:val="TAL"/>
              <w:rPr>
                <w:lang w:eastAsia="zh-CN"/>
              </w:rPr>
            </w:pPr>
            <w:r w:rsidRPr="007F2609">
              <w:rPr>
                <w:lang w:eastAsia="zh-CN"/>
              </w:rPr>
              <w:t>R5-200640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346178">
            <w:pPr>
              <w:pStyle w:val="TAL"/>
              <w:rPr>
                <w:lang w:eastAsia="zh-CN"/>
              </w:rPr>
            </w:pPr>
            <w:r w:rsidRPr="007F2609">
              <w:rPr>
                <w:lang w:eastAsia="zh-CN"/>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346178">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346178">
            <w:pPr>
              <w:pStyle w:val="TAL"/>
              <w:rPr>
                <w:lang w:eastAsia="zh-CN"/>
              </w:rPr>
            </w:pPr>
            <w:r w:rsidRPr="007F2609">
              <w:rPr>
                <w:lang w:eastAsia="zh-CN"/>
              </w:rPr>
              <w:t>16.3.0</w:t>
            </w:r>
          </w:p>
        </w:tc>
      </w:tr>
      <w:tr w:rsidR="007F2609" w:rsidRPr="007F2609" w14:paraId="692173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346178">
            <w:pPr>
              <w:pStyle w:val="TAL"/>
              <w:rPr>
                <w:lang w:eastAsia="zh-CN"/>
              </w:rPr>
            </w:pPr>
            <w:r w:rsidRPr="007F2609">
              <w:rPr>
                <w:lang w:eastAsia="zh-CN"/>
              </w:rPr>
              <w:t>R5-200658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346178">
            <w:pPr>
              <w:pStyle w:val="TAL"/>
              <w:rPr>
                <w:lang w:eastAsia="zh-CN"/>
              </w:rPr>
            </w:pPr>
            <w:r w:rsidRPr="007F2609">
              <w:rPr>
                <w:lang w:eastAsia="zh-CN"/>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346178">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346178">
            <w:pPr>
              <w:pStyle w:val="TAL"/>
              <w:rPr>
                <w:lang w:eastAsia="zh-CN"/>
              </w:rPr>
            </w:pPr>
            <w:r w:rsidRPr="007F2609">
              <w:rPr>
                <w:lang w:eastAsia="zh-CN"/>
              </w:rPr>
              <w:t>16.3.0</w:t>
            </w:r>
          </w:p>
        </w:tc>
      </w:tr>
      <w:tr w:rsidR="007F2609" w:rsidRPr="007F2609" w14:paraId="6A4665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346178">
            <w:pPr>
              <w:pStyle w:val="TAL"/>
              <w:rPr>
                <w:lang w:eastAsia="zh-CN"/>
              </w:rPr>
            </w:pPr>
            <w:r w:rsidRPr="007F2609">
              <w:rPr>
                <w:lang w:eastAsia="zh-CN"/>
              </w:rPr>
              <w:t>R5-200659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346178">
            <w:pPr>
              <w:pStyle w:val="TAL"/>
              <w:rPr>
                <w:lang w:eastAsia="zh-CN"/>
              </w:rPr>
            </w:pPr>
            <w:r w:rsidRPr="007F2609">
              <w:rPr>
                <w:lang w:eastAsia="zh-CN"/>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346178">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346178">
            <w:pPr>
              <w:pStyle w:val="TAL"/>
              <w:rPr>
                <w:lang w:eastAsia="zh-CN"/>
              </w:rPr>
            </w:pPr>
            <w:r w:rsidRPr="007F2609">
              <w:rPr>
                <w:lang w:eastAsia="zh-CN"/>
              </w:rPr>
              <w:t>16.3.0</w:t>
            </w:r>
          </w:p>
        </w:tc>
      </w:tr>
      <w:tr w:rsidR="007F2609" w:rsidRPr="007F2609" w14:paraId="5F027E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346178">
            <w:pPr>
              <w:pStyle w:val="TAL"/>
              <w:rPr>
                <w:lang w:eastAsia="zh-CN"/>
              </w:rPr>
            </w:pPr>
            <w:r w:rsidRPr="007F2609">
              <w:rPr>
                <w:lang w:eastAsia="zh-CN"/>
              </w:rPr>
              <w:t>R5-200664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346178">
            <w:pPr>
              <w:pStyle w:val="TAL"/>
              <w:rPr>
                <w:lang w:eastAsia="zh-CN"/>
              </w:rPr>
            </w:pPr>
            <w:r w:rsidRPr="007F2609">
              <w:rPr>
                <w:lang w:eastAsia="zh-CN"/>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346178">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346178">
            <w:pPr>
              <w:pStyle w:val="TAL"/>
              <w:rPr>
                <w:lang w:eastAsia="zh-CN"/>
              </w:rPr>
            </w:pPr>
            <w:r w:rsidRPr="007F2609">
              <w:rPr>
                <w:lang w:eastAsia="zh-CN"/>
              </w:rPr>
              <w:t>16.3.0</w:t>
            </w:r>
          </w:p>
        </w:tc>
      </w:tr>
      <w:tr w:rsidR="007F2609" w:rsidRPr="007F2609" w14:paraId="357F5F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346178">
            <w:pPr>
              <w:pStyle w:val="TAL"/>
              <w:rPr>
                <w:lang w:eastAsia="zh-CN"/>
              </w:rPr>
            </w:pPr>
            <w:r w:rsidRPr="007F2609">
              <w:rPr>
                <w:lang w:eastAsia="zh-CN"/>
              </w:rPr>
              <w:t>R5-200666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346178">
            <w:pPr>
              <w:pStyle w:val="TAL"/>
              <w:rPr>
                <w:lang w:eastAsia="zh-CN"/>
              </w:rPr>
            </w:pPr>
            <w:r w:rsidRPr="007F2609">
              <w:rPr>
                <w:lang w:eastAsia="zh-CN"/>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346178">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346178">
            <w:pPr>
              <w:pStyle w:val="TAL"/>
              <w:rPr>
                <w:lang w:eastAsia="zh-CN"/>
              </w:rPr>
            </w:pPr>
            <w:r w:rsidRPr="007F2609">
              <w:rPr>
                <w:lang w:eastAsia="zh-CN"/>
              </w:rPr>
              <w:t>16.3.0</w:t>
            </w:r>
          </w:p>
        </w:tc>
      </w:tr>
      <w:tr w:rsidR="007F2609" w:rsidRPr="007F2609" w14:paraId="2CD0C4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346178">
            <w:pPr>
              <w:pStyle w:val="TAL"/>
              <w:rPr>
                <w:lang w:eastAsia="zh-CN"/>
              </w:rPr>
            </w:pPr>
            <w:r w:rsidRPr="007F2609">
              <w:rPr>
                <w:lang w:eastAsia="zh-CN"/>
              </w:rPr>
              <w:t>R5-200693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346178">
            <w:pPr>
              <w:pStyle w:val="TAL"/>
              <w:rPr>
                <w:lang w:eastAsia="zh-CN"/>
              </w:rPr>
            </w:pPr>
            <w:r w:rsidRPr="007F2609">
              <w:rPr>
                <w:lang w:eastAsia="zh-CN"/>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346178">
            <w:pPr>
              <w:pStyle w:val="TAL"/>
              <w:rPr>
                <w:lang w:eastAsia="zh-CN"/>
              </w:rPr>
            </w:pPr>
            <w:r w:rsidRPr="007F2609">
              <w:rPr>
                <w:lang w:eastAsia="zh-CN"/>
              </w:rPr>
              <w:t>16.3.0</w:t>
            </w:r>
          </w:p>
        </w:tc>
      </w:tr>
      <w:tr w:rsidR="007F2609" w:rsidRPr="007F2609" w14:paraId="07CC1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346178">
            <w:pPr>
              <w:pStyle w:val="TAL"/>
              <w:rPr>
                <w:lang w:eastAsia="zh-CN"/>
              </w:rPr>
            </w:pPr>
            <w:r w:rsidRPr="007F2609">
              <w:rPr>
                <w:lang w:eastAsia="zh-CN"/>
              </w:rPr>
              <w:t>R5-200700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346178">
            <w:pPr>
              <w:pStyle w:val="TAL"/>
              <w:rPr>
                <w:lang w:eastAsia="zh-CN"/>
              </w:rPr>
            </w:pPr>
            <w:r w:rsidRPr="007F2609">
              <w:rPr>
                <w:lang w:eastAsia="zh-CN"/>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346178">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346178">
            <w:pPr>
              <w:pStyle w:val="TAL"/>
              <w:rPr>
                <w:lang w:eastAsia="zh-CN"/>
              </w:rPr>
            </w:pPr>
            <w:r w:rsidRPr="007F2609">
              <w:rPr>
                <w:lang w:eastAsia="zh-CN"/>
              </w:rPr>
              <w:t>16.3.0</w:t>
            </w:r>
          </w:p>
        </w:tc>
      </w:tr>
      <w:tr w:rsidR="007F2609" w:rsidRPr="007F2609" w14:paraId="663AB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346178">
            <w:pPr>
              <w:pStyle w:val="TAL"/>
              <w:rPr>
                <w:lang w:eastAsia="zh-CN"/>
              </w:rPr>
            </w:pPr>
            <w:r w:rsidRPr="007F2609">
              <w:rPr>
                <w:lang w:eastAsia="zh-CN"/>
              </w:rPr>
              <w:t>R5-200721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346178">
            <w:pPr>
              <w:pStyle w:val="TAL"/>
              <w:rPr>
                <w:lang w:eastAsia="zh-CN"/>
              </w:rPr>
            </w:pPr>
            <w:r w:rsidRPr="007F2609">
              <w:rPr>
                <w:lang w:eastAsia="zh-CN"/>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346178">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346178">
            <w:pPr>
              <w:pStyle w:val="TAL"/>
              <w:rPr>
                <w:lang w:eastAsia="zh-CN"/>
              </w:rPr>
            </w:pPr>
            <w:r w:rsidRPr="007F2609">
              <w:rPr>
                <w:lang w:eastAsia="zh-CN"/>
              </w:rPr>
              <w:t>16.3.0</w:t>
            </w:r>
          </w:p>
        </w:tc>
      </w:tr>
      <w:tr w:rsidR="007F2609" w:rsidRPr="007F2609" w14:paraId="0ECF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346178">
            <w:pPr>
              <w:pStyle w:val="TAL"/>
              <w:rPr>
                <w:lang w:eastAsia="zh-CN"/>
              </w:rPr>
            </w:pPr>
            <w:r w:rsidRPr="007F2609">
              <w:rPr>
                <w:lang w:eastAsia="zh-CN"/>
              </w:rPr>
              <w:t>R5-200725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346178">
            <w:pPr>
              <w:pStyle w:val="TAL"/>
              <w:rPr>
                <w:lang w:eastAsia="zh-CN"/>
              </w:rPr>
            </w:pPr>
            <w:r w:rsidRPr="007F2609">
              <w:rPr>
                <w:lang w:eastAsia="zh-CN"/>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346178">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346178">
            <w:pPr>
              <w:pStyle w:val="TAL"/>
              <w:rPr>
                <w:lang w:eastAsia="zh-CN"/>
              </w:rPr>
            </w:pPr>
            <w:r w:rsidRPr="007F2609">
              <w:rPr>
                <w:lang w:eastAsia="zh-CN"/>
              </w:rPr>
              <w:t>16.3.0</w:t>
            </w:r>
          </w:p>
        </w:tc>
      </w:tr>
      <w:tr w:rsidR="007F2609" w:rsidRPr="007F2609" w14:paraId="4B819D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346178">
            <w:pPr>
              <w:pStyle w:val="TAL"/>
              <w:rPr>
                <w:lang w:eastAsia="zh-CN"/>
              </w:rPr>
            </w:pPr>
            <w:r w:rsidRPr="007F2609">
              <w:rPr>
                <w:lang w:eastAsia="zh-CN"/>
              </w:rPr>
              <w:t>R5-200755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346178">
            <w:pPr>
              <w:pStyle w:val="TAL"/>
              <w:rPr>
                <w:lang w:eastAsia="zh-CN"/>
              </w:rPr>
            </w:pPr>
            <w:r w:rsidRPr="007F2609">
              <w:rPr>
                <w:lang w:eastAsia="zh-CN"/>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346178">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346178">
            <w:pPr>
              <w:pStyle w:val="TAL"/>
              <w:rPr>
                <w:lang w:eastAsia="zh-CN"/>
              </w:rPr>
            </w:pPr>
            <w:r w:rsidRPr="007F2609">
              <w:rPr>
                <w:lang w:eastAsia="zh-CN"/>
              </w:rPr>
              <w:t>16.3.0</w:t>
            </w:r>
          </w:p>
        </w:tc>
      </w:tr>
      <w:tr w:rsidR="007F2609" w:rsidRPr="007F2609" w14:paraId="17FC5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346178">
            <w:pPr>
              <w:pStyle w:val="TAL"/>
              <w:rPr>
                <w:lang w:eastAsia="zh-CN"/>
              </w:rPr>
            </w:pPr>
            <w:r w:rsidRPr="007F2609">
              <w:rPr>
                <w:lang w:eastAsia="zh-CN"/>
              </w:rPr>
              <w:t>R5-200757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346178">
            <w:pPr>
              <w:pStyle w:val="TAL"/>
              <w:rPr>
                <w:lang w:eastAsia="zh-CN"/>
              </w:rPr>
            </w:pPr>
            <w:r w:rsidRPr="007F2609">
              <w:rPr>
                <w:lang w:eastAsia="zh-CN"/>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346178">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346178">
            <w:pPr>
              <w:pStyle w:val="TAL"/>
              <w:rPr>
                <w:lang w:eastAsia="zh-CN"/>
              </w:rPr>
            </w:pPr>
            <w:r w:rsidRPr="007F2609">
              <w:rPr>
                <w:lang w:eastAsia="zh-CN"/>
              </w:rPr>
              <w:t>16.3.0</w:t>
            </w:r>
          </w:p>
        </w:tc>
      </w:tr>
      <w:tr w:rsidR="007F2609" w:rsidRPr="007F2609" w14:paraId="44EC3E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346178">
            <w:pPr>
              <w:pStyle w:val="TAL"/>
              <w:rPr>
                <w:lang w:eastAsia="zh-CN"/>
              </w:rPr>
            </w:pPr>
            <w:r w:rsidRPr="007F2609">
              <w:rPr>
                <w:lang w:eastAsia="zh-CN"/>
              </w:rPr>
              <w:t>R5-200759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346178">
            <w:pPr>
              <w:pStyle w:val="TAL"/>
              <w:rPr>
                <w:lang w:eastAsia="zh-CN"/>
              </w:rPr>
            </w:pPr>
            <w:r w:rsidRPr="007F2609">
              <w:rPr>
                <w:lang w:eastAsia="zh-CN"/>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346178">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346178">
            <w:pPr>
              <w:pStyle w:val="TAL"/>
              <w:rPr>
                <w:lang w:eastAsia="zh-CN"/>
              </w:rPr>
            </w:pPr>
            <w:r w:rsidRPr="007F2609">
              <w:rPr>
                <w:lang w:eastAsia="zh-CN"/>
              </w:rPr>
              <w:t>16.3.0</w:t>
            </w:r>
          </w:p>
        </w:tc>
      </w:tr>
      <w:tr w:rsidR="007F2609" w:rsidRPr="007F2609" w14:paraId="4FEF9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346178">
            <w:pPr>
              <w:pStyle w:val="TAL"/>
              <w:rPr>
                <w:lang w:eastAsia="zh-CN"/>
              </w:rPr>
            </w:pPr>
            <w:r w:rsidRPr="007F2609">
              <w:rPr>
                <w:lang w:eastAsia="zh-CN"/>
              </w:rPr>
              <w:t>R5-200761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346178">
            <w:pPr>
              <w:pStyle w:val="TAL"/>
              <w:rPr>
                <w:lang w:eastAsia="zh-CN"/>
              </w:rPr>
            </w:pPr>
            <w:r w:rsidRPr="007F2609">
              <w:rPr>
                <w:lang w:eastAsia="zh-CN"/>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346178">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346178">
            <w:pPr>
              <w:pStyle w:val="TAL"/>
              <w:rPr>
                <w:lang w:eastAsia="zh-CN"/>
              </w:rPr>
            </w:pPr>
            <w:r w:rsidRPr="007F2609">
              <w:rPr>
                <w:lang w:eastAsia="zh-CN"/>
              </w:rPr>
              <w:t>16.3.0</w:t>
            </w:r>
          </w:p>
        </w:tc>
      </w:tr>
      <w:tr w:rsidR="007F2609" w:rsidRPr="007F2609" w14:paraId="10EFD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346178">
            <w:pPr>
              <w:pStyle w:val="TAL"/>
              <w:rPr>
                <w:lang w:eastAsia="zh-CN"/>
              </w:rPr>
            </w:pPr>
            <w:r w:rsidRPr="007F2609">
              <w:rPr>
                <w:lang w:eastAsia="zh-CN"/>
              </w:rPr>
              <w:t>R5-200763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346178">
            <w:pPr>
              <w:pStyle w:val="TAL"/>
              <w:rPr>
                <w:lang w:eastAsia="zh-CN"/>
              </w:rPr>
            </w:pPr>
            <w:r w:rsidRPr="007F2609">
              <w:rPr>
                <w:lang w:eastAsia="zh-CN"/>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346178">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346178">
            <w:pPr>
              <w:pStyle w:val="TAL"/>
              <w:rPr>
                <w:lang w:eastAsia="zh-CN"/>
              </w:rPr>
            </w:pPr>
            <w:r w:rsidRPr="007F2609">
              <w:rPr>
                <w:lang w:eastAsia="zh-CN"/>
              </w:rPr>
              <w:t>16.3.0</w:t>
            </w:r>
          </w:p>
        </w:tc>
      </w:tr>
      <w:tr w:rsidR="007F2609" w:rsidRPr="007F2609" w14:paraId="5C9B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346178">
            <w:pPr>
              <w:pStyle w:val="TAL"/>
              <w:rPr>
                <w:lang w:eastAsia="zh-CN"/>
              </w:rPr>
            </w:pPr>
            <w:r w:rsidRPr="007F2609">
              <w:rPr>
                <w:lang w:eastAsia="zh-CN"/>
              </w:rPr>
              <w:t>R5-200765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346178">
            <w:pPr>
              <w:pStyle w:val="TAL"/>
              <w:rPr>
                <w:lang w:eastAsia="zh-CN"/>
              </w:rPr>
            </w:pPr>
            <w:r w:rsidRPr="007F2609">
              <w:rPr>
                <w:lang w:eastAsia="zh-CN"/>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346178">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346178">
            <w:pPr>
              <w:pStyle w:val="TAL"/>
              <w:rPr>
                <w:lang w:eastAsia="zh-CN"/>
              </w:rPr>
            </w:pPr>
            <w:r w:rsidRPr="007F2609">
              <w:rPr>
                <w:lang w:eastAsia="zh-CN"/>
              </w:rPr>
              <w:t>16.3.0</w:t>
            </w:r>
          </w:p>
        </w:tc>
      </w:tr>
      <w:tr w:rsidR="007F2609" w:rsidRPr="007F2609" w14:paraId="50FF7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346178">
            <w:pPr>
              <w:pStyle w:val="TAL"/>
              <w:rPr>
                <w:lang w:eastAsia="zh-CN"/>
              </w:rPr>
            </w:pPr>
            <w:r w:rsidRPr="007F2609">
              <w:rPr>
                <w:lang w:eastAsia="zh-CN"/>
              </w:rPr>
              <w:t>R5-200767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346178">
            <w:pPr>
              <w:pStyle w:val="TAL"/>
              <w:rPr>
                <w:lang w:eastAsia="zh-CN"/>
              </w:rPr>
            </w:pPr>
            <w:r w:rsidRPr="007F2609">
              <w:rPr>
                <w:lang w:eastAsia="zh-CN"/>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346178">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346178">
            <w:pPr>
              <w:pStyle w:val="TAL"/>
              <w:rPr>
                <w:lang w:eastAsia="zh-CN"/>
              </w:rPr>
            </w:pPr>
            <w:r w:rsidRPr="007F2609">
              <w:rPr>
                <w:lang w:eastAsia="zh-CN"/>
              </w:rPr>
              <w:t>16.3.0</w:t>
            </w:r>
          </w:p>
        </w:tc>
      </w:tr>
      <w:tr w:rsidR="007F2609" w:rsidRPr="007F2609" w14:paraId="513EC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346178">
            <w:pPr>
              <w:pStyle w:val="TAL"/>
              <w:rPr>
                <w:lang w:eastAsia="zh-CN"/>
              </w:rPr>
            </w:pPr>
            <w:r w:rsidRPr="007F2609">
              <w:rPr>
                <w:lang w:eastAsia="zh-CN"/>
              </w:rPr>
              <w:t>R5-200892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346178">
            <w:pPr>
              <w:pStyle w:val="TAL"/>
              <w:rPr>
                <w:lang w:eastAsia="zh-CN"/>
              </w:rPr>
            </w:pPr>
            <w:r w:rsidRPr="007F2609">
              <w:rPr>
                <w:lang w:eastAsia="zh-CN"/>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346178">
            <w:pPr>
              <w:pStyle w:val="TAL"/>
              <w:rPr>
                <w:lang w:eastAsia="zh-CN"/>
              </w:rPr>
            </w:pPr>
            <w:r w:rsidRPr="007F2609">
              <w:rPr>
                <w:lang w:eastAsia="zh-CN"/>
              </w:rPr>
              <w:t>16.3.0</w:t>
            </w:r>
          </w:p>
        </w:tc>
      </w:tr>
      <w:tr w:rsidR="007F2609" w:rsidRPr="007F2609" w14:paraId="6AD243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346178">
            <w:pPr>
              <w:pStyle w:val="TAL"/>
              <w:rPr>
                <w:lang w:eastAsia="zh-CN"/>
              </w:rPr>
            </w:pPr>
            <w:r w:rsidRPr="007F2609">
              <w:rPr>
                <w:lang w:eastAsia="zh-CN"/>
              </w:rPr>
              <w:t>R5-200893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346178">
            <w:pPr>
              <w:pStyle w:val="TAL"/>
              <w:rPr>
                <w:lang w:eastAsia="zh-CN"/>
              </w:rPr>
            </w:pPr>
            <w:r w:rsidRPr="007F2609">
              <w:rPr>
                <w:lang w:eastAsia="zh-CN"/>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346178">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346178">
            <w:pPr>
              <w:pStyle w:val="TAL"/>
              <w:rPr>
                <w:lang w:eastAsia="zh-CN"/>
              </w:rPr>
            </w:pPr>
            <w:r w:rsidRPr="007F2609">
              <w:rPr>
                <w:lang w:eastAsia="zh-CN"/>
              </w:rPr>
              <w:t>16.3.0</w:t>
            </w:r>
          </w:p>
        </w:tc>
      </w:tr>
      <w:tr w:rsidR="007F2609" w:rsidRPr="007F2609" w14:paraId="413EF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346178">
            <w:pPr>
              <w:pStyle w:val="TAL"/>
              <w:rPr>
                <w:lang w:eastAsia="zh-CN"/>
              </w:rPr>
            </w:pPr>
            <w:r w:rsidRPr="007F2609">
              <w:rPr>
                <w:lang w:eastAsia="zh-CN"/>
              </w:rPr>
              <w:t>R5-200895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346178">
            <w:pPr>
              <w:pStyle w:val="TAL"/>
              <w:rPr>
                <w:lang w:eastAsia="zh-CN"/>
              </w:rPr>
            </w:pPr>
            <w:r w:rsidRPr="007F2609">
              <w:rPr>
                <w:lang w:eastAsia="zh-CN"/>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346178">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346178">
            <w:pPr>
              <w:pStyle w:val="TAL"/>
              <w:rPr>
                <w:lang w:eastAsia="zh-CN"/>
              </w:rPr>
            </w:pPr>
            <w:r w:rsidRPr="007F2609">
              <w:rPr>
                <w:lang w:eastAsia="zh-CN"/>
              </w:rPr>
              <w:t>16.3.0</w:t>
            </w:r>
          </w:p>
        </w:tc>
      </w:tr>
      <w:tr w:rsidR="007F2609" w:rsidRPr="007F2609" w14:paraId="113F05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346178">
            <w:pPr>
              <w:pStyle w:val="TAL"/>
              <w:rPr>
                <w:lang w:eastAsia="zh-CN"/>
              </w:rPr>
            </w:pPr>
            <w:r w:rsidRPr="007F2609">
              <w:rPr>
                <w:lang w:eastAsia="zh-CN"/>
              </w:rPr>
              <w:t>R5-200906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346178">
            <w:pPr>
              <w:pStyle w:val="TAL"/>
              <w:rPr>
                <w:lang w:eastAsia="zh-CN"/>
              </w:rPr>
            </w:pPr>
            <w:r w:rsidRPr="007F2609">
              <w:rPr>
                <w:lang w:eastAsia="zh-CN"/>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346178">
            <w:pPr>
              <w:pStyle w:val="TAL"/>
              <w:rPr>
                <w:lang w:eastAsia="zh-CN"/>
              </w:rPr>
            </w:pPr>
            <w:r w:rsidRPr="007F2609">
              <w:rPr>
                <w:lang w:eastAsia="zh-CN"/>
              </w:rPr>
              <w:t>16.3.0</w:t>
            </w:r>
          </w:p>
        </w:tc>
      </w:tr>
      <w:tr w:rsidR="007F2609" w:rsidRPr="007F2609" w14:paraId="0D2729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346178">
            <w:pPr>
              <w:pStyle w:val="TAL"/>
              <w:rPr>
                <w:lang w:eastAsia="zh-CN"/>
              </w:rPr>
            </w:pPr>
            <w:r w:rsidRPr="007F2609">
              <w:rPr>
                <w:lang w:eastAsia="zh-CN"/>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346178">
            <w:pPr>
              <w:pStyle w:val="TAL"/>
              <w:rPr>
                <w:lang w:eastAsia="zh-CN"/>
              </w:rPr>
            </w:pPr>
            <w:r w:rsidRPr="007F2609">
              <w:rPr>
                <w:lang w:eastAsia="zh-CN"/>
              </w:rPr>
              <w:t>R5-200907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346178">
            <w:pPr>
              <w:pStyle w:val="TAL"/>
              <w:rPr>
                <w:lang w:eastAsia="zh-CN"/>
              </w:rPr>
            </w:pPr>
            <w:r w:rsidRPr="007F2609">
              <w:rPr>
                <w:lang w:eastAsia="zh-CN"/>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346178">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346178">
            <w:pPr>
              <w:pStyle w:val="TAL"/>
              <w:rPr>
                <w:lang w:eastAsia="zh-CN"/>
              </w:rPr>
            </w:pPr>
            <w:r w:rsidRPr="007F2609">
              <w:rPr>
                <w:lang w:eastAsia="zh-CN"/>
              </w:rPr>
              <w:t>16.3.0</w:t>
            </w:r>
          </w:p>
        </w:tc>
      </w:tr>
      <w:tr w:rsidR="007F2609" w:rsidRPr="007F2609" w14:paraId="08F1F4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346178">
            <w:pPr>
              <w:pStyle w:val="TAL"/>
              <w:rPr>
                <w:lang w:eastAsia="zh-CN"/>
              </w:rPr>
            </w:pPr>
            <w:r w:rsidRPr="007F2609">
              <w:rPr>
                <w:lang w:eastAsia="zh-CN"/>
              </w:rPr>
              <w:t>R5-200908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346178">
            <w:pPr>
              <w:pStyle w:val="TAL"/>
              <w:rPr>
                <w:lang w:eastAsia="zh-CN"/>
              </w:rPr>
            </w:pPr>
            <w:r w:rsidRPr="007F2609">
              <w:rPr>
                <w:lang w:eastAsia="zh-CN"/>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346178">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346178">
            <w:pPr>
              <w:pStyle w:val="TAL"/>
              <w:rPr>
                <w:lang w:eastAsia="zh-CN"/>
              </w:rPr>
            </w:pPr>
            <w:r w:rsidRPr="007F2609">
              <w:rPr>
                <w:lang w:eastAsia="zh-CN"/>
              </w:rPr>
              <w:t>16.3.0</w:t>
            </w:r>
          </w:p>
        </w:tc>
      </w:tr>
      <w:tr w:rsidR="007F2609" w:rsidRPr="007F2609" w14:paraId="274B9D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346178">
            <w:pPr>
              <w:pStyle w:val="TAL"/>
              <w:rPr>
                <w:lang w:eastAsia="zh-CN"/>
              </w:rPr>
            </w:pPr>
            <w:r w:rsidRPr="007F2609">
              <w:rPr>
                <w:lang w:eastAsia="zh-CN"/>
              </w:rPr>
              <w:t>R5-200909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346178">
            <w:pPr>
              <w:pStyle w:val="TAL"/>
              <w:rPr>
                <w:lang w:eastAsia="zh-CN"/>
              </w:rPr>
            </w:pPr>
            <w:r w:rsidRPr="007F2609">
              <w:rPr>
                <w:lang w:eastAsia="zh-CN"/>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346178">
            <w:pPr>
              <w:pStyle w:val="TAL"/>
              <w:rPr>
                <w:lang w:eastAsia="zh-CN"/>
              </w:rPr>
            </w:pPr>
            <w:r w:rsidRPr="007F2609">
              <w:rPr>
                <w:lang w:eastAsia="zh-CN"/>
              </w:rPr>
              <w:t>16.3.0</w:t>
            </w:r>
          </w:p>
        </w:tc>
      </w:tr>
      <w:tr w:rsidR="007F2609" w:rsidRPr="007F2609" w14:paraId="7C3F92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346178">
            <w:pPr>
              <w:pStyle w:val="TAL"/>
              <w:rPr>
                <w:lang w:eastAsia="zh-CN"/>
              </w:rPr>
            </w:pPr>
            <w:r w:rsidRPr="007F2609">
              <w:rPr>
                <w:lang w:eastAsia="zh-CN"/>
              </w:rPr>
              <w:t>R5-200922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346178">
            <w:pPr>
              <w:pStyle w:val="TAL"/>
              <w:rPr>
                <w:lang w:eastAsia="zh-CN"/>
              </w:rPr>
            </w:pPr>
            <w:r w:rsidRPr="007F2609">
              <w:rPr>
                <w:lang w:eastAsia="zh-CN"/>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346178">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346178">
            <w:pPr>
              <w:pStyle w:val="TAL"/>
              <w:rPr>
                <w:lang w:eastAsia="zh-CN"/>
              </w:rPr>
            </w:pPr>
            <w:r w:rsidRPr="007F2609">
              <w:rPr>
                <w:lang w:eastAsia="zh-CN"/>
              </w:rPr>
              <w:t>16.3.0</w:t>
            </w:r>
          </w:p>
        </w:tc>
      </w:tr>
      <w:tr w:rsidR="007F2609" w:rsidRPr="007F2609" w14:paraId="00E4B9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346178">
            <w:pPr>
              <w:pStyle w:val="TAL"/>
              <w:rPr>
                <w:lang w:eastAsia="zh-CN"/>
              </w:rPr>
            </w:pPr>
            <w:r w:rsidRPr="007F2609">
              <w:rPr>
                <w:lang w:eastAsia="zh-CN"/>
              </w:rPr>
              <w:t>R5-200924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346178">
            <w:pPr>
              <w:pStyle w:val="TAL"/>
              <w:rPr>
                <w:lang w:eastAsia="zh-CN"/>
              </w:rPr>
            </w:pPr>
            <w:r w:rsidRPr="007F2609">
              <w:rPr>
                <w:lang w:eastAsia="zh-CN"/>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346178">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346178">
            <w:pPr>
              <w:pStyle w:val="TAL"/>
              <w:rPr>
                <w:lang w:eastAsia="zh-CN"/>
              </w:rPr>
            </w:pPr>
            <w:r w:rsidRPr="007F2609">
              <w:rPr>
                <w:lang w:eastAsia="zh-CN"/>
              </w:rPr>
              <w:t>16.3.0</w:t>
            </w:r>
          </w:p>
        </w:tc>
      </w:tr>
      <w:tr w:rsidR="007F2609" w:rsidRPr="007F2609" w14:paraId="09F486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346178">
            <w:pPr>
              <w:pStyle w:val="TAL"/>
              <w:rPr>
                <w:lang w:eastAsia="zh-CN"/>
              </w:rPr>
            </w:pPr>
            <w:r w:rsidRPr="007F2609">
              <w:rPr>
                <w:lang w:eastAsia="zh-CN"/>
              </w:rPr>
              <w:t>R5-200962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346178">
            <w:pPr>
              <w:pStyle w:val="TAL"/>
              <w:rPr>
                <w:lang w:eastAsia="zh-CN"/>
              </w:rPr>
            </w:pPr>
            <w:r w:rsidRPr="007F2609">
              <w:rPr>
                <w:lang w:eastAsia="zh-CN"/>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346178">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346178">
            <w:pPr>
              <w:pStyle w:val="TAL"/>
              <w:rPr>
                <w:lang w:eastAsia="zh-CN"/>
              </w:rPr>
            </w:pPr>
            <w:r w:rsidRPr="007F2609">
              <w:rPr>
                <w:lang w:eastAsia="zh-CN"/>
              </w:rPr>
              <w:t>16.3.0</w:t>
            </w:r>
          </w:p>
        </w:tc>
      </w:tr>
      <w:tr w:rsidR="007F2609" w:rsidRPr="007F2609" w14:paraId="7CB00A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346178">
            <w:pPr>
              <w:pStyle w:val="TAL"/>
              <w:rPr>
                <w:lang w:eastAsia="zh-CN"/>
              </w:rPr>
            </w:pPr>
            <w:r w:rsidRPr="007F2609">
              <w:rPr>
                <w:lang w:eastAsia="zh-CN"/>
              </w:rPr>
              <w:t>R5-200971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346178">
            <w:pPr>
              <w:pStyle w:val="TAL"/>
              <w:rPr>
                <w:lang w:eastAsia="zh-CN"/>
              </w:rPr>
            </w:pPr>
            <w:r w:rsidRPr="007F2609">
              <w:rPr>
                <w:lang w:eastAsia="zh-CN"/>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346178">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346178">
            <w:pPr>
              <w:pStyle w:val="TAL"/>
              <w:rPr>
                <w:lang w:eastAsia="zh-CN"/>
              </w:rPr>
            </w:pPr>
            <w:r w:rsidRPr="007F2609">
              <w:rPr>
                <w:lang w:eastAsia="zh-CN"/>
              </w:rPr>
              <w:t>16.3.0</w:t>
            </w:r>
          </w:p>
        </w:tc>
      </w:tr>
      <w:tr w:rsidR="007F2609" w:rsidRPr="007F2609" w14:paraId="4ED19A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346178">
            <w:pPr>
              <w:pStyle w:val="TAL"/>
              <w:rPr>
                <w:lang w:eastAsia="zh-CN"/>
              </w:rPr>
            </w:pPr>
            <w:r w:rsidRPr="007F2609">
              <w:rPr>
                <w:lang w:eastAsia="zh-CN"/>
              </w:rPr>
              <w:t>R5-200972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346178">
            <w:pPr>
              <w:pStyle w:val="TAL"/>
              <w:rPr>
                <w:lang w:eastAsia="zh-CN"/>
              </w:rPr>
            </w:pPr>
            <w:r w:rsidRPr="007F2609">
              <w:rPr>
                <w:lang w:eastAsia="zh-CN"/>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346178">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346178">
            <w:pPr>
              <w:pStyle w:val="TAL"/>
              <w:rPr>
                <w:lang w:eastAsia="zh-CN"/>
              </w:rPr>
            </w:pPr>
            <w:r w:rsidRPr="007F2609">
              <w:rPr>
                <w:lang w:eastAsia="zh-CN"/>
              </w:rPr>
              <w:t>16.3.0</w:t>
            </w:r>
          </w:p>
        </w:tc>
      </w:tr>
      <w:tr w:rsidR="007F2609" w:rsidRPr="007F2609" w14:paraId="2C9BE2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346178">
            <w:pPr>
              <w:pStyle w:val="TAL"/>
              <w:rPr>
                <w:lang w:eastAsia="zh-CN"/>
              </w:rPr>
            </w:pPr>
            <w:r w:rsidRPr="007F2609">
              <w:rPr>
                <w:lang w:eastAsia="zh-CN"/>
              </w:rPr>
              <w:t>R5-200974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346178">
            <w:pPr>
              <w:pStyle w:val="TAL"/>
              <w:rPr>
                <w:lang w:eastAsia="zh-CN"/>
              </w:rPr>
            </w:pPr>
            <w:r w:rsidRPr="007F2609">
              <w:rPr>
                <w:lang w:eastAsia="zh-CN"/>
              </w:rPr>
              <w:t>0802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346178">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346178">
            <w:pPr>
              <w:pStyle w:val="TAL"/>
              <w:rPr>
                <w:lang w:eastAsia="zh-CN"/>
              </w:rPr>
            </w:pPr>
            <w:r w:rsidRPr="007F2609">
              <w:rPr>
                <w:lang w:eastAsia="zh-CN"/>
              </w:rPr>
              <w:t>16.3.0</w:t>
            </w:r>
          </w:p>
        </w:tc>
      </w:tr>
      <w:tr w:rsidR="007F2609" w:rsidRPr="007F2609" w14:paraId="36A1B5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346178">
            <w:pPr>
              <w:pStyle w:val="TAL"/>
              <w:rPr>
                <w:lang w:eastAsia="zh-CN"/>
              </w:rPr>
            </w:pPr>
            <w:r w:rsidRPr="007F2609">
              <w:rPr>
                <w:lang w:eastAsia="zh-CN"/>
              </w:rPr>
              <w:t>R5-200975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346178">
            <w:pPr>
              <w:pStyle w:val="TAL"/>
              <w:rPr>
                <w:lang w:eastAsia="zh-CN"/>
              </w:rPr>
            </w:pPr>
            <w:r w:rsidRPr="007F2609">
              <w:rPr>
                <w:lang w:eastAsia="zh-CN"/>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346178">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346178">
            <w:pPr>
              <w:pStyle w:val="TAL"/>
              <w:rPr>
                <w:lang w:eastAsia="zh-CN"/>
              </w:rPr>
            </w:pPr>
            <w:r w:rsidRPr="007F2609">
              <w:rPr>
                <w:lang w:eastAsia="zh-CN"/>
              </w:rPr>
              <w:t>16.3.0</w:t>
            </w:r>
          </w:p>
        </w:tc>
      </w:tr>
      <w:tr w:rsidR="007F2609" w:rsidRPr="007F2609" w14:paraId="3A3892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346178">
            <w:pPr>
              <w:pStyle w:val="TAL"/>
              <w:rPr>
                <w:lang w:eastAsia="zh-CN"/>
              </w:rPr>
            </w:pPr>
            <w:r w:rsidRPr="007F2609">
              <w:rPr>
                <w:lang w:eastAsia="zh-CN"/>
              </w:rPr>
              <w:t>R5-200976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346178">
            <w:pPr>
              <w:pStyle w:val="TAL"/>
              <w:rPr>
                <w:lang w:eastAsia="zh-CN"/>
              </w:rPr>
            </w:pPr>
            <w:r w:rsidRPr="007F2609">
              <w:rPr>
                <w:lang w:eastAsia="zh-CN"/>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346178">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346178">
            <w:pPr>
              <w:pStyle w:val="TAL"/>
              <w:rPr>
                <w:lang w:eastAsia="zh-CN"/>
              </w:rPr>
            </w:pPr>
            <w:r w:rsidRPr="007F2609">
              <w:rPr>
                <w:lang w:eastAsia="zh-CN"/>
              </w:rPr>
              <w:t>16.3.0</w:t>
            </w:r>
          </w:p>
        </w:tc>
      </w:tr>
      <w:tr w:rsidR="007F2609" w:rsidRPr="007F2609" w14:paraId="3DF98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346178">
            <w:pPr>
              <w:pStyle w:val="TAL"/>
              <w:rPr>
                <w:lang w:eastAsia="zh-CN"/>
              </w:rPr>
            </w:pPr>
            <w:r w:rsidRPr="007F2609">
              <w:rPr>
                <w:lang w:eastAsia="zh-CN"/>
              </w:rPr>
              <w:t>R5-200977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346178">
            <w:pPr>
              <w:pStyle w:val="TAL"/>
              <w:rPr>
                <w:lang w:eastAsia="zh-CN"/>
              </w:rPr>
            </w:pPr>
            <w:r w:rsidRPr="007F2609">
              <w:rPr>
                <w:lang w:eastAsia="zh-CN"/>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346178">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346178">
            <w:pPr>
              <w:pStyle w:val="TAL"/>
              <w:rPr>
                <w:lang w:eastAsia="zh-CN"/>
              </w:rPr>
            </w:pPr>
            <w:r w:rsidRPr="007F2609">
              <w:rPr>
                <w:lang w:eastAsia="zh-CN"/>
              </w:rPr>
              <w:t>16.3.0</w:t>
            </w:r>
          </w:p>
        </w:tc>
      </w:tr>
      <w:tr w:rsidR="007F2609" w:rsidRPr="007F2609" w14:paraId="62987D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346178">
            <w:pPr>
              <w:pStyle w:val="TAL"/>
              <w:rPr>
                <w:lang w:eastAsia="zh-CN"/>
              </w:rPr>
            </w:pPr>
            <w:r w:rsidRPr="007F2609">
              <w:rPr>
                <w:lang w:eastAsia="zh-CN"/>
              </w:rPr>
              <w:t>R5-200978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346178">
            <w:pPr>
              <w:pStyle w:val="TAL"/>
              <w:rPr>
                <w:lang w:eastAsia="zh-CN"/>
              </w:rPr>
            </w:pPr>
            <w:r w:rsidRPr="007F2609">
              <w:rPr>
                <w:lang w:eastAsia="zh-CN"/>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346178">
            <w:pPr>
              <w:pStyle w:val="TAL"/>
              <w:rPr>
                <w:lang w:eastAsia="zh-CN"/>
              </w:rPr>
            </w:pPr>
            <w:r w:rsidRPr="007F2609">
              <w:rPr>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346178">
            <w:pPr>
              <w:pStyle w:val="TAL"/>
              <w:rPr>
                <w:lang w:eastAsia="zh-CN"/>
              </w:rPr>
            </w:pPr>
            <w:r w:rsidRPr="007F2609">
              <w:rPr>
                <w:lang w:eastAsia="zh-CN"/>
              </w:rPr>
              <w:t>16.3.0</w:t>
            </w:r>
          </w:p>
        </w:tc>
      </w:tr>
      <w:tr w:rsidR="007F2609" w:rsidRPr="007F2609" w14:paraId="204B67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346178">
            <w:pPr>
              <w:pStyle w:val="TAL"/>
              <w:rPr>
                <w:lang w:eastAsia="zh-CN"/>
              </w:rPr>
            </w:pPr>
            <w:r w:rsidRPr="007F2609">
              <w:rPr>
                <w:lang w:eastAsia="zh-CN"/>
              </w:rPr>
              <w:t>R5-200979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346178">
            <w:pPr>
              <w:pStyle w:val="TAL"/>
              <w:rPr>
                <w:lang w:eastAsia="zh-CN"/>
              </w:rPr>
            </w:pPr>
            <w:r w:rsidRPr="007F2609">
              <w:rPr>
                <w:lang w:eastAsia="zh-CN"/>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346178">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346178">
            <w:pPr>
              <w:pStyle w:val="TAL"/>
              <w:rPr>
                <w:lang w:eastAsia="zh-CN"/>
              </w:rPr>
            </w:pPr>
            <w:r w:rsidRPr="007F2609">
              <w:rPr>
                <w:lang w:eastAsia="zh-CN"/>
              </w:rPr>
              <w:t>16.3.0</w:t>
            </w:r>
          </w:p>
        </w:tc>
      </w:tr>
      <w:tr w:rsidR="007F2609" w:rsidRPr="007F2609" w14:paraId="66FF3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346178">
            <w:pPr>
              <w:pStyle w:val="TAL"/>
              <w:rPr>
                <w:lang w:eastAsia="zh-CN"/>
              </w:rPr>
            </w:pPr>
            <w:r w:rsidRPr="007F2609">
              <w:rPr>
                <w:lang w:eastAsia="zh-CN"/>
              </w:rPr>
              <w:t>R5-201054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346178">
            <w:pPr>
              <w:pStyle w:val="TAL"/>
              <w:rPr>
                <w:lang w:eastAsia="zh-CN"/>
              </w:rPr>
            </w:pPr>
            <w:r w:rsidRPr="007F2609">
              <w:rPr>
                <w:lang w:eastAsia="zh-CN"/>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346178">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346178">
            <w:pPr>
              <w:pStyle w:val="TAL"/>
              <w:rPr>
                <w:lang w:eastAsia="zh-CN"/>
              </w:rPr>
            </w:pPr>
            <w:r w:rsidRPr="007F2609">
              <w:rPr>
                <w:lang w:eastAsia="zh-CN"/>
              </w:rPr>
              <w:t>16.3.0</w:t>
            </w:r>
          </w:p>
        </w:tc>
      </w:tr>
      <w:tr w:rsidR="007F2609" w:rsidRPr="007F2609" w14:paraId="5854AD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346178">
            <w:pPr>
              <w:pStyle w:val="TAL"/>
              <w:rPr>
                <w:lang w:eastAsia="zh-CN"/>
              </w:rPr>
            </w:pPr>
            <w:r w:rsidRPr="007F2609">
              <w:rPr>
                <w:lang w:eastAsia="zh-CN"/>
              </w:rPr>
              <w:t>R5-201069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346178">
            <w:pPr>
              <w:pStyle w:val="TAL"/>
              <w:rPr>
                <w:lang w:eastAsia="zh-CN"/>
              </w:rPr>
            </w:pPr>
            <w:r w:rsidRPr="007F2609">
              <w:rPr>
                <w:lang w:eastAsia="zh-CN"/>
              </w:rPr>
              <w:t>0832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346178">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346178">
            <w:pPr>
              <w:pStyle w:val="TAL"/>
              <w:rPr>
                <w:lang w:eastAsia="zh-CN"/>
              </w:rPr>
            </w:pPr>
            <w:r w:rsidRPr="007F2609">
              <w:rPr>
                <w:lang w:eastAsia="zh-CN"/>
              </w:rPr>
              <w:t>16.3.0</w:t>
            </w:r>
          </w:p>
        </w:tc>
      </w:tr>
      <w:tr w:rsidR="007F2609" w:rsidRPr="007F2609" w14:paraId="3601F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346178">
            <w:pPr>
              <w:pStyle w:val="TAL"/>
              <w:rPr>
                <w:lang w:eastAsia="zh-CN"/>
              </w:rPr>
            </w:pPr>
            <w:r w:rsidRPr="007F2609">
              <w:rPr>
                <w:lang w:eastAsia="zh-CN"/>
              </w:rPr>
              <w:t>R5-201247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346178">
            <w:pPr>
              <w:pStyle w:val="TAL"/>
              <w:rPr>
                <w:lang w:eastAsia="zh-CN"/>
              </w:rPr>
            </w:pPr>
            <w:r w:rsidRPr="007F2609">
              <w:rPr>
                <w:lang w:eastAsia="zh-CN"/>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346178">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346178">
            <w:pPr>
              <w:pStyle w:val="TAL"/>
              <w:rPr>
                <w:lang w:eastAsia="zh-CN"/>
              </w:rPr>
            </w:pPr>
            <w:r w:rsidRPr="007F2609">
              <w:rPr>
                <w:lang w:eastAsia="zh-CN"/>
              </w:rPr>
              <w:t>16.3.0</w:t>
            </w:r>
          </w:p>
        </w:tc>
      </w:tr>
      <w:tr w:rsidR="007F2609" w:rsidRPr="007F2609" w14:paraId="19108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346178">
            <w:pPr>
              <w:pStyle w:val="TAL"/>
              <w:rPr>
                <w:lang w:eastAsia="zh-CN"/>
              </w:rPr>
            </w:pPr>
            <w:r w:rsidRPr="007F2609">
              <w:rPr>
                <w:lang w:eastAsia="zh-CN"/>
              </w:rPr>
              <w:t>R5-201238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346178">
            <w:pPr>
              <w:pStyle w:val="TAL"/>
              <w:rPr>
                <w:lang w:eastAsia="zh-CN"/>
              </w:rPr>
            </w:pPr>
            <w:r w:rsidRPr="007F2609">
              <w:rPr>
                <w:lang w:eastAsia="zh-CN"/>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346178">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346178">
            <w:pPr>
              <w:pStyle w:val="TAL"/>
              <w:rPr>
                <w:lang w:eastAsia="zh-CN"/>
              </w:rPr>
            </w:pPr>
            <w:r w:rsidRPr="007F2609">
              <w:rPr>
                <w:lang w:eastAsia="zh-CN"/>
              </w:rPr>
              <w:t>16.3.0</w:t>
            </w:r>
          </w:p>
        </w:tc>
      </w:tr>
      <w:tr w:rsidR="007F2609" w:rsidRPr="007F2609" w14:paraId="2B4F99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346178">
            <w:pPr>
              <w:pStyle w:val="TAL"/>
              <w:rPr>
                <w:lang w:eastAsia="zh-CN"/>
              </w:rPr>
            </w:pPr>
            <w:r w:rsidRPr="007F2609">
              <w:rPr>
                <w:lang w:eastAsia="zh-CN"/>
              </w:rPr>
              <w:t>R5-201597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346178">
            <w:pPr>
              <w:pStyle w:val="TAL"/>
              <w:rPr>
                <w:lang w:eastAsia="zh-CN"/>
              </w:rPr>
            </w:pPr>
            <w:r w:rsidRPr="007F2609">
              <w:rPr>
                <w:lang w:eastAsia="zh-CN"/>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346178">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346178">
            <w:pPr>
              <w:pStyle w:val="TAL"/>
              <w:rPr>
                <w:lang w:eastAsia="zh-CN"/>
              </w:rPr>
            </w:pPr>
            <w:r w:rsidRPr="007F2609">
              <w:rPr>
                <w:lang w:eastAsia="zh-CN"/>
              </w:rPr>
              <w:t>16.4.0</w:t>
            </w:r>
          </w:p>
        </w:tc>
      </w:tr>
      <w:tr w:rsidR="007F2609" w:rsidRPr="007F2609" w14:paraId="079BA3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346178">
            <w:pPr>
              <w:pStyle w:val="TAL"/>
              <w:rPr>
                <w:lang w:eastAsia="zh-CN"/>
              </w:rPr>
            </w:pPr>
            <w:r w:rsidRPr="007F2609">
              <w:rPr>
                <w:lang w:eastAsia="zh-CN"/>
              </w:rPr>
              <w:t>R5-201598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346178">
            <w:pPr>
              <w:pStyle w:val="TAL"/>
              <w:rPr>
                <w:lang w:eastAsia="zh-CN"/>
              </w:rPr>
            </w:pPr>
            <w:r w:rsidRPr="007F2609">
              <w:rPr>
                <w:lang w:eastAsia="zh-CN"/>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346178">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346178">
            <w:pPr>
              <w:pStyle w:val="TAL"/>
              <w:rPr>
                <w:lang w:eastAsia="zh-CN"/>
              </w:rPr>
            </w:pPr>
            <w:r w:rsidRPr="007F2609">
              <w:rPr>
                <w:lang w:eastAsia="zh-CN"/>
              </w:rPr>
              <w:t>16.4.0</w:t>
            </w:r>
          </w:p>
        </w:tc>
      </w:tr>
      <w:tr w:rsidR="007F2609" w:rsidRPr="007F2609" w14:paraId="51D9E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346178">
            <w:pPr>
              <w:pStyle w:val="TAL"/>
              <w:rPr>
                <w:lang w:eastAsia="zh-CN"/>
              </w:rPr>
            </w:pPr>
            <w:r w:rsidRPr="007F2609">
              <w:rPr>
                <w:lang w:eastAsia="zh-CN"/>
              </w:rPr>
              <w:t>R5-201734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346178">
            <w:pPr>
              <w:pStyle w:val="TAL"/>
              <w:rPr>
                <w:lang w:eastAsia="zh-CN"/>
              </w:rPr>
            </w:pPr>
            <w:r w:rsidRPr="007F2609">
              <w:rPr>
                <w:lang w:eastAsia="zh-CN"/>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346178">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346178">
            <w:pPr>
              <w:pStyle w:val="TAL"/>
              <w:rPr>
                <w:lang w:eastAsia="zh-CN"/>
              </w:rPr>
            </w:pPr>
            <w:r w:rsidRPr="007F2609">
              <w:rPr>
                <w:lang w:eastAsia="zh-CN"/>
              </w:rPr>
              <w:t>16.4.0</w:t>
            </w:r>
          </w:p>
        </w:tc>
      </w:tr>
      <w:tr w:rsidR="007F2609" w:rsidRPr="007F2609" w14:paraId="696DD4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346178">
            <w:pPr>
              <w:pStyle w:val="TAL"/>
              <w:rPr>
                <w:lang w:eastAsia="zh-CN"/>
              </w:rPr>
            </w:pPr>
            <w:r w:rsidRPr="007F2609">
              <w:rPr>
                <w:lang w:eastAsia="zh-CN"/>
              </w:rPr>
              <w:t>R5-201735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346178">
            <w:pPr>
              <w:pStyle w:val="TAL"/>
              <w:rPr>
                <w:lang w:eastAsia="zh-CN"/>
              </w:rPr>
            </w:pPr>
            <w:r w:rsidRPr="007F2609">
              <w:rPr>
                <w:lang w:eastAsia="zh-CN"/>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346178">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346178">
            <w:pPr>
              <w:pStyle w:val="TAL"/>
              <w:rPr>
                <w:lang w:eastAsia="zh-CN"/>
              </w:rPr>
            </w:pPr>
            <w:r w:rsidRPr="007F2609">
              <w:rPr>
                <w:lang w:eastAsia="zh-CN"/>
              </w:rPr>
              <w:t>16.4.0</w:t>
            </w:r>
          </w:p>
        </w:tc>
      </w:tr>
      <w:tr w:rsidR="007F2609" w:rsidRPr="007F2609" w14:paraId="1A3CFC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346178">
            <w:pPr>
              <w:pStyle w:val="TAL"/>
              <w:rPr>
                <w:lang w:eastAsia="zh-CN"/>
              </w:rPr>
            </w:pPr>
            <w:r w:rsidRPr="007F2609">
              <w:rPr>
                <w:lang w:eastAsia="zh-CN"/>
              </w:rPr>
              <w:t>R5-201736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346178">
            <w:pPr>
              <w:pStyle w:val="TAL"/>
              <w:rPr>
                <w:lang w:eastAsia="zh-CN"/>
              </w:rPr>
            </w:pPr>
            <w:r w:rsidRPr="007F2609">
              <w:rPr>
                <w:lang w:eastAsia="zh-CN"/>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346178">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346178">
            <w:pPr>
              <w:pStyle w:val="TAL"/>
              <w:rPr>
                <w:lang w:eastAsia="zh-CN"/>
              </w:rPr>
            </w:pPr>
            <w:r w:rsidRPr="007F2609">
              <w:rPr>
                <w:lang w:eastAsia="zh-CN"/>
              </w:rPr>
              <w:t>16.4.0</w:t>
            </w:r>
          </w:p>
        </w:tc>
      </w:tr>
      <w:tr w:rsidR="007F2609" w:rsidRPr="007F2609" w14:paraId="027EFE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346178">
            <w:pPr>
              <w:pStyle w:val="TAL"/>
              <w:rPr>
                <w:lang w:eastAsia="zh-CN"/>
              </w:rPr>
            </w:pPr>
            <w:r w:rsidRPr="007F2609">
              <w:rPr>
                <w:lang w:eastAsia="zh-CN"/>
              </w:rPr>
              <w:t>R5-201739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346178">
            <w:pPr>
              <w:pStyle w:val="TAL"/>
              <w:rPr>
                <w:lang w:eastAsia="zh-CN"/>
              </w:rPr>
            </w:pPr>
            <w:r w:rsidRPr="007F2609">
              <w:rPr>
                <w:lang w:eastAsia="zh-CN"/>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346178">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346178">
            <w:pPr>
              <w:pStyle w:val="TAL"/>
              <w:rPr>
                <w:lang w:eastAsia="zh-CN"/>
              </w:rPr>
            </w:pPr>
            <w:r w:rsidRPr="007F2609">
              <w:rPr>
                <w:lang w:eastAsia="zh-CN"/>
              </w:rPr>
              <w:t>16.4.0</w:t>
            </w:r>
          </w:p>
        </w:tc>
      </w:tr>
      <w:tr w:rsidR="007F2609" w:rsidRPr="007F2609" w14:paraId="119AF4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346178">
            <w:pPr>
              <w:pStyle w:val="TAL"/>
              <w:rPr>
                <w:lang w:eastAsia="zh-CN"/>
              </w:rPr>
            </w:pPr>
            <w:r w:rsidRPr="007F2609">
              <w:rPr>
                <w:lang w:eastAsia="zh-CN"/>
              </w:rPr>
              <w:t>R5-201741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346178">
            <w:pPr>
              <w:pStyle w:val="TAL"/>
              <w:rPr>
                <w:lang w:eastAsia="zh-CN"/>
              </w:rPr>
            </w:pPr>
            <w:r w:rsidRPr="007F2609">
              <w:rPr>
                <w:lang w:eastAsia="zh-CN"/>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346178">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346178">
            <w:pPr>
              <w:pStyle w:val="TAL"/>
              <w:rPr>
                <w:lang w:eastAsia="zh-CN"/>
              </w:rPr>
            </w:pPr>
            <w:r w:rsidRPr="007F2609">
              <w:rPr>
                <w:lang w:eastAsia="zh-CN"/>
              </w:rPr>
              <w:t>16.4.0</w:t>
            </w:r>
          </w:p>
        </w:tc>
      </w:tr>
      <w:tr w:rsidR="007F2609" w:rsidRPr="007F2609" w14:paraId="6F772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346178">
            <w:pPr>
              <w:pStyle w:val="TAL"/>
              <w:rPr>
                <w:lang w:eastAsia="zh-CN"/>
              </w:rPr>
            </w:pPr>
            <w:r w:rsidRPr="007F2609">
              <w:rPr>
                <w:lang w:eastAsia="zh-CN"/>
              </w:rPr>
              <w:t>R5-201742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346178">
            <w:pPr>
              <w:pStyle w:val="TAL"/>
              <w:rPr>
                <w:lang w:eastAsia="zh-CN"/>
              </w:rPr>
            </w:pPr>
            <w:r w:rsidRPr="007F2609">
              <w:rPr>
                <w:lang w:eastAsia="zh-CN"/>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346178">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346178">
            <w:pPr>
              <w:pStyle w:val="TAL"/>
              <w:rPr>
                <w:lang w:eastAsia="zh-CN"/>
              </w:rPr>
            </w:pPr>
            <w:r w:rsidRPr="007F2609">
              <w:rPr>
                <w:lang w:eastAsia="zh-CN"/>
              </w:rPr>
              <w:t>16.4.0</w:t>
            </w:r>
          </w:p>
        </w:tc>
      </w:tr>
      <w:tr w:rsidR="007F2609" w:rsidRPr="007F2609" w14:paraId="60C92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346178">
            <w:pPr>
              <w:pStyle w:val="TAL"/>
              <w:rPr>
                <w:lang w:eastAsia="zh-CN"/>
              </w:rPr>
            </w:pPr>
            <w:r w:rsidRPr="007F2609">
              <w:rPr>
                <w:lang w:eastAsia="zh-CN"/>
              </w:rPr>
              <w:t>R5-201744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346178">
            <w:pPr>
              <w:pStyle w:val="TAL"/>
              <w:rPr>
                <w:lang w:eastAsia="zh-CN"/>
              </w:rPr>
            </w:pPr>
            <w:r w:rsidRPr="007F2609">
              <w:rPr>
                <w:lang w:eastAsia="zh-CN"/>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346178">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346178">
            <w:pPr>
              <w:pStyle w:val="TAL"/>
              <w:rPr>
                <w:lang w:eastAsia="zh-CN"/>
              </w:rPr>
            </w:pPr>
            <w:r w:rsidRPr="007F2609">
              <w:rPr>
                <w:lang w:eastAsia="zh-CN"/>
              </w:rPr>
              <w:t>16.4.0</w:t>
            </w:r>
          </w:p>
        </w:tc>
      </w:tr>
      <w:tr w:rsidR="007F2609" w:rsidRPr="007F2609" w14:paraId="20D5D5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346178">
            <w:pPr>
              <w:pStyle w:val="TAL"/>
              <w:rPr>
                <w:lang w:eastAsia="zh-CN"/>
              </w:rPr>
            </w:pPr>
            <w:r w:rsidRPr="007F2609">
              <w:rPr>
                <w:lang w:eastAsia="zh-CN"/>
              </w:rPr>
              <w:t>R5-201745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346178">
            <w:pPr>
              <w:pStyle w:val="TAL"/>
              <w:rPr>
                <w:lang w:eastAsia="zh-CN"/>
              </w:rPr>
            </w:pPr>
            <w:r w:rsidRPr="007F2609">
              <w:rPr>
                <w:lang w:eastAsia="zh-CN"/>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346178">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346178">
            <w:pPr>
              <w:pStyle w:val="TAL"/>
              <w:rPr>
                <w:lang w:eastAsia="zh-CN"/>
              </w:rPr>
            </w:pPr>
            <w:r w:rsidRPr="007F2609">
              <w:rPr>
                <w:lang w:eastAsia="zh-CN"/>
              </w:rPr>
              <w:t>16.4.0</w:t>
            </w:r>
          </w:p>
        </w:tc>
      </w:tr>
      <w:tr w:rsidR="007F2609" w:rsidRPr="007F2609" w14:paraId="1DCCA6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346178">
            <w:pPr>
              <w:pStyle w:val="TAL"/>
              <w:rPr>
                <w:lang w:eastAsia="zh-CN"/>
              </w:rPr>
            </w:pPr>
            <w:r w:rsidRPr="007F2609">
              <w:rPr>
                <w:lang w:eastAsia="zh-CN"/>
              </w:rPr>
              <w:t>R5-201749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346178">
            <w:pPr>
              <w:pStyle w:val="TAL"/>
              <w:rPr>
                <w:lang w:eastAsia="zh-CN"/>
              </w:rPr>
            </w:pPr>
            <w:r w:rsidRPr="007F2609">
              <w:rPr>
                <w:lang w:eastAsia="zh-CN"/>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346178">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346178">
            <w:pPr>
              <w:pStyle w:val="TAL"/>
              <w:rPr>
                <w:lang w:eastAsia="zh-CN"/>
              </w:rPr>
            </w:pPr>
            <w:r w:rsidRPr="007F2609">
              <w:rPr>
                <w:lang w:eastAsia="zh-CN"/>
              </w:rPr>
              <w:t>16.4.0</w:t>
            </w:r>
          </w:p>
        </w:tc>
      </w:tr>
      <w:tr w:rsidR="007F2609" w:rsidRPr="007F2609" w14:paraId="10925B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346178">
            <w:pPr>
              <w:pStyle w:val="TAL"/>
              <w:rPr>
                <w:lang w:eastAsia="zh-CN"/>
              </w:rPr>
            </w:pPr>
            <w:r w:rsidRPr="007F2609">
              <w:rPr>
                <w:lang w:eastAsia="zh-CN"/>
              </w:rPr>
              <w:t>R5-201750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346178">
            <w:pPr>
              <w:pStyle w:val="TAL"/>
              <w:rPr>
                <w:lang w:eastAsia="zh-CN"/>
              </w:rPr>
            </w:pPr>
            <w:r w:rsidRPr="007F2609">
              <w:rPr>
                <w:lang w:eastAsia="zh-CN"/>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346178">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346178">
            <w:pPr>
              <w:pStyle w:val="TAL"/>
              <w:rPr>
                <w:lang w:eastAsia="zh-CN"/>
              </w:rPr>
            </w:pPr>
            <w:r w:rsidRPr="007F2609">
              <w:rPr>
                <w:lang w:eastAsia="zh-CN"/>
              </w:rPr>
              <w:t>16.4.0</w:t>
            </w:r>
          </w:p>
        </w:tc>
      </w:tr>
      <w:tr w:rsidR="007F2609" w:rsidRPr="007F2609" w14:paraId="7605AA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346178">
            <w:pPr>
              <w:pStyle w:val="TAL"/>
              <w:rPr>
                <w:lang w:eastAsia="zh-CN"/>
              </w:rPr>
            </w:pPr>
            <w:r w:rsidRPr="007F2609">
              <w:rPr>
                <w:lang w:eastAsia="zh-CN"/>
              </w:rPr>
              <w:t>R5-201752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346178">
            <w:pPr>
              <w:pStyle w:val="TAL"/>
              <w:rPr>
                <w:lang w:eastAsia="zh-CN"/>
              </w:rPr>
            </w:pPr>
            <w:r w:rsidRPr="007F2609">
              <w:rPr>
                <w:lang w:eastAsia="zh-CN"/>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346178">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346178">
            <w:pPr>
              <w:pStyle w:val="TAL"/>
              <w:rPr>
                <w:lang w:eastAsia="zh-CN"/>
              </w:rPr>
            </w:pPr>
            <w:r w:rsidRPr="007F2609">
              <w:rPr>
                <w:lang w:eastAsia="zh-CN"/>
              </w:rPr>
              <w:t>16.4.0</w:t>
            </w:r>
          </w:p>
        </w:tc>
      </w:tr>
      <w:tr w:rsidR="007F2609" w:rsidRPr="007F2609" w14:paraId="448DE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346178">
            <w:pPr>
              <w:pStyle w:val="TAL"/>
              <w:rPr>
                <w:lang w:eastAsia="zh-CN"/>
              </w:rPr>
            </w:pPr>
            <w:r w:rsidRPr="007F2609">
              <w:rPr>
                <w:lang w:eastAsia="zh-CN"/>
              </w:rPr>
              <w:t>R5-201764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346178">
            <w:pPr>
              <w:pStyle w:val="TAL"/>
              <w:rPr>
                <w:lang w:eastAsia="zh-CN"/>
              </w:rPr>
            </w:pPr>
            <w:r w:rsidRPr="007F2609">
              <w:rPr>
                <w:lang w:eastAsia="zh-CN"/>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346178">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346178">
            <w:pPr>
              <w:pStyle w:val="TAL"/>
              <w:rPr>
                <w:lang w:eastAsia="zh-CN"/>
              </w:rPr>
            </w:pPr>
            <w:r w:rsidRPr="007F2609">
              <w:rPr>
                <w:lang w:eastAsia="zh-CN"/>
              </w:rPr>
              <w:t>16.4.0</w:t>
            </w:r>
          </w:p>
        </w:tc>
      </w:tr>
      <w:tr w:rsidR="007F2609" w:rsidRPr="007F2609" w14:paraId="61A72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346178">
            <w:pPr>
              <w:pStyle w:val="TAL"/>
              <w:rPr>
                <w:lang w:eastAsia="zh-CN"/>
              </w:rPr>
            </w:pPr>
            <w:r w:rsidRPr="007F2609">
              <w:rPr>
                <w:lang w:eastAsia="zh-CN"/>
              </w:rPr>
              <w:t>R5-201772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346178">
            <w:pPr>
              <w:pStyle w:val="TAL"/>
              <w:rPr>
                <w:lang w:eastAsia="zh-CN"/>
              </w:rPr>
            </w:pPr>
            <w:r w:rsidRPr="007F2609">
              <w:rPr>
                <w:lang w:eastAsia="zh-CN"/>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346178">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346178">
            <w:pPr>
              <w:pStyle w:val="TAL"/>
              <w:rPr>
                <w:lang w:eastAsia="zh-CN"/>
              </w:rPr>
            </w:pPr>
            <w:r w:rsidRPr="007F2609">
              <w:rPr>
                <w:lang w:eastAsia="zh-CN"/>
              </w:rPr>
              <w:t>16.4.0</w:t>
            </w:r>
          </w:p>
        </w:tc>
      </w:tr>
      <w:tr w:rsidR="007F2609" w:rsidRPr="007F2609" w14:paraId="58B0B9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346178">
            <w:pPr>
              <w:pStyle w:val="TAL"/>
              <w:rPr>
                <w:lang w:eastAsia="zh-CN"/>
              </w:rPr>
            </w:pPr>
            <w:r w:rsidRPr="007F2609">
              <w:rPr>
                <w:lang w:eastAsia="zh-CN"/>
              </w:rPr>
              <w:t>R5-201801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346178">
            <w:pPr>
              <w:pStyle w:val="TAL"/>
              <w:rPr>
                <w:lang w:eastAsia="zh-CN"/>
              </w:rPr>
            </w:pPr>
            <w:r w:rsidRPr="007F2609">
              <w:rPr>
                <w:lang w:eastAsia="zh-CN"/>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346178">
            <w:pPr>
              <w:pStyle w:val="TAL"/>
              <w:rPr>
                <w:lang w:eastAsia="zh-CN"/>
              </w:rPr>
            </w:pPr>
            <w:r w:rsidRPr="007F2609">
              <w:rPr>
                <w:lang w:eastAsia="zh-CN"/>
              </w:rPr>
              <w:t>16.4.0</w:t>
            </w:r>
          </w:p>
        </w:tc>
      </w:tr>
      <w:tr w:rsidR="007F2609" w:rsidRPr="007F2609" w14:paraId="3DDADD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346178">
            <w:pPr>
              <w:pStyle w:val="TAL"/>
              <w:rPr>
                <w:lang w:eastAsia="zh-CN"/>
              </w:rPr>
            </w:pPr>
            <w:r w:rsidRPr="007F2609">
              <w:rPr>
                <w:lang w:eastAsia="zh-CN"/>
              </w:rPr>
              <w:t>R5-201833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346178">
            <w:pPr>
              <w:pStyle w:val="TAL"/>
              <w:rPr>
                <w:lang w:eastAsia="zh-CN"/>
              </w:rPr>
            </w:pPr>
            <w:r w:rsidRPr="007F2609">
              <w:rPr>
                <w:lang w:eastAsia="zh-CN"/>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346178">
            <w:pPr>
              <w:pStyle w:val="TAL"/>
              <w:rPr>
                <w:lang w:eastAsia="zh-CN"/>
              </w:rPr>
            </w:pPr>
            <w:r w:rsidRPr="007F2609">
              <w:rPr>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346178">
            <w:pPr>
              <w:pStyle w:val="TAL"/>
              <w:rPr>
                <w:lang w:eastAsia="zh-CN"/>
              </w:rPr>
            </w:pPr>
            <w:r w:rsidRPr="007F2609">
              <w:rPr>
                <w:lang w:eastAsia="zh-CN"/>
              </w:rPr>
              <w:t>16.4.0</w:t>
            </w:r>
          </w:p>
        </w:tc>
      </w:tr>
      <w:tr w:rsidR="007F2609" w:rsidRPr="007F2609" w14:paraId="6A23A0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346178">
            <w:pPr>
              <w:pStyle w:val="TAL"/>
              <w:rPr>
                <w:lang w:eastAsia="zh-CN"/>
              </w:rPr>
            </w:pPr>
            <w:r w:rsidRPr="007F2609">
              <w:rPr>
                <w:lang w:eastAsia="zh-CN"/>
              </w:rPr>
              <w:t>R5-201834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346178">
            <w:pPr>
              <w:pStyle w:val="TAL"/>
              <w:rPr>
                <w:lang w:eastAsia="zh-CN"/>
              </w:rPr>
            </w:pPr>
            <w:r w:rsidRPr="007F2609">
              <w:rPr>
                <w:lang w:eastAsia="zh-CN"/>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346178">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346178">
            <w:pPr>
              <w:pStyle w:val="TAL"/>
              <w:rPr>
                <w:lang w:eastAsia="zh-CN"/>
              </w:rPr>
            </w:pPr>
            <w:r w:rsidRPr="007F2609">
              <w:rPr>
                <w:lang w:eastAsia="zh-CN"/>
              </w:rPr>
              <w:t>16.4.0</w:t>
            </w:r>
          </w:p>
        </w:tc>
      </w:tr>
      <w:tr w:rsidR="007F2609" w:rsidRPr="007F2609" w14:paraId="2E7EE7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346178">
            <w:pPr>
              <w:pStyle w:val="TAL"/>
              <w:rPr>
                <w:lang w:eastAsia="zh-CN"/>
              </w:rPr>
            </w:pPr>
            <w:r w:rsidRPr="007F2609">
              <w:rPr>
                <w:lang w:eastAsia="zh-CN"/>
              </w:rPr>
              <w:t>R5-201845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346178">
            <w:pPr>
              <w:pStyle w:val="TAL"/>
              <w:rPr>
                <w:lang w:eastAsia="zh-CN"/>
              </w:rPr>
            </w:pPr>
            <w:r w:rsidRPr="007F2609">
              <w:rPr>
                <w:lang w:eastAsia="zh-CN"/>
              </w:rPr>
              <w:t>0871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346178">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346178">
            <w:pPr>
              <w:pStyle w:val="TAL"/>
              <w:rPr>
                <w:lang w:eastAsia="zh-CN"/>
              </w:rPr>
            </w:pPr>
            <w:r w:rsidRPr="007F2609">
              <w:rPr>
                <w:lang w:eastAsia="zh-CN"/>
              </w:rPr>
              <w:t>16.4.0</w:t>
            </w:r>
          </w:p>
        </w:tc>
      </w:tr>
      <w:tr w:rsidR="007F2609" w:rsidRPr="007F2609" w14:paraId="3CF087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346178">
            <w:pPr>
              <w:pStyle w:val="TAL"/>
              <w:rPr>
                <w:lang w:eastAsia="zh-CN"/>
              </w:rPr>
            </w:pPr>
            <w:r w:rsidRPr="007F2609">
              <w:rPr>
                <w:lang w:eastAsia="zh-CN"/>
              </w:rPr>
              <w:t>R5-201847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346178">
            <w:pPr>
              <w:pStyle w:val="TAL"/>
              <w:rPr>
                <w:lang w:eastAsia="zh-CN"/>
              </w:rPr>
            </w:pPr>
            <w:r w:rsidRPr="007F2609">
              <w:rPr>
                <w:lang w:eastAsia="zh-CN"/>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346178">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346178">
            <w:pPr>
              <w:pStyle w:val="TAL"/>
              <w:rPr>
                <w:lang w:eastAsia="zh-CN"/>
              </w:rPr>
            </w:pPr>
            <w:r w:rsidRPr="007F2609">
              <w:rPr>
                <w:lang w:eastAsia="zh-CN"/>
              </w:rPr>
              <w:t>16.4.0</w:t>
            </w:r>
          </w:p>
        </w:tc>
      </w:tr>
      <w:tr w:rsidR="007F2609" w:rsidRPr="007F2609" w14:paraId="0E00E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346178">
            <w:pPr>
              <w:pStyle w:val="TAL"/>
              <w:rPr>
                <w:lang w:eastAsia="zh-CN"/>
              </w:rPr>
            </w:pPr>
            <w:r w:rsidRPr="007F2609">
              <w:rPr>
                <w:lang w:eastAsia="zh-CN"/>
              </w:rPr>
              <w:t>R5-201861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346178">
            <w:pPr>
              <w:pStyle w:val="TAL"/>
              <w:rPr>
                <w:lang w:eastAsia="zh-CN"/>
              </w:rPr>
            </w:pPr>
            <w:r w:rsidRPr="007F2609">
              <w:rPr>
                <w:lang w:eastAsia="zh-CN"/>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346178">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346178">
            <w:pPr>
              <w:pStyle w:val="TAL"/>
              <w:rPr>
                <w:lang w:eastAsia="zh-CN"/>
              </w:rPr>
            </w:pPr>
            <w:r w:rsidRPr="007F2609">
              <w:rPr>
                <w:lang w:eastAsia="zh-CN"/>
              </w:rPr>
              <w:t>16.4.0</w:t>
            </w:r>
          </w:p>
        </w:tc>
      </w:tr>
      <w:tr w:rsidR="007F2609" w:rsidRPr="007F2609" w14:paraId="0FAE3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346178">
            <w:pPr>
              <w:pStyle w:val="TAL"/>
              <w:rPr>
                <w:lang w:eastAsia="zh-CN"/>
              </w:rPr>
            </w:pPr>
            <w:r w:rsidRPr="007F2609">
              <w:rPr>
                <w:lang w:eastAsia="zh-CN"/>
              </w:rPr>
              <w:t>R5-201934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346178">
            <w:pPr>
              <w:pStyle w:val="TAL"/>
              <w:rPr>
                <w:lang w:eastAsia="zh-CN"/>
              </w:rPr>
            </w:pPr>
            <w:r w:rsidRPr="007F2609">
              <w:rPr>
                <w:lang w:eastAsia="zh-CN"/>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346178">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346178">
            <w:pPr>
              <w:pStyle w:val="TAL"/>
              <w:rPr>
                <w:lang w:eastAsia="zh-CN"/>
              </w:rPr>
            </w:pPr>
            <w:r w:rsidRPr="007F2609">
              <w:rPr>
                <w:lang w:eastAsia="zh-CN"/>
              </w:rPr>
              <w:t>16.4.0</w:t>
            </w:r>
          </w:p>
        </w:tc>
      </w:tr>
      <w:tr w:rsidR="007F2609" w:rsidRPr="007F2609" w14:paraId="024BCF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346178">
            <w:pPr>
              <w:pStyle w:val="TAL"/>
              <w:rPr>
                <w:lang w:eastAsia="zh-CN"/>
              </w:rPr>
            </w:pPr>
            <w:r w:rsidRPr="007F2609">
              <w:rPr>
                <w:lang w:eastAsia="zh-CN"/>
              </w:rPr>
              <w:t>R5-202034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346178">
            <w:pPr>
              <w:pStyle w:val="TAL"/>
              <w:rPr>
                <w:lang w:eastAsia="zh-CN"/>
              </w:rPr>
            </w:pPr>
            <w:r w:rsidRPr="007F2609">
              <w:rPr>
                <w:lang w:eastAsia="zh-CN"/>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346178">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346178">
            <w:pPr>
              <w:pStyle w:val="TAL"/>
              <w:rPr>
                <w:lang w:eastAsia="zh-CN"/>
              </w:rPr>
            </w:pPr>
            <w:r w:rsidRPr="007F2609">
              <w:rPr>
                <w:lang w:eastAsia="zh-CN"/>
              </w:rPr>
              <w:t>16.4.0</w:t>
            </w:r>
          </w:p>
        </w:tc>
      </w:tr>
      <w:tr w:rsidR="007F2609" w:rsidRPr="007F2609" w14:paraId="366E54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346178">
            <w:pPr>
              <w:pStyle w:val="TAL"/>
              <w:rPr>
                <w:lang w:eastAsia="zh-CN"/>
              </w:rPr>
            </w:pPr>
            <w:r w:rsidRPr="007F2609">
              <w:rPr>
                <w:lang w:eastAsia="zh-CN"/>
              </w:rPr>
              <w:t>R5-202035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346178">
            <w:pPr>
              <w:pStyle w:val="TAL"/>
              <w:rPr>
                <w:lang w:eastAsia="zh-CN"/>
              </w:rPr>
            </w:pPr>
            <w:r w:rsidRPr="007F2609">
              <w:rPr>
                <w:lang w:eastAsia="zh-CN"/>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346178">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346178">
            <w:pPr>
              <w:pStyle w:val="TAL"/>
              <w:rPr>
                <w:lang w:eastAsia="zh-CN"/>
              </w:rPr>
            </w:pPr>
            <w:r w:rsidRPr="007F2609">
              <w:rPr>
                <w:lang w:eastAsia="zh-CN"/>
              </w:rPr>
              <w:t>16.4.0</w:t>
            </w:r>
          </w:p>
        </w:tc>
      </w:tr>
      <w:tr w:rsidR="007F2609" w:rsidRPr="007F2609" w14:paraId="7E02A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346178">
            <w:pPr>
              <w:pStyle w:val="TAL"/>
              <w:rPr>
                <w:lang w:eastAsia="zh-CN"/>
              </w:rPr>
            </w:pPr>
            <w:r w:rsidRPr="007F2609">
              <w:rPr>
                <w:lang w:eastAsia="zh-CN"/>
              </w:rPr>
              <w:t>R5-202036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346178">
            <w:pPr>
              <w:pStyle w:val="TAL"/>
              <w:rPr>
                <w:lang w:eastAsia="zh-CN"/>
              </w:rPr>
            </w:pPr>
            <w:r w:rsidRPr="007F2609">
              <w:rPr>
                <w:lang w:eastAsia="zh-CN"/>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346178">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346178">
            <w:pPr>
              <w:pStyle w:val="TAL"/>
              <w:rPr>
                <w:lang w:eastAsia="zh-CN"/>
              </w:rPr>
            </w:pPr>
            <w:r w:rsidRPr="007F2609">
              <w:rPr>
                <w:lang w:eastAsia="zh-CN"/>
              </w:rPr>
              <w:t>16.4.0</w:t>
            </w:r>
          </w:p>
        </w:tc>
      </w:tr>
      <w:tr w:rsidR="007F2609" w:rsidRPr="007F2609" w14:paraId="293D0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346178">
            <w:pPr>
              <w:pStyle w:val="TAL"/>
              <w:rPr>
                <w:lang w:eastAsia="zh-CN"/>
              </w:rPr>
            </w:pPr>
            <w:r w:rsidRPr="007F2609">
              <w:rPr>
                <w:lang w:eastAsia="zh-CN"/>
              </w:rPr>
              <w:t>R5-202037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346178">
            <w:pPr>
              <w:pStyle w:val="TAL"/>
              <w:rPr>
                <w:lang w:eastAsia="zh-CN"/>
              </w:rPr>
            </w:pPr>
            <w:r w:rsidRPr="007F2609">
              <w:rPr>
                <w:lang w:eastAsia="zh-CN"/>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346178">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346178">
            <w:pPr>
              <w:pStyle w:val="TAL"/>
              <w:rPr>
                <w:lang w:eastAsia="zh-CN"/>
              </w:rPr>
            </w:pPr>
            <w:r w:rsidRPr="007F2609">
              <w:rPr>
                <w:lang w:eastAsia="zh-CN"/>
              </w:rPr>
              <w:t>16.4.0</w:t>
            </w:r>
          </w:p>
        </w:tc>
      </w:tr>
      <w:tr w:rsidR="007F2609" w:rsidRPr="007F2609" w14:paraId="5535D6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346178">
            <w:pPr>
              <w:pStyle w:val="TAL"/>
              <w:rPr>
                <w:lang w:eastAsia="zh-CN"/>
              </w:rPr>
            </w:pPr>
            <w:r w:rsidRPr="007F2609">
              <w:rPr>
                <w:lang w:eastAsia="zh-CN"/>
              </w:rPr>
              <w:t>R5-202039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346178">
            <w:pPr>
              <w:pStyle w:val="TAL"/>
              <w:rPr>
                <w:lang w:eastAsia="zh-CN"/>
              </w:rPr>
            </w:pPr>
            <w:r w:rsidRPr="007F2609">
              <w:rPr>
                <w:lang w:eastAsia="zh-CN"/>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346178">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346178">
            <w:pPr>
              <w:pStyle w:val="TAL"/>
              <w:rPr>
                <w:lang w:eastAsia="zh-CN"/>
              </w:rPr>
            </w:pPr>
            <w:r w:rsidRPr="007F2609">
              <w:rPr>
                <w:lang w:eastAsia="zh-CN"/>
              </w:rPr>
              <w:t>16.4.0</w:t>
            </w:r>
          </w:p>
        </w:tc>
      </w:tr>
      <w:tr w:rsidR="007F2609" w:rsidRPr="007F2609" w14:paraId="4F571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346178">
            <w:pPr>
              <w:pStyle w:val="TAL"/>
              <w:rPr>
                <w:lang w:eastAsia="zh-CN"/>
              </w:rPr>
            </w:pPr>
            <w:r w:rsidRPr="007F2609">
              <w:rPr>
                <w:lang w:eastAsia="zh-CN"/>
              </w:rPr>
              <w:t>R5-202041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346178">
            <w:pPr>
              <w:pStyle w:val="TAL"/>
              <w:rPr>
                <w:lang w:eastAsia="zh-CN"/>
              </w:rPr>
            </w:pPr>
            <w:r w:rsidRPr="007F2609">
              <w:rPr>
                <w:lang w:eastAsia="zh-CN"/>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346178">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346178">
            <w:pPr>
              <w:pStyle w:val="TAL"/>
              <w:rPr>
                <w:lang w:eastAsia="zh-CN"/>
              </w:rPr>
            </w:pPr>
            <w:r w:rsidRPr="007F2609">
              <w:rPr>
                <w:lang w:eastAsia="zh-CN"/>
              </w:rPr>
              <w:t>16.4.0</w:t>
            </w:r>
          </w:p>
        </w:tc>
      </w:tr>
      <w:tr w:rsidR="007F2609" w:rsidRPr="007F2609" w14:paraId="0C8ED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346178">
            <w:pPr>
              <w:pStyle w:val="TAL"/>
              <w:rPr>
                <w:lang w:eastAsia="zh-CN"/>
              </w:rPr>
            </w:pPr>
            <w:r w:rsidRPr="007F2609">
              <w:rPr>
                <w:lang w:eastAsia="zh-CN"/>
              </w:rPr>
              <w:t>R5-202042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346178">
            <w:pPr>
              <w:pStyle w:val="TAL"/>
              <w:rPr>
                <w:lang w:eastAsia="zh-CN"/>
              </w:rPr>
            </w:pPr>
            <w:r w:rsidRPr="007F2609">
              <w:rPr>
                <w:lang w:eastAsia="zh-CN"/>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346178">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346178">
            <w:pPr>
              <w:pStyle w:val="TAL"/>
              <w:rPr>
                <w:lang w:eastAsia="zh-CN"/>
              </w:rPr>
            </w:pPr>
            <w:r w:rsidRPr="007F2609">
              <w:rPr>
                <w:lang w:eastAsia="zh-CN"/>
              </w:rPr>
              <w:t>16.4.0</w:t>
            </w:r>
          </w:p>
        </w:tc>
      </w:tr>
      <w:tr w:rsidR="007F2609" w:rsidRPr="007F2609" w14:paraId="3D4238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346178">
            <w:pPr>
              <w:pStyle w:val="TAL"/>
              <w:rPr>
                <w:lang w:eastAsia="zh-CN"/>
              </w:rPr>
            </w:pPr>
            <w:r w:rsidRPr="007F2609">
              <w:rPr>
                <w:lang w:eastAsia="zh-CN"/>
              </w:rPr>
              <w:t>R5-202109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346178">
            <w:pPr>
              <w:pStyle w:val="TAL"/>
              <w:rPr>
                <w:lang w:eastAsia="zh-CN"/>
              </w:rPr>
            </w:pPr>
            <w:r w:rsidRPr="007F2609">
              <w:rPr>
                <w:lang w:eastAsia="zh-CN"/>
              </w:rPr>
              <w:t>0893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346178">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346178">
            <w:pPr>
              <w:pStyle w:val="TAL"/>
              <w:rPr>
                <w:lang w:eastAsia="zh-CN"/>
              </w:rPr>
            </w:pPr>
            <w:r w:rsidRPr="007F2609">
              <w:rPr>
                <w:lang w:eastAsia="zh-CN"/>
              </w:rPr>
              <w:t>16.4.0</w:t>
            </w:r>
          </w:p>
        </w:tc>
      </w:tr>
      <w:tr w:rsidR="007F2609" w:rsidRPr="007F2609" w14:paraId="394E2B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346178">
            <w:pPr>
              <w:pStyle w:val="TAL"/>
              <w:rPr>
                <w:lang w:eastAsia="zh-CN"/>
              </w:rPr>
            </w:pPr>
            <w:r w:rsidRPr="007F2609">
              <w:rPr>
                <w:lang w:eastAsia="zh-CN"/>
              </w:rPr>
              <w:t>R5-202217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346178">
            <w:pPr>
              <w:pStyle w:val="TAL"/>
              <w:rPr>
                <w:lang w:eastAsia="zh-CN"/>
              </w:rPr>
            </w:pPr>
            <w:r w:rsidRPr="007F2609">
              <w:rPr>
                <w:lang w:eastAsia="zh-CN"/>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346178">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346178">
            <w:pPr>
              <w:pStyle w:val="TAL"/>
              <w:rPr>
                <w:lang w:eastAsia="zh-CN"/>
              </w:rPr>
            </w:pPr>
            <w:r w:rsidRPr="007F2609">
              <w:rPr>
                <w:lang w:eastAsia="zh-CN"/>
              </w:rPr>
              <w:t>16.4.0</w:t>
            </w:r>
          </w:p>
        </w:tc>
      </w:tr>
      <w:tr w:rsidR="007F2609" w:rsidRPr="007F2609" w14:paraId="0A39D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346178">
            <w:pPr>
              <w:pStyle w:val="TAL"/>
              <w:rPr>
                <w:lang w:eastAsia="zh-CN"/>
              </w:rPr>
            </w:pPr>
            <w:r w:rsidRPr="007F2609">
              <w:rPr>
                <w:lang w:eastAsia="zh-CN"/>
              </w:rPr>
              <w:t>R5-202422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346178">
            <w:pPr>
              <w:pStyle w:val="TAL"/>
              <w:rPr>
                <w:lang w:eastAsia="zh-CN"/>
              </w:rPr>
            </w:pPr>
            <w:r w:rsidRPr="007F2609">
              <w:rPr>
                <w:lang w:eastAsia="zh-CN"/>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346178">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346178">
            <w:pPr>
              <w:pStyle w:val="TAL"/>
              <w:rPr>
                <w:lang w:eastAsia="zh-CN"/>
              </w:rPr>
            </w:pPr>
            <w:r w:rsidRPr="007F2609">
              <w:rPr>
                <w:lang w:eastAsia="zh-CN"/>
              </w:rPr>
              <w:t>16.4.0</w:t>
            </w:r>
          </w:p>
        </w:tc>
      </w:tr>
      <w:tr w:rsidR="007F2609" w:rsidRPr="007F2609" w14:paraId="4E4C5C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346178">
            <w:pPr>
              <w:pStyle w:val="TAL"/>
              <w:rPr>
                <w:lang w:eastAsia="zh-CN"/>
              </w:rPr>
            </w:pPr>
            <w:r w:rsidRPr="007F2609">
              <w:rPr>
                <w:lang w:eastAsia="zh-CN"/>
              </w:rPr>
              <w:t>R5-202430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346178">
            <w:pPr>
              <w:pStyle w:val="TAL"/>
              <w:rPr>
                <w:lang w:eastAsia="zh-CN"/>
              </w:rPr>
            </w:pPr>
            <w:r w:rsidRPr="007F2609">
              <w:rPr>
                <w:lang w:eastAsia="zh-CN"/>
              </w:rPr>
              <w:t>0909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346178">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346178">
            <w:pPr>
              <w:pStyle w:val="TAL"/>
              <w:rPr>
                <w:lang w:eastAsia="zh-CN"/>
              </w:rPr>
            </w:pPr>
            <w:r w:rsidRPr="007F2609">
              <w:rPr>
                <w:lang w:eastAsia="zh-CN"/>
              </w:rPr>
              <w:t>16.4.0</w:t>
            </w:r>
          </w:p>
        </w:tc>
      </w:tr>
      <w:tr w:rsidR="007F2609" w:rsidRPr="007F2609" w14:paraId="3A2E1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346178">
            <w:pPr>
              <w:pStyle w:val="TAL"/>
              <w:rPr>
                <w:lang w:eastAsia="zh-CN"/>
              </w:rPr>
            </w:pPr>
            <w:r w:rsidRPr="007F2609">
              <w:rPr>
                <w:lang w:eastAsia="zh-CN"/>
              </w:rPr>
              <w:t>R5-202484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346178">
            <w:pPr>
              <w:pStyle w:val="TAL"/>
              <w:rPr>
                <w:lang w:eastAsia="zh-CN"/>
              </w:rPr>
            </w:pPr>
            <w:r w:rsidRPr="007F2609">
              <w:rPr>
                <w:lang w:eastAsia="zh-CN"/>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346178">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346178">
            <w:pPr>
              <w:pStyle w:val="TAL"/>
              <w:rPr>
                <w:lang w:eastAsia="zh-CN"/>
              </w:rPr>
            </w:pPr>
            <w:r w:rsidRPr="007F2609">
              <w:rPr>
                <w:lang w:eastAsia="zh-CN"/>
              </w:rPr>
              <w:t>16.4.0</w:t>
            </w:r>
          </w:p>
        </w:tc>
      </w:tr>
      <w:tr w:rsidR="007F2609" w:rsidRPr="007F2609" w14:paraId="685623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346178">
            <w:pPr>
              <w:pStyle w:val="TAL"/>
              <w:rPr>
                <w:lang w:eastAsia="zh-CN"/>
              </w:rPr>
            </w:pPr>
            <w:r w:rsidRPr="007F2609">
              <w:rPr>
                <w:lang w:eastAsia="zh-CN"/>
              </w:rPr>
              <w:t>R5-202503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346178">
            <w:pPr>
              <w:pStyle w:val="TAL"/>
              <w:rPr>
                <w:lang w:eastAsia="zh-CN"/>
              </w:rPr>
            </w:pPr>
            <w:r w:rsidRPr="007F2609">
              <w:rPr>
                <w:lang w:eastAsia="zh-CN"/>
              </w:rPr>
              <w:t>0914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346178">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346178">
            <w:pPr>
              <w:pStyle w:val="TAL"/>
              <w:rPr>
                <w:lang w:eastAsia="zh-CN"/>
              </w:rPr>
            </w:pPr>
            <w:r w:rsidRPr="007F2609">
              <w:rPr>
                <w:lang w:eastAsia="zh-CN"/>
              </w:rPr>
              <w:t>16.4.0</w:t>
            </w:r>
          </w:p>
        </w:tc>
      </w:tr>
      <w:tr w:rsidR="007F2609" w:rsidRPr="007F2609" w14:paraId="3B5C6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346178">
            <w:pPr>
              <w:pStyle w:val="TAL"/>
              <w:rPr>
                <w:lang w:eastAsia="zh-CN"/>
              </w:rPr>
            </w:pPr>
            <w:r w:rsidRPr="007F2609">
              <w:rPr>
                <w:lang w:eastAsia="zh-CN"/>
              </w:rPr>
              <w:t>R5-202710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346178">
            <w:pPr>
              <w:pStyle w:val="TAL"/>
              <w:rPr>
                <w:lang w:eastAsia="zh-CN"/>
              </w:rPr>
            </w:pPr>
            <w:r w:rsidRPr="007F2609">
              <w:rPr>
                <w:lang w:eastAsia="zh-CN"/>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346178">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346178">
            <w:pPr>
              <w:pStyle w:val="TAL"/>
              <w:rPr>
                <w:lang w:eastAsia="zh-CN"/>
              </w:rPr>
            </w:pPr>
            <w:r w:rsidRPr="007F2609">
              <w:rPr>
                <w:lang w:eastAsia="zh-CN"/>
              </w:rPr>
              <w:t>16.4.0</w:t>
            </w:r>
          </w:p>
        </w:tc>
      </w:tr>
      <w:tr w:rsidR="007F2609" w:rsidRPr="007F2609" w14:paraId="774512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346178">
            <w:pPr>
              <w:pStyle w:val="TAL"/>
              <w:rPr>
                <w:lang w:eastAsia="zh-CN"/>
              </w:rPr>
            </w:pPr>
            <w:r w:rsidRPr="007F2609">
              <w:rPr>
                <w:lang w:eastAsia="zh-CN"/>
              </w:rPr>
              <w:t>R5-202711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346178">
            <w:pPr>
              <w:pStyle w:val="TAL"/>
              <w:rPr>
                <w:lang w:eastAsia="zh-CN"/>
              </w:rPr>
            </w:pPr>
            <w:r w:rsidRPr="007F2609">
              <w:rPr>
                <w:lang w:eastAsia="zh-CN"/>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346178">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346178">
            <w:pPr>
              <w:pStyle w:val="TAL"/>
              <w:rPr>
                <w:lang w:eastAsia="zh-CN"/>
              </w:rPr>
            </w:pPr>
            <w:r w:rsidRPr="007F2609">
              <w:rPr>
                <w:lang w:eastAsia="zh-CN"/>
              </w:rPr>
              <w:t>16.4.0</w:t>
            </w:r>
          </w:p>
        </w:tc>
      </w:tr>
      <w:tr w:rsidR="007F2609" w:rsidRPr="007F2609" w14:paraId="1546FF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346178">
            <w:pPr>
              <w:pStyle w:val="TAL"/>
              <w:rPr>
                <w:lang w:eastAsia="zh-CN"/>
              </w:rPr>
            </w:pPr>
            <w:r w:rsidRPr="007F2609">
              <w:rPr>
                <w:lang w:eastAsia="zh-CN"/>
              </w:rPr>
              <w:t>R5-202712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346178">
            <w:pPr>
              <w:pStyle w:val="TAL"/>
              <w:rPr>
                <w:lang w:eastAsia="zh-CN"/>
              </w:rPr>
            </w:pPr>
            <w:r w:rsidRPr="007F2609">
              <w:rPr>
                <w:lang w:eastAsia="zh-CN"/>
              </w:rPr>
              <w:t>0845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346178">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346178">
            <w:pPr>
              <w:pStyle w:val="TAL"/>
              <w:rPr>
                <w:lang w:eastAsia="zh-CN"/>
              </w:rPr>
            </w:pPr>
            <w:r w:rsidRPr="007F2609">
              <w:rPr>
                <w:lang w:eastAsia="zh-CN"/>
              </w:rPr>
              <w:t>16.4.0</w:t>
            </w:r>
          </w:p>
        </w:tc>
      </w:tr>
      <w:tr w:rsidR="007F2609" w:rsidRPr="007F2609" w14:paraId="555D22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346178">
            <w:pPr>
              <w:pStyle w:val="TAL"/>
              <w:rPr>
                <w:lang w:eastAsia="zh-CN"/>
              </w:rPr>
            </w:pPr>
            <w:r w:rsidRPr="007F2609">
              <w:rPr>
                <w:lang w:eastAsia="zh-CN"/>
              </w:rPr>
              <w:t>R5-202713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346178">
            <w:pPr>
              <w:pStyle w:val="TAL"/>
              <w:rPr>
                <w:lang w:eastAsia="zh-CN"/>
              </w:rPr>
            </w:pPr>
            <w:r w:rsidRPr="007F2609">
              <w:rPr>
                <w:lang w:eastAsia="zh-CN"/>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346178">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346178">
            <w:pPr>
              <w:pStyle w:val="TAL"/>
              <w:rPr>
                <w:lang w:eastAsia="zh-CN"/>
              </w:rPr>
            </w:pPr>
            <w:r w:rsidRPr="007F2609">
              <w:rPr>
                <w:lang w:eastAsia="zh-CN"/>
              </w:rPr>
              <w:t>16.4.0</w:t>
            </w:r>
          </w:p>
        </w:tc>
      </w:tr>
      <w:tr w:rsidR="007F2609" w:rsidRPr="007F2609" w14:paraId="2850D7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346178">
            <w:pPr>
              <w:pStyle w:val="TAL"/>
              <w:rPr>
                <w:lang w:eastAsia="zh-CN"/>
              </w:rPr>
            </w:pPr>
            <w:r w:rsidRPr="007F2609">
              <w:rPr>
                <w:lang w:eastAsia="zh-CN"/>
              </w:rPr>
              <w:t>R5-202714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346178">
            <w:pPr>
              <w:pStyle w:val="TAL"/>
              <w:rPr>
                <w:lang w:eastAsia="zh-CN"/>
              </w:rPr>
            </w:pPr>
            <w:r w:rsidRPr="007F2609">
              <w:rPr>
                <w:lang w:eastAsia="zh-CN"/>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346178">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346178">
            <w:pPr>
              <w:pStyle w:val="TAL"/>
              <w:rPr>
                <w:lang w:eastAsia="zh-CN"/>
              </w:rPr>
            </w:pPr>
            <w:r w:rsidRPr="007F2609">
              <w:rPr>
                <w:lang w:eastAsia="zh-CN"/>
              </w:rPr>
              <w:t>16.4.0</w:t>
            </w:r>
          </w:p>
        </w:tc>
      </w:tr>
      <w:tr w:rsidR="007F2609" w:rsidRPr="007F2609" w14:paraId="4536C9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346178">
            <w:pPr>
              <w:pStyle w:val="TAL"/>
              <w:rPr>
                <w:lang w:eastAsia="zh-CN"/>
              </w:rPr>
            </w:pPr>
            <w:r w:rsidRPr="007F2609">
              <w:rPr>
                <w:lang w:eastAsia="zh-CN"/>
              </w:rPr>
              <w:t>R5-202715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346178">
            <w:pPr>
              <w:pStyle w:val="TAL"/>
              <w:rPr>
                <w:lang w:eastAsia="zh-CN"/>
              </w:rPr>
            </w:pPr>
            <w:r w:rsidRPr="007F2609">
              <w:rPr>
                <w:lang w:eastAsia="zh-CN"/>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346178">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346178">
            <w:pPr>
              <w:pStyle w:val="TAL"/>
              <w:rPr>
                <w:lang w:eastAsia="zh-CN"/>
              </w:rPr>
            </w:pPr>
            <w:r w:rsidRPr="007F2609">
              <w:rPr>
                <w:lang w:eastAsia="zh-CN"/>
              </w:rPr>
              <w:t>16.4.0</w:t>
            </w:r>
          </w:p>
        </w:tc>
      </w:tr>
      <w:tr w:rsidR="007F2609" w:rsidRPr="007F2609" w14:paraId="311375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346178">
            <w:pPr>
              <w:pStyle w:val="TAL"/>
              <w:rPr>
                <w:lang w:eastAsia="zh-CN"/>
              </w:rPr>
            </w:pPr>
            <w:r w:rsidRPr="007F2609">
              <w:rPr>
                <w:lang w:eastAsia="zh-CN"/>
              </w:rPr>
              <w:t>R5-202716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346178">
            <w:pPr>
              <w:pStyle w:val="TAL"/>
              <w:rPr>
                <w:lang w:eastAsia="zh-CN"/>
              </w:rPr>
            </w:pPr>
            <w:r w:rsidRPr="007F2609">
              <w:rPr>
                <w:lang w:eastAsia="zh-CN"/>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346178">
            <w:pPr>
              <w:pStyle w:val="TAL"/>
              <w:rPr>
                <w:lang w:eastAsia="zh-CN"/>
              </w:rPr>
            </w:pPr>
            <w:r w:rsidRPr="007F2609">
              <w:rPr>
                <w:lang w:eastAsia="zh-CN"/>
              </w:rPr>
              <w:t>16.4.0</w:t>
            </w:r>
          </w:p>
        </w:tc>
      </w:tr>
      <w:tr w:rsidR="007F2609" w:rsidRPr="007F2609" w14:paraId="4B28C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346178">
            <w:pPr>
              <w:pStyle w:val="TAL"/>
              <w:rPr>
                <w:lang w:eastAsia="zh-CN"/>
              </w:rPr>
            </w:pPr>
            <w:r w:rsidRPr="007F2609">
              <w:rPr>
                <w:lang w:eastAsia="zh-CN"/>
              </w:rPr>
              <w:t>R5-202717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346178">
            <w:pPr>
              <w:pStyle w:val="TAL"/>
              <w:rPr>
                <w:lang w:eastAsia="zh-CN"/>
              </w:rPr>
            </w:pPr>
            <w:r w:rsidRPr="007F2609">
              <w:rPr>
                <w:lang w:eastAsia="zh-CN"/>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346178">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346178">
            <w:pPr>
              <w:pStyle w:val="TAL"/>
              <w:rPr>
                <w:lang w:eastAsia="zh-CN"/>
              </w:rPr>
            </w:pPr>
            <w:r w:rsidRPr="007F2609">
              <w:rPr>
                <w:lang w:eastAsia="zh-CN"/>
              </w:rPr>
              <w:t>16.4.0</w:t>
            </w:r>
          </w:p>
        </w:tc>
      </w:tr>
      <w:tr w:rsidR="007F2609" w:rsidRPr="007F2609" w14:paraId="7E2B3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346178">
            <w:pPr>
              <w:pStyle w:val="TAL"/>
              <w:rPr>
                <w:lang w:eastAsia="zh-CN"/>
              </w:rPr>
            </w:pPr>
            <w:r w:rsidRPr="007F2609">
              <w:rPr>
                <w:lang w:eastAsia="zh-CN"/>
              </w:rPr>
              <w:t>R5-202718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346178">
            <w:pPr>
              <w:pStyle w:val="TAL"/>
              <w:rPr>
                <w:lang w:eastAsia="zh-CN"/>
              </w:rPr>
            </w:pPr>
            <w:r w:rsidRPr="007F2609">
              <w:rPr>
                <w:lang w:eastAsia="zh-CN"/>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346178">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346178">
            <w:pPr>
              <w:pStyle w:val="TAL"/>
              <w:rPr>
                <w:lang w:eastAsia="zh-CN"/>
              </w:rPr>
            </w:pPr>
            <w:r w:rsidRPr="007F2609">
              <w:rPr>
                <w:lang w:eastAsia="zh-CN"/>
              </w:rPr>
              <w:t>16.4.0</w:t>
            </w:r>
          </w:p>
        </w:tc>
      </w:tr>
      <w:tr w:rsidR="007F2609" w:rsidRPr="007F2609" w14:paraId="444FC8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346178">
            <w:pPr>
              <w:pStyle w:val="TAL"/>
              <w:rPr>
                <w:lang w:eastAsia="zh-CN"/>
              </w:rPr>
            </w:pPr>
            <w:r w:rsidRPr="007F2609">
              <w:rPr>
                <w:lang w:eastAsia="zh-CN"/>
              </w:rPr>
              <w:t>R5-202719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346178">
            <w:pPr>
              <w:pStyle w:val="TAL"/>
              <w:rPr>
                <w:lang w:eastAsia="zh-CN"/>
              </w:rPr>
            </w:pPr>
            <w:r w:rsidRPr="007F2609">
              <w:rPr>
                <w:lang w:eastAsia="zh-CN"/>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346178">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346178">
            <w:pPr>
              <w:pStyle w:val="TAL"/>
              <w:rPr>
                <w:lang w:eastAsia="zh-CN"/>
              </w:rPr>
            </w:pPr>
            <w:r w:rsidRPr="007F2609">
              <w:rPr>
                <w:lang w:eastAsia="zh-CN"/>
              </w:rPr>
              <w:t>16.4.0</w:t>
            </w:r>
          </w:p>
        </w:tc>
      </w:tr>
      <w:tr w:rsidR="007F2609" w:rsidRPr="007F2609" w14:paraId="001902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346178">
            <w:pPr>
              <w:pStyle w:val="TAL"/>
              <w:rPr>
                <w:lang w:eastAsia="zh-CN"/>
              </w:rPr>
            </w:pPr>
            <w:r w:rsidRPr="007F2609">
              <w:rPr>
                <w:lang w:eastAsia="zh-CN"/>
              </w:rPr>
              <w:t>R5-202765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346178">
            <w:pPr>
              <w:pStyle w:val="TAL"/>
              <w:rPr>
                <w:lang w:eastAsia="zh-CN"/>
              </w:rPr>
            </w:pPr>
            <w:r w:rsidRPr="007F2609">
              <w:rPr>
                <w:lang w:eastAsia="zh-CN"/>
              </w:rPr>
              <w:t>0880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346178">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346178">
            <w:pPr>
              <w:pStyle w:val="TAL"/>
              <w:rPr>
                <w:lang w:eastAsia="zh-CN"/>
              </w:rPr>
            </w:pPr>
            <w:r w:rsidRPr="007F2609">
              <w:rPr>
                <w:lang w:eastAsia="zh-CN"/>
              </w:rPr>
              <w:t>16.4.0</w:t>
            </w:r>
          </w:p>
        </w:tc>
      </w:tr>
      <w:tr w:rsidR="007F2609" w:rsidRPr="007F2609" w14:paraId="5140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346178">
            <w:pPr>
              <w:pStyle w:val="TAL"/>
              <w:rPr>
                <w:lang w:eastAsia="zh-CN"/>
              </w:rPr>
            </w:pPr>
            <w:r w:rsidRPr="007F2609">
              <w:rPr>
                <w:lang w:eastAsia="zh-CN"/>
              </w:rPr>
              <w:t>R5-202781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346178">
            <w:pPr>
              <w:pStyle w:val="TAL"/>
              <w:rPr>
                <w:lang w:eastAsia="zh-CN"/>
              </w:rPr>
            </w:pPr>
            <w:r w:rsidRPr="007F2609">
              <w:rPr>
                <w:lang w:eastAsia="zh-CN"/>
              </w:rPr>
              <w:t>0859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346178">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346178">
            <w:pPr>
              <w:pStyle w:val="TAL"/>
              <w:rPr>
                <w:lang w:eastAsia="zh-CN"/>
              </w:rPr>
            </w:pPr>
            <w:r w:rsidRPr="007F2609">
              <w:rPr>
                <w:lang w:eastAsia="zh-CN"/>
              </w:rPr>
              <w:t>16.4.0</w:t>
            </w:r>
          </w:p>
        </w:tc>
      </w:tr>
      <w:tr w:rsidR="007F2609" w:rsidRPr="007F2609" w14:paraId="22F9E2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346178">
            <w:pPr>
              <w:pStyle w:val="TAL"/>
              <w:rPr>
                <w:lang w:eastAsia="zh-CN"/>
              </w:rPr>
            </w:pPr>
            <w:r w:rsidRPr="007F2609">
              <w:rPr>
                <w:lang w:eastAsia="zh-CN"/>
              </w:rPr>
              <w:t>R5-202783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346178">
            <w:pPr>
              <w:pStyle w:val="TAL"/>
              <w:rPr>
                <w:lang w:eastAsia="zh-CN"/>
              </w:rPr>
            </w:pPr>
            <w:r w:rsidRPr="007F2609">
              <w:rPr>
                <w:lang w:eastAsia="zh-CN"/>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346178">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346178">
            <w:pPr>
              <w:pStyle w:val="TAL"/>
              <w:rPr>
                <w:lang w:eastAsia="zh-CN"/>
              </w:rPr>
            </w:pPr>
            <w:r w:rsidRPr="007F2609">
              <w:rPr>
                <w:lang w:eastAsia="zh-CN"/>
              </w:rPr>
              <w:t>16.4.0</w:t>
            </w:r>
          </w:p>
        </w:tc>
      </w:tr>
      <w:tr w:rsidR="007F2609" w:rsidRPr="007F2609" w14:paraId="2091B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346178">
            <w:pPr>
              <w:pStyle w:val="TAL"/>
              <w:rPr>
                <w:lang w:eastAsia="zh-CN"/>
              </w:rPr>
            </w:pPr>
            <w:r w:rsidRPr="007F2609">
              <w:rPr>
                <w:lang w:eastAsia="zh-CN"/>
              </w:rPr>
              <w:t>R5-202791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346178">
            <w:pPr>
              <w:pStyle w:val="TAL"/>
              <w:rPr>
                <w:lang w:eastAsia="zh-CN"/>
              </w:rPr>
            </w:pPr>
            <w:r w:rsidRPr="007F2609">
              <w:rPr>
                <w:lang w:eastAsia="zh-CN"/>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346178">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346178">
            <w:pPr>
              <w:pStyle w:val="TAL"/>
              <w:rPr>
                <w:lang w:eastAsia="zh-CN"/>
              </w:rPr>
            </w:pPr>
            <w:r w:rsidRPr="007F2609">
              <w:rPr>
                <w:lang w:eastAsia="zh-CN"/>
              </w:rPr>
              <w:t>16.4.0</w:t>
            </w:r>
          </w:p>
        </w:tc>
      </w:tr>
      <w:tr w:rsidR="007F2609" w:rsidRPr="007F2609" w14:paraId="594E3C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346178">
            <w:pPr>
              <w:pStyle w:val="TAL"/>
              <w:rPr>
                <w:lang w:eastAsia="zh-CN"/>
              </w:rPr>
            </w:pPr>
            <w:r w:rsidRPr="007F2609">
              <w:rPr>
                <w:lang w:eastAsia="zh-CN"/>
              </w:rPr>
              <w:t>R5-202807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346178">
            <w:pPr>
              <w:pStyle w:val="TAL"/>
              <w:rPr>
                <w:lang w:eastAsia="zh-CN"/>
              </w:rPr>
            </w:pPr>
            <w:r w:rsidRPr="007F2609">
              <w:rPr>
                <w:lang w:eastAsia="zh-CN"/>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346178">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346178">
            <w:pPr>
              <w:pStyle w:val="TAL"/>
              <w:rPr>
                <w:lang w:eastAsia="zh-CN"/>
              </w:rPr>
            </w:pPr>
            <w:r w:rsidRPr="007F2609">
              <w:rPr>
                <w:lang w:eastAsia="zh-CN"/>
              </w:rPr>
              <w:t>16.4.0</w:t>
            </w:r>
          </w:p>
        </w:tc>
      </w:tr>
      <w:tr w:rsidR="007F2609" w:rsidRPr="007F2609" w14:paraId="233C1C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346178">
            <w:pPr>
              <w:pStyle w:val="TAL"/>
              <w:rPr>
                <w:lang w:eastAsia="zh-CN"/>
              </w:rPr>
            </w:pPr>
            <w:r w:rsidRPr="007F2609">
              <w:rPr>
                <w:lang w:eastAsia="zh-CN"/>
              </w:rPr>
              <w:t>R5-202821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346178">
            <w:pPr>
              <w:pStyle w:val="TAL"/>
              <w:rPr>
                <w:lang w:eastAsia="zh-CN"/>
              </w:rPr>
            </w:pPr>
            <w:r w:rsidRPr="007F2609">
              <w:rPr>
                <w:lang w:eastAsia="zh-CN"/>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346178">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346178">
            <w:pPr>
              <w:pStyle w:val="TAL"/>
              <w:rPr>
                <w:lang w:eastAsia="zh-CN"/>
              </w:rPr>
            </w:pPr>
            <w:r w:rsidRPr="007F2609">
              <w:rPr>
                <w:lang w:eastAsia="zh-CN"/>
              </w:rPr>
              <w:t>16.4.0</w:t>
            </w:r>
          </w:p>
        </w:tc>
      </w:tr>
      <w:tr w:rsidR="007F2609" w:rsidRPr="007F2609" w14:paraId="07B632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346178">
            <w:pPr>
              <w:pStyle w:val="TAL"/>
              <w:rPr>
                <w:lang w:eastAsia="zh-CN"/>
              </w:rPr>
            </w:pPr>
            <w:r w:rsidRPr="007F2609">
              <w:rPr>
                <w:lang w:eastAsia="zh-CN"/>
              </w:rPr>
              <w:t>R5-202822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346178">
            <w:pPr>
              <w:pStyle w:val="TAL"/>
              <w:rPr>
                <w:lang w:eastAsia="zh-CN"/>
              </w:rPr>
            </w:pPr>
            <w:r w:rsidRPr="007F2609">
              <w:rPr>
                <w:lang w:eastAsia="zh-CN"/>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346178">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346178">
            <w:pPr>
              <w:pStyle w:val="TAL"/>
              <w:rPr>
                <w:lang w:eastAsia="zh-CN"/>
              </w:rPr>
            </w:pPr>
            <w:r w:rsidRPr="007F2609">
              <w:rPr>
                <w:lang w:eastAsia="zh-CN"/>
              </w:rPr>
              <w:t>16.4.0</w:t>
            </w:r>
          </w:p>
        </w:tc>
      </w:tr>
      <w:tr w:rsidR="007F2609" w:rsidRPr="007F2609" w14:paraId="433B4A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346178">
            <w:pPr>
              <w:pStyle w:val="TAL"/>
              <w:rPr>
                <w:lang w:eastAsia="zh-CN"/>
              </w:rPr>
            </w:pPr>
            <w:r w:rsidRPr="007F2609">
              <w:rPr>
                <w:lang w:eastAsia="zh-CN"/>
              </w:rPr>
              <w:t>R5-202823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346178">
            <w:pPr>
              <w:pStyle w:val="TAL"/>
              <w:rPr>
                <w:lang w:eastAsia="zh-CN"/>
              </w:rPr>
            </w:pPr>
            <w:r w:rsidRPr="007F2609">
              <w:rPr>
                <w:lang w:eastAsia="zh-CN"/>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346178">
            <w:pPr>
              <w:pStyle w:val="TAL"/>
              <w:rPr>
                <w:lang w:eastAsia="zh-CN"/>
              </w:rPr>
            </w:pPr>
            <w:r w:rsidRPr="007F2609">
              <w:rPr>
                <w:lang w:eastAsia="zh-CN"/>
              </w:rPr>
              <w:t>16.4.0</w:t>
            </w:r>
          </w:p>
        </w:tc>
      </w:tr>
      <w:tr w:rsidR="007F2609" w:rsidRPr="007F2609" w14:paraId="7FE7C3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346178">
            <w:pPr>
              <w:pStyle w:val="TAL"/>
              <w:rPr>
                <w:lang w:eastAsia="zh-CN"/>
              </w:rPr>
            </w:pPr>
            <w:r w:rsidRPr="007F2609">
              <w:rPr>
                <w:lang w:eastAsia="zh-CN"/>
              </w:rPr>
              <w:t>R5-202860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346178">
            <w:pPr>
              <w:pStyle w:val="TAL"/>
              <w:rPr>
                <w:lang w:eastAsia="zh-CN"/>
              </w:rPr>
            </w:pPr>
            <w:r w:rsidRPr="007F2609">
              <w:rPr>
                <w:lang w:eastAsia="zh-CN"/>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346178">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346178">
            <w:pPr>
              <w:pStyle w:val="TAL"/>
              <w:rPr>
                <w:lang w:eastAsia="zh-CN"/>
              </w:rPr>
            </w:pPr>
            <w:r w:rsidRPr="007F2609">
              <w:rPr>
                <w:lang w:eastAsia="zh-CN"/>
              </w:rPr>
              <w:t>16.4.0</w:t>
            </w:r>
          </w:p>
        </w:tc>
      </w:tr>
      <w:tr w:rsidR="007F2609" w:rsidRPr="007F2609" w14:paraId="6FB443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346178">
            <w:pPr>
              <w:pStyle w:val="TAL"/>
              <w:rPr>
                <w:lang w:eastAsia="zh-CN"/>
              </w:rPr>
            </w:pPr>
            <w:r w:rsidRPr="007F2609">
              <w:rPr>
                <w:lang w:eastAsia="zh-CN"/>
              </w:rPr>
              <w:t>R5-202886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346178">
            <w:pPr>
              <w:pStyle w:val="TAL"/>
              <w:rPr>
                <w:lang w:eastAsia="zh-CN"/>
              </w:rPr>
            </w:pPr>
            <w:r w:rsidRPr="007F2609">
              <w:rPr>
                <w:lang w:eastAsia="zh-CN"/>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346178">
            <w:pPr>
              <w:pStyle w:val="TAL"/>
              <w:rPr>
                <w:lang w:eastAsia="zh-CN"/>
              </w:rPr>
            </w:pPr>
            <w:r w:rsidRPr="007F2609">
              <w:rPr>
                <w:lang w:eastAsia="zh-CN"/>
              </w:rPr>
              <w:t>16.4.0</w:t>
            </w:r>
          </w:p>
        </w:tc>
      </w:tr>
      <w:tr w:rsidR="007F2609" w:rsidRPr="007F2609" w14:paraId="61B9D5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346178">
            <w:pPr>
              <w:pStyle w:val="TAL"/>
              <w:rPr>
                <w:lang w:eastAsia="zh-CN"/>
              </w:rPr>
            </w:pPr>
            <w:r w:rsidRPr="007F2609">
              <w:rPr>
                <w:lang w:eastAsia="zh-CN"/>
              </w:rPr>
              <w:t>R5-202887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346178">
            <w:pPr>
              <w:pStyle w:val="TAL"/>
              <w:rPr>
                <w:lang w:eastAsia="zh-CN"/>
              </w:rPr>
            </w:pPr>
            <w:r w:rsidRPr="007F2609">
              <w:rPr>
                <w:lang w:eastAsia="zh-CN"/>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346178">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346178">
            <w:pPr>
              <w:pStyle w:val="TAL"/>
              <w:rPr>
                <w:lang w:eastAsia="zh-CN"/>
              </w:rPr>
            </w:pPr>
            <w:r w:rsidRPr="007F2609">
              <w:rPr>
                <w:lang w:eastAsia="zh-CN"/>
              </w:rPr>
              <w:t>16.4.0</w:t>
            </w:r>
          </w:p>
        </w:tc>
      </w:tr>
      <w:tr w:rsidR="007F2609" w:rsidRPr="007F2609" w14:paraId="694C3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346178">
            <w:pPr>
              <w:pStyle w:val="TAL"/>
              <w:rPr>
                <w:lang w:eastAsia="zh-CN"/>
              </w:rPr>
            </w:pPr>
            <w:r w:rsidRPr="007F2609">
              <w:rPr>
                <w:lang w:eastAsia="zh-CN"/>
              </w:rPr>
              <w:t>R5-202888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346178">
            <w:pPr>
              <w:pStyle w:val="TAL"/>
              <w:rPr>
                <w:lang w:eastAsia="zh-CN"/>
              </w:rPr>
            </w:pPr>
            <w:r w:rsidRPr="007F2609">
              <w:rPr>
                <w:lang w:eastAsia="zh-CN"/>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346178">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346178">
            <w:pPr>
              <w:pStyle w:val="TAL"/>
              <w:rPr>
                <w:lang w:eastAsia="zh-CN"/>
              </w:rPr>
            </w:pPr>
            <w:r w:rsidRPr="007F2609">
              <w:rPr>
                <w:lang w:eastAsia="zh-CN"/>
              </w:rPr>
              <w:t>16.4.0</w:t>
            </w:r>
          </w:p>
        </w:tc>
      </w:tr>
      <w:tr w:rsidR="007F2609" w:rsidRPr="007F2609" w14:paraId="7A9734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346178">
            <w:pPr>
              <w:pStyle w:val="TAL"/>
              <w:rPr>
                <w:lang w:eastAsia="zh-CN"/>
              </w:rPr>
            </w:pPr>
            <w:r w:rsidRPr="007F2609">
              <w:rPr>
                <w:lang w:eastAsia="zh-CN"/>
              </w:rPr>
              <w:t>R5-202889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346178">
            <w:pPr>
              <w:pStyle w:val="TAL"/>
              <w:rPr>
                <w:lang w:eastAsia="zh-CN"/>
              </w:rPr>
            </w:pPr>
            <w:r w:rsidRPr="007F2609">
              <w:rPr>
                <w:lang w:eastAsia="zh-CN"/>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346178">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346178">
            <w:pPr>
              <w:pStyle w:val="TAL"/>
              <w:rPr>
                <w:lang w:eastAsia="zh-CN"/>
              </w:rPr>
            </w:pPr>
            <w:r w:rsidRPr="007F2609">
              <w:rPr>
                <w:lang w:eastAsia="zh-CN"/>
              </w:rPr>
              <w:t>16.4.0</w:t>
            </w:r>
          </w:p>
        </w:tc>
      </w:tr>
      <w:tr w:rsidR="007F2609" w:rsidRPr="007F2609" w14:paraId="16D40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346178">
            <w:pPr>
              <w:pStyle w:val="TAL"/>
              <w:rPr>
                <w:lang w:eastAsia="zh-CN"/>
              </w:rPr>
            </w:pPr>
            <w:r w:rsidRPr="007F2609">
              <w:rPr>
                <w:lang w:eastAsia="zh-CN"/>
              </w:rPr>
              <w:t>R5-202890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346178">
            <w:pPr>
              <w:pStyle w:val="TAL"/>
              <w:rPr>
                <w:lang w:eastAsia="zh-CN"/>
              </w:rPr>
            </w:pPr>
            <w:r w:rsidRPr="007F2609">
              <w:rPr>
                <w:lang w:eastAsia="zh-CN"/>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346178">
            <w:pPr>
              <w:pStyle w:val="TAL"/>
              <w:rPr>
                <w:lang w:eastAsia="zh-CN"/>
              </w:rPr>
            </w:pPr>
            <w:r w:rsidRPr="007F2609">
              <w:rPr>
                <w:lang w:eastAsia="zh-CN"/>
              </w:rPr>
              <w:t>Correction on txDirectCurrentLocation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346178">
            <w:pPr>
              <w:pStyle w:val="TAL"/>
              <w:rPr>
                <w:lang w:eastAsia="zh-CN"/>
              </w:rPr>
            </w:pPr>
            <w:r w:rsidRPr="007F2609">
              <w:rPr>
                <w:lang w:eastAsia="zh-CN"/>
              </w:rPr>
              <w:t>16.4.0</w:t>
            </w:r>
          </w:p>
        </w:tc>
      </w:tr>
      <w:tr w:rsidR="007F2609" w:rsidRPr="007F2609" w14:paraId="051D91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346178">
            <w:pPr>
              <w:pStyle w:val="TAL"/>
              <w:rPr>
                <w:lang w:eastAsia="zh-CN"/>
              </w:rPr>
            </w:pPr>
            <w:r w:rsidRPr="007F2609">
              <w:rPr>
                <w:lang w:eastAsia="zh-CN"/>
              </w:rPr>
              <w:t>R5-202891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346178">
            <w:pPr>
              <w:pStyle w:val="TAL"/>
              <w:rPr>
                <w:lang w:eastAsia="zh-CN"/>
              </w:rPr>
            </w:pPr>
            <w:r w:rsidRPr="007F2609">
              <w:rPr>
                <w:lang w:eastAsia="zh-CN"/>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346178">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346178">
            <w:pPr>
              <w:pStyle w:val="TAL"/>
              <w:rPr>
                <w:lang w:eastAsia="zh-CN"/>
              </w:rPr>
            </w:pPr>
            <w:r w:rsidRPr="007F2609">
              <w:rPr>
                <w:lang w:eastAsia="zh-CN"/>
              </w:rPr>
              <w:t>16.4.0</w:t>
            </w:r>
          </w:p>
        </w:tc>
      </w:tr>
      <w:tr w:rsidR="007F2609" w:rsidRPr="007F2609" w14:paraId="3B4FE0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346178">
            <w:pPr>
              <w:pStyle w:val="TAL"/>
              <w:rPr>
                <w:lang w:eastAsia="zh-CN"/>
              </w:rPr>
            </w:pPr>
            <w:r w:rsidRPr="007F2609">
              <w:rPr>
                <w:lang w:eastAsia="zh-CN"/>
              </w:rPr>
              <w:t>R5-202892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346178">
            <w:pPr>
              <w:pStyle w:val="TAL"/>
              <w:rPr>
                <w:lang w:eastAsia="zh-CN"/>
              </w:rPr>
            </w:pPr>
            <w:r w:rsidRPr="007F2609">
              <w:rPr>
                <w:lang w:eastAsia="zh-CN"/>
              </w:rPr>
              <w:t>0834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346178">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346178">
            <w:pPr>
              <w:pStyle w:val="TAL"/>
              <w:rPr>
                <w:lang w:eastAsia="zh-CN"/>
              </w:rPr>
            </w:pPr>
            <w:r w:rsidRPr="007F2609">
              <w:rPr>
                <w:lang w:eastAsia="zh-CN"/>
              </w:rPr>
              <w:t>16.4.0</w:t>
            </w:r>
          </w:p>
        </w:tc>
      </w:tr>
      <w:tr w:rsidR="007F2609" w:rsidRPr="007F2609" w14:paraId="458CD6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346178">
            <w:pPr>
              <w:pStyle w:val="TAL"/>
              <w:rPr>
                <w:lang w:eastAsia="zh-CN"/>
              </w:rPr>
            </w:pPr>
            <w:r w:rsidRPr="007F2609">
              <w:rPr>
                <w:lang w:eastAsia="zh-CN"/>
              </w:rPr>
              <w:t>R5-202927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346178">
            <w:pPr>
              <w:pStyle w:val="TAL"/>
              <w:rPr>
                <w:lang w:eastAsia="zh-CN"/>
              </w:rPr>
            </w:pPr>
            <w:r w:rsidRPr="007F2609">
              <w:rPr>
                <w:lang w:eastAsia="zh-CN"/>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346178">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346178">
            <w:pPr>
              <w:pStyle w:val="TAL"/>
              <w:rPr>
                <w:lang w:eastAsia="zh-CN"/>
              </w:rPr>
            </w:pPr>
            <w:r w:rsidRPr="007F2609">
              <w:rPr>
                <w:lang w:eastAsia="zh-CN"/>
              </w:rPr>
              <w:t>16.4.0</w:t>
            </w:r>
          </w:p>
        </w:tc>
      </w:tr>
      <w:tr w:rsidR="007F2609" w:rsidRPr="007F2609" w14:paraId="418EA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346178">
            <w:pPr>
              <w:pStyle w:val="TAL"/>
              <w:rPr>
                <w:lang w:eastAsia="zh-CN"/>
              </w:rPr>
            </w:pPr>
            <w:r w:rsidRPr="007F2609">
              <w:rPr>
                <w:lang w:eastAsia="zh-CN"/>
              </w:rPr>
              <w:t>R5-202928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346178">
            <w:pPr>
              <w:pStyle w:val="TAL"/>
              <w:rPr>
                <w:lang w:eastAsia="zh-CN"/>
              </w:rPr>
            </w:pPr>
            <w:r w:rsidRPr="007F2609">
              <w:rPr>
                <w:lang w:eastAsia="zh-CN"/>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346178">
            <w:pPr>
              <w:pStyle w:val="TAL"/>
              <w:rPr>
                <w:lang w:eastAsia="zh-CN"/>
              </w:rPr>
            </w:pPr>
            <w:r w:rsidRPr="007F2609">
              <w:rPr>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346178">
            <w:pPr>
              <w:pStyle w:val="TAL"/>
              <w:rPr>
                <w:lang w:eastAsia="zh-CN"/>
              </w:rPr>
            </w:pPr>
            <w:r w:rsidRPr="007F2609">
              <w:rPr>
                <w:lang w:eastAsia="zh-CN"/>
              </w:rPr>
              <w:t>16.4.0</w:t>
            </w:r>
          </w:p>
        </w:tc>
      </w:tr>
      <w:tr w:rsidR="007F2609" w:rsidRPr="007F2609" w14:paraId="5710C9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346178">
            <w:pPr>
              <w:pStyle w:val="TAL"/>
              <w:rPr>
                <w:lang w:eastAsia="zh-CN"/>
              </w:rPr>
            </w:pPr>
            <w:r w:rsidRPr="007F2609">
              <w:rPr>
                <w:lang w:eastAsia="zh-CN"/>
              </w:rPr>
              <w:t>R5-202929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346178">
            <w:pPr>
              <w:pStyle w:val="TAL"/>
              <w:rPr>
                <w:lang w:eastAsia="zh-CN"/>
              </w:rPr>
            </w:pPr>
            <w:r w:rsidRPr="007F2609">
              <w:rPr>
                <w:lang w:eastAsia="zh-CN"/>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346178">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346178">
            <w:pPr>
              <w:pStyle w:val="TAL"/>
              <w:rPr>
                <w:lang w:eastAsia="zh-CN"/>
              </w:rPr>
            </w:pPr>
            <w:r w:rsidRPr="007F2609">
              <w:rPr>
                <w:lang w:eastAsia="zh-CN"/>
              </w:rPr>
              <w:t>16.4.0</w:t>
            </w:r>
          </w:p>
        </w:tc>
      </w:tr>
      <w:tr w:rsidR="007F2609" w:rsidRPr="007F2609" w14:paraId="3A63A0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346178">
            <w:pPr>
              <w:pStyle w:val="TAL"/>
              <w:rPr>
                <w:lang w:eastAsia="zh-CN"/>
              </w:rPr>
            </w:pPr>
            <w:r w:rsidRPr="007F2609">
              <w:rPr>
                <w:lang w:eastAsia="zh-CN"/>
              </w:rPr>
              <w:t>R5-202930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346178">
            <w:pPr>
              <w:pStyle w:val="TAL"/>
              <w:rPr>
                <w:lang w:eastAsia="zh-CN"/>
              </w:rPr>
            </w:pPr>
            <w:r w:rsidRPr="007F2609">
              <w:rPr>
                <w:lang w:eastAsia="zh-CN"/>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346178">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346178">
            <w:pPr>
              <w:pStyle w:val="TAL"/>
              <w:rPr>
                <w:lang w:eastAsia="zh-CN"/>
              </w:rPr>
            </w:pPr>
            <w:r w:rsidRPr="007F2609">
              <w:rPr>
                <w:lang w:eastAsia="zh-CN"/>
              </w:rPr>
              <w:t>16.4.0</w:t>
            </w:r>
          </w:p>
        </w:tc>
      </w:tr>
      <w:tr w:rsidR="007F2609" w:rsidRPr="007F2609" w14:paraId="61B03D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346178">
            <w:pPr>
              <w:pStyle w:val="TAL"/>
              <w:rPr>
                <w:lang w:eastAsia="zh-CN"/>
              </w:rPr>
            </w:pPr>
            <w:r w:rsidRPr="007F2609">
              <w:rPr>
                <w:lang w:eastAsia="zh-CN"/>
              </w:rPr>
              <w:t>R5-202931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346178">
            <w:pPr>
              <w:pStyle w:val="TAL"/>
              <w:rPr>
                <w:lang w:eastAsia="zh-CN"/>
              </w:rPr>
            </w:pPr>
            <w:r w:rsidRPr="007F2609">
              <w:rPr>
                <w:lang w:eastAsia="zh-CN"/>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346178">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346178">
            <w:pPr>
              <w:pStyle w:val="TAL"/>
              <w:rPr>
                <w:lang w:eastAsia="zh-CN"/>
              </w:rPr>
            </w:pPr>
            <w:r w:rsidRPr="007F2609">
              <w:rPr>
                <w:lang w:eastAsia="zh-CN"/>
              </w:rPr>
              <w:t>16.4.0</w:t>
            </w:r>
          </w:p>
        </w:tc>
      </w:tr>
      <w:tr w:rsidR="007F2609" w:rsidRPr="007F2609" w14:paraId="389458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346178">
            <w:pPr>
              <w:pStyle w:val="TAL"/>
              <w:rPr>
                <w:lang w:eastAsia="zh-CN"/>
              </w:rPr>
            </w:pPr>
            <w:r w:rsidRPr="007F2609">
              <w:rPr>
                <w:lang w:eastAsia="zh-CN"/>
              </w:rPr>
              <w:t>R5-202940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346178">
            <w:pPr>
              <w:pStyle w:val="TAL"/>
              <w:rPr>
                <w:lang w:eastAsia="zh-CN"/>
              </w:rPr>
            </w:pPr>
            <w:r w:rsidRPr="007F2609">
              <w:rPr>
                <w:lang w:eastAsia="zh-CN"/>
              </w:rPr>
              <w:t>0879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346178">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346178">
            <w:pPr>
              <w:pStyle w:val="TAL"/>
              <w:rPr>
                <w:lang w:eastAsia="zh-CN"/>
              </w:rPr>
            </w:pPr>
            <w:r w:rsidRPr="007F2609">
              <w:rPr>
                <w:lang w:eastAsia="zh-CN"/>
              </w:rPr>
              <w:t>16.4.0</w:t>
            </w:r>
          </w:p>
        </w:tc>
      </w:tr>
      <w:tr w:rsidR="007F2609" w:rsidRPr="007F2609" w14:paraId="218161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346178">
            <w:pPr>
              <w:pStyle w:val="TAL"/>
              <w:rPr>
                <w:lang w:eastAsia="zh-CN"/>
              </w:rPr>
            </w:pPr>
            <w:r w:rsidRPr="007F2609">
              <w:rPr>
                <w:lang w:eastAsia="zh-CN"/>
              </w:rPr>
              <w:t>R5-202941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346178">
            <w:pPr>
              <w:pStyle w:val="TAL"/>
              <w:rPr>
                <w:lang w:eastAsia="zh-CN"/>
              </w:rPr>
            </w:pPr>
            <w:r w:rsidRPr="007F2609">
              <w:rPr>
                <w:lang w:eastAsia="zh-CN"/>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346178">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346178">
            <w:pPr>
              <w:pStyle w:val="TAL"/>
              <w:rPr>
                <w:lang w:eastAsia="zh-CN"/>
              </w:rPr>
            </w:pPr>
            <w:r w:rsidRPr="007F2609">
              <w:rPr>
                <w:lang w:eastAsia="zh-CN"/>
              </w:rPr>
              <w:t>16.4.0</w:t>
            </w:r>
          </w:p>
        </w:tc>
      </w:tr>
      <w:tr w:rsidR="007F2609" w:rsidRPr="007F2609" w14:paraId="56A6E1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346178">
            <w:pPr>
              <w:pStyle w:val="TAL"/>
              <w:rPr>
                <w:lang w:eastAsia="zh-CN"/>
              </w:rPr>
            </w:pPr>
            <w:r w:rsidRPr="007F2609">
              <w:rPr>
                <w:lang w:eastAsia="zh-CN"/>
              </w:rPr>
              <w:t>R5-202942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346178">
            <w:pPr>
              <w:pStyle w:val="TAL"/>
              <w:rPr>
                <w:lang w:eastAsia="zh-CN"/>
              </w:rPr>
            </w:pPr>
            <w:r w:rsidRPr="007F2609">
              <w:rPr>
                <w:lang w:eastAsia="zh-CN"/>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346178">
            <w:pPr>
              <w:pStyle w:val="TAL"/>
              <w:rPr>
                <w:lang w:eastAsia="zh-CN"/>
              </w:rPr>
            </w:pPr>
            <w:r w:rsidRPr="007F2609">
              <w:rPr>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346178">
            <w:pPr>
              <w:pStyle w:val="TAL"/>
              <w:rPr>
                <w:lang w:eastAsia="zh-CN"/>
              </w:rPr>
            </w:pPr>
            <w:r w:rsidRPr="007F2609">
              <w:rPr>
                <w:lang w:eastAsia="zh-CN"/>
              </w:rPr>
              <w:t>16.4.0</w:t>
            </w:r>
          </w:p>
        </w:tc>
      </w:tr>
      <w:tr w:rsidR="007F2609" w:rsidRPr="007F2609" w14:paraId="24D42E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346178">
            <w:pPr>
              <w:pStyle w:val="TAL"/>
              <w:rPr>
                <w:lang w:eastAsia="zh-CN"/>
              </w:rPr>
            </w:pPr>
            <w:r w:rsidRPr="007F2609">
              <w:rPr>
                <w:lang w:eastAsia="zh-CN"/>
              </w:rPr>
              <w:t>R5-202957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346178">
            <w:pPr>
              <w:pStyle w:val="TAL"/>
              <w:rPr>
                <w:lang w:eastAsia="zh-CN"/>
              </w:rPr>
            </w:pPr>
            <w:r w:rsidRPr="007F2609">
              <w:rPr>
                <w:lang w:eastAsia="zh-CN"/>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346178">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346178">
            <w:pPr>
              <w:pStyle w:val="TAL"/>
              <w:rPr>
                <w:lang w:eastAsia="zh-CN"/>
              </w:rPr>
            </w:pPr>
            <w:r w:rsidRPr="007F2609">
              <w:rPr>
                <w:lang w:eastAsia="zh-CN"/>
              </w:rPr>
              <w:t>16.4.0</w:t>
            </w:r>
          </w:p>
        </w:tc>
      </w:tr>
      <w:tr w:rsidR="007F2609" w:rsidRPr="007F2609" w14:paraId="3E1B90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346178">
            <w:pPr>
              <w:pStyle w:val="TAL"/>
              <w:rPr>
                <w:lang w:eastAsia="zh-CN"/>
              </w:rPr>
            </w:pPr>
            <w:r w:rsidRPr="007F2609">
              <w:rPr>
                <w:lang w:eastAsia="zh-CN"/>
              </w:rPr>
              <w:t>R5-203260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346178">
            <w:pPr>
              <w:pStyle w:val="TAL"/>
              <w:rPr>
                <w:lang w:eastAsia="zh-CN"/>
              </w:rPr>
            </w:pPr>
            <w:r w:rsidRPr="007F2609">
              <w:rPr>
                <w:lang w:eastAsia="zh-CN"/>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346178">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346178">
            <w:pPr>
              <w:pStyle w:val="TAL"/>
              <w:rPr>
                <w:lang w:eastAsia="zh-CN"/>
              </w:rPr>
            </w:pPr>
            <w:r w:rsidRPr="007F2609">
              <w:rPr>
                <w:lang w:eastAsia="zh-CN"/>
              </w:rPr>
              <w:t>16.5.0</w:t>
            </w:r>
          </w:p>
        </w:tc>
      </w:tr>
      <w:tr w:rsidR="007F2609" w:rsidRPr="007F2609" w14:paraId="2B645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346178">
            <w:pPr>
              <w:pStyle w:val="TAL"/>
              <w:rPr>
                <w:lang w:eastAsia="zh-CN"/>
              </w:rPr>
            </w:pPr>
            <w:r w:rsidRPr="007F2609">
              <w:rPr>
                <w:lang w:eastAsia="zh-CN"/>
              </w:rPr>
              <w:t>R5-203261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346178">
            <w:pPr>
              <w:pStyle w:val="TAL"/>
              <w:rPr>
                <w:lang w:eastAsia="zh-CN"/>
              </w:rPr>
            </w:pPr>
            <w:r w:rsidRPr="007F2609">
              <w:rPr>
                <w:lang w:eastAsia="zh-CN"/>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346178">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346178">
            <w:pPr>
              <w:pStyle w:val="TAL"/>
              <w:rPr>
                <w:lang w:eastAsia="zh-CN"/>
              </w:rPr>
            </w:pPr>
            <w:r w:rsidRPr="007F2609">
              <w:rPr>
                <w:lang w:eastAsia="zh-CN"/>
              </w:rPr>
              <w:t>16.5.0</w:t>
            </w:r>
          </w:p>
        </w:tc>
      </w:tr>
      <w:tr w:rsidR="007F2609" w:rsidRPr="007F2609" w14:paraId="5108C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346178">
            <w:pPr>
              <w:pStyle w:val="TAL"/>
              <w:rPr>
                <w:lang w:eastAsia="zh-CN"/>
              </w:rPr>
            </w:pPr>
            <w:r w:rsidRPr="007F2609">
              <w:rPr>
                <w:lang w:eastAsia="zh-CN"/>
              </w:rPr>
              <w:t>R5-203290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346178">
            <w:pPr>
              <w:pStyle w:val="TAL"/>
              <w:rPr>
                <w:lang w:eastAsia="zh-CN"/>
              </w:rPr>
            </w:pPr>
            <w:r w:rsidRPr="007F2609">
              <w:rPr>
                <w:lang w:eastAsia="zh-CN"/>
              </w:rPr>
              <w:t>0926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346178">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346178">
            <w:pPr>
              <w:pStyle w:val="TAL"/>
              <w:rPr>
                <w:lang w:eastAsia="zh-CN"/>
              </w:rPr>
            </w:pPr>
            <w:r w:rsidRPr="007F2609">
              <w:rPr>
                <w:lang w:eastAsia="zh-CN"/>
              </w:rPr>
              <w:t>16.5.0</w:t>
            </w:r>
          </w:p>
        </w:tc>
      </w:tr>
      <w:tr w:rsidR="007F2609" w:rsidRPr="007F2609" w14:paraId="795F1A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346178">
            <w:pPr>
              <w:pStyle w:val="TAL"/>
              <w:rPr>
                <w:lang w:eastAsia="zh-CN"/>
              </w:rPr>
            </w:pPr>
            <w:r w:rsidRPr="007F2609">
              <w:rPr>
                <w:lang w:eastAsia="zh-CN"/>
              </w:rPr>
              <w:t>R5-203291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346178">
            <w:pPr>
              <w:pStyle w:val="TAL"/>
              <w:rPr>
                <w:lang w:eastAsia="zh-CN"/>
              </w:rPr>
            </w:pPr>
            <w:r w:rsidRPr="007F2609">
              <w:rPr>
                <w:lang w:eastAsia="zh-CN"/>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346178">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346178">
            <w:pPr>
              <w:pStyle w:val="TAL"/>
              <w:rPr>
                <w:lang w:eastAsia="zh-CN"/>
              </w:rPr>
            </w:pPr>
            <w:r w:rsidRPr="007F2609">
              <w:rPr>
                <w:lang w:eastAsia="zh-CN"/>
              </w:rPr>
              <w:t>16.5.0</w:t>
            </w:r>
          </w:p>
        </w:tc>
      </w:tr>
      <w:tr w:rsidR="007F2609" w:rsidRPr="007F2609" w14:paraId="7616C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346178">
            <w:pPr>
              <w:pStyle w:val="TAL"/>
              <w:rPr>
                <w:lang w:eastAsia="zh-CN"/>
              </w:rPr>
            </w:pPr>
            <w:r w:rsidRPr="007F2609">
              <w:rPr>
                <w:lang w:eastAsia="zh-CN"/>
              </w:rPr>
              <w:t>R5-203572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346178">
            <w:pPr>
              <w:pStyle w:val="TAL"/>
              <w:rPr>
                <w:lang w:eastAsia="zh-CN"/>
              </w:rPr>
            </w:pPr>
            <w:r w:rsidRPr="007F2609">
              <w:rPr>
                <w:lang w:eastAsia="zh-CN"/>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346178">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346178">
            <w:pPr>
              <w:pStyle w:val="TAL"/>
              <w:rPr>
                <w:lang w:eastAsia="zh-CN"/>
              </w:rPr>
            </w:pPr>
            <w:r w:rsidRPr="007F2609">
              <w:rPr>
                <w:lang w:eastAsia="zh-CN"/>
              </w:rPr>
              <w:t>16.5.0</w:t>
            </w:r>
          </w:p>
        </w:tc>
      </w:tr>
      <w:tr w:rsidR="007F2609" w:rsidRPr="007F2609" w14:paraId="13BC7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346178">
            <w:pPr>
              <w:pStyle w:val="TAL"/>
              <w:rPr>
                <w:lang w:eastAsia="zh-CN"/>
              </w:rPr>
            </w:pPr>
            <w:r w:rsidRPr="007F2609">
              <w:rPr>
                <w:lang w:eastAsia="zh-CN"/>
              </w:rPr>
              <w:t>R5-203678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346178">
            <w:pPr>
              <w:pStyle w:val="TAL"/>
              <w:rPr>
                <w:lang w:eastAsia="zh-CN"/>
              </w:rPr>
            </w:pPr>
            <w:r w:rsidRPr="007F2609">
              <w:rPr>
                <w:lang w:eastAsia="zh-CN"/>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346178">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346178">
            <w:pPr>
              <w:pStyle w:val="TAL"/>
              <w:rPr>
                <w:lang w:eastAsia="zh-CN"/>
              </w:rPr>
            </w:pPr>
            <w:r w:rsidRPr="007F2609">
              <w:rPr>
                <w:lang w:eastAsia="zh-CN"/>
              </w:rPr>
              <w:t>16.5.0</w:t>
            </w:r>
          </w:p>
        </w:tc>
      </w:tr>
      <w:tr w:rsidR="007F2609" w:rsidRPr="007F2609" w14:paraId="400872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346178">
            <w:pPr>
              <w:pStyle w:val="TAL"/>
              <w:rPr>
                <w:lang w:eastAsia="zh-CN"/>
              </w:rPr>
            </w:pPr>
            <w:r w:rsidRPr="007F2609">
              <w:rPr>
                <w:lang w:eastAsia="zh-CN"/>
              </w:rPr>
              <w:t>R5-203679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346178">
            <w:pPr>
              <w:pStyle w:val="TAL"/>
              <w:rPr>
                <w:lang w:eastAsia="zh-CN"/>
              </w:rPr>
            </w:pPr>
            <w:r w:rsidRPr="007F2609">
              <w:rPr>
                <w:lang w:eastAsia="zh-CN"/>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346178">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346178">
            <w:pPr>
              <w:pStyle w:val="TAL"/>
              <w:rPr>
                <w:lang w:eastAsia="zh-CN"/>
              </w:rPr>
            </w:pPr>
            <w:r w:rsidRPr="007F2609">
              <w:rPr>
                <w:lang w:eastAsia="zh-CN"/>
              </w:rPr>
              <w:t>16.5.0</w:t>
            </w:r>
          </w:p>
        </w:tc>
      </w:tr>
      <w:tr w:rsidR="007F2609" w:rsidRPr="007F2609" w14:paraId="40F2F5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346178">
            <w:pPr>
              <w:pStyle w:val="TAL"/>
              <w:rPr>
                <w:lang w:eastAsia="zh-CN"/>
              </w:rPr>
            </w:pPr>
            <w:r w:rsidRPr="007F2609">
              <w:rPr>
                <w:lang w:eastAsia="zh-CN"/>
              </w:rPr>
              <w:t>R5-203682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346178">
            <w:pPr>
              <w:pStyle w:val="TAL"/>
              <w:rPr>
                <w:lang w:eastAsia="zh-CN"/>
              </w:rPr>
            </w:pPr>
            <w:r w:rsidRPr="007F2609">
              <w:rPr>
                <w:lang w:eastAsia="zh-CN"/>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346178">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346178">
            <w:pPr>
              <w:pStyle w:val="TAL"/>
              <w:rPr>
                <w:lang w:eastAsia="zh-CN"/>
              </w:rPr>
            </w:pPr>
            <w:r w:rsidRPr="007F2609">
              <w:rPr>
                <w:lang w:eastAsia="zh-CN"/>
              </w:rPr>
              <w:t>16.5.0</w:t>
            </w:r>
          </w:p>
        </w:tc>
      </w:tr>
      <w:tr w:rsidR="007F2609" w:rsidRPr="007F2609" w14:paraId="23314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346178">
            <w:pPr>
              <w:pStyle w:val="TAL"/>
              <w:rPr>
                <w:lang w:eastAsia="zh-CN"/>
              </w:rPr>
            </w:pPr>
            <w:r w:rsidRPr="007F2609">
              <w:rPr>
                <w:lang w:eastAsia="zh-CN"/>
              </w:rPr>
              <w:t>R5-203687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346178">
            <w:pPr>
              <w:pStyle w:val="TAL"/>
              <w:rPr>
                <w:lang w:eastAsia="zh-CN"/>
              </w:rPr>
            </w:pPr>
            <w:r w:rsidRPr="007F2609">
              <w:rPr>
                <w:lang w:eastAsia="zh-CN"/>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346178">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346178">
            <w:pPr>
              <w:pStyle w:val="TAL"/>
              <w:rPr>
                <w:lang w:eastAsia="zh-CN"/>
              </w:rPr>
            </w:pPr>
            <w:r w:rsidRPr="007F2609">
              <w:rPr>
                <w:lang w:eastAsia="zh-CN"/>
              </w:rPr>
              <w:t>16.5.0</w:t>
            </w:r>
          </w:p>
        </w:tc>
      </w:tr>
      <w:tr w:rsidR="007F2609" w:rsidRPr="007F2609" w14:paraId="66D57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346178">
            <w:pPr>
              <w:pStyle w:val="TAL"/>
              <w:rPr>
                <w:lang w:eastAsia="zh-CN"/>
              </w:rPr>
            </w:pPr>
            <w:r w:rsidRPr="007F2609">
              <w:rPr>
                <w:lang w:eastAsia="zh-CN"/>
              </w:rPr>
              <w:t>R5-203688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346178">
            <w:pPr>
              <w:pStyle w:val="TAL"/>
              <w:rPr>
                <w:lang w:eastAsia="zh-CN"/>
              </w:rPr>
            </w:pPr>
            <w:r w:rsidRPr="007F2609">
              <w:rPr>
                <w:lang w:eastAsia="zh-CN"/>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346178">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346178">
            <w:pPr>
              <w:pStyle w:val="TAL"/>
              <w:rPr>
                <w:lang w:eastAsia="zh-CN"/>
              </w:rPr>
            </w:pPr>
            <w:r w:rsidRPr="007F2609">
              <w:rPr>
                <w:lang w:eastAsia="zh-CN"/>
              </w:rPr>
              <w:t>16.5.0</w:t>
            </w:r>
          </w:p>
        </w:tc>
      </w:tr>
      <w:tr w:rsidR="007F2609" w:rsidRPr="007F2609" w14:paraId="4B51A3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346178">
            <w:pPr>
              <w:pStyle w:val="TAL"/>
              <w:rPr>
                <w:lang w:eastAsia="zh-CN"/>
              </w:rPr>
            </w:pPr>
            <w:r w:rsidRPr="007F2609">
              <w:rPr>
                <w:lang w:eastAsia="zh-CN"/>
              </w:rPr>
              <w:t>R5-203689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346178">
            <w:pPr>
              <w:pStyle w:val="TAL"/>
              <w:rPr>
                <w:lang w:eastAsia="zh-CN"/>
              </w:rPr>
            </w:pPr>
            <w:r w:rsidRPr="007F2609">
              <w:rPr>
                <w:lang w:eastAsia="zh-CN"/>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346178">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346178">
            <w:pPr>
              <w:pStyle w:val="TAL"/>
              <w:rPr>
                <w:lang w:eastAsia="zh-CN"/>
              </w:rPr>
            </w:pPr>
            <w:r w:rsidRPr="007F2609">
              <w:rPr>
                <w:lang w:eastAsia="zh-CN"/>
              </w:rPr>
              <w:t>16.5.0</w:t>
            </w:r>
          </w:p>
        </w:tc>
      </w:tr>
      <w:tr w:rsidR="007F2609" w:rsidRPr="007F2609" w14:paraId="3B47AF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346178">
            <w:pPr>
              <w:pStyle w:val="TAL"/>
              <w:rPr>
                <w:lang w:eastAsia="zh-CN"/>
              </w:rPr>
            </w:pPr>
            <w:r w:rsidRPr="007F2609">
              <w:rPr>
                <w:lang w:eastAsia="zh-CN"/>
              </w:rPr>
              <w:t>R5-203690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346178">
            <w:pPr>
              <w:pStyle w:val="TAL"/>
              <w:rPr>
                <w:lang w:eastAsia="zh-CN"/>
              </w:rPr>
            </w:pPr>
            <w:r w:rsidRPr="007F2609">
              <w:rPr>
                <w:lang w:eastAsia="zh-CN"/>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346178">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346178">
            <w:pPr>
              <w:pStyle w:val="TAL"/>
              <w:rPr>
                <w:lang w:eastAsia="zh-CN"/>
              </w:rPr>
            </w:pPr>
            <w:r w:rsidRPr="007F2609">
              <w:rPr>
                <w:lang w:eastAsia="zh-CN"/>
              </w:rPr>
              <w:t>16.5.0</w:t>
            </w:r>
          </w:p>
        </w:tc>
      </w:tr>
      <w:tr w:rsidR="007F2609" w:rsidRPr="007F2609" w14:paraId="73E35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346178">
            <w:pPr>
              <w:pStyle w:val="TAL"/>
              <w:rPr>
                <w:lang w:eastAsia="zh-CN"/>
              </w:rPr>
            </w:pPr>
            <w:r w:rsidRPr="007F2609">
              <w:rPr>
                <w:lang w:eastAsia="zh-CN"/>
              </w:rPr>
              <w:t>R5-203691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346178">
            <w:pPr>
              <w:pStyle w:val="TAL"/>
              <w:rPr>
                <w:lang w:eastAsia="zh-CN"/>
              </w:rPr>
            </w:pPr>
            <w:r w:rsidRPr="007F2609">
              <w:rPr>
                <w:lang w:eastAsia="zh-CN"/>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346178">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346178">
            <w:pPr>
              <w:pStyle w:val="TAL"/>
              <w:rPr>
                <w:lang w:eastAsia="zh-CN"/>
              </w:rPr>
            </w:pPr>
            <w:r w:rsidRPr="007F2609">
              <w:rPr>
                <w:lang w:eastAsia="zh-CN"/>
              </w:rPr>
              <w:t>16.5.0</w:t>
            </w:r>
          </w:p>
        </w:tc>
      </w:tr>
      <w:tr w:rsidR="007F2609" w:rsidRPr="007F2609" w14:paraId="419F8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346178">
            <w:pPr>
              <w:pStyle w:val="TAL"/>
              <w:rPr>
                <w:lang w:eastAsia="zh-CN"/>
              </w:rPr>
            </w:pPr>
            <w:r w:rsidRPr="007F2609">
              <w:rPr>
                <w:lang w:eastAsia="zh-CN"/>
              </w:rPr>
              <w:t>R5-203696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346178">
            <w:pPr>
              <w:pStyle w:val="TAL"/>
              <w:rPr>
                <w:lang w:eastAsia="zh-CN"/>
              </w:rPr>
            </w:pPr>
            <w:r w:rsidRPr="007F2609">
              <w:rPr>
                <w:lang w:eastAsia="zh-CN"/>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346178">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346178">
            <w:pPr>
              <w:pStyle w:val="TAL"/>
              <w:rPr>
                <w:lang w:eastAsia="zh-CN"/>
              </w:rPr>
            </w:pPr>
            <w:r w:rsidRPr="007F2609">
              <w:rPr>
                <w:lang w:eastAsia="zh-CN"/>
              </w:rPr>
              <w:t>16.5.0</w:t>
            </w:r>
          </w:p>
        </w:tc>
      </w:tr>
      <w:tr w:rsidR="007F2609" w:rsidRPr="007F2609" w14:paraId="7AAC43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346178">
            <w:pPr>
              <w:pStyle w:val="TAL"/>
              <w:rPr>
                <w:lang w:eastAsia="zh-CN"/>
              </w:rPr>
            </w:pPr>
            <w:r w:rsidRPr="007F2609">
              <w:rPr>
                <w:lang w:eastAsia="zh-CN"/>
              </w:rPr>
              <w:t>R5-203697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346178">
            <w:pPr>
              <w:pStyle w:val="TAL"/>
              <w:rPr>
                <w:lang w:eastAsia="zh-CN"/>
              </w:rPr>
            </w:pPr>
            <w:r w:rsidRPr="007F2609">
              <w:rPr>
                <w:lang w:eastAsia="zh-CN"/>
              </w:rPr>
              <w:t>0947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346178">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346178">
            <w:pPr>
              <w:pStyle w:val="TAL"/>
              <w:rPr>
                <w:lang w:eastAsia="zh-CN"/>
              </w:rPr>
            </w:pPr>
            <w:r w:rsidRPr="007F2609">
              <w:rPr>
                <w:lang w:eastAsia="zh-CN"/>
              </w:rPr>
              <w:t>16.5.0</w:t>
            </w:r>
          </w:p>
        </w:tc>
      </w:tr>
      <w:tr w:rsidR="007F2609" w:rsidRPr="007F2609" w14:paraId="23487B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346178">
            <w:pPr>
              <w:pStyle w:val="TAL"/>
              <w:rPr>
                <w:lang w:eastAsia="zh-CN"/>
              </w:rPr>
            </w:pPr>
            <w:r w:rsidRPr="007F2609">
              <w:rPr>
                <w:lang w:eastAsia="zh-CN"/>
              </w:rPr>
              <w:t>R5-203698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346178">
            <w:pPr>
              <w:pStyle w:val="TAL"/>
              <w:rPr>
                <w:lang w:eastAsia="zh-CN"/>
              </w:rPr>
            </w:pPr>
            <w:r w:rsidRPr="007F2609">
              <w:rPr>
                <w:lang w:eastAsia="zh-CN"/>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346178">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346178">
            <w:pPr>
              <w:pStyle w:val="TAL"/>
              <w:rPr>
                <w:lang w:eastAsia="zh-CN"/>
              </w:rPr>
            </w:pPr>
            <w:r w:rsidRPr="007F2609">
              <w:rPr>
                <w:lang w:eastAsia="zh-CN"/>
              </w:rPr>
              <w:t>16.5.0</w:t>
            </w:r>
          </w:p>
        </w:tc>
      </w:tr>
      <w:tr w:rsidR="007F2609" w:rsidRPr="007F2609" w14:paraId="6BAA3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346178">
            <w:pPr>
              <w:pStyle w:val="TAL"/>
              <w:rPr>
                <w:lang w:eastAsia="zh-CN"/>
              </w:rPr>
            </w:pPr>
            <w:r w:rsidRPr="007F2609">
              <w:rPr>
                <w:lang w:eastAsia="zh-CN"/>
              </w:rPr>
              <w:t>R5-203700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346178">
            <w:pPr>
              <w:pStyle w:val="TAL"/>
              <w:rPr>
                <w:lang w:eastAsia="zh-CN"/>
              </w:rPr>
            </w:pPr>
            <w:r w:rsidRPr="007F2609">
              <w:rPr>
                <w:lang w:eastAsia="zh-CN"/>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346178">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346178">
            <w:pPr>
              <w:pStyle w:val="TAL"/>
              <w:rPr>
                <w:lang w:eastAsia="zh-CN"/>
              </w:rPr>
            </w:pPr>
            <w:r w:rsidRPr="007F2609">
              <w:rPr>
                <w:lang w:eastAsia="zh-CN"/>
              </w:rPr>
              <w:t>16.5.0</w:t>
            </w:r>
          </w:p>
        </w:tc>
      </w:tr>
      <w:tr w:rsidR="007F2609" w:rsidRPr="007F2609" w14:paraId="16537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346178">
            <w:pPr>
              <w:pStyle w:val="TAL"/>
              <w:rPr>
                <w:lang w:eastAsia="zh-CN"/>
              </w:rPr>
            </w:pPr>
            <w:r w:rsidRPr="007F2609">
              <w:rPr>
                <w:lang w:eastAsia="zh-CN"/>
              </w:rPr>
              <w:t>R5-203701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346178">
            <w:pPr>
              <w:pStyle w:val="TAL"/>
              <w:rPr>
                <w:lang w:eastAsia="zh-CN"/>
              </w:rPr>
            </w:pPr>
            <w:r w:rsidRPr="007F2609">
              <w:rPr>
                <w:lang w:eastAsia="zh-CN"/>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346178">
            <w:pPr>
              <w:pStyle w:val="TAL"/>
              <w:rPr>
                <w:lang w:eastAsia="zh-CN"/>
              </w:rPr>
            </w:pPr>
            <w:r w:rsidRPr="007F2609">
              <w:rPr>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346178">
            <w:pPr>
              <w:pStyle w:val="TAL"/>
              <w:rPr>
                <w:lang w:eastAsia="zh-CN"/>
              </w:rPr>
            </w:pPr>
            <w:r w:rsidRPr="007F2609">
              <w:rPr>
                <w:lang w:eastAsia="zh-CN"/>
              </w:rPr>
              <w:t>16.5.0</w:t>
            </w:r>
          </w:p>
        </w:tc>
      </w:tr>
      <w:tr w:rsidR="007F2609" w:rsidRPr="007F2609" w14:paraId="42040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346178">
            <w:pPr>
              <w:pStyle w:val="TAL"/>
              <w:rPr>
                <w:lang w:eastAsia="zh-CN"/>
              </w:rPr>
            </w:pPr>
            <w:r w:rsidRPr="007F2609">
              <w:rPr>
                <w:lang w:eastAsia="zh-CN"/>
              </w:rPr>
              <w:t>R5-203735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346178">
            <w:pPr>
              <w:pStyle w:val="TAL"/>
              <w:rPr>
                <w:lang w:eastAsia="zh-CN"/>
              </w:rPr>
            </w:pPr>
            <w:r w:rsidRPr="007F2609">
              <w:rPr>
                <w:lang w:eastAsia="zh-CN"/>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346178">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346178">
            <w:pPr>
              <w:pStyle w:val="TAL"/>
              <w:rPr>
                <w:lang w:eastAsia="zh-CN"/>
              </w:rPr>
            </w:pPr>
            <w:r w:rsidRPr="007F2609">
              <w:rPr>
                <w:lang w:eastAsia="zh-CN"/>
              </w:rPr>
              <w:t>16.5.0</w:t>
            </w:r>
          </w:p>
        </w:tc>
      </w:tr>
      <w:tr w:rsidR="007F2609" w:rsidRPr="007F2609" w14:paraId="79E2B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346178">
            <w:pPr>
              <w:pStyle w:val="TAL"/>
              <w:rPr>
                <w:lang w:eastAsia="zh-CN"/>
              </w:rPr>
            </w:pPr>
            <w:r w:rsidRPr="007F2609">
              <w:rPr>
                <w:lang w:eastAsia="zh-CN"/>
              </w:rPr>
              <w:t>R5-203748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346178">
            <w:pPr>
              <w:pStyle w:val="TAL"/>
              <w:rPr>
                <w:lang w:eastAsia="zh-CN"/>
              </w:rPr>
            </w:pPr>
            <w:r w:rsidRPr="007F2609">
              <w:rPr>
                <w:lang w:eastAsia="zh-CN"/>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346178">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346178">
            <w:pPr>
              <w:pStyle w:val="TAL"/>
              <w:rPr>
                <w:lang w:eastAsia="zh-CN"/>
              </w:rPr>
            </w:pPr>
            <w:r w:rsidRPr="007F2609">
              <w:rPr>
                <w:lang w:eastAsia="zh-CN"/>
              </w:rPr>
              <w:t>16.5.0</w:t>
            </w:r>
          </w:p>
        </w:tc>
      </w:tr>
      <w:tr w:rsidR="007F2609" w:rsidRPr="007F2609" w14:paraId="7DDE81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346178">
            <w:pPr>
              <w:pStyle w:val="TAL"/>
              <w:rPr>
                <w:lang w:eastAsia="zh-CN"/>
              </w:rPr>
            </w:pPr>
            <w:r w:rsidRPr="007F2609">
              <w:rPr>
                <w:lang w:eastAsia="zh-CN"/>
              </w:rPr>
              <w:t>R5-203777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346178">
            <w:pPr>
              <w:pStyle w:val="TAL"/>
              <w:rPr>
                <w:lang w:eastAsia="zh-CN"/>
              </w:rPr>
            </w:pPr>
            <w:r w:rsidRPr="007F2609">
              <w:rPr>
                <w:lang w:eastAsia="zh-CN"/>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346178">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346178">
            <w:pPr>
              <w:pStyle w:val="TAL"/>
              <w:rPr>
                <w:lang w:eastAsia="zh-CN"/>
              </w:rPr>
            </w:pPr>
            <w:r w:rsidRPr="007F2609">
              <w:rPr>
                <w:lang w:eastAsia="zh-CN"/>
              </w:rPr>
              <w:t>16.5.0</w:t>
            </w:r>
          </w:p>
        </w:tc>
      </w:tr>
      <w:tr w:rsidR="007F2609" w:rsidRPr="007F2609" w14:paraId="35DE25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346178">
            <w:pPr>
              <w:pStyle w:val="TAL"/>
              <w:rPr>
                <w:lang w:eastAsia="zh-CN"/>
              </w:rPr>
            </w:pPr>
            <w:r w:rsidRPr="007F2609">
              <w:rPr>
                <w:lang w:eastAsia="zh-CN"/>
              </w:rPr>
              <w:t>R5-203778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346178">
            <w:pPr>
              <w:pStyle w:val="TAL"/>
              <w:rPr>
                <w:lang w:eastAsia="zh-CN"/>
              </w:rPr>
            </w:pPr>
            <w:r w:rsidRPr="007F2609">
              <w:rPr>
                <w:lang w:eastAsia="zh-CN"/>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346178">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346178">
            <w:pPr>
              <w:pStyle w:val="TAL"/>
              <w:rPr>
                <w:lang w:eastAsia="zh-CN"/>
              </w:rPr>
            </w:pPr>
            <w:r w:rsidRPr="007F2609">
              <w:rPr>
                <w:lang w:eastAsia="zh-CN"/>
              </w:rPr>
              <w:t>16.5.0</w:t>
            </w:r>
          </w:p>
        </w:tc>
      </w:tr>
      <w:tr w:rsidR="007F2609" w:rsidRPr="007F2609" w14:paraId="4ED46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346178">
            <w:pPr>
              <w:pStyle w:val="TAL"/>
              <w:rPr>
                <w:lang w:eastAsia="zh-CN"/>
              </w:rPr>
            </w:pPr>
            <w:r w:rsidRPr="007F2609">
              <w:rPr>
                <w:lang w:eastAsia="zh-CN"/>
              </w:rPr>
              <w:t>R5-203780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346178">
            <w:pPr>
              <w:pStyle w:val="TAL"/>
              <w:rPr>
                <w:lang w:eastAsia="zh-CN"/>
              </w:rPr>
            </w:pPr>
            <w:r w:rsidRPr="007F2609">
              <w:rPr>
                <w:lang w:eastAsia="zh-CN"/>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346178">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346178">
            <w:pPr>
              <w:pStyle w:val="TAL"/>
              <w:rPr>
                <w:lang w:eastAsia="zh-CN"/>
              </w:rPr>
            </w:pPr>
            <w:r w:rsidRPr="007F2609">
              <w:rPr>
                <w:lang w:eastAsia="zh-CN"/>
              </w:rPr>
              <w:t>16.5.0</w:t>
            </w:r>
          </w:p>
        </w:tc>
      </w:tr>
      <w:tr w:rsidR="007F2609" w:rsidRPr="007F2609" w14:paraId="237F4C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346178">
            <w:pPr>
              <w:pStyle w:val="TAL"/>
              <w:rPr>
                <w:lang w:eastAsia="zh-CN"/>
              </w:rPr>
            </w:pPr>
            <w:r w:rsidRPr="007F2609">
              <w:rPr>
                <w:lang w:eastAsia="zh-CN"/>
              </w:rPr>
              <w:t>R5-203783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346178">
            <w:pPr>
              <w:pStyle w:val="TAL"/>
              <w:rPr>
                <w:lang w:eastAsia="zh-CN"/>
              </w:rPr>
            </w:pPr>
            <w:r w:rsidRPr="007F2609">
              <w:rPr>
                <w:lang w:eastAsia="zh-CN"/>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346178">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346178">
            <w:pPr>
              <w:pStyle w:val="TAL"/>
              <w:rPr>
                <w:lang w:eastAsia="zh-CN"/>
              </w:rPr>
            </w:pPr>
            <w:r w:rsidRPr="007F2609">
              <w:rPr>
                <w:lang w:eastAsia="zh-CN"/>
              </w:rPr>
              <w:t>16.5.0</w:t>
            </w:r>
          </w:p>
        </w:tc>
      </w:tr>
      <w:tr w:rsidR="007F2609" w:rsidRPr="007F2609" w14:paraId="5A2649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346178">
            <w:pPr>
              <w:pStyle w:val="TAL"/>
              <w:rPr>
                <w:lang w:eastAsia="zh-CN"/>
              </w:rPr>
            </w:pPr>
            <w:r w:rsidRPr="007F2609">
              <w:rPr>
                <w:lang w:eastAsia="zh-CN"/>
              </w:rPr>
              <w:t>R5-203786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346178">
            <w:pPr>
              <w:pStyle w:val="TAL"/>
              <w:rPr>
                <w:lang w:eastAsia="zh-CN"/>
              </w:rPr>
            </w:pPr>
            <w:r w:rsidRPr="007F2609">
              <w:rPr>
                <w:lang w:eastAsia="zh-CN"/>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346178">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346178">
            <w:pPr>
              <w:pStyle w:val="TAL"/>
              <w:rPr>
                <w:lang w:eastAsia="zh-CN"/>
              </w:rPr>
            </w:pPr>
            <w:r w:rsidRPr="007F2609">
              <w:rPr>
                <w:lang w:eastAsia="zh-CN"/>
              </w:rPr>
              <w:t>16.5.0</w:t>
            </w:r>
          </w:p>
        </w:tc>
      </w:tr>
      <w:tr w:rsidR="007F2609" w:rsidRPr="007F2609" w14:paraId="794BA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346178">
            <w:pPr>
              <w:pStyle w:val="TAL"/>
              <w:rPr>
                <w:lang w:eastAsia="zh-CN"/>
              </w:rPr>
            </w:pPr>
            <w:r w:rsidRPr="007F2609">
              <w:rPr>
                <w:lang w:eastAsia="zh-CN"/>
              </w:rPr>
              <w:t>R5-203788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346178">
            <w:pPr>
              <w:pStyle w:val="TAL"/>
              <w:rPr>
                <w:lang w:eastAsia="zh-CN"/>
              </w:rPr>
            </w:pPr>
            <w:r w:rsidRPr="007F2609">
              <w:rPr>
                <w:lang w:eastAsia="zh-CN"/>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346178">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346178">
            <w:pPr>
              <w:pStyle w:val="TAL"/>
              <w:rPr>
                <w:lang w:eastAsia="zh-CN"/>
              </w:rPr>
            </w:pPr>
            <w:r w:rsidRPr="007F2609">
              <w:rPr>
                <w:lang w:eastAsia="zh-CN"/>
              </w:rPr>
              <w:t>16.5.0</w:t>
            </w:r>
          </w:p>
        </w:tc>
      </w:tr>
      <w:tr w:rsidR="007F2609" w:rsidRPr="007F2609" w14:paraId="02808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346178">
            <w:pPr>
              <w:pStyle w:val="TAL"/>
              <w:rPr>
                <w:lang w:eastAsia="zh-CN"/>
              </w:rPr>
            </w:pPr>
            <w:r w:rsidRPr="007F2609">
              <w:rPr>
                <w:lang w:eastAsia="zh-CN"/>
              </w:rPr>
              <w:t>R5-203789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346178">
            <w:pPr>
              <w:pStyle w:val="TAL"/>
              <w:rPr>
                <w:lang w:eastAsia="zh-CN"/>
              </w:rPr>
            </w:pPr>
            <w:r w:rsidRPr="007F2609">
              <w:rPr>
                <w:lang w:eastAsia="zh-CN"/>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346178">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346178">
            <w:pPr>
              <w:pStyle w:val="TAL"/>
              <w:rPr>
                <w:lang w:eastAsia="zh-CN"/>
              </w:rPr>
            </w:pPr>
            <w:r w:rsidRPr="007F2609">
              <w:rPr>
                <w:lang w:eastAsia="zh-CN"/>
              </w:rPr>
              <w:t>16.5.0</w:t>
            </w:r>
          </w:p>
        </w:tc>
      </w:tr>
      <w:tr w:rsidR="007F2609" w:rsidRPr="007F2609" w14:paraId="2BE7DE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346178">
            <w:pPr>
              <w:pStyle w:val="TAL"/>
              <w:rPr>
                <w:lang w:eastAsia="zh-CN"/>
              </w:rPr>
            </w:pPr>
            <w:r w:rsidRPr="007F2609">
              <w:rPr>
                <w:lang w:eastAsia="zh-CN"/>
              </w:rPr>
              <w:t>R5-203879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346178">
            <w:pPr>
              <w:pStyle w:val="TAL"/>
              <w:rPr>
                <w:lang w:eastAsia="zh-CN"/>
              </w:rPr>
            </w:pPr>
            <w:r w:rsidRPr="007F2609">
              <w:rPr>
                <w:lang w:eastAsia="zh-CN"/>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346178">
            <w:pPr>
              <w:pStyle w:val="TAL"/>
              <w:rPr>
                <w:lang w:eastAsia="zh-CN"/>
              </w:rPr>
            </w:pPr>
            <w:r w:rsidRPr="007F2609">
              <w:rPr>
                <w:lang w:eastAsia="zh-CN"/>
              </w:rPr>
              <w:t>16.5.0</w:t>
            </w:r>
          </w:p>
        </w:tc>
      </w:tr>
      <w:tr w:rsidR="007F2609" w:rsidRPr="007F2609" w14:paraId="4C68A7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346178">
            <w:pPr>
              <w:pStyle w:val="TAL"/>
              <w:rPr>
                <w:lang w:eastAsia="zh-CN"/>
              </w:rPr>
            </w:pPr>
            <w:r w:rsidRPr="007F2609">
              <w:rPr>
                <w:lang w:eastAsia="zh-CN"/>
              </w:rPr>
              <w:t>R5-203880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346178">
            <w:pPr>
              <w:pStyle w:val="TAL"/>
              <w:rPr>
                <w:lang w:eastAsia="zh-CN"/>
              </w:rPr>
            </w:pPr>
            <w:r w:rsidRPr="007F2609">
              <w:rPr>
                <w:lang w:eastAsia="zh-CN"/>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346178">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346178">
            <w:pPr>
              <w:pStyle w:val="TAL"/>
              <w:rPr>
                <w:lang w:eastAsia="zh-CN"/>
              </w:rPr>
            </w:pPr>
            <w:r w:rsidRPr="007F2609">
              <w:rPr>
                <w:lang w:eastAsia="zh-CN"/>
              </w:rPr>
              <w:t>16.5.0</w:t>
            </w:r>
          </w:p>
        </w:tc>
      </w:tr>
      <w:tr w:rsidR="007F2609" w:rsidRPr="007F2609" w14:paraId="2ED3E8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346178">
            <w:pPr>
              <w:pStyle w:val="TAL"/>
              <w:rPr>
                <w:lang w:eastAsia="zh-CN"/>
              </w:rPr>
            </w:pPr>
            <w:r w:rsidRPr="007F2609">
              <w:rPr>
                <w:lang w:eastAsia="zh-CN"/>
              </w:rPr>
              <w:t>R5-203881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346178">
            <w:pPr>
              <w:pStyle w:val="TAL"/>
              <w:rPr>
                <w:lang w:eastAsia="zh-CN"/>
              </w:rPr>
            </w:pPr>
            <w:r w:rsidRPr="007F2609">
              <w:rPr>
                <w:lang w:eastAsia="zh-CN"/>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346178">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346178">
            <w:pPr>
              <w:pStyle w:val="TAL"/>
              <w:rPr>
                <w:lang w:eastAsia="zh-CN"/>
              </w:rPr>
            </w:pPr>
            <w:r w:rsidRPr="007F2609">
              <w:rPr>
                <w:lang w:eastAsia="zh-CN"/>
              </w:rPr>
              <w:t>16.5.0</w:t>
            </w:r>
          </w:p>
        </w:tc>
      </w:tr>
      <w:tr w:rsidR="007F2609" w:rsidRPr="007F2609" w14:paraId="2F9F88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346178">
            <w:pPr>
              <w:pStyle w:val="TAL"/>
              <w:rPr>
                <w:lang w:eastAsia="zh-CN"/>
              </w:rPr>
            </w:pPr>
            <w:r w:rsidRPr="007F2609">
              <w:rPr>
                <w:lang w:eastAsia="zh-CN"/>
              </w:rPr>
              <w:t>R5-203885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346178">
            <w:pPr>
              <w:pStyle w:val="TAL"/>
              <w:rPr>
                <w:lang w:eastAsia="zh-CN"/>
              </w:rPr>
            </w:pPr>
            <w:r w:rsidRPr="007F2609">
              <w:rPr>
                <w:lang w:eastAsia="zh-CN"/>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346178">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346178">
            <w:pPr>
              <w:pStyle w:val="TAL"/>
              <w:rPr>
                <w:lang w:eastAsia="zh-CN"/>
              </w:rPr>
            </w:pPr>
            <w:r w:rsidRPr="007F2609">
              <w:rPr>
                <w:lang w:eastAsia="zh-CN"/>
              </w:rPr>
              <w:t>16.5.0</w:t>
            </w:r>
          </w:p>
        </w:tc>
      </w:tr>
      <w:tr w:rsidR="007F2609" w:rsidRPr="007F2609" w14:paraId="38B324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346178">
            <w:pPr>
              <w:pStyle w:val="TAL"/>
              <w:rPr>
                <w:lang w:eastAsia="zh-CN"/>
              </w:rPr>
            </w:pPr>
            <w:r w:rsidRPr="007F2609">
              <w:rPr>
                <w:lang w:eastAsia="zh-CN"/>
              </w:rPr>
              <w:t>R5-203967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346178">
            <w:pPr>
              <w:pStyle w:val="TAL"/>
              <w:rPr>
                <w:lang w:eastAsia="zh-CN"/>
              </w:rPr>
            </w:pPr>
            <w:r w:rsidRPr="007F2609">
              <w:rPr>
                <w:lang w:eastAsia="zh-CN"/>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346178">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346178">
            <w:pPr>
              <w:pStyle w:val="TAL"/>
              <w:rPr>
                <w:lang w:eastAsia="zh-CN"/>
              </w:rPr>
            </w:pPr>
            <w:r w:rsidRPr="007F2609">
              <w:rPr>
                <w:lang w:eastAsia="zh-CN"/>
              </w:rPr>
              <w:t>16.5.0</w:t>
            </w:r>
          </w:p>
        </w:tc>
      </w:tr>
      <w:tr w:rsidR="007F2609" w:rsidRPr="007F2609" w14:paraId="10A27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346178">
            <w:pPr>
              <w:pStyle w:val="TAL"/>
              <w:rPr>
                <w:lang w:eastAsia="zh-CN"/>
              </w:rPr>
            </w:pPr>
            <w:r w:rsidRPr="007F2609">
              <w:rPr>
                <w:lang w:eastAsia="zh-CN"/>
              </w:rPr>
              <w:t>R5-204010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346178">
            <w:pPr>
              <w:pStyle w:val="TAL"/>
              <w:rPr>
                <w:lang w:eastAsia="zh-CN"/>
              </w:rPr>
            </w:pPr>
            <w:r w:rsidRPr="007F2609">
              <w:rPr>
                <w:lang w:eastAsia="zh-CN"/>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346178">
            <w:pPr>
              <w:pStyle w:val="TAL"/>
              <w:rPr>
                <w:lang w:eastAsia="zh-CN"/>
              </w:rPr>
            </w:pPr>
            <w:r w:rsidRPr="007F2609">
              <w:rPr>
                <w:lang w:eastAsia="zh-CN"/>
              </w:rPr>
              <w:t>Correction to target power level Pmin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346178">
            <w:pPr>
              <w:pStyle w:val="TAL"/>
              <w:rPr>
                <w:lang w:eastAsia="zh-CN"/>
              </w:rPr>
            </w:pPr>
            <w:r w:rsidRPr="007F2609">
              <w:rPr>
                <w:lang w:eastAsia="zh-CN"/>
              </w:rPr>
              <w:t>16.5.0</w:t>
            </w:r>
          </w:p>
        </w:tc>
      </w:tr>
      <w:tr w:rsidR="007F2609" w:rsidRPr="007F2609" w14:paraId="41FE8D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346178">
            <w:pPr>
              <w:pStyle w:val="TAL"/>
              <w:rPr>
                <w:lang w:eastAsia="zh-CN"/>
              </w:rPr>
            </w:pPr>
            <w:r w:rsidRPr="007F2609">
              <w:rPr>
                <w:lang w:eastAsia="zh-CN"/>
              </w:rPr>
              <w:t>R5-204035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346178">
            <w:pPr>
              <w:pStyle w:val="TAL"/>
              <w:rPr>
                <w:lang w:eastAsia="zh-CN"/>
              </w:rPr>
            </w:pPr>
            <w:r w:rsidRPr="007F2609">
              <w:rPr>
                <w:lang w:eastAsia="zh-CN"/>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346178">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346178">
            <w:pPr>
              <w:pStyle w:val="TAL"/>
              <w:rPr>
                <w:lang w:eastAsia="zh-CN"/>
              </w:rPr>
            </w:pPr>
            <w:r w:rsidRPr="007F2609">
              <w:rPr>
                <w:lang w:eastAsia="zh-CN"/>
              </w:rPr>
              <w:t>16.5.0</w:t>
            </w:r>
          </w:p>
        </w:tc>
      </w:tr>
      <w:tr w:rsidR="007F2609" w:rsidRPr="007F2609" w14:paraId="39F251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346178">
            <w:pPr>
              <w:pStyle w:val="TAL"/>
              <w:rPr>
                <w:lang w:eastAsia="zh-CN"/>
              </w:rPr>
            </w:pPr>
            <w:r w:rsidRPr="007F2609">
              <w:rPr>
                <w:lang w:eastAsia="zh-CN"/>
              </w:rPr>
              <w:t>R5-204040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346178">
            <w:pPr>
              <w:pStyle w:val="TAL"/>
              <w:rPr>
                <w:lang w:eastAsia="zh-CN"/>
              </w:rPr>
            </w:pPr>
            <w:r w:rsidRPr="007F2609">
              <w:rPr>
                <w:lang w:eastAsia="zh-CN"/>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346178">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346178">
            <w:pPr>
              <w:pStyle w:val="TAL"/>
              <w:rPr>
                <w:lang w:eastAsia="zh-CN"/>
              </w:rPr>
            </w:pPr>
            <w:r w:rsidRPr="007F2609">
              <w:rPr>
                <w:lang w:eastAsia="zh-CN"/>
              </w:rPr>
              <w:t>16.5.0</w:t>
            </w:r>
          </w:p>
        </w:tc>
      </w:tr>
      <w:tr w:rsidR="007F2609" w:rsidRPr="007F2609" w14:paraId="6B8B83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346178">
            <w:pPr>
              <w:pStyle w:val="TAL"/>
              <w:rPr>
                <w:lang w:eastAsia="zh-CN"/>
              </w:rPr>
            </w:pPr>
            <w:r w:rsidRPr="007F2609">
              <w:rPr>
                <w:lang w:eastAsia="zh-CN"/>
              </w:rPr>
              <w:t>R5-204054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346178">
            <w:pPr>
              <w:pStyle w:val="TAL"/>
              <w:rPr>
                <w:lang w:eastAsia="zh-CN"/>
              </w:rPr>
            </w:pPr>
            <w:r w:rsidRPr="007F2609">
              <w:rPr>
                <w:lang w:eastAsia="zh-CN"/>
              </w:rPr>
              <w:t>0990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346178">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346178">
            <w:pPr>
              <w:pStyle w:val="TAL"/>
              <w:rPr>
                <w:lang w:eastAsia="zh-CN"/>
              </w:rPr>
            </w:pPr>
            <w:r w:rsidRPr="007F2609">
              <w:rPr>
                <w:lang w:eastAsia="zh-CN"/>
              </w:rPr>
              <w:t>16.5.0</w:t>
            </w:r>
          </w:p>
        </w:tc>
      </w:tr>
      <w:tr w:rsidR="007F2609" w:rsidRPr="007F2609" w14:paraId="1080B7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346178">
            <w:pPr>
              <w:pStyle w:val="TAL"/>
              <w:rPr>
                <w:lang w:eastAsia="zh-CN"/>
              </w:rPr>
            </w:pPr>
            <w:r w:rsidRPr="007F2609">
              <w:rPr>
                <w:lang w:eastAsia="zh-CN"/>
              </w:rPr>
              <w:t>R5-204103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346178">
            <w:pPr>
              <w:pStyle w:val="TAL"/>
              <w:rPr>
                <w:lang w:eastAsia="zh-CN"/>
              </w:rPr>
            </w:pPr>
            <w:r w:rsidRPr="007F2609">
              <w:rPr>
                <w:lang w:eastAsia="zh-CN"/>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346178">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346178">
            <w:pPr>
              <w:pStyle w:val="TAL"/>
              <w:rPr>
                <w:lang w:eastAsia="zh-CN"/>
              </w:rPr>
            </w:pPr>
            <w:r w:rsidRPr="007F2609">
              <w:rPr>
                <w:lang w:eastAsia="zh-CN"/>
              </w:rPr>
              <w:t>16.5.0</w:t>
            </w:r>
          </w:p>
        </w:tc>
      </w:tr>
      <w:tr w:rsidR="007F2609" w:rsidRPr="007F2609" w14:paraId="32DC3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346178">
            <w:pPr>
              <w:pStyle w:val="TAL"/>
              <w:rPr>
                <w:lang w:eastAsia="zh-CN"/>
              </w:rPr>
            </w:pPr>
            <w:r w:rsidRPr="007F2609">
              <w:rPr>
                <w:lang w:eastAsia="zh-CN"/>
              </w:rPr>
              <w:t>R5-204195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346178">
            <w:pPr>
              <w:pStyle w:val="TAL"/>
              <w:rPr>
                <w:lang w:eastAsia="zh-CN"/>
              </w:rPr>
            </w:pPr>
            <w:r w:rsidRPr="007F2609">
              <w:rPr>
                <w:lang w:eastAsia="zh-CN"/>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346178">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346178">
            <w:pPr>
              <w:pStyle w:val="TAL"/>
              <w:rPr>
                <w:lang w:eastAsia="zh-CN"/>
              </w:rPr>
            </w:pPr>
            <w:r w:rsidRPr="007F2609">
              <w:rPr>
                <w:lang w:eastAsia="zh-CN"/>
              </w:rPr>
              <w:t>16.5.0</w:t>
            </w:r>
          </w:p>
        </w:tc>
      </w:tr>
      <w:tr w:rsidR="007F2609" w:rsidRPr="007F2609" w14:paraId="4B25F3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346178">
            <w:pPr>
              <w:pStyle w:val="TAL"/>
              <w:rPr>
                <w:lang w:eastAsia="zh-CN"/>
              </w:rPr>
            </w:pPr>
            <w:r w:rsidRPr="007F2609">
              <w:rPr>
                <w:lang w:eastAsia="zh-CN"/>
              </w:rPr>
              <w:t>R5-204202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346178">
            <w:pPr>
              <w:pStyle w:val="TAL"/>
              <w:rPr>
                <w:lang w:eastAsia="zh-CN"/>
              </w:rPr>
            </w:pPr>
            <w:r w:rsidRPr="007F2609">
              <w:rPr>
                <w:lang w:eastAsia="zh-CN"/>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346178">
            <w:pPr>
              <w:pStyle w:val="TAL"/>
              <w:rPr>
                <w:lang w:eastAsia="zh-CN"/>
              </w:rPr>
            </w:pPr>
            <w:r w:rsidRPr="007F2609">
              <w:rPr>
                <w:lang w:eastAsia="zh-CN"/>
              </w:rPr>
              <w:t>16.5.0</w:t>
            </w:r>
          </w:p>
        </w:tc>
      </w:tr>
      <w:tr w:rsidR="007F2609" w:rsidRPr="007F2609" w14:paraId="27BEB7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346178">
            <w:pPr>
              <w:pStyle w:val="TAL"/>
              <w:rPr>
                <w:lang w:eastAsia="zh-CN"/>
              </w:rPr>
            </w:pPr>
            <w:r w:rsidRPr="007F2609">
              <w:rPr>
                <w:lang w:eastAsia="zh-CN"/>
              </w:rPr>
              <w:t>R5-204263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346178">
            <w:pPr>
              <w:pStyle w:val="TAL"/>
              <w:rPr>
                <w:lang w:eastAsia="zh-CN"/>
              </w:rPr>
            </w:pPr>
            <w:r w:rsidRPr="007F2609">
              <w:rPr>
                <w:lang w:eastAsia="zh-CN"/>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346178">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346178">
            <w:pPr>
              <w:pStyle w:val="TAL"/>
              <w:rPr>
                <w:lang w:eastAsia="zh-CN"/>
              </w:rPr>
            </w:pPr>
            <w:r w:rsidRPr="007F2609">
              <w:rPr>
                <w:lang w:eastAsia="zh-CN"/>
              </w:rPr>
              <w:t>16.5.0</w:t>
            </w:r>
          </w:p>
        </w:tc>
      </w:tr>
      <w:tr w:rsidR="007F2609" w:rsidRPr="007F2609" w14:paraId="1F9112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346178">
            <w:pPr>
              <w:pStyle w:val="TAL"/>
              <w:rPr>
                <w:lang w:eastAsia="zh-CN"/>
              </w:rPr>
            </w:pPr>
            <w:r w:rsidRPr="007F2609">
              <w:rPr>
                <w:lang w:eastAsia="zh-CN"/>
              </w:rPr>
              <w:t>R5-204711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346178">
            <w:pPr>
              <w:pStyle w:val="TAL"/>
              <w:rPr>
                <w:lang w:eastAsia="zh-CN"/>
              </w:rPr>
            </w:pPr>
            <w:r w:rsidRPr="007F2609">
              <w:rPr>
                <w:lang w:eastAsia="zh-CN"/>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346178">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346178">
            <w:pPr>
              <w:pStyle w:val="TAL"/>
              <w:rPr>
                <w:lang w:eastAsia="zh-CN"/>
              </w:rPr>
            </w:pPr>
            <w:r w:rsidRPr="007F2609">
              <w:rPr>
                <w:lang w:eastAsia="zh-CN"/>
              </w:rPr>
              <w:t>16.5.0</w:t>
            </w:r>
          </w:p>
        </w:tc>
      </w:tr>
      <w:tr w:rsidR="007F2609" w:rsidRPr="007F2609" w14:paraId="5E30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346178">
            <w:pPr>
              <w:pStyle w:val="TAL"/>
              <w:rPr>
                <w:lang w:eastAsia="zh-CN"/>
              </w:rPr>
            </w:pPr>
            <w:r w:rsidRPr="007F2609">
              <w:rPr>
                <w:lang w:eastAsia="zh-CN"/>
              </w:rPr>
              <w:t>R5-204760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346178">
            <w:pPr>
              <w:pStyle w:val="TAL"/>
              <w:rPr>
                <w:lang w:eastAsia="zh-CN"/>
              </w:rPr>
            </w:pPr>
            <w:r w:rsidRPr="007F2609">
              <w:rPr>
                <w:lang w:eastAsia="zh-CN"/>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346178">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346178">
            <w:pPr>
              <w:pStyle w:val="TAL"/>
              <w:rPr>
                <w:lang w:eastAsia="zh-CN"/>
              </w:rPr>
            </w:pPr>
            <w:r w:rsidRPr="007F2609">
              <w:rPr>
                <w:lang w:eastAsia="zh-CN"/>
              </w:rPr>
              <w:t>16.5.0</w:t>
            </w:r>
          </w:p>
        </w:tc>
      </w:tr>
      <w:tr w:rsidR="007F2609" w:rsidRPr="007F2609" w14:paraId="68E5AD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346178">
            <w:pPr>
              <w:pStyle w:val="TAL"/>
              <w:rPr>
                <w:lang w:eastAsia="zh-CN"/>
              </w:rPr>
            </w:pPr>
            <w:r w:rsidRPr="007F2609">
              <w:rPr>
                <w:lang w:eastAsia="zh-CN"/>
              </w:rPr>
              <w:t>R5-204761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346178">
            <w:pPr>
              <w:pStyle w:val="TAL"/>
              <w:rPr>
                <w:lang w:eastAsia="zh-CN"/>
              </w:rPr>
            </w:pPr>
            <w:r w:rsidRPr="007F2609">
              <w:rPr>
                <w:lang w:eastAsia="zh-CN"/>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346178">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346178">
            <w:pPr>
              <w:pStyle w:val="TAL"/>
              <w:rPr>
                <w:lang w:eastAsia="zh-CN"/>
              </w:rPr>
            </w:pPr>
            <w:r w:rsidRPr="007F2609">
              <w:rPr>
                <w:lang w:eastAsia="zh-CN"/>
              </w:rPr>
              <w:t>16.5.0</w:t>
            </w:r>
          </w:p>
        </w:tc>
      </w:tr>
      <w:tr w:rsidR="007F2609" w:rsidRPr="007F2609" w14:paraId="28E0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346178">
            <w:pPr>
              <w:pStyle w:val="TAL"/>
              <w:rPr>
                <w:lang w:eastAsia="zh-CN"/>
              </w:rPr>
            </w:pPr>
            <w:r w:rsidRPr="007F2609">
              <w:rPr>
                <w:lang w:eastAsia="zh-CN"/>
              </w:rPr>
              <w:t>R5-204762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346178">
            <w:pPr>
              <w:pStyle w:val="TAL"/>
              <w:rPr>
                <w:lang w:eastAsia="zh-CN"/>
              </w:rPr>
            </w:pPr>
            <w:r w:rsidRPr="007F2609">
              <w:rPr>
                <w:lang w:eastAsia="zh-CN"/>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346178">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346178">
            <w:pPr>
              <w:pStyle w:val="TAL"/>
              <w:rPr>
                <w:lang w:eastAsia="zh-CN"/>
              </w:rPr>
            </w:pPr>
            <w:r w:rsidRPr="007F2609">
              <w:rPr>
                <w:lang w:eastAsia="zh-CN"/>
              </w:rPr>
              <w:t>16.5.0</w:t>
            </w:r>
          </w:p>
        </w:tc>
      </w:tr>
      <w:tr w:rsidR="007F2609" w:rsidRPr="007F2609" w14:paraId="07932D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346178">
            <w:pPr>
              <w:pStyle w:val="TAL"/>
              <w:rPr>
                <w:lang w:eastAsia="zh-CN"/>
              </w:rPr>
            </w:pPr>
            <w:r w:rsidRPr="007F2609">
              <w:rPr>
                <w:lang w:eastAsia="zh-CN"/>
              </w:rPr>
              <w:t>R5-204807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346178">
            <w:pPr>
              <w:pStyle w:val="TAL"/>
              <w:rPr>
                <w:lang w:eastAsia="zh-CN"/>
              </w:rPr>
            </w:pPr>
            <w:r w:rsidRPr="007F2609">
              <w:rPr>
                <w:lang w:eastAsia="zh-CN"/>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346178">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346178">
            <w:pPr>
              <w:pStyle w:val="TAL"/>
              <w:rPr>
                <w:lang w:eastAsia="zh-CN"/>
              </w:rPr>
            </w:pPr>
            <w:r w:rsidRPr="007F2609">
              <w:rPr>
                <w:lang w:eastAsia="zh-CN"/>
              </w:rPr>
              <w:t>16.5.0</w:t>
            </w:r>
          </w:p>
        </w:tc>
      </w:tr>
      <w:tr w:rsidR="007F2609" w:rsidRPr="007F2609" w14:paraId="2AFCD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346178">
            <w:pPr>
              <w:pStyle w:val="TAL"/>
              <w:rPr>
                <w:lang w:eastAsia="zh-CN"/>
              </w:rPr>
            </w:pPr>
            <w:r w:rsidRPr="007F2609">
              <w:rPr>
                <w:lang w:eastAsia="zh-CN"/>
              </w:rPr>
              <w:t>R5-204808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346178">
            <w:pPr>
              <w:pStyle w:val="TAL"/>
              <w:rPr>
                <w:lang w:eastAsia="zh-CN"/>
              </w:rPr>
            </w:pPr>
            <w:r w:rsidRPr="007F2609">
              <w:rPr>
                <w:lang w:eastAsia="zh-CN"/>
              </w:rPr>
              <w:t>0925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346178">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346178">
            <w:pPr>
              <w:pStyle w:val="TAL"/>
              <w:rPr>
                <w:lang w:eastAsia="zh-CN"/>
              </w:rPr>
            </w:pPr>
            <w:r w:rsidRPr="007F2609">
              <w:rPr>
                <w:lang w:eastAsia="zh-CN"/>
              </w:rPr>
              <w:t>16.5.0</w:t>
            </w:r>
          </w:p>
        </w:tc>
      </w:tr>
      <w:tr w:rsidR="007F2609" w:rsidRPr="007F2609" w14:paraId="13FCF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346178">
            <w:pPr>
              <w:pStyle w:val="TAL"/>
              <w:rPr>
                <w:lang w:eastAsia="zh-CN"/>
              </w:rPr>
            </w:pPr>
            <w:r w:rsidRPr="007F2609">
              <w:rPr>
                <w:lang w:eastAsia="zh-CN"/>
              </w:rPr>
              <w:t>R5-204823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346178">
            <w:pPr>
              <w:pStyle w:val="TAL"/>
              <w:rPr>
                <w:lang w:eastAsia="zh-CN"/>
              </w:rPr>
            </w:pPr>
            <w:r w:rsidRPr="007F2609">
              <w:rPr>
                <w:lang w:eastAsia="zh-CN"/>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346178">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346178">
            <w:pPr>
              <w:pStyle w:val="TAL"/>
              <w:rPr>
                <w:lang w:eastAsia="zh-CN"/>
              </w:rPr>
            </w:pPr>
            <w:r w:rsidRPr="007F2609">
              <w:rPr>
                <w:lang w:eastAsia="zh-CN"/>
              </w:rPr>
              <w:t>16.5.0</w:t>
            </w:r>
          </w:p>
        </w:tc>
      </w:tr>
      <w:tr w:rsidR="007F2609" w:rsidRPr="007F2609" w14:paraId="4004F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346178">
            <w:pPr>
              <w:pStyle w:val="TAL"/>
              <w:rPr>
                <w:lang w:eastAsia="zh-CN"/>
              </w:rPr>
            </w:pPr>
            <w:r w:rsidRPr="007F2609">
              <w:rPr>
                <w:lang w:eastAsia="zh-CN"/>
              </w:rPr>
              <w:t>R5-204824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346178">
            <w:pPr>
              <w:pStyle w:val="TAL"/>
              <w:rPr>
                <w:lang w:eastAsia="zh-CN"/>
              </w:rPr>
            </w:pPr>
            <w:r w:rsidRPr="007F2609">
              <w:rPr>
                <w:lang w:eastAsia="zh-CN"/>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346178">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346178">
            <w:pPr>
              <w:pStyle w:val="TAL"/>
              <w:rPr>
                <w:lang w:eastAsia="zh-CN"/>
              </w:rPr>
            </w:pPr>
            <w:r w:rsidRPr="007F2609">
              <w:rPr>
                <w:lang w:eastAsia="zh-CN"/>
              </w:rPr>
              <w:t>16.5.0</w:t>
            </w:r>
          </w:p>
        </w:tc>
      </w:tr>
      <w:tr w:rsidR="007F2609" w:rsidRPr="007F2609" w14:paraId="46D1D4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346178">
            <w:pPr>
              <w:pStyle w:val="TAL"/>
              <w:rPr>
                <w:lang w:eastAsia="zh-CN"/>
              </w:rPr>
            </w:pPr>
            <w:r w:rsidRPr="007F2609">
              <w:rPr>
                <w:lang w:eastAsia="zh-CN"/>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346178">
            <w:pPr>
              <w:pStyle w:val="TAL"/>
              <w:rPr>
                <w:lang w:eastAsia="zh-CN"/>
              </w:rPr>
            </w:pPr>
            <w:r w:rsidRPr="007F2609">
              <w:rPr>
                <w:lang w:eastAsia="zh-CN"/>
              </w:rPr>
              <w:t>R5-204825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346178">
            <w:pPr>
              <w:pStyle w:val="TAL"/>
              <w:rPr>
                <w:lang w:eastAsia="zh-CN"/>
              </w:rPr>
            </w:pPr>
            <w:r w:rsidRPr="007F2609">
              <w:rPr>
                <w:lang w:eastAsia="zh-CN"/>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346178">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346178">
            <w:pPr>
              <w:pStyle w:val="TAL"/>
              <w:rPr>
                <w:lang w:eastAsia="zh-CN"/>
              </w:rPr>
            </w:pPr>
            <w:r w:rsidRPr="007F2609">
              <w:rPr>
                <w:lang w:eastAsia="zh-CN"/>
              </w:rPr>
              <w:t>16.5.0</w:t>
            </w:r>
          </w:p>
        </w:tc>
      </w:tr>
      <w:tr w:rsidR="007F2609" w:rsidRPr="007F2609" w14:paraId="2A2C4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346178">
            <w:pPr>
              <w:pStyle w:val="TAL"/>
              <w:rPr>
                <w:lang w:eastAsia="zh-CN"/>
              </w:rPr>
            </w:pPr>
            <w:r w:rsidRPr="007F2609">
              <w:rPr>
                <w:lang w:eastAsia="zh-CN"/>
              </w:rPr>
              <w:t>R5-204826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346178">
            <w:pPr>
              <w:pStyle w:val="TAL"/>
              <w:rPr>
                <w:lang w:eastAsia="zh-CN"/>
              </w:rPr>
            </w:pPr>
            <w:r w:rsidRPr="007F2609">
              <w:rPr>
                <w:lang w:eastAsia="zh-CN"/>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346178">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346178">
            <w:pPr>
              <w:pStyle w:val="TAL"/>
              <w:rPr>
                <w:lang w:eastAsia="zh-CN"/>
              </w:rPr>
            </w:pPr>
            <w:r w:rsidRPr="007F2609">
              <w:rPr>
                <w:lang w:eastAsia="zh-CN"/>
              </w:rPr>
              <w:t>16.5.0</w:t>
            </w:r>
          </w:p>
        </w:tc>
      </w:tr>
      <w:tr w:rsidR="007F2609" w:rsidRPr="007F2609" w14:paraId="57D009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346178">
            <w:pPr>
              <w:pStyle w:val="TAL"/>
              <w:rPr>
                <w:lang w:eastAsia="zh-CN"/>
              </w:rPr>
            </w:pPr>
            <w:r w:rsidRPr="007F2609">
              <w:rPr>
                <w:lang w:eastAsia="zh-CN"/>
              </w:rPr>
              <w:t>R5-204827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346178">
            <w:pPr>
              <w:pStyle w:val="TAL"/>
              <w:rPr>
                <w:lang w:eastAsia="zh-CN"/>
              </w:rPr>
            </w:pPr>
            <w:r w:rsidRPr="007F2609">
              <w:rPr>
                <w:lang w:eastAsia="zh-CN"/>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346178">
            <w:pPr>
              <w:pStyle w:val="TAL"/>
              <w:rPr>
                <w:lang w:eastAsia="zh-CN"/>
              </w:rPr>
            </w:pPr>
            <w:r w:rsidRPr="007F2609">
              <w:rPr>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346178">
            <w:pPr>
              <w:pStyle w:val="TAL"/>
              <w:rPr>
                <w:lang w:eastAsia="zh-CN"/>
              </w:rPr>
            </w:pPr>
            <w:r w:rsidRPr="007F2609">
              <w:rPr>
                <w:lang w:eastAsia="zh-CN"/>
              </w:rPr>
              <w:t>16.5.0</w:t>
            </w:r>
          </w:p>
        </w:tc>
      </w:tr>
      <w:tr w:rsidR="007F2609" w:rsidRPr="007F2609" w14:paraId="1E305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346178">
            <w:pPr>
              <w:pStyle w:val="TAL"/>
              <w:rPr>
                <w:lang w:eastAsia="zh-CN"/>
              </w:rPr>
            </w:pPr>
            <w:r w:rsidRPr="007F2609">
              <w:rPr>
                <w:lang w:eastAsia="zh-CN"/>
              </w:rPr>
              <w:t>R5-204828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346178">
            <w:pPr>
              <w:pStyle w:val="TAL"/>
              <w:rPr>
                <w:lang w:eastAsia="zh-CN"/>
              </w:rPr>
            </w:pPr>
            <w:r w:rsidRPr="007F2609">
              <w:rPr>
                <w:lang w:eastAsia="zh-CN"/>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346178">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346178">
            <w:pPr>
              <w:pStyle w:val="TAL"/>
              <w:rPr>
                <w:lang w:eastAsia="zh-CN"/>
              </w:rPr>
            </w:pPr>
            <w:r w:rsidRPr="007F2609">
              <w:rPr>
                <w:lang w:eastAsia="zh-CN"/>
              </w:rPr>
              <w:t>16.5.0</w:t>
            </w:r>
          </w:p>
        </w:tc>
      </w:tr>
      <w:tr w:rsidR="007F2609" w:rsidRPr="007F2609" w14:paraId="7761C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346178">
            <w:pPr>
              <w:pStyle w:val="TAL"/>
              <w:rPr>
                <w:lang w:eastAsia="zh-CN"/>
              </w:rPr>
            </w:pPr>
            <w:r w:rsidRPr="007F2609">
              <w:rPr>
                <w:lang w:eastAsia="zh-CN"/>
              </w:rPr>
              <w:t>R5-204832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346178">
            <w:pPr>
              <w:pStyle w:val="TAL"/>
              <w:rPr>
                <w:lang w:eastAsia="zh-CN"/>
              </w:rPr>
            </w:pPr>
            <w:r w:rsidRPr="007F2609">
              <w:rPr>
                <w:lang w:eastAsia="zh-CN"/>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346178">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346178">
            <w:pPr>
              <w:pStyle w:val="TAL"/>
              <w:rPr>
                <w:lang w:eastAsia="zh-CN"/>
              </w:rPr>
            </w:pPr>
            <w:r w:rsidRPr="007F2609">
              <w:rPr>
                <w:lang w:eastAsia="zh-CN"/>
              </w:rPr>
              <w:t>16.5.0</w:t>
            </w:r>
          </w:p>
        </w:tc>
      </w:tr>
      <w:tr w:rsidR="007F2609" w:rsidRPr="007F2609" w14:paraId="4E651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346178">
            <w:pPr>
              <w:pStyle w:val="TAL"/>
              <w:rPr>
                <w:lang w:eastAsia="zh-CN"/>
              </w:rPr>
            </w:pPr>
            <w:r w:rsidRPr="007F2609">
              <w:rPr>
                <w:lang w:eastAsia="zh-CN"/>
              </w:rPr>
              <w:t>R5-204833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346178">
            <w:pPr>
              <w:pStyle w:val="TAL"/>
              <w:rPr>
                <w:lang w:eastAsia="zh-CN"/>
              </w:rPr>
            </w:pPr>
            <w:r w:rsidRPr="007F2609">
              <w:rPr>
                <w:lang w:eastAsia="zh-CN"/>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346178">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346178">
            <w:pPr>
              <w:pStyle w:val="TAL"/>
              <w:rPr>
                <w:lang w:eastAsia="zh-CN"/>
              </w:rPr>
            </w:pPr>
            <w:r w:rsidRPr="007F2609">
              <w:rPr>
                <w:lang w:eastAsia="zh-CN"/>
              </w:rPr>
              <w:t>16.5.0</w:t>
            </w:r>
          </w:p>
        </w:tc>
      </w:tr>
      <w:tr w:rsidR="007F2609" w:rsidRPr="007F2609" w14:paraId="75F13A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346178">
            <w:pPr>
              <w:pStyle w:val="TAL"/>
              <w:rPr>
                <w:lang w:eastAsia="zh-CN"/>
              </w:rPr>
            </w:pPr>
            <w:r w:rsidRPr="007F2609">
              <w:rPr>
                <w:lang w:eastAsia="zh-CN"/>
              </w:rPr>
              <w:t>R5-204834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346178">
            <w:pPr>
              <w:pStyle w:val="TAL"/>
              <w:rPr>
                <w:lang w:eastAsia="zh-CN"/>
              </w:rPr>
            </w:pPr>
            <w:r w:rsidRPr="007F2609">
              <w:rPr>
                <w:lang w:eastAsia="zh-CN"/>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346178">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346178">
            <w:pPr>
              <w:pStyle w:val="TAL"/>
              <w:rPr>
                <w:lang w:eastAsia="zh-CN"/>
              </w:rPr>
            </w:pPr>
            <w:r w:rsidRPr="007F2609">
              <w:rPr>
                <w:lang w:eastAsia="zh-CN"/>
              </w:rPr>
              <w:t>16.5.0</w:t>
            </w:r>
          </w:p>
        </w:tc>
      </w:tr>
      <w:tr w:rsidR="007F2609" w:rsidRPr="007F2609" w14:paraId="69D31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346178">
            <w:pPr>
              <w:pStyle w:val="TAL"/>
              <w:rPr>
                <w:lang w:eastAsia="zh-CN"/>
              </w:rPr>
            </w:pPr>
            <w:r w:rsidRPr="007F2609">
              <w:rPr>
                <w:lang w:eastAsia="zh-CN"/>
              </w:rPr>
              <w:t>R5-204835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346178">
            <w:pPr>
              <w:pStyle w:val="TAL"/>
              <w:rPr>
                <w:lang w:eastAsia="zh-CN"/>
              </w:rPr>
            </w:pPr>
            <w:r w:rsidRPr="007F2609">
              <w:rPr>
                <w:lang w:eastAsia="zh-CN"/>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346178">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346178">
            <w:pPr>
              <w:pStyle w:val="TAL"/>
              <w:rPr>
                <w:lang w:eastAsia="zh-CN"/>
              </w:rPr>
            </w:pPr>
            <w:r w:rsidRPr="007F2609">
              <w:rPr>
                <w:lang w:eastAsia="zh-CN"/>
              </w:rPr>
              <w:t>16.5.0</w:t>
            </w:r>
          </w:p>
        </w:tc>
      </w:tr>
      <w:tr w:rsidR="007F2609" w:rsidRPr="007F2609" w14:paraId="0C5CF4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346178">
            <w:pPr>
              <w:pStyle w:val="TAL"/>
              <w:rPr>
                <w:lang w:eastAsia="zh-CN"/>
              </w:rPr>
            </w:pPr>
            <w:r w:rsidRPr="007F2609">
              <w:rPr>
                <w:lang w:eastAsia="zh-CN"/>
              </w:rPr>
              <w:t>R5-204836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346178">
            <w:pPr>
              <w:pStyle w:val="TAL"/>
              <w:rPr>
                <w:lang w:eastAsia="zh-CN"/>
              </w:rPr>
            </w:pPr>
            <w:r w:rsidRPr="007F2609">
              <w:rPr>
                <w:lang w:eastAsia="zh-CN"/>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346178">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346178">
            <w:pPr>
              <w:pStyle w:val="TAL"/>
              <w:rPr>
                <w:lang w:eastAsia="zh-CN"/>
              </w:rPr>
            </w:pPr>
            <w:r w:rsidRPr="007F2609">
              <w:rPr>
                <w:lang w:eastAsia="zh-CN"/>
              </w:rPr>
              <w:t>16.5.0</w:t>
            </w:r>
          </w:p>
        </w:tc>
      </w:tr>
      <w:tr w:rsidR="007F2609" w:rsidRPr="007F2609" w14:paraId="62C5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346178">
            <w:pPr>
              <w:pStyle w:val="TAL"/>
              <w:rPr>
                <w:lang w:eastAsia="zh-CN"/>
              </w:rPr>
            </w:pPr>
            <w:r w:rsidRPr="007F2609">
              <w:rPr>
                <w:lang w:eastAsia="zh-CN"/>
              </w:rPr>
              <w:t>R5-204837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346178">
            <w:pPr>
              <w:pStyle w:val="TAL"/>
              <w:rPr>
                <w:lang w:eastAsia="zh-CN"/>
              </w:rPr>
            </w:pPr>
            <w:r w:rsidRPr="007F2609">
              <w:rPr>
                <w:lang w:eastAsia="zh-CN"/>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346178">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346178">
            <w:pPr>
              <w:pStyle w:val="TAL"/>
              <w:rPr>
                <w:lang w:eastAsia="zh-CN"/>
              </w:rPr>
            </w:pPr>
            <w:r w:rsidRPr="007F2609">
              <w:rPr>
                <w:lang w:eastAsia="zh-CN"/>
              </w:rPr>
              <w:t>16.5.0</w:t>
            </w:r>
          </w:p>
        </w:tc>
      </w:tr>
      <w:tr w:rsidR="007F2609" w:rsidRPr="007F2609" w14:paraId="4FE3B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346178">
            <w:pPr>
              <w:pStyle w:val="TAL"/>
              <w:rPr>
                <w:lang w:eastAsia="zh-CN"/>
              </w:rPr>
            </w:pPr>
            <w:r w:rsidRPr="007F2609">
              <w:rPr>
                <w:lang w:eastAsia="zh-CN"/>
              </w:rPr>
              <w:t>R5-204839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346178">
            <w:pPr>
              <w:pStyle w:val="TAL"/>
              <w:rPr>
                <w:lang w:eastAsia="zh-CN"/>
              </w:rPr>
            </w:pPr>
            <w:r w:rsidRPr="007F2609">
              <w:rPr>
                <w:lang w:eastAsia="zh-CN"/>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346178">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346178">
            <w:pPr>
              <w:pStyle w:val="TAL"/>
              <w:rPr>
                <w:lang w:eastAsia="zh-CN"/>
              </w:rPr>
            </w:pPr>
            <w:r w:rsidRPr="007F2609">
              <w:rPr>
                <w:lang w:eastAsia="zh-CN"/>
              </w:rPr>
              <w:t>16.5.0</w:t>
            </w:r>
          </w:p>
        </w:tc>
      </w:tr>
      <w:tr w:rsidR="007F2609" w:rsidRPr="007F2609" w14:paraId="675D4A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346178">
            <w:pPr>
              <w:pStyle w:val="TAL"/>
              <w:rPr>
                <w:lang w:eastAsia="zh-CN"/>
              </w:rPr>
            </w:pPr>
            <w:r w:rsidRPr="007F2609">
              <w:rPr>
                <w:lang w:eastAsia="zh-CN"/>
              </w:rPr>
              <w:t>R5-204854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346178">
            <w:pPr>
              <w:pStyle w:val="TAL"/>
              <w:rPr>
                <w:lang w:eastAsia="zh-CN"/>
              </w:rPr>
            </w:pPr>
            <w:r w:rsidRPr="007F2609">
              <w:rPr>
                <w:lang w:eastAsia="zh-CN"/>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346178">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346178">
            <w:pPr>
              <w:pStyle w:val="TAL"/>
              <w:rPr>
                <w:lang w:eastAsia="zh-CN"/>
              </w:rPr>
            </w:pPr>
            <w:r w:rsidRPr="007F2609">
              <w:rPr>
                <w:lang w:eastAsia="zh-CN"/>
              </w:rPr>
              <w:t>16.5.0</w:t>
            </w:r>
          </w:p>
        </w:tc>
      </w:tr>
      <w:tr w:rsidR="007F2609" w:rsidRPr="007F2609" w14:paraId="62D4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346178">
            <w:pPr>
              <w:pStyle w:val="TAL"/>
              <w:rPr>
                <w:lang w:eastAsia="zh-CN"/>
              </w:rPr>
            </w:pPr>
            <w:r w:rsidRPr="007F2609">
              <w:rPr>
                <w:lang w:eastAsia="zh-CN"/>
              </w:rPr>
              <w:t>R5-204855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346178">
            <w:pPr>
              <w:pStyle w:val="TAL"/>
              <w:rPr>
                <w:lang w:eastAsia="zh-CN"/>
              </w:rPr>
            </w:pPr>
            <w:r w:rsidRPr="007F2609">
              <w:rPr>
                <w:lang w:eastAsia="zh-CN"/>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346178">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346178">
            <w:pPr>
              <w:pStyle w:val="TAL"/>
              <w:rPr>
                <w:lang w:eastAsia="zh-CN"/>
              </w:rPr>
            </w:pPr>
            <w:r w:rsidRPr="007F2609">
              <w:rPr>
                <w:lang w:eastAsia="zh-CN"/>
              </w:rPr>
              <w:t>16.5.0</w:t>
            </w:r>
          </w:p>
        </w:tc>
      </w:tr>
      <w:tr w:rsidR="007F2609" w:rsidRPr="007F2609" w14:paraId="2BC19D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346178">
            <w:pPr>
              <w:pStyle w:val="TAL"/>
              <w:rPr>
                <w:lang w:eastAsia="zh-CN"/>
              </w:rPr>
            </w:pPr>
            <w:r w:rsidRPr="007F2609">
              <w:rPr>
                <w:lang w:eastAsia="zh-CN"/>
              </w:rPr>
              <w:t>R5-204897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346178">
            <w:pPr>
              <w:pStyle w:val="TAL"/>
              <w:rPr>
                <w:lang w:eastAsia="zh-CN"/>
              </w:rPr>
            </w:pPr>
            <w:r w:rsidRPr="007F2609">
              <w:rPr>
                <w:lang w:eastAsia="zh-CN"/>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346178">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346178">
            <w:pPr>
              <w:pStyle w:val="TAL"/>
              <w:rPr>
                <w:lang w:eastAsia="zh-CN"/>
              </w:rPr>
            </w:pPr>
            <w:r w:rsidRPr="007F2609">
              <w:rPr>
                <w:lang w:eastAsia="zh-CN"/>
              </w:rPr>
              <w:t>16.5.0</w:t>
            </w:r>
          </w:p>
        </w:tc>
      </w:tr>
      <w:tr w:rsidR="007F2609" w:rsidRPr="007F2609" w14:paraId="509DBD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346178">
            <w:pPr>
              <w:pStyle w:val="TAL"/>
              <w:rPr>
                <w:lang w:eastAsia="zh-CN"/>
              </w:rPr>
            </w:pPr>
            <w:r w:rsidRPr="007F2609">
              <w:rPr>
                <w:lang w:eastAsia="zh-CN"/>
              </w:rPr>
              <w:t>R5-204898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346178">
            <w:pPr>
              <w:pStyle w:val="TAL"/>
              <w:rPr>
                <w:lang w:eastAsia="zh-CN"/>
              </w:rPr>
            </w:pPr>
            <w:r w:rsidRPr="007F2609">
              <w:rPr>
                <w:lang w:eastAsia="zh-CN"/>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346178">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346178">
            <w:pPr>
              <w:pStyle w:val="TAL"/>
              <w:rPr>
                <w:lang w:eastAsia="zh-CN"/>
              </w:rPr>
            </w:pPr>
            <w:r w:rsidRPr="007F2609">
              <w:rPr>
                <w:lang w:eastAsia="zh-CN"/>
              </w:rPr>
              <w:t>16.5.0</w:t>
            </w:r>
          </w:p>
        </w:tc>
      </w:tr>
      <w:tr w:rsidR="007F2609" w:rsidRPr="007F2609" w14:paraId="7FD674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346178">
            <w:pPr>
              <w:pStyle w:val="TAL"/>
              <w:rPr>
                <w:lang w:eastAsia="zh-CN"/>
              </w:rPr>
            </w:pPr>
            <w:r w:rsidRPr="007F2609">
              <w:rPr>
                <w:lang w:eastAsia="zh-CN"/>
              </w:rPr>
              <w:t>R5-204905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346178">
            <w:pPr>
              <w:pStyle w:val="TAL"/>
              <w:rPr>
                <w:lang w:eastAsia="zh-CN"/>
              </w:rPr>
            </w:pPr>
            <w:r w:rsidRPr="007F2609">
              <w:rPr>
                <w:lang w:eastAsia="zh-CN"/>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346178">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346178">
            <w:pPr>
              <w:pStyle w:val="TAL"/>
              <w:rPr>
                <w:lang w:eastAsia="zh-CN"/>
              </w:rPr>
            </w:pPr>
            <w:r w:rsidRPr="007F2609">
              <w:rPr>
                <w:lang w:eastAsia="zh-CN"/>
              </w:rPr>
              <w:t>16.5.0</w:t>
            </w:r>
          </w:p>
        </w:tc>
      </w:tr>
      <w:tr w:rsidR="007F2609" w:rsidRPr="007F2609" w14:paraId="1C0DB9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346178">
            <w:pPr>
              <w:pStyle w:val="TAL"/>
              <w:rPr>
                <w:lang w:eastAsia="zh-CN"/>
              </w:rPr>
            </w:pPr>
            <w:r w:rsidRPr="007F2609">
              <w:rPr>
                <w:lang w:eastAsia="zh-CN"/>
              </w:rPr>
              <w:t>R5-204906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346178">
            <w:pPr>
              <w:pStyle w:val="TAL"/>
              <w:rPr>
                <w:lang w:eastAsia="zh-CN"/>
              </w:rPr>
            </w:pPr>
            <w:r w:rsidRPr="007F2609">
              <w:rPr>
                <w:lang w:eastAsia="zh-CN"/>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346178">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346178">
            <w:pPr>
              <w:pStyle w:val="TAL"/>
              <w:rPr>
                <w:lang w:eastAsia="zh-CN"/>
              </w:rPr>
            </w:pPr>
            <w:r w:rsidRPr="007F2609">
              <w:rPr>
                <w:lang w:eastAsia="zh-CN"/>
              </w:rPr>
              <w:t>16.5.0</w:t>
            </w:r>
          </w:p>
        </w:tc>
      </w:tr>
      <w:tr w:rsidR="007F2609" w:rsidRPr="007F2609" w14:paraId="16BBB4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346178">
            <w:pPr>
              <w:pStyle w:val="TAL"/>
              <w:rPr>
                <w:lang w:eastAsia="zh-CN"/>
              </w:rPr>
            </w:pPr>
            <w:r w:rsidRPr="007F2609">
              <w:rPr>
                <w:lang w:eastAsia="zh-CN"/>
              </w:rPr>
              <w:t>R5-204907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346178">
            <w:pPr>
              <w:pStyle w:val="TAL"/>
              <w:rPr>
                <w:lang w:eastAsia="zh-CN"/>
              </w:rPr>
            </w:pPr>
            <w:r w:rsidRPr="007F2609">
              <w:rPr>
                <w:lang w:eastAsia="zh-CN"/>
              </w:rPr>
              <w:t>0977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346178">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346178">
            <w:pPr>
              <w:pStyle w:val="TAL"/>
              <w:rPr>
                <w:lang w:eastAsia="zh-CN"/>
              </w:rPr>
            </w:pPr>
            <w:r w:rsidRPr="007F2609">
              <w:rPr>
                <w:lang w:eastAsia="zh-CN"/>
              </w:rPr>
              <w:t>16.5.0</w:t>
            </w:r>
          </w:p>
        </w:tc>
      </w:tr>
      <w:tr w:rsidR="007F2609" w:rsidRPr="007F2609" w14:paraId="1DF483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346178">
            <w:pPr>
              <w:pStyle w:val="TAL"/>
              <w:rPr>
                <w:lang w:eastAsia="zh-CN"/>
              </w:rPr>
            </w:pPr>
            <w:r w:rsidRPr="007F2609">
              <w:rPr>
                <w:lang w:eastAsia="zh-CN"/>
              </w:rPr>
              <w:t>R5-204908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346178">
            <w:pPr>
              <w:pStyle w:val="TAL"/>
              <w:rPr>
                <w:lang w:eastAsia="zh-CN"/>
              </w:rPr>
            </w:pPr>
            <w:r w:rsidRPr="007F2609">
              <w:rPr>
                <w:lang w:eastAsia="zh-CN"/>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346178">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346178">
            <w:pPr>
              <w:pStyle w:val="TAL"/>
              <w:rPr>
                <w:lang w:eastAsia="zh-CN"/>
              </w:rPr>
            </w:pPr>
            <w:r w:rsidRPr="007F2609">
              <w:rPr>
                <w:lang w:eastAsia="zh-CN"/>
              </w:rPr>
              <w:t>16.5.0</w:t>
            </w:r>
          </w:p>
        </w:tc>
      </w:tr>
      <w:tr w:rsidR="007F2609" w:rsidRPr="007F2609" w14:paraId="6D7B16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346178">
            <w:pPr>
              <w:pStyle w:val="TAL"/>
              <w:rPr>
                <w:lang w:eastAsia="zh-CN"/>
              </w:rPr>
            </w:pPr>
            <w:r w:rsidRPr="007F2609">
              <w:rPr>
                <w:lang w:eastAsia="zh-CN"/>
              </w:rPr>
              <w:t>R5-204909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346178">
            <w:pPr>
              <w:pStyle w:val="TAL"/>
              <w:rPr>
                <w:lang w:eastAsia="zh-CN"/>
              </w:rPr>
            </w:pPr>
            <w:r w:rsidRPr="007F2609">
              <w:rPr>
                <w:lang w:eastAsia="zh-CN"/>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346178">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346178">
            <w:pPr>
              <w:pStyle w:val="TAL"/>
              <w:rPr>
                <w:lang w:eastAsia="zh-CN"/>
              </w:rPr>
            </w:pPr>
            <w:r w:rsidRPr="007F2609">
              <w:rPr>
                <w:lang w:eastAsia="zh-CN"/>
              </w:rPr>
              <w:t>16.5.0</w:t>
            </w:r>
          </w:p>
        </w:tc>
      </w:tr>
      <w:tr w:rsidR="007F2609" w:rsidRPr="007F2609" w14:paraId="3C78D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346178">
            <w:pPr>
              <w:pStyle w:val="TAL"/>
              <w:rPr>
                <w:lang w:eastAsia="zh-CN"/>
              </w:rPr>
            </w:pPr>
            <w:r w:rsidRPr="007F2609">
              <w:rPr>
                <w:lang w:eastAsia="zh-CN"/>
              </w:rPr>
              <w:t>R5-204910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346178">
            <w:pPr>
              <w:pStyle w:val="TAL"/>
              <w:rPr>
                <w:lang w:eastAsia="zh-CN"/>
              </w:rPr>
            </w:pPr>
            <w:r w:rsidRPr="007F2609">
              <w:rPr>
                <w:lang w:eastAsia="zh-CN"/>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346178">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346178">
            <w:pPr>
              <w:pStyle w:val="TAL"/>
              <w:rPr>
                <w:lang w:eastAsia="zh-CN"/>
              </w:rPr>
            </w:pPr>
            <w:r w:rsidRPr="007F2609">
              <w:rPr>
                <w:lang w:eastAsia="zh-CN"/>
              </w:rPr>
              <w:t>16.5.0</w:t>
            </w:r>
          </w:p>
        </w:tc>
      </w:tr>
      <w:tr w:rsidR="007F2609" w:rsidRPr="007F2609" w14:paraId="7431B5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346178">
            <w:pPr>
              <w:pStyle w:val="TAL"/>
              <w:rPr>
                <w:lang w:eastAsia="zh-CN"/>
              </w:rPr>
            </w:pPr>
            <w:r w:rsidRPr="007F2609">
              <w:rPr>
                <w:lang w:eastAsia="zh-CN"/>
              </w:rPr>
              <w:t>R5-204911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346178">
            <w:pPr>
              <w:pStyle w:val="TAL"/>
              <w:rPr>
                <w:lang w:eastAsia="zh-CN"/>
              </w:rPr>
            </w:pPr>
            <w:r w:rsidRPr="007F2609">
              <w:rPr>
                <w:lang w:eastAsia="zh-CN"/>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346178">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346178">
            <w:pPr>
              <w:pStyle w:val="TAL"/>
              <w:rPr>
                <w:lang w:eastAsia="zh-CN"/>
              </w:rPr>
            </w:pPr>
            <w:r w:rsidRPr="007F2609">
              <w:rPr>
                <w:lang w:eastAsia="zh-CN"/>
              </w:rPr>
              <w:t>16.5.0</w:t>
            </w:r>
          </w:p>
        </w:tc>
      </w:tr>
      <w:tr w:rsidR="007F2609" w:rsidRPr="007F2609" w14:paraId="25F4CA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346178">
            <w:pPr>
              <w:pStyle w:val="TAL"/>
              <w:rPr>
                <w:lang w:eastAsia="zh-CN"/>
              </w:rPr>
            </w:pPr>
            <w:r w:rsidRPr="007F2609">
              <w:rPr>
                <w:lang w:eastAsia="zh-CN"/>
              </w:rPr>
              <w:t>R5-204912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346178">
            <w:pPr>
              <w:pStyle w:val="TAL"/>
              <w:rPr>
                <w:lang w:eastAsia="zh-CN"/>
              </w:rPr>
            </w:pPr>
            <w:r w:rsidRPr="007F2609">
              <w:rPr>
                <w:lang w:eastAsia="zh-CN"/>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346178">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346178">
            <w:pPr>
              <w:pStyle w:val="TAL"/>
              <w:rPr>
                <w:lang w:eastAsia="zh-CN"/>
              </w:rPr>
            </w:pPr>
            <w:r w:rsidRPr="007F2609">
              <w:rPr>
                <w:lang w:eastAsia="zh-CN"/>
              </w:rPr>
              <w:t>16.5.0</w:t>
            </w:r>
          </w:p>
        </w:tc>
      </w:tr>
      <w:tr w:rsidR="007F2609" w:rsidRPr="007F2609" w14:paraId="38CE3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346178">
            <w:pPr>
              <w:pStyle w:val="TAL"/>
              <w:rPr>
                <w:lang w:eastAsia="zh-CN"/>
              </w:rPr>
            </w:pPr>
            <w:r w:rsidRPr="007F2609">
              <w:rPr>
                <w:lang w:eastAsia="zh-CN"/>
              </w:rPr>
              <w:t>R5-204913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346178">
            <w:pPr>
              <w:pStyle w:val="TAL"/>
              <w:rPr>
                <w:lang w:eastAsia="zh-CN"/>
              </w:rPr>
            </w:pPr>
            <w:r w:rsidRPr="007F2609">
              <w:rPr>
                <w:lang w:eastAsia="zh-CN"/>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346178">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346178">
            <w:pPr>
              <w:pStyle w:val="TAL"/>
              <w:rPr>
                <w:lang w:eastAsia="zh-CN"/>
              </w:rPr>
            </w:pPr>
            <w:r w:rsidRPr="007F2609">
              <w:rPr>
                <w:lang w:eastAsia="zh-CN"/>
              </w:rPr>
              <w:t>16.5.0</w:t>
            </w:r>
          </w:p>
        </w:tc>
      </w:tr>
      <w:tr w:rsidR="007F2609" w:rsidRPr="007F2609" w14:paraId="5100D2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346178">
            <w:pPr>
              <w:pStyle w:val="TAL"/>
              <w:rPr>
                <w:lang w:eastAsia="zh-CN"/>
              </w:rPr>
            </w:pPr>
            <w:r w:rsidRPr="007F2609">
              <w:rPr>
                <w:lang w:eastAsia="zh-CN"/>
              </w:rPr>
              <w:t>R5-204960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346178">
            <w:pPr>
              <w:pStyle w:val="TAL"/>
              <w:rPr>
                <w:lang w:eastAsia="zh-CN"/>
              </w:rPr>
            </w:pPr>
            <w:r w:rsidRPr="007F2609">
              <w:rPr>
                <w:lang w:eastAsia="zh-CN"/>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346178">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346178">
            <w:pPr>
              <w:pStyle w:val="TAL"/>
              <w:rPr>
                <w:lang w:eastAsia="zh-CN"/>
              </w:rPr>
            </w:pPr>
            <w:r w:rsidRPr="007F2609">
              <w:rPr>
                <w:lang w:eastAsia="zh-CN"/>
              </w:rPr>
              <w:t>16.5.0</w:t>
            </w:r>
          </w:p>
        </w:tc>
      </w:tr>
      <w:tr w:rsidR="007F2609" w:rsidRPr="007F2609" w14:paraId="5C55E6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346178">
            <w:pPr>
              <w:pStyle w:val="TAL"/>
              <w:rPr>
                <w:lang w:eastAsia="zh-CN"/>
              </w:rPr>
            </w:pPr>
            <w:r w:rsidRPr="007F2609">
              <w:rPr>
                <w:lang w:eastAsia="zh-CN"/>
              </w:rPr>
              <w:t>R5-204961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346178">
            <w:pPr>
              <w:pStyle w:val="TAL"/>
              <w:rPr>
                <w:lang w:eastAsia="zh-CN"/>
              </w:rPr>
            </w:pPr>
            <w:r w:rsidRPr="007F2609">
              <w:rPr>
                <w:lang w:eastAsia="zh-CN"/>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346178">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346178">
            <w:pPr>
              <w:pStyle w:val="TAL"/>
              <w:rPr>
                <w:lang w:eastAsia="zh-CN"/>
              </w:rPr>
            </w:pPr>
            <w:r w:rsidRPr="007F2609">
              <w:rPr>
                <w:lang w:eastAsia="zh-CN"/>
              </w:rPr>
              <w:t>16.5.0</w:t>
            </w:r>
          </w:p>
        </w:tc>
      </w:tr>
      <w:tr w:rsidR="007F2609" w:rsidRPr="007F2609" w14:paraId="67F09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346178">
            <w:pPr>
              <w:pStyle w:val="TAL"/>
              <w:rPr>
                <w:lang w:eastAsia="zh-CN"/>
              </w:rPr>
            </w:pPr>
            <w:r w:rsidRPr="007F2609">
              <w:rPr>
                <w:lang w:eastAsia="zh-CN"/>
              </w:rPr>
              <w:t>R5-204962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346178">
            <w:pPr>
              <w:pStyle w:val="TAL"/>
              <w:rPr>
                <w:lang w:eastAsia="zh-CN"/>
              </w:rPr>
            </w:pPr>
            <w:r w:rsidRPr="007F2609">
              <w:rPr>
                <w:lang w:eastAsia="zh-CN"/>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346178">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346178">
            <w:pPr>
              <w:pStyle w:val="TAL"/>
              <w:rPr>
                <w:lang w:eastAsia="zh-CN"/>
              </w:rPr>
            </w:pPr>
            <w:r w:rsidRPr="007F2609">
              <w:rPr>
                <w:lang w:eastAsia="zh-CN"/>
              </w:rPr>
              <w:t>16.5.0</w:t>
            </w:r>
          </w:p>
        </w:tc>
      </w:tr>
      <w:tr w:rsidR="007F2609" w:rsidRPr="007F2609" w14:paraId="6083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346178">
            <w:pPr>
              <w:pStyle w:val="TAL"/>
              <w:rPr>
                <w:lang w:eastAsia="zh-CN"/>
              </w:rPr>
            </w:pPr>
            <w:r w:rsidRPr="007F2609">
              <w:rPr>
                <w:lang w:eastAsia="zh-CN"/>
              </w:rPr>
              <w:t>R5-204974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346178">
            <w:pPr>
              <w:pStyle w:val="TAL"/>
              <w:rPr>
                <w:lang w:eastAsia="zh-CN"/>
              </w:rPr>
            </w:pPr>
            <w:r w:rsidRPr="007F2609">
              <w:rPr>
                <w:lang w:eastAsia="zh-CN"/>
              </w:rPr>
              <w:t>0945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346178">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346178">
            <w:pPr>
              <w:pStyle w:val="TAL"/>
              <w:rPr>
                <w:lang w:eastAsia="zh-CN"/>
              </w:rPr>
            </w:pPr>
            <w:r w:rsidRPr="007F2609">
              <w:rPr>
                <w:lang w:eastAsia="zh-CN"/>
              </w:rPr>
              <w:t>16.5.0</w:t>
            </w:r>
          </w:p>
        </w:tc>
      </w:tr>
      <w:tr w:rsidR="007F2609" w:rsidRPr="007F2609" w14:paraId="172A7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346178">
            <w:pPr>
              <w:pStyle w:val="TAL"/>
              <w:rPr>
                <w:lang w:eastAsia="zh-CN"/>
              </w:rPr>
            </w:pPr>
            <w:r w:rsidRPr="007F2609">
              <w:rPr>
                <w:lang w:eastAsia="zh-CN"/>
              </w:rPr>
              <w:t>R5-204980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346178">
            <w:pPr>
              <w:pStyle w:val="TAL"/>
              <w:rPr>
                <w:lang w:eastAsia="zh-CN"/>
              </w:rPr>
            </w:pPr>
            <w:r w:rsidRPr="007F2609">
              <w:rPr>
                <w:lang w:eastAsia="zh-CN"/>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346178">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346178">
            <w:pPr>
              <w:pStyle w:val="TAL"/>
              <w:rPr>
                <w:lang w:eastAsia="zh-CN"/>
              </w:rPr>
            </w:pPr>
            <w:r w:rsidRPr="007F2609">
              <w:rPr>
                <w:lang w:eastAsia="zh-CN"/>
              </w:rPr>
              <w:t>16.5.0</w:t>
            </w:r>
          </w:p>
        </w:tc>
      </w:tr>
      <w:tr w:rsidR="007F2609" w:rsidRPr="007F2609" w14:paraId="557ACF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346178">
            <w:pPr>
              <w:pStyle w:val="TAL"/>
              <w:rPr>
                <w:lang w:eastAsia="zh-CN"/>
              </w:rPr>
            </w:pPr>
            <w:r w:rsidRPr="007F2609">
              <w:rPr>
                <w:lang w:eastAsia="zh-CN"/>
              </w:rPr>
              <w:t>R5-204981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346178">
            <w:pPr>
              <w:pStyle w:val="TAL"/>
              <w:rPr>
                <w:lang w:eastAsia="zh-CN"/>
              </w:rPr>
            </w:pPr>
            <w:r w:rsidRPr="007F2609">
              <w:rPr>
                <w:lang w:eastAsia="zh-CN"/>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346178">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346178">
            <w:pPr>
              <w:pStyle w:val="TAL"/>
              <w:rPr>
                <w:lang w:eastAsia="zh-CN"/>
              </w:rPr>
            </w:pPr>
            <w:r w:rsidRPr="007F2609">
              <w:rPr>
                <w:lang w:eastAsia="zh-CN"/>
              </w:rPr>
              <w:t>16.5.0</w:t>
            </w:r>
          </w:p>
        </w:tc>
      </w:tr>
      <w:tr w:rsidR="007F2609" w:rsidRPr="007F2609" w14:paraId="5AA19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346178">
            <w:pPr>
              <w:pStyle w:val="TAL"/>
              <w:rPr>
                <w:lang w:eastAsia="zh-CN"/>
              </w:rPr>
            </w:pPr>
            <w:r w:rsidRPr="007F2609">
              <w:rPr>
                <w:lang w:eastAsia="zh-CN"/>
              </w:rPr>
              <w:t>R5-204984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346178">
            <w:pPr>
              <w:pStyle w:val="TAL"/>
              <w:rPr>
                <w:lang w:eastAsia="zh-CN"/>
              </w:rPr>
            </w:pPr>
            <w:r w:rsidRPr="007F2609">
              <w:rPr>
                <w:lang w:eastAsia="zh-CN"/>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346178">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346178">
            <w:pPr>
              <w:pStyle w:val="TAL"/>
              <w:rPr>
                <w:lang w:eastAsia="zh-CN"/>
              </w:rPr>
            </w:pPr>
            <w:r w:rsidRPr="007F2609">
              <w:rPr>
                <w:lang w:eastAsia="zh-CN"/>
              </w:rPr>
              <w:t>16.5.0</w:t>
            </w:r>
          </w:p>
        </w:tc>
      </w:tr>
      <w:tr w:rsidR="007F2609" w:rsidRPr="007F2609" w14:paraId="564FCF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346178">
            <w:pPr>
              <w:pStyle w:val="TAL"/>
              <w:rPr>
                <w:lang w:eastAsia="zh-CN"/>
              </w:rPr>
            </w:pPr>
            <w:r w:rsidRPr="007F2609">
              <w:rPr>
                <w:lang w:eastAsia="zh-CN"/>
              </w:rPr>
              <w:t>RP-201670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346178">
            <w:pPr>
              <w:pStyle w:val="TAL"/>
              <w:rPr>
                <w:lang w:eastAsia="zh-CN"/>
              </w:rPr>
            </w:pPr>
            <w:r w:rsidRPr="007F2609">
              <w:rPr>
                <w:lang w:eastAsia="zh-CN"/>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346178">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346178">
            <w:pPr>
              <w:pStyle w:val="TAL"/>
              <w:rPr>
                <w:lang w:eastAsia="zh-CN"/>
              </w:rPr>
            </w:pPr>
            <w:r w:rsidRPr="007F2609">
              <w:rPr>
                <w:lang w:eastAsia="zh-CN"/>
              </w:rPr>
              <w:t>16.5.0</w:t>
            </w:r>
          </w:p>
        </w:tc>
      </w:tr>
      <w:tr w:rsidR="007F2609" w:rsidRPr="007F2609" w14:paraId="36797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346178">
            <w:pPr>
              <w:pStyle w:val="TAL"/>
              <w:rPr>
                <w:lang w:eastAsia="zh-CN"/>
              </w:rPr>
            </w:pPr>
            <w:r w:rsidRPr="007F2609">
              <w:rPr>
                <w:lang w:eastAsia="zh-CN"/>
              </w:rPr>
              <w:t>R5-205252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346178">
            <w:pPr>
              <w:pStyle w:val="TAL"/>
              <w:rPr>
                <w:lang w:eastAsia="zh-CN"/>
              </w:rPr>
            </w:pPr>
            <w:r w:rsidRPr="007F2609">
              <w:rPr>
                <w:lang w:eastAsia="zh-CN"/>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346178">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346178">
            <w:pPr>
              <w:pStyle w:val="TAL"/>
              <w:rPr>
                <w:lang w:eastAsia="zh-CN"/>
              </w:rPr>
            </w:pPr>
            <w:r w:rsidRPr="007F2609">
              <w:rPr>
                <w:lang w:eastAsia="zh-CN"/>
              </w:rPr>
              <w:t>16.6.0</w:t>
            </w:r>
          </w:p>
        </w:tc>
      </w:tr>
      <w:tr w:rsidR="007F2609" w:rsidRPr="007F2609" w14:paraId="6D8BD7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346178">
            <w:pPr>
              <w:pStyle w:val="TAL"/>
              <w:rPr>
                <w:lang w:eastAsia="zh-CN"/>
              </w:rPr>
            </w:pPr>
            <w:r w:rsidRPr="007F2609">
              <w:rPr>
                <w:lang w:eastAsia="zh-CN"/>
              </w:rPr>
              <w:t>R5-205254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346178">
            <w:pPr>
              <w:pStyle w:val="TAL"/>
              <w:rPr>
                <w:lang w:eastAsia="zh-CN"/>
              </w:rPr>
            </w:pPr>
            <w:r w:rsidRPr="007F2609">
              <w:rPr>
                <w:lang w:eastAsia="zh-CN"/>
              </w:rPr>
              <w:t>1007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346178">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346178">
            <w:pPr>
              <w:pStyle w:val="TAL"/>
              <w:rPr>
                <w:lang w:eastAsia="zh-CN"/>
              </w:rPr>
            </w:pPr>
            <w:r w:rsidRPr="007F2609">
              <w:rPr>
                <w:lang w:eastAsia="zh-CN"/>
              </w:rPr>
              <w:t>16.6.0</w:t>
            </w:r>
          </w:p>
        </w:tc>
      </w:tr>
      <w:tr w:rsidR="007F2609" w:rsidRPr="007F2609" w14:paraId="759D4D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346178">
            <w:pPr>
              <w:pStyle w:val="TAL"/>
              <w:rPr>
                <w:lang w:eastAsia="zh-CN"/>
              </w:rPr>
            </w:pPr>
            <w:r w:rsidRPr="007F2609">
              <w:rPr>
                <w:lang w:eastAsia="zh-CN"/>
              </w:rPr>
              <w:t>R5-205299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346178">
            <w:pPr>
              <w:pStyle w:val="TAL"/>
              <w:rPr>
                <w:lang w:eastAsia="zh-CN"/>
              </w:rPr>
            </w:pPr>
            <w:r w:rsidRPr="007F2609">
              <w:rPr>
                <w:lang w:eastAsia="zh-CN"/>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346178">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346178">
            <w:pPr>
              <w:pStyle w:val="TAL"/>
              <w:rPr>
                <w:lang w:eastAsia="zh-CN"/>
              </w:rPr>
            </w:pPr>
            <w:r w:rsidRPr="007F2609">
              <w:rPr>
                <w:lang w:eastAsia="zh-CN"/>
              </w:rPr>
              <w:t>16.6.0</w:t>
            </w:r>
          </w:p>
        </w:tc>
      </w:tr>
      <w:tr w:rsidR="007F2609" w:rsidRPr="007F2609" w14:paraId="79B13B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346178">
            <w:pPr>
              <w:pStyle w:val="TAL"/>
              <w:rPr>
                <w:lang w:eastAsia="zh-CN"/>
              </w:rPr>
            </w:pPr>
            <w:r w:rsidRPr="007F2609">
              <w:rPr>
                <w:lang w:eastAsia="zh-CN"/>
              </w:rPr>
              <w:t>R5-205490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346178">
            <w:pPr>
              <w:pStyle w:val="TAL"/>
              <w:rPr>
                <w:lang w:eastAsia="zh-CN"/>
              </w:rPr>
            </w:pPr>
            <w:r w:rsidRPr="007F2609">
              <w:rPr>
                <w:lang w:eastAsia="zh-CN"/>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346178">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346178">
            <w:pPr>
              <w:pStyle w:val="TAL"/>
              <w:rPr>
                <w:lang w:eastAsia="zh-CN"/>
              </w:rPr>
            </w:pPr>
            <w:r w:rsidRPr="007F2609">
              <w:rPr>
                <w:lang w:eastAsia="zh-CN"/>
              </w:rPr>
              <w:t>16.6.0</w:t>
            </w:r>
          </w:p>
        </w:tc>
      </w:tr>
      <w:tr w:rsidR="007F2609" w:rsidRPr="007F2609" w14:paraId="50BEA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346178">
            <w:pPr>
              <w:pStyle w:val="TAL"/>
              <w:rPr>
                <w:lang w:eastAsia="zh-CN"/>
              </w:rPr>
            </w:pPr>
            <w:r w:rsidRPr="007F2609">
              <w:rPr>
                <w:lang w:eastAsia="zh-CN"/>
              </w:rPr>
              <w:t>R5-205493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346178">
            <w:pPr>
              <w:pStyle w:val="TAL"/>
              <w:rPr>
                <w:lang w:eastAsia="zh-CN"/>
              </w:rPr>
            </w:pPr>
            <w:r w:rsidRPr="007F2609">
              <w:rPr>
                <w:lang w:eastAsia="zh-CN"/>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346178">
            <w:pPr>
              <w:pStyle w:val="TAL"/>
              <w:rPr>
                <w:lang w:eastAsia="zh-CN"/>
              </w:rPr>
            </w:pPr>
            <w:r w:rsidRPr="007F2609">
              <w:rPr>
                <w:lang w:eastAsia="zh-CN"/>
              </w:rPr>
              <w:t>16.6.0</w:t>
            </w:r>
          </w:p>
        </w:tc>
      </w:tr>
      <w:tr w:rsidR="007F2609" w:rsidRPr="007F2609" w14:paraId="7B67F3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346178">
            <w:pPr>
              <w:pStyle w:val="TAL"/>
              <w:rPr>
                <w:lang w:eastAsia="zh-CN"/>
              </w:rPr>
            </w:pPr>
            <w:r w:rsidRPr="007F2609">
              <w:rPr>
                <w:lang w:eastAsia="zh-CN"/>
              </w:rPr>
              <w:t>R5-205494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346178">
            <w:pPr>
              <w:pStyle w:val="TAL"/>
              <w:rPr>
                <w:lang w:eastAsia="zh-CN"/>
              </w:rPr>
            </w:pPr>
            <w:r w:rsidRPr="007F2609">
              <w:rPr>
                <w:lang w:eastAsia="zh-CN"/>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346178">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346178">
            <w:pPr>
              <w:pStyle w:val="TAL"/>
              <w:rPr>
                <w:lang w:eastAsia="zh-CN"/>
              </w:rPr>
            </w:pPr>
            <w:r w:rsidRPr="007F2609">
              <w:rPr>
                <w:lang w:eastAsia="zh-CN"/>
              </w:rPr>
              <w:t>16.6.0</w:t>
            </w:r>
          </w:p>
        </w:tc>
      </w:tr>
      <w:tr w:rsidR="007F2609" w:rsidRPr="007F2609" w14:paraId="3581E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346178">
            <w:pPr>
              <w:pStyle w:val="TAL"/>
              <w:rPr>
                <w:lang w:eastAsia="zh-CN"/>
              </w:rPr>
            </w:pPr>
            <w:r w:rsidRPr="007F2609">
              <w:rPr>
                <w:lang w:eastAsia="zh-CN"/>
              </w:rPr>
              <w:t>R5-205495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346178">
            <w:pPr>
              <w:pStyle w:val="TAL"/>
              <w:rPr>
                <w:lang w:eastAsia="zh-CN"/>
              </w:rPr>
            </w:pPr>
            <w:r w:rsidRPr="007F2609">
              <w:rPr>
                <w:lang w:eastAsia="zh-CN"/>
              </w:rPr>
              <w:t>1017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346178">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346178">
            <w:pPr>
              <w:pStyle w:val="TAL"/>
              <w:rPr>
                <w:lang w:eastAsia="zh-CN"/>
              </w:rPr>
            </w:pPr>
            <w:r w:rsidRPr="007F2609">
              <w:rPr>
                <w:lang w:eastAsia="zh-CN"/>
              </w:rPr>
              <w:t>16.6.0</w:t>
            </w:r>
          </w:p>
        </w:tc>
      </w:tr>
      <w:tr w:rsidR="007F2609" w:rsidRPr="007F2609" w14:paraId="667F6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346178">
            <w:pPr>
              <w:pStyle w:val="TAL"/>
              <w:rPr>
                <w:lang w:eastAsia="zh-CN"/>
              </w:rPr>
            </w:pPr>
            <w:r w:rsidRPr="007F2609">
              <w:rPr>
                <w:lang w:eastAsia="zh-CN"/>
              </w:rPr>
              <w:t>R5-205535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346178">
            <w:pPr>
              <w:pStyle w:val="TAL"/>
              <w:rPr>
                <w:lang w:eastAsia="zh-CN"/>
              </w:rPr>
            </w:pPr>
            <w:r w:rsidRPr="007F2609">
              <w:rPr>
                <w:lang w:eastAsia="zh-CN"/>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346178">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346178">
            <w:pPr>
              <w:pStyle w:val="TAL"/>
              <w:rPr>
                <w:lang w:eastAsia="zh-CN"/>
              </w:rPr>
            </w:pPr>
            <w:r w:rsidRPr="007F2609">
              <w:rPr>
                <w:lang w:eastAsia="zh-CN"/>
              </w:rPr>
              <w:t>16.6.0</w:t>
            </w:r>
          </w:p>
        </w:tc>
      </w:tr>
      <w:tr w:rsidR="007F2609" w:rsidRPr="007F2609" w14:paraId="1C79AA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346178">
            <w:pPr>
              <w:pStyle w:val="TAL"/>
              <w:rPr>
                <w:lang w:eastAsia="zh-CN"/>
              </w:rPr>
            </w:pPr>
            <w:r w:rsidRPr="007F2609">
              <w:rPr>
                <w:lang w:eastAsia="zh-CN"/>
              </w:rPr>
              <w:t>R5-205537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346178">
            <w:pPr>
              <w:pStyle w:val="TAL"/>
              <w:rPr>
                <w:lang w:eastAsia="zh-CN"/>
              </w:rPr>
            </w:pPr>
            <w:r w:rsidRPr="007F2609">
              <w:rPr>
                <w:lang w:eastAsia="zh-CN"/>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346178">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346178">
            <w:pPr>
              <w:pStyle w:val="TAL"/>
              <w:rPr>
                <w:lang w:eastAsia="zh-CN"/>
              </w:rPr>
            </w:pPr>
            <w:r w:rsidRPr="007F2609">
              <w:rPr>
                <w:lang w:eastAsia="zh-CN"/>
              </w:rPr>
              <w:t>16.6.0</w:t>
            </w:r>
          </w:p>
        </w:tc>
      </w:tr>
      <w:tr w:rsidR="007F2609" w:rsidRPr="007F2609" w14:paraId="1FD9EC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346178">
            <w:pPr>
              <w:pStyle w:val="TAL"/>
              <w:rPr>
                <w:lang w:eastAsia="zh-CN"/>
              </w:rPr>
            </w:pPr>
            <w:r w:rsidRPr="007F2609">
              <w:rPr>
                <w:lang w:eastAsia="zh-CN"/>
              </w:rPr>
              <w:t>R5-205550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346178">
            <w:pPr>
              <w:pStyle w:val="TAL"/>
              <w:rPr>
                <w:lang w:eastAsia="zh-CN"/>
              </w:rPr>
            </w:pPr>
            <w:r w:rsidRPr="007F2609">
              <w:rPr>
                <w:lang w:eastAsia="zh-CN"/>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346178">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346178">
            <w:pPr>
              <w:pStyle w:val="TAL"/>
              <w:rPr>
                <w:lang w:eastAsia="zh-CN"/>
              </w:rPr>
            </w:pPr>
            <w:r w:rsidRPr="007F2609">
              <w:rPr>
                <w:lang w:eastAsia="zh-CN"/>
              </w:rPr>
              <w:t>16.6.0</w:t>
            </w:r>
          </w:p>
        </w:tc>
      </w:tr>
      <w:tr w:rsidR="007F2609" w:rsidRPr="007F2609" w14:paraId="1218BA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346178">
            <w:pPr>
              <w:pStyle w:val="TAL"/>
              <w:rPr>
                <w:lang w:eastAsia="zh-CN"/>
              </w:rPr>
            </w:pPr>
            <w:r w:rsidRPr="007F2609">
              <w:rPr>
                <w:lang w:eastAsia="zh-CN"/>
              </w:rPr>
              <w:t>R5-205551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346178">
            <w:pPr>
              <w:pStyle w:val="TAL"/>
              <w:rPr>
                <w:lang w:eastAsia="zh-CN"/>
              </w:rPr>
            </w:pPr>
            <w:r w:rsidRPr="007F2609">
              <w:rPr>
                <w:lang w:eastAsia="zh-CN"/>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346178">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346178">
            <w:pPr>
              <w:pStyle w:val="TAL"/>
              <w:rPr>
                <w:lang w:eastAsia="zh-CN"/>
              </w:rPr>
            </w:pPr>
            <w:r w:rsidRPr="007F2609">
              <w:rPr>
                <w:lang w:eastAsia="zh-CN"/>
              </w:rPr>
              <w:t>16.6.0</w:t>
            </w:r>
          </w:p>
        </w:tc>
      </w:tr>
      <w:tr w:rsidR="007F2609" w:rsidRPr="007F2609" w14:paraId="12DE46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346178">
            <w:pPr>
              <w:pStyle w:val="TAL"/>
              <w:rPr>
                <w:lang w:eastAsia="zh-CN"/>
              </w:rPr>
            </w:pPr>
            <w:r w:rsidRPr="007F2609">
              <w:rPr>
                <w:lang w:eastAsia="zh-CN"/>
              </w:rPr>
              <w:t>R5-205552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346178">
            <w:pPr>
              <w:pStyle w:val="TAL"/>
              <w:rPr>
                <w:lang w:eastAsia="zh-CN"/>
              </w:rPr>
            </w:pPr>
            <w:r w:rsidRPr="007F2609">
              <w:rPr>
                <w:lang w:eastAsia="zh-CN"/>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346178">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346178">
            <w:pPr>
              <w:pStyle w:val="TAL"/>
              <w:rPr>
                <w:lang w:eastAsia="zh-CN"/>
              </w:rPr>
            </w:pPr>
            <w:r w:rsidRPr="007F2609">
              <w:rPr>
                <w:lang w:eastAsia="zh-CN"/>
              </w:rPr>
              <w:t>16.6.0</w:t>
            </w:r>
          </w:p>
        </w:tc>
      </w:tr>
      <w:tr w:rsidR="007F2609" w:rsidRPr="007F2609" w14:paraId="564016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346178">
            <w:pPr>
              <w:pStyle w:val="TAL"/>
              <w:rPr>
                <w:lang w:eastAsia="zh-CN"/>
              </w:rPr>
            </w:pPr>
            <w:r w:rsidRPr="007F2609">
              <w:rPr>
                <w:lang w:eastAsia="zh-CN"/>
              </w:rPr>
              <w:t>R5-205553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346178">
            <w:pPr>
              <w:pStyle w:val="TAL"/>
              <w:rPr>
                <w:lang w:eastAsia="zh-CN"/>
              </w:rPr>
            </w:pPr>
            <w:r w:rsidRPr="007F2609">
              <w:rPr>
                <w:lang w:eastAsia="zh-CN"/>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346178">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346178">
            <w:pPr>
              <w:pStyle w:val="TAL"/>
              <w:rPr>
                <w:lang w:eastAsia="zh-CN"/>
              </w:rPr>
            </w:pPr>
            <w:r w:rsidRPr="007F2609">
              <w:rPr>
                <w:lang w:eastAsia="zh-CN"/>
              </w:rPr>
              <w:t>16.6.0</w:t>
            </w:r>
          </w:p>
        </w:tc>
      </w:tr>
      <w:tr w:rsidR="007F2609" w:rsidRPr="007F2609" w14:paraId="0C8A19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346178">
            <w:pPr>
              <w:pStyle w:val="TAL"/>
              <w:rPr>
                <w:lang w:eastAsia="zh-CN"/>
              </w:rPr>
            </w:pPr>
            <w:r w:rsidRPr="007F2609">
              <w:rPr>
                <w:lang w:eastAsia="zh-CN"/>
              </w:rPr>
              <w:t>R5-205557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346178">
            <w:pPr>
              <w:pStyle w:val="TAL"/>
              <w:rPr>
                <w:lang w:eastAsia="zh-CN"/>
              </w:rPr>
            </w:pPr>
            <w:r w:rsidRPr="007F2609">
              <w:rPr>
                <w:lang w:eastAsia="zh-CN"/>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346178">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346178">
            <w:pPr>
              <w:pStyle w:val="TAL"/>
              <w:rPr>
                <w:lang w:eastAsia="zh-CN"/>
              </w:rPr>
            </w:pPr>
            <w:r w:rsidRPr="007F2609">
              <w:rPr>
                <w:lang w:eastAsia="zh-CN"/>
              </w:rPr>
              <w:t>16.6.0</w:t>
            </w:r>
          </w:p>
        </w:tc>
      </w:tr>
      <w:tr w:rsidR="007F2609" w:rsidRPr="007F2609" w14:paraId="6DBBCE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346178">
            <w:pPr>
              <w:pStyle w:val="TAL"/>
              <w:rPr>
                <w:lang w:eastAsia="zh-CN"/>
              </w:rPr>
            </w:pPr>
            <w:r w:rsidRPr="007F2609">
              <w:rPr>
                <w:lang w:eastAsia="zh-CN"/>
              </w:rPr>
              <w:t>R5-205569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346178">
            <w:pPr>
              <w:pStyle w:val="TAL"/>
              <w:rPr>
                <w:lang w:eastAsia="zh-CN"/>
              </w:rPr>
            </w:pPr>
            <w:r w:rsidRPr="007F2609">
              <w:rPr>
                <w:lang w:eastAsia="zh-CN"/>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346178">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346178">
            <w:pPr>
              <w:pStyle w:val="TAL"/>
              <w:rPr>
                <w:lang w:eastAsia="zh-CN"/>
              </w:rPr>
            </w:pPr>
            <w:r w:rsidRPr="007F2609">
              <w:rPr>
                <w:lang w:eastAsia="zh-CN"/>
              </w:rPr>
              <w:t>16.6.0</w:t>
            </w:r>
          </w:p>
        </w:tc>
      </w:tr>
      <w:tr w:rsidR="007F2609" w:rsidRPr="007F2609" w14:paraId="2FC6C2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346178">
            <w:pPr>
              <w:pStyle w:val="TAL"/>
              <w:rPr>
                <w:lang w:eastAsia="zh-CN"/>
              </w:rPr>
            </w:pPr>
            <w:r w:rsidRPr="007F2609">
              <w:rPr>
                <w:lang w:eastAsia="zh-CN"/>
              </w:rPr>
              <w:t>R5-205574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346178">
            <w:pPr>
              <w:pStyle w:val="TAL"/>
              <w:rPr>
                <w:lang w:eastAsia="zh-CN"/>
              </w:rPr>
            </w:pPr>
            <w:r w:rsidRPr="007F2609">
              <w:rPr>
                <w:lang w:eastAsia="zh-CN"/>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346178">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346178">
            <w:pPr>
              <w:pStyle w:val="TAL"/>
              <w:rPr>
                <w:lang w:eastAsia="zh-CN"/>
              </w:rPr>
            </w:pPr>
            <w:r w:rsidRPr="007F2609">
              <w:rPr>
                <w:lang w:eastAsia="zh-CN"/>
              </w:rPr>
              <w:t>16.6.0</w:t>
            </w:r>
          </w:p>
        </w:tc>
      </w:tr>
      <w:tr w:rsidR="007F2609" w:rsidRPr="007F2609" w14:paraId="0EAB2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346178">
            <w:pPr>
              <w:pStyle w:val="TAL"/>
              <w:rPr>
                <w:lang w:eastAsia="zh-CN"/>
              </w:rPr>
            </w:pPr>
            <w:r w:rsidRPr="007F2609">
              <w:rPr>
                <w:lang w:eastAsia="zh-CN"/>
              </w:rPr>
              <w:t>R5-205700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346178">
            <w:pPr>
              <w:pStyle w:val="TAL"/>
              <w:rPr>
                <w:lang w:eastAsia="zh-CN"/>
              </w:rPr>
            </w:pPr>
            <w:r w:rsidRPr="007F2609">
              <w:rPr>
                <w:lang w:eastAsia="zh-CN"/>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346178">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346178">
            <w:pPr>
              <w:pStyle w:val="TAL"/>
              <w:rPr>
                <w:lang w:eastAsia="zh-CN"/>
              </w:rPr>
            </w:pPr>
            <w:r w:rsidRPr="007F2609">
              <w:rPr>
                <w:lang w:eastAsia="zh-CN"/>
              </w:rPr>
              <w:t>16.6.0</w:t>
            </w:r>
          </w:p>
        </w:tc>
      </w:tr>
      <w:tr w:rsidR="007F2609" w:rsidRPr="007F2609" w14:paraId="0A283D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346178">
            <w:pPr>
              <w:pStyle w:val="TAL"/>
              <w:rPr>
                <w:lang w:eastAsia="zh-CN"/>
              </w:rPr>
            </w:pPr>
            <w:r w:rsidRPr="007F2609">
              <w:rPr>
                <w:lang w:eastAsia="zh-CN"/>
              </w:rPr>
              <w:t>R5-205731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346178">
            <w:pPr>
              <w:pStyle w:val="TAL"/>
              <w:rPr>
                <w:lang w:eastAsia="zh-CN"/>
              </w:rPr>
            </w:pPr>
            <w:r w:rsidRPr="007F2609">
              <w:rPr>
                <w:lang w:eastAsia="zh-CN"/>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346178">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346178">
            <w:pPr>
              <w:pStyle w:val="TAL"/>
              <w:rPr>
                <w:lang w:eastAsia="zh-CN"/>
              </w:rPr>
            </w:pPr>
            <w:r w:rsidRPr="007F2609">
              <w:rPr>
                <w:lang w:eastAsia="zh-CN"/>
              </w:rPr>
              <w:t>16.6.0</w:t>
            </w:r>
          </w:p>
        </w:tc>
      </w:tr>
      <w:tr w:rsidR="007F2609" w:rsidRPr="007F2609" w14:paraId="67D900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346178">
            <w:pPr>
              <w:pStyle w:val="TAL"/>
              <w:rPr>
                <w:lang w:eastAsia="zh-CN"/>
              </w:rPr>
            </w:pPr>
            <w:r w:rsidRPr="007F2609">
              <w:rPr>
                <w:lang w:eastAsia="zh-CN"/>
              </w:rPr>
              <w:t>R5-205732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346178">
            <w:pPr>
              <w:pStyle w:val="TAL"/>
              <w:rPr>
                <w:lang w:eastAsia="zh-CN"/>
              </w:rPr>
            </w:pPr>
            <w:r w:rsidRPr="007F2609">
              <w:rPr>
                <w:lang w:eastAsia="zh-CN"/>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346178">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346178">
            <w:pPr>
              <w:pStyle w:val="TAL"/>
              <w:rPr>
                <w:lang w:eastAsia="zh-CN"/>
              </w:rPr>
            </w:pPr>
            <w:r w:rsidRPr="007F2609">
              <w:rPr>
                <w:lang w:eastAsia="zh-CN"/>
              </w:rPr>
              <w:t>16.6.0</w:t>
            </w:r>
          </w:p>
        </w:tc>
      </w:tr>
      <w:tr w:rsidR="007F2609" w:rsidRPr="007F2609" w14:paraId="42DBB6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346178">
            <w:pPr>
              <w:pStyle w:val="TAL"/>
              <w:rPr>
                <w:lang w:eastAsia="zh-CN"/>
              </w:rPr>
            </w:pPr>
            <w:r w:rsidRPr="007F2609">
              <w:rPr>
                <w:lang w:eastAsia="zh-CN"/>
              </w:rPr>
              <w:t>R5-205733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346178">
            <w:pPr>
              <w:pStyle w:val="TAL"/>
              <w:rPr>
                <w:lang w:eastAsia="zh-CN"/>
              </w:rPr>
            </w:pPr>
            <w:r w:rsidRPr="007F2609">
              <w:rPr>
                <w:lang w:eastAsia="zh-CN"/>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346178">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346178">
            <w:pPr>
              <w:pStyle w:val="TAL"/>
              <w:rPr>
                <w:lang w:eastAsia="zh-CN"/>
              </w:rPr>
            </w:pPr>
            <w:r w:rsidRPr="007F2609">
              <w:rPr>
                <w:lang w:eastAsia="zh-CN"/>
              </w:rPr>
              <w:t>16.6.0</w:t>
            </w:r>
          </w:p>
        </w:tc>
      </w:tr>
      <w:tr w:rsidR="007F2609" w:rsidRPr="007F2609" w14:paraId="66E48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346178">
            <w:pPr>
              <w:pStyle w:val="TAL"/>
              <w:rPr>
                <w:lang w:eastAsia="zh-CN"/>
              </w:rPr>
            </w:pPr>
            <w:r w:rsidRPr="007F2609">
              <w:rPr>
                <w:lang w:eastAsia="zh-CN"/>
              </w:rPr>
              <w:t>R5-205734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346178">
            <w:pPr>
              <w:pStyle w:val="TAL"/>
              <w:rPr>
                <w:lang w:eastAsia="zh-CN"/>
              </w:rPr>
            </w:pPr>
            <w:r w:rsidRPr="007F2609">
              <w:rPr>
                <w:lang w:eastAsia="zh-CN"/>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346178">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346178">
            <w:pPr>
              <w:pStyle w:val="TAL"/>
              <w:rPr>
                <w:lang w:eastAsia="zh-CN"/>
              </w:rPr>
            </w:pPr>
            <w:r w:rsidRPr="007F2609">
              <w:rPr>
                <w:lang w:eastAsia="zh-CN"/>
              </w:rPr>
              <w:t>16.6.0</w:t>
            </w:r>
          </w:p>
        </w:tc>
      </w:tr>
      <w:tr w:rsidR="007F2609" w:rsidRPr="007F2609" w14:paraId="241D3B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346178">
            <w:pPr>
              <w:pStyle w:val="TAL"/>
              <w:rPr>
                <w:lang w:eastAsia="zh-CN"/>
              </w:rPr>
            </w:pPr>
            <w:r w:rsidRPr="007F2609">
              <w:rPr>
                <w:lang w:eastAsia="zh-CN"/>
              </w:rPr>
              <w:t>R5-205735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346178">
            <w:pPr>
              <w:pStyle w:val="TAL"/>
              <w:rPr>
                <w:lang w:eastAsia="zh-CN"/>
              </w:rPr>
            </w:pPr>
            <w:r w:rsidRPr="007F2609">
              <w:rPr>
                <w:lang w:eastAsia="zh-CN"/>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346178">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346178">
            <w:pPr>
              <w:pStyle w:val="TAL"/>
              <w:rPr>
                <w:lang w:eastAsia="zh-CN"/>
              </w:rPr>
            </w:pPr>
            <w:r w:rsidRPr="007F2609">
              <w:rPr>
                <w:lang w:eastAsia="zh-CN"/>
              </w:rPr>
              <w:t>16.6.0</w:t>
            </w:r>
          </w:p>
        </w:tc>
      </w:tr>
      <w:tr w:rsidR="007F2609" w:rsidRPr="007F2609" w14:paraId="53B2B4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346178">
            <w:pPr>
              <w:pStyle w:val="TAL"/>
              <w:rPr>
                <w:lang w:eastAsia="zh-CN"/>
              </w:rPr>
            </w:pPr>
            <w:r w:rsidRPr="007F2609">
              <w:rPr>
                <w:lang w:eastAsia="zh-CN"/>
              </w:rPr>
              <w:t>R5-205736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346178">
            <w:pPr>
              <w:pStyle w:val="TAL"/>
              <w:rPr>
                <w:lang w:eastAsia="zh-CN"/>
              </w:rPr>
            </w:pPr>
            <w:r w:rsidRPr="007F2609">
              <w:rPr>
                <w:lang w:eastAsia="zh-CN"/>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346178">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346178">
            <w:pPr>
              <w:pStyle w:val="TAL"/>
              <w:rPr>
                <w:lang w:eastAsia="zh-CN"/>
              </w:rPr>
            </w:pPr>
            <w:r w:rsidRPr="007F2609">
              <w:rPr>
                <w:lang w:eastAsia="zh-CN"/>
              </w:rPr>
              <w:t>16.6.0</w:t>
            </w:r>
          </w:p>
        </w:tc>
      </w:tr>
      <w:tr w:rsidR="007F2609" w:rsidRPr="007F2609" w14:paraId="1C2996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346178">
            <w:pPr>
              <w:pStyle w:val="TAL"/>
              <w:rPr>
                <w:lang w:eastAsia="zh-CN"/>
              </w:rPr>
            </w:pPr>
            <w:r w:rsidRPr="007F2609">
              <w:rPr>
                <w:lang w:eastAsia="zh-CN"/>
              </w:rPr>
              <w:t>R5-205737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346178">
            <w:pPr>
              <w:pStyle w:val="TAL"/>
              <w:rPr>
                <w:lang w:eastAsia="zh-CN"/>
              </w:rPr>
            </w:pPr>
            <w:r w:rsidRPr="007F2609">
              <w:rPr>
                <w:lang w:eastAsia="zh-CN"/>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346178">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346178">
            <w:pPr>
              <w:pStyle w:val="TAL"/>
              <w:rPr>
                <w:lang w:eastAsia="zh-CN"/>
              </w:rPr>
            </w:pPr>
            <w:r w:rsidRPr="007F2609">
              <w:rPr>
                <w:lang w:eastAsia="zh-CN"/>
              </w:rPr>
              <w:t>16.6.0</w:t>
            </w:r>
          </w:p>
        </w:tc>
      </w:tr>
      <w:tr w:rsidR="007F2609" w:rsidRPr="007F2609" w14:paraId="7848E9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346178">
            <w:pPr>
              <w:pStyle w:val="TAL"/>
              <w:rPr>
                <w:lang w:eastAsia="zh-CN"/>
              </w:rPr>
            </w:pPr>
            <w:r w:rsidRPr="007F2609">
              <w:rPr>
                <w:lang w:eastAsia="zh-CN"/>
              </w:rPr>
              <w:t>R5-205743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346178">
            <w:pPr>
              <w:pStyle w:val="TAL"/>
              <w:rPr>
                <w:lang w:eastAsia="zh-CN"/>
              </w:rPr>
            </w:pPr>
            <w:r w:rsidRPr="007F2609">
              <w:rPr>
                <w:lang w:eastAsia="zh-CN"/>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346178">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346178">
            <w:pPr>
              <w:pStyle w:val="TAL"/>
              <w:rPr>
                <w:lang w:eastAsia="zh-CN"/>
              </w:rPr>
            </w:pPr>
            <w:r w:rsidRPr="007F2609">
              <w:rPr>
                <w:lang w:eastAsia="zh-CN"/>
              </w:rPr>
              <w:t>16.6.0</w:t>
            </w:r>
          </w:p>
        </w:tc>
      </w:tr>
      <w:tr w:rsidR="007F2609" w:rsidRPr="007F2609" w14:paraId="50A38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346178">
            <w:pPr>
              <w:pStyle w:val="TAL"/>
              <w:rPr>
                <w:lang w:eastAsia="zh-CN"/>
              </w:rPr>
            </w:pPr>
            <w:r w:rsidRPr="007F2609">
              <w:rPr>
                <w:lang w:eastAsia="zh-CN"/>
              </w:rPr>
              <w:t>R5-205745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346178">
            <w:pPr>
              <w:pStyle w:val="TAL"/>
              <w:rPr>
                <w:lang w:eastAsia="zh-CN"/>
              </w:rPr>
            </w:pPr>
            <w:r w:rsidRPr="007F2609">
              <w:rPr>
                <w:lang w:eastAsia="zh-CN"/>
              </w:rPr>
              <w:t>1056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346178">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346178">
            <w:pPr>
              <w:pStyle w:val="TAL"/>
              <w:rPr>
                <w:lang w:eastAsia="zh-CN"/>
              </w:rPr>
            </w:pPr>
            <w:r w:rsidRPr="007F2609">
              <w:rPr>
                <w:lang w:eastAsia="zh-CN"/>
              </w:rPr>
              <w:t>16.6.0</w:t>
            </w:r>
          </w:p>
        </w:tc>
      </w:tr>
      <w:tr w:rsidR="007F2609" w:rsidRPr="007F2609" w14:paraId="3E92D3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346178">
            <w:pPr>
              <w:pStyle w:val="TAL"/>
              <w:rPr>
                <w:lang w:eastAsia="zh-CN"/>
              </w:rPr>
            </w:pPr>
            <w:r w:rsidRPr="007F2609">
              <w:rPr>
                <w:lang w:eastAsia="zh-CN"/>
              </w:rPr>
              <w:t>R5-205746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346178">
            <w:pPr>
              <w:pStyle w:val="TAL"/>
              <w:rPr>
                <w:lang w:eastAsia="zh-CN"/>
              </w:rPr>
            </w:pPr>
            <w:r w:rsidRPr="007F2609">
              <w:rPr>
                <w:lang w:eastAsia="zh-CN"/>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346178">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346178">
            <w:pPr>
              <w:pStyle w:val="TAL"/>
              <w:rPr>
                <w:lang w:eastAsia="zh-CN"/>
              </w:rPr>
            </w:pPr>
            <w:r w:rsidRPr="007F2609">
              <w:rPr>
                <w:lang w:eastAsia="zh-CN"/>
              </w:rPr>
              <w:t>16.6.0</w:t>
            </w:r>
          </w:p>
        </w:tc>
      </w:tr>
      <w:tr w:rsidR="007F2609" w:rsidRPr="007F2609" w14:paraId="6434D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346178">
            <w:pPr>
              <w:pStyle w:val="TAL"/>
              <w:rPr>
                <w:lang w:eastAsia="zh-CN"/>
              </w:rPr>
            </w:pPr>
            <w:r w:rsidRPr="007F2609">
              <w:rPr>
                <w:lang w:eastAsia="zh-CN"/>
              </w:rPr>
              <w:t>R5-205748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346178">
            <w:pPr>
              <w:pStyle w:val="TAL"/>
              <w:rPr>
                <w:lang w:eastAsia="zh-CN"/>
              </w:rPr>
            </w:pPr>
            <w:r w:rsidRPr="007F2609">
              <w:rPr>
                <w:lang w:eastAsia="zh-CN"/>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346178">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346178">
            <w:pPr>
              <w:pStyle w:val="TAL"/>
              <w:rPr>
                <w:lang w:eastAsia="zh-CN"/>
              </w:rPr>
            </w:pPr>
            <w:r w:rsidRPr="007F2609">
              <w:rPr>
                <w:lang w:eastAsia="zh-CN"/>
              </w:rPr>
              <w:t>16.6.0</w:t>
            </w:r>
          </w:p>
        </w:tc>
      </w:tr>
      <w:tr w:rsidR="007F2609" w:rsidRPr="007F2609" w14:paraId="3F650D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346178">
            <w:pPr>
              <w:pStyle w:val="TAL"/>
              <w:rPr>
                <w:lang w:eastAsia="zh-CN"/>
              </w:rPr>
            </w:pPr>
            <w:r w:rsidRPr="007F2609">
              <w:rPr>
                <w:lang w:eastAsia="zh-CN"/>
              </w:rPr>
              <w:t>R5-205790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346178">
            <w:pPr>
              <w:pStyle w:val="TAL"/>
              <w:rPr>
                <w:lang w:eastAsia="zh-CN"/>
              </w:rPr>
            </w:pPr>
            <w:r w:rsidRPr="007F2609">
              <w:rPr>
                <w:lang w:eastAsia="zh-CN"/>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346178">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346178">
            <w:pPr>
              <w:pStyle w:val="TAL"/>
              <w:rPr>
                <w:lang w:eastAsia="zh-CN"/>
              </w:rPr>
            </w:pPr>
            <w:r w:rsidRPr="007F2609">
              <w:rPr>
                <w:lang w:eastAsia="zh-CN"/>
              </w:rPr>
              <w:t>16.6.0</w:t>
            </w:r>
          </w:p>
        </w:tc>
      </w:tr>
      <w:tr w:rsidR="007F2609" w:rsidRPr="007F2609" w14:paraId="5997B7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346178">
            <w:pPr>
              <w:pStyle w:val="TAL"/>
              <w:rPr>
                <w:lang w:eastAsia="zh-CN"/>
              </w:rPr>
            </w:pPr>
            <w:r w:rsidRPr="007F2609">
              <w:rPr>
                <w:lang w:eastAsia="zh-CN"/>
              </w:rPr>
              <w:t>R5-205791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346178">
            <w:pPr>
              <w:pStyle w:val="TAL"/>
              <w:rPr>
                <w:lang w:eastAsia="zh-CN"/>
              </w:rPr>
            </w:pPr>
            <w:r w:rsidRPr="007F2609">
              <w:rPr>
                <w:lang w:eastAsia="zh-CN"/>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346178">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346178">
            <w:pPr>
              <w:pStyle w:val="TAL"/>
              <w:rPr>
                <w:lang w:eastAsia="zh-CN"/>
              </w:rPr>
            </w:pPr>
            <w:r w:rsidRPr="007F2609">
              <w:rPr>
                <w:lang w:eastAsia="zh-CN"/>
              </w:rPr>
              <w:t>16.6.0</w:t>
            </w:r>
          </w:p>
        </w:tc>
      </w:tr>
      <w:tr w:rsidR="007F2609" w:rsidRPr="007F2609" w14:paraId="64F58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346178">
            <w:pPr>
              <w:pStyle w:val="TAL"/>
              <w:rPr>
                <w:lang w:eastAsia="zh-CN"/>
              </w:rPr>
            </w:pPr>
            <w:r w:rsidRPr="007F2609">
              <w:rPr>
                <w:lang w:eastAsia="zh-CN"/>
              </w:rPr>
              <w:t>R5-205796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346178">
            <w:pPr>
              <w:pStyle w:val="TAL"/>
              <w:rPr>
                <w:lang w:eastAsia="zh-CN"/>
              </w:rPr>
            </w:pPr>
            <w:r w:rsidRPr="007F2609">
              <w:rPr>
                <w:lang w:eastAsia="zh-CN"/>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346178">
            <w:pPr>
              <w:pStyle w:val="TAL"/>
              <w:rPr>
                <w:lang w:eastAsia="zh-CN"/>
              </w:rPr>
            </w:pPr>
            <w:r w:rsidRPr="007F2609">
              <w:rPr>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346178">
            <w:pPr>
              <w:pStyle w:val="TAL"/>
              <w:rPr>
                <w:lang w:eastAsia="zh-CN"/>
              </w:rPr>
            </w:pPr>
            <w:r w:rsidRPr="007F2609">
              <w:rPr>
                <w:lang w:eastAsia="zh-CN"/>
              </w:rPr>
              <w:t>16.6.0</w:t>
            </w:r>
          </w:p>
        </w:tc>
      </w:tr>
      <w:tr w:rsidR="007F2609" w:rsidRPr="007F2609" w14:paraId="1C1075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346178">
            <w:pPr>
              <w:pStyle w:val="TAL"/>
              <w:rPr>
                <w:lang w:eastAsia="zh-CN"/>
              </w:rPr>
            </w:pPr>
            <w:r w:rsidRPr="007F2609">
              <w:rPr>
                <w:lang w:eastAsia="zh-CN"/>
              </w:rPr>
              <w:t>R5-205799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346178">
            <w:pPr>
              <w:pStyle w:val="TAL"/>
              <w:rPr>
                <w:lang w:eastAsia="zh-CN"/>
              </w:rPr>
            </w:pPr>
            <w:r w:rsidRPr="007F2609">
              <w:rPr>
                <w:lang w:eastAsia="zh-CN"/>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346178">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346178">
            <w:pPr>
              <w:pStyle w:val="TAL"/>
              <w:rPr>
                <w:lang w:eastAsia="zh-CN"/>
              </w:rPr>
            </w:pPr>
            <w:r w:rsidRPr="007F2609">
              <w:rPr>
                <w:lang w:eastAsia="zh-CN"/>
              </w:rPr>
              <w:t>16.6.0</w:t>
            </w:r>
          </w:p>
        </w:tc>
      </w:tr>
      <w:tr w:rsidR="007F2609" w:rsidRPr="007F2609" w14:paraId="48F22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346178">
            <w:pPr>
              <w:pStyle w:val="TAL"/>
              <w:rPr>
                <w:lang w:eastAsia="zh-CN"/>
              </w:rPr>
            </w:pPr>
            <w:r w:rsidRPr="007F2609">
              <w:rPr>
                <w:lang w:eastAsia="zh-CN"/>
              </w:rPr>
              <w:t>R5-205800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346178">
            <w:pPr>
              <w:pStyle w:val="TAL"/>
              <w:rPr>
                <w:lang w:eastAsia="zh-CN"/>
              </w:rPr>
            </w:pPr>
            <w:r w:rsidRPr="007F2609">
              <w:rPr>
                <w:lang w:eastAsia="zh-CN"/>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346178">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346178">
            <w:pPr>
              <w:pStyle w:val="TAL"/>
              <w:rPr>
                <w:lang w:eastAsia="zh-CN"/>
              </w:rPr>
            </w:pPr>
            <w:r w:rsidRPr="007F2609">
              <w:rPr>
                <w:lang w:eastAsia="zh-CN"/>
              </w:rPr>
              <w:t>16.6.0</w:t>
            </w:r>
          </w:p>
        </w:tc>
      </w:tr>
      <w:tr w:rsidR="007F2609" w:rsidRPr="007F2609" w14:paraId="45E0A4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346178">
            <w:pPr>
              <w:pStyle w:val="TAL"/>
              <w:rPr>
                <w:lang w:eastAsia="zh-CN"/>
              </w:rPr>
            </w:pPr>
            <w:r w:rsidRPr="007F2609">
              <w:rPr>
                <w:lang w:eastAsia="zh-CN"/>
              </w:rPr>
              <w:t>R5-205852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346178">
            <w:pPr>
              <w:pStyle w:val="TAL"/>
              <w:rPr>
                <w:lang w:eastAsia="zh-CN"/>
              </w:rPr>
            </w:pPr>
            <w:r w:rsidRPr="007F2609">
              <w:rPr>
                <w:lang w:eastAsia="zh-CN"/>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346178">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346178">
            <w:pPr>
              <w:pStyle w:val="TAL"/>
              <w:rPr>
                <w:lang w:eastAsia="zh-CN"/>
              </w:rPr>
            </w:pPr>
            <w:r w:rsidRPr="007F2609">
              <w:rPr>
                <w:lang w:eastAsia="zh-CN"/>
              </w:rPr>
              <w:t>16.6.0</w:t>
            </w:r>
          </w:p>
        </w:tc>
      </w:tr>
      <w:tr w:rsidR="007F2609" w:rsidRPr="007F2609" w14:paraId="317738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346178">
            <w:pPr>
              <w:pStyle w:val="TAL"/>
              <w:rPr>
                <w:lang w:eastAsia="zh-CN"/>
              </w:rPr>
            </w:pPr>
            <w:r w:rsidRPr="007F2609">
              <w:rPr>
                <w:lang w:eastAsia="zh-CN"/>
              </w:rPr>
              <w:t>R5-205872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346178">
            <w:pPr>
              <w:pStyle w:val="TAL"/>
              <w:rPr>
                <w:lang w:eastAsia="zh-CN"/>
              </w:rPr>
            </w:pPr>
            <w:r w:rsidRPr="007F2609">
              <w:rPr>
                <w:lang w:eastAsia="zh-CN"/>
              </w:rPr>
              <w:t>1073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346178">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346178">
            <w:pPr>
              <w:pStyle w:val="TAL"/>
              <w:rPr>
                <w:lang w:eastAsia="zh-CN"/>
              </w:rPr>
            </w:pPr>
            <w:r w:rsidRPr="007F2609">
              <w:rPr>
                <w:lang w:eastAsia="zh-CN"/>
              </w:rPr>
              <w:t>16.6.0</w:t>
            </w:r>
          </w:p>
        </w:tc>
      </w:tr>
      <w:tr w:rsidR="007F2609" w:rsidRPr="007F2609" w14:paraId="7BD4CB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346178">
            <w:pPr>
              <w:pStyle w:val="TAL"/>
              <w:rPr>
                <w:lang w:eastAsia="zh-CN"/>
              </w:rPr>
            </w:pPr>
            <w:r w:rsidRPr="007F2609">
              <w:rPr>
                <w:lang w:eastAsia="zh-CN"/>
              </w:rPr>
              <w:t>R5-205879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346178">
            <w:pPr>
              <w:pStyle w:val="TAL"/>
              <w:rPr>
                <w:lang w:eastAsia="zh-CN"/>
              </w:rPr>
            </w:pPr>
            <w:r w:rsidRPr="007F2609">
              <w:rPr>
                <w:lang w:eastAsia="zh-CN"/>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346178">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346178">
            <w:pPr>
              <w:pStyle w:val="TAL"/>
              <w:rPr>
                <w:lang w:eastAsia="zh-CN"/>
              </w:rPr>
            </w:pPr>
            <w:r w:rsidRPr="007F2609">
              <w:rPr>
                <w:lang w:eastAsia="zh-CN"/>
              </w:rPr>
              <w:t>16.6.0</w:t>
            </w:r>
          </w:p>
        </w:tc>
      </w:tr>
      <w:tr w:rsidR="007F2609" w:rsidRPr="007F2609" w14:paraId="78DF47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346178">
            <w:pPr>
              <w:pStyle w:val="TAL"/>
              <w:rPr>
                <w:lang w:eastAsia="zh-CN"/>
              </w:rPr>
            </w:pPr>
            <w:r w:rsidRPr="007F2609">
              <w:rPr>
                <w:lang w:eastAsia="zh-CN"/>
              </w:rPr>
              <w:t>R5-205882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346178">
            <w:pPr>
              <w:pStyle w:val="TAL"/>
              <w:rPr>
                <w:lang w:eastAsia="zh-CN"/>
              </w:rPr>
            </w:pPr>
            <w:r w:rsidRPr="007F2609">
              <w:rPr>
                <w:lang w:eastAsia="zh-CN"/>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346178">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346178">
            <w:pPr>
              <w:pStyle w:val="TAL"/>
              <w:rPr>
                <w:lang w:eastAsia="zh-CN"/>
              </w:rPr>
            </w:pPr>
            <w:r w:rsidRPr="007F2609">
              <w:rPr>
                <w:lang w:eastAsia="zh-CN"/>
              </w:rPr>
              <w:t>16.6.0</w:t>
            </w:r>
          </w:p>
        </w:tc>
      </w:tr>
      <w:tr w:rsidR="007F2609" w:rsidRPr="007F2609" w14:paraId="254A57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346178">
            <w:pPr>
              <w:pStyle w:val="TAL"/>
              <w:rPr>
                <w:lang w:eastAsia="zh-CN"/>
              </w:rPr>
            </w:pPr>
            <w:r w:rsidRPr="007F2609">
              <w:rPr>
                <w:lang w:eastAsia="zh-CN"/>
              </w:rPr>
              <w:t>R5-206022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346178">
            <w:pPr>
              <w:pStyle w:val="TAL"/>
              <w:rPr>
                <w:lang w:eastAsia="zh-CN"/>
              </w:rPr>
            </w:pPr>
            <w:r w:rsidRPr="007F2609">
              <w:rPr>
                <w:lang w:eastAsia="zh-CN"/>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346178">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346178">
            <w:pPr>
              <w:pStyle w:val="TAL"/>
              <w:rPr>
                <w:lang w:eastAsia="zh-CN"/>
              </w:rPr>
            </w:pPr>
            <w:r w:rsidRPr="007F2609">
              <w:rPr>
                <w:lang w:eastAsia="zh-CN"/>
              </w:rPr>
              <w:t>16.6.0</w:t>
            </w:r>
          </w:p>
        </w:tc>
      </w:tr>
      <w:tr w:rsidR="007F2609" w:rsidRPr="007F2609" w14:paraId="11F1E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346178">
            <w:pPr>
              <w:pStyle w:val="TAL"/>
              <w:rPr>
                <w:lang w:eastAsia="zh-CN"/>
              </w:rPr>
            </w:pPr>
            <w:r w:rsidRPr="007F2609">
              <w:rPr>
                <w:lang w:eastAsia="zh-CN"/>
              </w:rPr>
              <w:t>R5-206088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346178">
            <w:pPr>
              <w:pStyle w:val="TAL"/>
              <w:rPr>
                <w:lang w:eastAsia="zh-CN"/>
              </w:rPr>
            </w:pPr>
            <w:r w:rsidRPr="007F2609">
              <w:rPr>
                <w:lang w:eastAsia="zh-CN"/>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346178">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346178">
            <w:pPr>
              <w:pStyle w:val="TAL"/>
              <w:rPr>
                <w:lang w:eastAsia="zh-CN"/>
              </w:rPr>
            </w:pPr>
            <w:r w:rsidRPr="007F2609">
              <w:rPr>
                <w:lang w:eastAsia="zh-CN"/>
              </w:rPr>
              <w:t>16.6.0</w:t>
            </w:r>
          </w:p>
        </w:tc>
      </w:tr>
      <w:tr w:rsidR="007F2609" w:rsidRPr="007F2609" w14:paraId="50C17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346178">
            <w:pPr>
              <w:pStyle w:val="TAL"/>
              <w:rPr>
                <w:lang w:eastAsia="zh-CN"/>
              </w:rPr>
            </w:pPr>
            <w:r w:rsidRPr="007F2609">
              <w:rPr>
                <w:lang w:eastAsia="zh-CN"/>
              </w:rPr>
              <w:t>R5-206160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346178">
            <w:pPr>
              <w:pStyle w:val="TAL"/>
              <w:rPr>
                <w:lang w:eastAsia="zh-CN"/>
              </w:rPr>
            </w:pPr>
            <w:r w:rsidRPr="007F2609">
              <w:rPr>
                <w:lang w:eastAsia="zh-CN"/>
              </w:rPr>
              <w:t>1102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346178">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346178">
            <w:pPr>
              <w:pStyle w:val="TAL"/>
              <w:rPr>
                <w:lang w:eastAsia="zh-CN"/>
              </w:rPr>
            </w:pPr>
            <w:r w:rsidRPr="007F2609">
              <w:rPr>
                <w:lang w:eastAsia="zh-CN"/>
              </w:rPr>
              <w:t>16.6.0</w:t>
            </w:r>
          </w:p>
        </w:tc>
      </w:tr>
      <w:tr w:rsidR="007F2609" w:rsidRPr="007F2609" w14:paraId="4B4F45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346178">
            <w:pPr>
              <w:pStyle w:val="TAL"/>
              <w:rPr>
                <w:lang w:eastAsia="zh-CN"/>
              </w:rPr>
            </w:pPr>
            <w:r w:rsidRPr="007F2609">
              <w:rPr>
                <w:lang w:eastAsia="zh-CN"/>
              </w:rPr>
              <w:t>R5-206638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346178">
            <w:pPr>
              <w:pStyle w:val="TAL"/>
              <w:rPr>
                <w:lang w:eastAsia="zh-CN"/>
              </w:rPr>
            </w:pPr>
            <w:r w:rsidRPr="007F2609">
              <w:rPr>
                <w:lang w:eastAsia="zh-CN"/>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346178">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346178">
            <w:pPr>
              <w:pStyle w:val="TAL"/>
              <w:rPr>
                <w:lang w:eastAsia="zh-CN"/>
              </w:rPr>
            </w:pPr>
            <w:r w:rsidRPr="007F2609">
              <w:rPr>
                <w:lang w:eastAsia="zh-CN"/>
              </w:rPr>
              <w:t>16.6.0</w:t>
            </w:r>
          </w:p>
        </w:tc>
      </w:tr>
      <w:tr w:rsidR="007F2609" w:rsidRPr="007F2609" w14:paraId="7F1EF6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346178">
            <w:pPr>
              <w:pStyle w:val="TAL"/>
              <w:rPr>
                <w:lang w:eastAsia="zh-CN"/>
              </w:rPr>
            </w:pPr>
            <w:r w:rsidRPr="007F2609">
              <w:rPr>
                <w:lang w:eastAsia="zh-CN"/>
              </w:rPr>
              <w:t>R5-206639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346178">
            <w:pPr>
              <w:pStyle w:val="TAL"/>
              <w:rPr>
                <w:lang w:eastAsia="zh-CN"/>
              </w:rPr>
            </w:pPr>
            <w:r w:rsidRPr="007F2609">
              <w:rPr>
                <w:lang w:eastAsia="zh-CN"/>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346178">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346178">
            <w:pPr>
              <w:pStyle w:val="TAL"/>
              <w:rPr>
                <w:lang w:eastAsia="zh-CN"/>
              </w:rPr>
            </w:pPr>
            <w:r w:rsidRPr="007F2609">
              <w:rPr>
                <w:lang w:eastAsia="zh-CN"/>
              </w:rPr>
              <w:t>16.6.0</w:t>
            </w:r>
          </w:p>
        </w:tc>
      </w:tr>
      <w:tr w:rsidR="007F2609" w:rsidRPr="007F2609" w14:paraId="732F0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346178">
            <w:pPr>
              <w:pStyle w:val="TAL"/>
              <w:rPr>
                <w:lang w:eastAsia="zh-CN"/>
              </w:rPr>
            </w:pPr>
            <w:r w:rsidRPr="007F2609">
              <w:rPr>
                <w:lang w:eastAsia="zh-CN"/>
              </w:rPr>
              <w:t>R5-206640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346178">
            <w:pPr>
              <w:pStyle w:val="TAL"/>
              <w:rPr>
                <w:lang w:eastAsia="zh-CN"/>
              </w:rPr>
            </w:pPr>
            <w:r w:rsidRPr="007F2609">
              <w:rPr>
                <w:lang w:eastAsia="zh-CN"/>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346178">
            <w:pPr>
              <w:pStyle w:val="TAL"/>
              <w:rPr>
                <w:lang w:eastAsia="zh-CN"/>
              </w:rPr>
            </w:pPr>
            <w:r w:rsidRPr="007F2609">
              <w:rPr>
                <w:lang w:eastAsia="zh-CN"/>
              </w:rPr>
              <w:t>16.6.0</w:t>
            </w:r>
          </w:p>
        </w:tc>
      </w:tr>
      <w:tr w:rsidR="007F2609" w:rsidRPr="007F2609" w14:paraId="73CE0C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346178">
            <w:pPr>
              <w:pStyle w:val="TAL"/>
              <w:rPr>
                <w:lang w:eastAsia="zh-CN"/>
              </w:rPr>
            </w:pPr>
            <w:r w:rsidRPr="007F2609">
              <w:rPr>
                <w:lang w:eastAsia="zh-CN"/>
              </w:rPr>
              <w:t>R5-206641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346178">
            <w:pPr>
              <w:pStyle w:val="TAL"/>
              <w:rPr>
                <w:lang w:eastAsia="zh-CN"/>
              </w:rPr>
            </w:pPr>
            <w:r w:rsidRPr="007F2609">
              <w:rPr>
                <w:lang w:eastAsia="zh-CN"/>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346178">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346178">
            <w:pPr>
              <w:pStyle w:val="TAL"/>
              <w:rPr>
                <w:lang w:eastAsia="zh-CN"/>
              </w:rPr>
            </w:pPr>
            <w:r w:rsidRPr="007F2609">
              <w:rPr>
                <w:lang w:eastAsia="zh-CN"/>
              </w:rPr>
              <w:t>16.6.0</w:t>
            </w:r>
          </w:p>
        </w:tc>
      </w:tr>
      <w:tr w:rsidR="007F2609" w:rsidRPr="007F2609" w14:paraId="6F1DA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346178">
            <w:pPr>
              <w:pStyle w:val="TAL"/>
              <w:rPr>
                <w:lang w:eastAsia="zh-CN"/>
              </w:rPr>
            </w:pPr>
            <w:r w:rsidRPr="007F2609">
              <w:rPr>
                <w:lang w:eastAsia="zh-CN"/>
              </w:rPr>
              <w:t>R5-206642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346178">
            <w:pPr>
              <w:pStyle w:val="TAL"/>
              <w:rPr>
                <w:lang w:eastAsia="zh-CN"/>
              </w:rPr>
            </w:pPr>
            <w:r w:rsidRPr="007F2609">
              <w:rPr>
                <w:lang w:eastAsia="zh-CN"/>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346178">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346178">
            <w:pPr>
              <w:pStyle w:val="TAL"/>
              <w:rPr>
                <w:lang w:eastAsia="zh-CN"/>
              </w:rPr>
            </w:pPr>
            <w:r w:rsidRPr="007F2609">
              <w:rPr>
                <w:lang w:eastAsia="zh-CN"/>
              </w:rPr>
              <w:t>16.6.0</w:t>
            </w:r>
          </w:p>
        </w:tc>
      </w:tr>
      <w:tr w:rsidR="007F2609" w:rsidRPr="007F2609" w14:paraId="536E5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346178">
            <w:pPr>
              <w:pStyle w:val="TAL"/>
              <w:rPr>
                <w:lang w:eastAsia="zh-CN"/>
              </w:rPr>
            </w:pPr>
            <w:r w:rsidRPr="007F2609">
              <w:rPr>
                <w:lang w:eastAsia="zh-CN"/>
              </w:rPr>
              <w:t>R5-206643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346178">
            <w:pPr>
              <w:pStyle w:val="TAL"/>
              <w:rPr>
                <w:lang w:eastAsia="zh-CN"/>
              </w:rPr>
            </w:pPr>
            <w:r w:rsidRPr="007F2609">
              <w:rPr>
                <w:lang w:eastAsia="zh-CN"/>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346178">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346178">
            <w:pPr>
              <w:pStyle w:val="TAL"/>
              <w:rPr>
                <w:lang w:eastAsia="zh-CN"/>
              </w:rPr>
            </w:pPr>
            <w:r w:rsidRPr="007F2609">
              <w:rPr>
                <w:lang w:eastAsia="zh-CN"/>
              </w:rPr>
              <w:t>16.6.0</w:t>
            </w:r>
          </w:p>
        </w:tc>
      </w:tr>
      <w:tr w:rsidR="007F2609" w:rsidRPr="007F2609" w14:paraId="42A003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346178">
            <w:pPr>
              <w:pStyle w:val="TAL"/>
              <w:rPr>
                <w:lang w:eastAsia="zh-CN"/>
              </w:rPr>
            </w:pPr>
            <w:r w:rsidRPr="007F2609">
              <w:rPr>
                <w:lang w:eastAsia="zh-CN"/>
              </w:rPr>
              <w:t>R5-206718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346178">
            <w:pPr>
              <w:pStyle w:val="TAL"/>
              <w:rPr>
                <w:lang w:eastAsia="zh-CN"/>
              </w:rPr>
            </w:pPr>
            <w:r w:rsidRPr="007F2609">
              <w:rPr>
                <w:lang w:eastAsia="zh-CN"/>
              </w:rPr>
              <w:t>1037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346178">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346178">
            <w:pPr>
              <w:pStyle w:val="TAL"/>
              <w:rPr>
                <w:lang w:eastAsia="zh-CN"/>
              </w:rPr>
            </w:pPr>
            <w:r w:rsidRPr="007F2609">
              <w:rPr>
                <w:lang w:eastAsia="zh-CN"/>
              </w:rPr>
              <w:t>16.6.0</w:t>
            </w:r>
          </w:p>
        </w:tc>
      </w:tr>
      <w:tr w:rsidR="007F2609" w:rsidRPr="007F2609" w14:paraId="07987E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346178">
            <w:pPr>
              <w:pStyle w:val="TAL"/>
              <w:rPr>
                <w:lang w:eastAsia="zh-CN"/>
              </w:rPr>
            </w:pPr>
            <w:r w:rsidRPr="007F2609">
              <w:rPr>
                <w:lang w:eastAsia="zh-CN"/>
              </w:rPr>
              <w:t>R5-206719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346178">
            <w:pPr>
              <w:pStyle w:val="TAL"/>
              <w:rPr>
                <w:lang w:eastAsia="zh-CN"/>
              </w:rPr>
            </w:pPr>
            <w:r w:rsidRPr="007F2609">
              <w:rPr>
                <w:lang w:eastAsia="zh-CN"/>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346178">
            <w:pPr>
              <w:pStyle w:val="TAL"/>
              <w:rPr>
                <w:lang w:eastAsia="zh-CN"/>
              </w:rPr>
            </w:pPr>
            <w:r w:rsidRPr="007F2609">
              <w:rPr>
                <w:lang w:eastAsia="zh-CN"/>
              </w:rPr>
              <w:t>16.6.0</w:t>
            </w:r>
          </w:p>
        </w:tc>
      </w:tr>
      <w:tr w:rsidR="007F2609" w:rsidRPr="007F2609" w14:paraId="449832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346178">
            <w:pPr>
              <w:pStyle w:val="TAL"/>
              <w:rPr>
                <w:lang w:eastAsia="zh-CN"/>
              </w:rPr>
            </w:pPr>
            <w:r w:rsidRPr="007F2609">
              <w:rPr>
                <w:lang w:eastAsia="zh-CN"/>
              </w:rPr>
              <w:t>R5-206740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346178">
            <w:pPr>
              <w:pStyle w:val="TAL"/>
              <w:rPr>
                <w:lang w:eastAsia="zh-CN"/>
              </w:rPr>
            </w:pPr>
            <w:r w:rsidRPr="007F2609">
              <w:rPr>
                <w:lang w:eastAsia="zh-CN"/>
              </w:rPr>
              <w:t>1006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346178">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346178">
            <w:pPr>
              <w:pStyle w:val="TAL"/>
              <w:rPr>
                <w:lang w:eastAsia="zh-CN"/>
              </w:rPr>
            </w:pPr>
            <w:r w:rsidRPr="007F2609">
              <w:rPr>
                <w:lang w:eastAsia="zh-CN"/>
              </w:rPr>
              <w:t>16.6.0</w:t>
            </w:r>
          </w:p>
        </w:tc>
      </w:tr>
      <w:tr w:rsidR="007F2609" w:rsidRPr="007F2609" w14:paraId="74F05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346178">
            <w:pPr>
              <w:pStyle w:val="TAL"/>
              <w:rPr>
                <w:lang w:eastAsia="zh-CN"/>
              </w:rPr>
            </w:pPr>
            <w:r w:rsidRPr="007F2609">
              <w:rPr>
                <w:lang w:eastAsia="zh-CN"/>
              </w:rPr>
              <w:t>R5-206741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346178">
            <w:pPr>
              <w:pStyle w:val="TAL"/>
              <w:rPr>
                <w:lang w:eastAsia="zh-CN"/>
              </w:rPr>
            </w:pPr>
            <w:r w:rsidRPr="007F2609">
              <w:rPr>
                <w:lang w:eastAsia="zh-CN"/>
              </w:rPr>
              <w:t>1008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346178">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346178">
            <w:pPr>
              <w:pStyle w:val="TAL"/>
              <w:rPr>
                <w:lang w:eastAsia="zh-CN"/>
              </w:rPr>
            </w:pPr>
            <w:r w:rsidRPr="007F2609">
              <w:rPr>
                <w:lang w:eastAsia="zh-CN"/>
              </w:rPr>
              <w:t>16.6.0</w:t>
            </w:r>
          </w:p>
        </w:tc>
      </w:tr>
      <w:tr w:rsidR="007F2609" w:rsidRPr="007F2609" w14:paraId="66EBF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346178">
            <w:pPr>
              <w:pStyle w:val="TAL"/>
              <w:rPr>
                <w:lang w:eastAsia="zh-CN"/>
              </w:rPr>
            </w:pPr>
            <w:r w:rsidRPr="007F2609">
              <w:rPr>
                <w:lang w:eastAsia="zh-CN"/>
              </w:rPr>
              <w:t>R5-206742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346178">
            <w:pPr>
              <w:pStyle w:val="TAL"/>
              <w:rPr>
                <w:lang w:eastAsia="zh-CN"/>
              </w:rPr>
            </w:pPr>
            <w:r w:rsidRPr="007F2609">
              <w:rPr>
                <w:lang w:eastAsia="zh-CN"/>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346178">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346178">
            <w:pPr>
              <w:pStyle w:val="TAL"/>
              <w:rPr>
                <w:lang w:eastAsia="zh-CN"/>
              </w:rPr>
            </w:pPr>
            <w:r w:rsidRPr="007F2609">
              <w:rPr>
                <w:lang w:eastAsia="zh-CN"/>
              </w:rPr>
              <w:t>16.6.0</w:t>
            </w:r>
          </w:p>
        </w:tc>
      </w:tr>
      <w:tr w:rsidR="007F2609" w:rsidRPr="007F2609" w14:paraId="66EB71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346178">
            <w:pPr>
              <w:pStyle w:val="TAL"/>
              <w:rPr>
                <w:lang w:eastAsia="zh-CN"/>
              </w:rPr>
            </w:pPr>
            <w:r w:rsidRPr="007F2609">
              <w:rPr>
                <w:lang w:eastAsia="zh-CN"/>
              </w:rPr>
              <w:t>R5-206743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346178">
            <w:pPr>
              <w:pStyle w:val="TAL"/>
              <w:rPr>
                <w:lang w:eastAsia="zh-CN"/>
              </w:rPr>
            </w:pPr>
            <w:r w:rsidRPr="007F2609">
              <w:rPr>
                <w:lang w:eastAsia="zh-CN"/>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346178">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346178">
            <w:pPr>
              <w:pStyle w:val="TAL"/>
              <w:rPr>
                <w:lang w:eastAsia="zh-CN"/>
              </w:rPr>
            </w:pPr>
            <w:r w:rsidRPr="007F2609">
              <w:rPr>
                <w:lang w:eastAsia="zh-CN"/>
              </w:rPr>
              <w:t>16.6.0</w:t>
            </w:r>
          </w:p>
        </w:tc>
      </w:tr>
      <w:tr w:rsidR="007F2609" w:rsidRPr="007F2609" w14:paraId="1286B9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346178">
            <w:pPr>
              <w:pStyle w:val="TAL"/>
              <w:rPr>
                <w:lang w:eastAsia="zh-CN"/>
              </w:rPr>
            </w:pPr>
            <w:r w:rsidRPr="007F2609">
              <w:rPr>
                <w:lang w:eastAsia="zh-CN"/>
              </w:rPr>
              <w:t>R5-206744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346178">
            <w:pPr>
              <w:pStyle w:val="TAL"/>
              <w:rPr>
                <w:lang w:eastAsia="zh-CN"/>
              </w:rPr>
            </w:pPr>
            <w:r w:rsidRPr="007F2609">
              <w:rPr>
                <w:lang w:eastAsia="zh-CN"/>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346178">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346178">
            <w:pPr>
              <w:pStyle w:val="TAL"/>
              <w:rPr>
                <w:lang w:eastAsia="zh-CN"/>
              </w:rPr>
            </w:pPr>
            <w:r w:rsidRPr="007F2609">
              <w:rPr>
                <w:lang w:eastAsia="zh-CN"/>
              </w:rPr>
              <w:t>16.6.0</w:t>
            </w:r>
          </w:p>
        </w:tc>
      </w:tr>
      <w:tr w:rsidR="007F2609" w:rsidRPr="007F2609" w14:paraId="064D7D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346178">
            <w:pPr>
              <w:pStyle w:val="TAL"/>
              <w:rPr>
                <w:lang w:eastAsia="zh-CN"/>
              </w:rPr>
            </w:pPr>
            <w:r w:rsidRPr="007F2609">
              <w:rPr>
                <w:lang w:eastAsia="zh-CN"/>
              </w:rPr>
              <w:t>R5-206745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346178">
            <w:pPr>
              <w:pStyle w:val="TAL"/>
              <w:rPr>
                <w:lang w:eastAsia="zh-CN"/>
              </w:rPr>
            </w:pPr>
            <w:r w:rsidRPr="007F2609">
              <w:rPr>
                <w:lang w:eastAsia="zh-CN"/>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346178">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346178">
            <w:pPr>
              <w:pStyle w:val="TAL"/>
              <w:rPr>
                <w:lang w:eastAsia="zh-CN"/>
              </w:rPr>
            </w:pPr>
            <w:r w:rsidRPr="007F2609">
              <w:rPr>
                <w:lang w:eastAsia="zh-CN"/>
              </w:rPr>
              <w:t>16.6.0</w:t>
            </w:r>
          </w:p>
        </w:tc>
      </w:tr>
      <w:tr w:rsidR="007F2609" w:rsidRPr="007F2609" w14:paraId="0AA2BB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346178">
            <w:pPr>
              <w:pStyle w:val="TAL"/>
              <w:rPr>
                <w:lang w:eastAsia="zh-CN"/>
              </w:rPr>
            </w:pPr>
            <w:r w:rsidRPr="007F2609">
              <w:rPr>
                <w:lang w:eastAsia="zh-CN"/>
              </w:rPr>
              <w:t>R5-206746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346178">
            <w:pPr>
              <w:pStyle w:val="TAL"/>
              <w:rPr>
                <w:lang w:eastAsia="zh-CN"/>
              </w:rPr>
            </w:pPr>
            <w:r w:rsidRPr="007F2609">
              <w:rPr>
                <w:lang w:eastAsia="zh-CN"/>
              </w:rPr>
              <w:t>1030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346178">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346178">
            <w:pPr>
              <w:pStyle w:val="TAL"/>
              <w:rPr>
                <w:lang w:eastAsia="zh-CN"/>
              </w:rPr>
            </w:pPr>
            <w:r w:rsidRPr="007F2609">
              <w:rPr>
                <w:lang w:eastAsia="zh-CN"/>
              </w:rPr>
              <w:t>16.6.0</w:t>
            </w:r>
          </w:p>
        </w:tc>
      </w:tr>
      <w:tr w:rsidR="007F2609" w:rsidRPr="007F2609" w14:paraId="734CDA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346178">
            <w:pPr>
              <w:pStyle w:val="TAL"/>
              <w:rPr>
                <w:lang w:eastAsia="zh-CN"/>
              </w:rPr>
            </w:pPr>
            <w:r w:rsidRPr="007F2609">
              <w:rPr>
                <w:lang w:eastAsia="zh-CN"/>
              </w:rPr>
              <w:t>R5-206747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346178">
            <w:pPr>
              <w:pStyle w:val="TAL"/>
              <w:rPr>
                <w:lang w:eastAsia="zh-CN"/>
              </w:rPr>
            </w:pPr>
            <w:r w:rsidRPr="007F2609">
              <w:rPr>
                <w:lang w:eastAsia="zh-CN"/>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346178">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346178">
            <w:pPr>
              <w:pStyle w:val="TAL"/>
              <w:rPr>
                <w:lang w:eastAsia="zh-CN"/>
              </w:rPr>
            </w:pPr>
            <w:r w:rsidRPr="007F2609">
              <w:rPr>
                <w:lang w:eastAsia="zh-CN"/>
              </w:rPr>
              <w:t>16.6.0</w:t>
            </w:r>
          </w:p>
        </w:tc>
      </w:tr>
      <w:tr w:rsidR="007F2609" w:rsidRPr="007F2609" w14:paraId="286469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346178">
            <w:pPr>
              <w:pStyle w:val="TAL"/>
              <w:rPr>
                <w:lang w:eastAsia="zh-CN"/>
              </w:rPr>
            </w:pPr>
            <w:r w:rsidRPr="007F2609">
              <w:rPr>
                <w:lang w:eastAsia="zh-CN"/>
              </w:rPr>
              <w:t>R5-206748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346178">
            <w:pPr>
              <w:pStyle w:val="TAL"/>
              <w:rPr>
                <w:lang w:eastAsia="zh-CN"/>
              </w:rPr>
            </w:pPr>
            <w:r w:rsidRPr="007F2609">
              <w:rPr>
                <w:lang w:eastAsia="zh-CN"/>
              </w:rPr>
              <w:t>1074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346178">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346178">
            <w:pPr>
              <w:pStyle w:val="TAL"/>
              <w:rPr>
                <w:lang w:eastAsia="zh-CN"/>
              </w:rPr>
            </w:pPr>
            <w:r w:rsidRPr="007F2609">
              <w:rPr>
                <w:lang w:eastAsia="zh-CN"/>
              </w:rPr>
              <w:t>16.6.0</w:t>
            </w:r>
          </w:p>
        </w:tc>
      </w:tr>
      <w:tr w:rsidR="007F2609" w:rsidRPr="007F2609" w14:paraId="67E178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346178">
            <w:pPr>
              <w:pStyle w:val="TAL"/>
              <w:rPr>
                <w:lang w:eastAsia="zh-CN"/>
              </w:rPr>
            </w:pPr>
            <w:r w:rsidRPr="007F2609">
              <w:rPr>
                <w:lang w:eastAsia="zh-CN"/>
              </w:rPr>
              <w:t>R5-206749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346178">
            <w:pPr>
              <w:pStyle w:val="TAL"/>
              <w:rPr>
                <w:lang w:eastAsia="zh-CN"/>
              </w:rPr>
            </w:pPr>
            <w:r w:rsidRPr="007F2609">
              <w:rPr>
                <w:lang w:eastAsia="zh-CN"/>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346178">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346178">
            <w:pPr>
              <w:pStyle w:val="TAL"/>
              <w:rPr>
                <w:lang w:eastAsia="zh-CN"/>
              </w:rPr>
            </w:pPr>
            <w:r w:rsidRPr="007F2609">
              <w:rPr>
                <w:lang w:eastAsia="zh-CN"/>
              </w:rPr>
              <w:t>16.6.0</w:t>
            </w:r>
          </w:p>
        </w:tc>
      </w:tr>
      <w:tr w:rsidR="007F2609" w:rsidRPr="007F2609" w14:paraId="5C5FCE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346178">
            <w:pPr>
              <w:pStyle w:val="TAL"/>
              <w:rPr>
                <w:lang w:eastAsia="zh-CN"/>
              </w:rPr>
            </w:pPr>
            <w:r w:rsidRPr="007F2609">
              <w:rPr>
                <w:lang w:eastAsia="zh-CN"/>
              </w:rPr>
              <w:t>R5-206750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346178">
            <w:pPr>
              <w:pStyle w:val="TAL"/>
              <w:rPr>
                <w:lang w:eastAsia="zh-CN"/>
              </w:rPr>
            </w:pPr>
            <w:r w:rsidRPr="007F2609">
              <w:rPr>
                <w:lang w:eastAsia="zh-CN"/>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346178">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346178">
            <w:pPr>
              <w:pStyle w:val="TAL"/>
              <w:rPr>
                <w:lang w:eastAsia="zh-CN"/>
              </w:rPr>
            </w:pPr>
            <w:r w:rsidRPr="007F2609">
              <w:rPr>
                <w:lang w:eastAsia="zh-CN"/>
              </w:rPr>
              <w:t>16.6.0</w:t>
            </w:r>
          </w:p>
        </w:tc>
      </w:tr>
      <w:tr w:rsidR="007F2609" w:rsidRPr="007F2609" w14:paraId="1F52C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346178">
            <w:pPr>
              <w:pStyle w:val="TAL"/>
              <w:rPr>
                <w:lang w:eastAsia="zh-CN"/>
              </w:rPr>
            </w:pPr>
            <w:r w:rsidRPr="007F2609">
              <w:rPr>
                <w:lang w:eastAsia="zh-CN"/>
              </w:rPr>
              <w:t>R5-206751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346178">
            <w:pPr>
              <w:pStyle w:val="TAL"/>
              <w:rPr>
                <w:lang w:eastAsia="zh-CN"/>
              </w:rPr>
            </w:pPr>
            <w:r w:rsidRPr="007F2609">
              <w:rPr>
                <w:lang w:eastAsia="zh-CN"/>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346178">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346178">
            <w:pPr>
              <w:pStyle w:val="TAL"/>
              <w:rPr>
                <w:lang w:eastAsia="zh-CN"/>
              </w:rPr>
            </w:pPr>
            <w:r w:rsidRPr="007F2609">
              <w:rPr>
                <w:lang w:eastAsia="zh-CN"/>
              </w:rPr>
              <w:t>16.6.0</w:t>
            </w:r>
          </w:p>
        </w:tc>
      </w:tr>
      <w:tr w:rsidR="007F2609" w:rsidRPr="007F2609" w14:paraId="2F94B3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346178">
            <w:pPr>
              <w:pStyle w:val="TAL"/>
              <w:rPr>
                <w:lang w:eastAsia="zh-CN"/>
              </w:rPr>
            </w:pPr>
            <w:r w:rsidRPr="007F2609">
              <w:rPr>
                <w:lang w:eastAsia="zh-CN"/>
              </w:rPr>
              <w:t>R5-206761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346178">
            <w:pPr>
              <w:pStyle w:val="TAL"/>
              <w:rPr>
                <w:lang w:eastAsia="zh-CN"/>
              </w:rPr>
            </w:pPr>
            <w:r w:rsidRPr="007F2609">
              <w:rPr>
                <w:lang w:eastAsia="zh-CN"/>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346178">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346178">
            <w:pPr>
              <w:pStyle w:val="TAL"/>
              <w:rPr>
                <w:lang w:eastAsia="zh-CN"/>
              </w:rPr>
            </w:pPr>
            <w:r w:rsidRPr="007F2609">
              <w:rPr>
                <w:lang w:eastAsia="zh-CN"/>
              </w:rPr>
              <w:t>16.6.0</w:t>
            </w:r>
          </w:p>
        </w:tc>
      </w:tr>
      <w:tr w:rsidR="007F2609" w:rsidRPr="007F2609" w14:paraId="42F32A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346178">
            <w:pPr>
              <w:pStyle w:val="TAL"/>
              <w:rPr>
                <w:lang w:eastAsia="zh-CN"/>
              </w:rPr>
            </w:pPr>
            <w:r w:rsidRPr="007F2609">
              <w:rPr>
                <w:lang w:eastAsia="zh-CN"/>
              </w:rPr>
              <w:t>R5-206762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346178">
            <w:pPr>
              <w:pStyle w:val="TAL"/>
              <w:rPr>
                <w:lang w:eastAsia="zh-CN"/>
              </w:rPr>
            </w:pPr>
            <w:r w:rsidRPr="007F2609">
              <w:rPr>
                <w:lang w:eastAsia="zh-CN"/>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346178">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346178">
            <w:pPr>
              <w:pStyle w:val="TAL"/>
              <w:rPr>
                <w:lang w:eastAsia="zh-CN"/>
              </w:rPr>
            </w:pPr>
            <w:r w:rsidRPr="007F2609">
              <w:rPr>
                <w:lang w:eastAsia="zh-CN"/>
              </w:rPr>
              <w:t>16.6.0</w:t>
            </w:r>
          </w:p>
        </w:tc>
      </w:tr>
      <w:tr w:rsidR="007F2609" w:rsidRPr="007F2609" w14:paraId="67393F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346178">
            <w:pPr>
              <w:pStyle w:val="TAL"/>
              <w:rPr>
                <w:lang w:eastAsia="zh-CN"/>
              </w:rPr>
            </w:pPr>
            <w:r w:rsidRPr="007F2609">
              <w:rPr>
                <w:lang w:eastAsia="zh-CN"/>
              </w:rPr>
              <w:t>R5-206763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346178">
            <w:pPr>
              <w:pStyle w:val="TAL"/>
              <w:rPr>
                <w:lang w:eastAsia="zh-CN"/>
              </w:rPr>
            </w:pPr>
            <w:r w:rsidRPr="007F2609">
              <w:rPr>
                <w:lang w:eastAsia="zh-CN"/>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346178">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346178">
            <w:pPr>
              <w:pStyle w:val="TAL"/>
              <w:rPr>
                <w:lang w:eastAsia="zh-CN"/>
              </w:rPr>
            </w:pPr>
            <w:r w:rsidRPr="007F2609">
              <w:rPr>
                <w:lang w:eastAsia="zh-CN"/>
              </w:rPr>
              <w:t>16.6.0</w:t>
            </w:r>
          </w:p>
        </w:tc>
      </w:tr>
      <w:tr w:rsidR="007F2609" w:rsidRPr="007F2609" w14:paraId="5D573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346178">
            <w:pPr>
              <w:pStyle w:val="TAL"/>
              <w:rPr>
                <w:lang w:eastAsia="zh-CN"/>
              </w:rPr>
            </w:pPr>
            <w:r w:rsidRPr="007F2609">
              <w:rPr>
                <w:lang w:eastAsia="zh-CN"/>
              </w:rPr>
              <w:t>R5-206764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346178">
            <w:pPr>
              <w:pStyle w:val="TAL"/>
              <w:rPr>
                <w:lang w:eastAsia="zh-CN"/>
              </w:rPr>
            </w:pPr>
            <w:r w:rsidRPr="007F2609">
              <w:rPr>
                <w:lang w:eastAsia="zh-CN"/>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346178">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346178">
            <w:pPr>
              <w:pStyle w:val="TAL"/>
              <w:rPr>
                <w:lang w:eastAsia="zh-CN"/>
              </w:rPr>
            </w:pPr>
            <w:r w:rsidRPr="007F2609">
              <w:rPr>
                <w:lang w:eastAsia="zh-CN"/>
              </w:rPr>
              <w:t>16.6.0</w:t>
            </w:r>
          </w:p>
        </w:tc>
      </w:tr>
      <w:tr w:rsidR="007F2609" w:rsidRPr="007F2609" w14:paraId="27F7D7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346178">
            <w:pPr>
              <w:pStyle w:val="TAL"/>
              <w:rPr>
                <w:lang w:eastAsia="zh-CN"/>
              </w:rPr>
            </w:pPr>
            <w:r w:rsidRPr="007F2609">
              <w:rPr>
                <w:lang w:eastAsia="zh-CN"/>
              </w:rPr>
              <w:t>R5-206765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346178">
            <w:pPr>
              <w:pStyle w:val="TAL"/>
              <w:rPr>
                <w:lang w:eastAsia="zh-CN"/>
              </w:rPr>
            </w:pPr>
            <w:r w:rsidRPr="007F2609">
              <w:rPr>
                <w:lang w:eastAsia="zh-CN"/>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346178">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346178">
            <w:pPr>
              <w:pStyle w:val="TAL"/>
              <w:rPr>
                <w:lang w:eastAsia="zh-CN"/>
              </w:rPr>
            </w:pPr>
            <w:r w:rsidRPr="007F2609">
              <w:rPr>
                <w:lang w:eastAsia="zh-CN"/>
              </w:rPr>
              <w:t>16.6.0</w:t>
            </w:r>
          </w:p>
        </w:tc>
      </w:tr>
      <w:tr w:rsidR="007F2609" w:rsidRPr="007F2609" w14:paraId="3DA632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346178">
            <w:pPr>
              <w:pStyle w:val="TAL"/>
              <w:rPr>
                <w:lang w:eastAsia="zh-CN"/>
              </w:rPr>
            </w:pPr>
            <w:r w:rsidRPr="007F2609">
              <w:rPr>
                <w:lang w:eastAsia="zh-CN"/>
              </w:rPr>
              <w:t>R5-206766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346178">
            <w:pPr>
              <w:pStyle w:val="TAL"/>
              <w:rPr>
                <w:lang w:eastAsia="zh-CN"/>
              </w:rPr>
            </w:pPr>
            <w:r w:rsidRPr="007F2609">
              <w:rPr>
                <w:lang w:eastAsia="zh-CN"/>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346178">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346178">
            <w:pPr>
              <w:pStyle w:val="TAL"/>
              <w:rPr>
                <w:lang w:eastAsia="zh-CN"/>
              </w:rPr>
            </w:pPr>
            <w:r w:rsidRPr="007F2609">
              <w:rPr>
                <w:lang w:eastAsia="zh-CN"/>
              </w:rPr>
              <w:t>16.6.0</w:t>
            </w:r>
          </w:p>
        </w:tc>
      </w:tr>
      <w:tr w:rsidR="007F2609" w:rsidRPr="007F2609" w14:paraId="4691A6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346178">
            <w:pPr>
              <w:pStyle w:val="TAL"/>
              <w:rPr>
                <w:lang w:eastAsia="zh-CN"/>
              </w:rPr>
            </w:pPr>
            <w:r w:rsidRPr="007F2609">
              <w:rPr>
                <w:lang w:eastAsia="zh-CN"/>
              </w:rPr>
              <w:t>R5-206767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346178">
            <w:pPr>
              <w:pStyle w:val="TAL"/>
              <w:rPr>
                <w:lang w:eastAsia="zh-CN"/>
              </w:rPr>
            </w:pPr>
            <w:r w:rsidRPr="007F2609">
              <w:rPr>
                <w:lang w:eastAsia="zh-CN"/>
              </w:rPr>
              <w:t>1064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346178">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346178">
            <w:pPr>
              <w:pStyle w:val="TAL"/>
              <w:rPr>
                <w:lang w:eastAsia="zh-CN"/>
              </w:rPr>
            </w:pPr>
            <w:r w:rsidRPr="007F2609">
              <w:rPr>
                <w:lang w:eastAsia="zh-CN"/>
              </w:rPr>
              <w:t>16.6.0</w:t>
            </w:r>
          </w:p>
        </w:tc>
      </w:tr>
      <w:tr w:rsidR="007F2609" w:rsidRPr="007F2609" w14:paraId="562FF7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346178">
            <w:pPr>
              <w:pStyle w:val="TAL"/>
              <w:rPr>
                <w:lang w:eastAsia="zh-CN"/>
              </w:rPr>
            </w:pPr>
            <w:r w:rsidRPr="007F2609">
              <w:rPr>
                <w:lang w:eastAsia="zh-CN"/>
              </w:rPr>
              <w:t>R5-206768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346178">
            <w:pPr>
              <w:pStyle w:val="TAL"/>
              <w:rPr>
                <w:lang w:eastAsia="zh-CN"/>
              </w:rPr>
            </w:pPr>
            <w:r w:rsidRPr="007F2609">
              <w:rPr>
                <w:lang w:eastAsia="zh-CN"/>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346178">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346178">
            <w:pPr>
              <w:pStyle w:val="TAL"/>
              <w:rPr>
                <w:lang w:eastAsia="zh-CN"/>
              </w:rPr>
            </w:pPr>
            <w:r w:rsidRPr="007F2609">
              <w:rPr>
                <w:lang w:eastAsia="zh-CN"/>
              </w:rPr>
              <w:t>16.6.0</w:t>
            </w:r>
          </w:p>
        </w:tc>
      </w:tr>
      <w:tr w:rsidR="007F2609" w:rsidRPr="007F2609" w14:paraId="569B89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346178">
            <w:pPr>
              <w:pStyle w:val="TAL"/>
              <w:rPr>
                <w:lang w:eastAsia="zh-CN"/>
              </w:rPr>
            </w:pPr>
            <w:r w:rsidRPr="007F2609">
              <w:rPr>
                <w:lang w:eastAsia="zh-CN"/>
              </w:rPr>
              <w:t>R5-206863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346178">
            <w:pPr>
              <w:pStyle w:val="TAL"/>
              <w:rPr>
                <w:lang w:eastAsia="zh-CN"/>
              </w:rPr>
            </w:pPr>
            <w:r w:rsidRPr="007F2609">
              <w:rPr>
                <w:lang w:eastAsia="zh-CN"/>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346178">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346178">
            <w:pPr>
              <w:pStyle w:val="TAL"/>
              <w:rPr>
                <w:lang w:eastAsia="zh-CN"/>
              </w:rPr>
            </w:pPr>
            <w:r w:rsidRPr="007F2609">
              <w:rPr>
                <w:lang w:eastAsia="zh-CN"/>
              </w:rPr>
              <w:t>16.6.0</w:t>
            </w:r>
          </w:p>
        </w:tc>
      </w:tr>
      <w:tr w:rsidR="007F2609" w:rsidRPr="007F2609" w14:paraId="37AA3C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346178">
            <w:pPr>
              <w:pStyle w:val="TAL"/>
              <w:rPr>
                <w:lang w:eastAsia="zh-CN"/>
              </w:rPr>
            </w:pPr>
            <w:r w:rsidRPr="007F2609">
              <w:rPr>
                <w:lang w:eastAsia="zh-CN"/>
              </w:rPr>
              <w:t>R5-206864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346178">
            <w:pPr>
              <w:pStyle w:val="TAL"/>
              <w:rPr>
                <w:lang w:eastAsia="zh-CN"/>
              </w:rPr>
            </w:pPr>
            <w:r w:rsidRPr="007F2609">
              <w:rPr>
                <w:lang w:eastAsia="zh-CN"/>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346178">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346178">
            <w:pPr>
              <w:pStyle w:val="TAL"/>
              <w:rPr>
                <w:lang w:eastAsia="zh-CN"/>
              </w:rPr>
            </w:pPr>
            <w:r w:rsidRPr="007F2609">
              <w:rPr>
                <w:lang w:eastAsia="zh-CN"/>
              </w:rPr>
              <w:t>16.6.0</w:t>
            </w:r>
          </w:p>
        </w:tc>
      </w:tr>
      <w:tr w:rsidR="007F2609" w:rsidRPr="007F2609" w14:paraId="41545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346178">
            <w:pPr>
              <w:pStyle w:val="TAL"/>
              <w:rPr>
                <w:lang w:eastAsia="zh-CN"/>
              </w:rPr>
            </w:pPr>
            <w:r w:rsidRPr="007F2609">
              <w:rPr>
                <w:lang w:eastAsia="zh-CN"/>
              </w:rPr>
              <w:t>R5-206879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346178">
            <w:pPr>
              <w:pStyle w:val="TAL"/>
              <w:rPr>
                <w:lang w:eastAsia="zh-CN"/>
              </w:rPr>
            </w:pPr>
            <w:r w:rsidRPr="007F2609">
              <w:rPr>
                <w:lang w:eastAsia="zh-CN"/>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346178">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346178">
            <w:pPr>
              <w:pStyle w:val="TAL"/>
              <w:rPr>
                <w:lang w:eastAsia="zh-CN"/>
              </w:rPr>
            </w:pPr>
            <w:r w:rsidRPr="007F2609">
              <w:rPr>
                <w:lang w:eastAsia="zh-CN"/>
              </w:rPr>
              <w:t>16.6.0</w:t>
            </w:r>
          </w:p>
        </w:tc>
      </w:tr>
      <w:tr w:rsidR="007F2609" w:rsidRPr="007F2609" w14:paraId="3A1EEA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346178">
            <w:pPr>
              <w:pStyle w:val="TAL"/>
              <w:rPr>
                <w:lang w:eastAsia="zh-CN"/>
              </w:rPr>
            </w:pPr>
            <w:r w:rsidRPr="007F2609">
              <w:rPr>
                <w:lang w:eastAsia="zh-CN"/>
              </w:rPr>
              <w:t>R5-206880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346178">
            <w:pPr>
              <w:pStyle w:val="TAL"/>
              <w:rPr>
                <w:lang w:eastAsia="zh-CN"/>
              </w:rPr>
            </w:pPr>
            <w:r w:rsidRPr="007F2609">
              <w:rPr>
                <w:lang w:eastAsia="zh-CN"/>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346178">
            <w:pPr>
              <w:pStyle w:val="TAL"/>
              <w:rPr>
                <w:lang w:eastAsia="zh-CN"/>
              </w:rPr>
            </w:pPr>
            <w:r w:rsidRPr="007F2609">
              <w:rPr>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346178">
            <w:pPr>
              <w:pStyle w:val="TAL"/>
              <w:rPr>
                <w:lang w:eastAsia="zh-CN"/>
              </w:rPr>
            </w:pPr>
            <w:r w:rsidRPr="007F2609">
              <w:rPr>
                <w:lang w:eastAsia="zh-CN"/>
              </w:rPr>
              <w:t>16.6.0</w:t>
            </w:r>
          </w:p>
        </w:tc>
      </w:tr>
      <w:tr w:rsidR="007F2609" w:rsidRPr="007F2609" w14:paraId="7218CF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346178">
            <w:pPr>
              <w:pStyle w:val="TAL"/>
              <w:rPr>
                <w:lang w:eastAsia="zh-CN"/>
              </w:rPr>
            </w:pPr>
            <w:r w:rsidRPr="007F2609">
              <w:rPr>
                <w:lang w:eastAsia="zh-CN"/>
              </w:rPr>
              <w:t>R5-206881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346178">
            <w:pPr>
              <w:pStyle w:val="TAL"/>
              <w:rPr>
                <w:lang w:eastAsia="zh-CN"/>
              </w:rPr>
            </w:pPr>
            <w:r w:rsidRPr="007F2609">
              <w:rPr>
                <w:lang w:eastAsia="zh-CN"/>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346178">
            <w:pPr>
              <w:pStyle w:val="TAL"/>
              <w:rPr>
                <w:lang w:eastAsia="zh-CN"/>
              </w:rPr>
            </w:pPr>
            <w:r w:rsidRPr="007F2609">
              <w:rPr>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346178">
            <w:pPr>
              <w:pStyle w:val="TAL"/>
              <w:rPr>
                <w:lang w:eastAsia="zh-CN"/>
              </w:rPr>
            </w:pPr>
            <w:r w:rsidRPr="007F2609">
              <w:rPr>
                <w:lang w:eastAsia="zh-CN"/>
              </w:rPr>
              <w:t>16.6.0</w:t>
            </w:r>
          </w:p>
        </w:tc>
      </w:tr>
      <w:tr w:rsidR="007F2609" w:rsidRPr="007F2609" w14:paraId="752883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346178">
            <w:pPr>
              <w:pStyle w:val="TAL"/>
              <w:rPr>
                <w:lang w:eastAsia="zh-CN"/>
              </w:rPr>
            </w:pPr>
            <w:r w:rsidRPr="007F2609">
              <w:rPr>
                <w:lang w:eastAsia="zh-CN"/>
              </w:rPr>
              <w:t>R5-206882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346178">
            <w:pPr>
              <w:pStyle w:val="TAL"/>
              <w:rPr>
                <w:lang w:eastAsia="zh-CN"/>
              </w:rPr>
            </w:pPr>
            <w:r w:rsidRPr="007F2609">
              <w:rPr>
                <w:lang w:eastAsia="zh-CN"/>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346178">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346178">
            <w:pPr>
              <w:pStyle w:val="TAL"/>
              <w:rPr>
                <w:lang w:eastAsia="zh-CN"/>
              </w:rPr>
            </w:pPr>
            <w:r w:rsidRPr="007F2609">
              <w:rPr>
                <w:lang w:eastAsia="zh-CN"/>
              </w:rPr>
              <w:t>16.6.0</w:t>
            </w:r>
          </w:p>
        </w:tc>
      </w:tr>
      <w:tr w:rsidR="007F2609" w:rsidRPr="007F2609" w14:paraId="2251C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346178">
            <w:pPr>
              <w:pStyle w:val="TAL"/>
              <w:rPr>
                <w:lang w:eastAsia="zh-CN"/>
              </w:rPr>
            </w:pPr>
            <w:r w:rsidRPr="007F2609">
              <w:rPr>
                <w:lang w:eastAsia="zh-CN"/>
              </w:rPr>
              <w:t>R5-206888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346178">
            <w:pPr>
              <w:pStyle w:val="TAL"/>
              <w:rPr>
                <w:lang w:eastAsia="zh-CN"/>
              </w:rPr>
            </w:pPr>
            <w:r w:rsidRPr="007F2609">
              <w:rPr>
                <w:lang w:eastAsia="zh-CN"/>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346178">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346178">
            <w:pPr>
              <w:pStyle w:val="TAL"/>
              <w:rPr>
                <w:lang w:eastAsia="zh-CN"/>
              </w:rPr>
            </w:pPr>
            <w:r w:rsidRPr="007F2609">
              <w:rPr>
                <w:lang w:eastAsia="zh-CN"/>
              </w:rPr>
              <w:t>16.6.0</w:t>
            </w:r>
          </w:p>
        </w:tc>
      </w:tr>
      <w:tr w:rsidR="007F2609" w:rsidRPr="007F2609" w14:paraId="2F5472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346178">
            <w:pPr>
              <w:pStyle w:val="TAL"/>
              <w:rPr>
                <w:lang w:eastAsia="zh-CN"/>
              </w:rPr>
            </w:pPr>
            <w:r w:rsidRPr="007F2609">
              <w:rPr>
                <w:lang w:eastAsia="zh-CN"/>
              </w:rPr>
              <w:t>R5-206889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346178">
            <w:pPr>
              <w:pStyle w:val="TAL"/>
              <w:rPr>
                <w:lang w:eastAsia="zh-CN"/>
              </w:rPr>
            </w:pPr>
            <w:r w:rsidRPr="007F2609">
              <w:rPr>
                <w:lang w:eastAsia="zh-CN"/>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346178">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346178">
            <w:pPr>
              <w:pStyle w:val="TAL"/>
              <w:rPr>
                <w:lang w:eastAsia="zh-CN"/>
              </w:rPr>
            </w:pPr>
            <w:r w:rsidRPr="007F2609">
              <w:rPr>
                <w:lang w:eastAsia="zh-CN"/>
              </w:rPr>
              <w:t>16.6.0</w:t>
            </w:r>
          </w:p>
        </w:tc>
      </w:tr>
      <w:tr w:rsidR="007F2609" w:rsidRPr="007F2609" w14:paraId="2E401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346178">
            <w:pPr>
              <w:pStyle w:val="TAL"/>
              <w:rPr>
                <w:lang w:eastAsia="zh-CN"/>
              </w:rPr>
            </w:pPr>
            <w:r w:rsidRPr="007F2609">
              <w:rPr>
                <w:lang w:eastAsia="zh-CN"/>
              </w:rPr>
              <w:t>R5-206890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346178">
            <w:pPr>
              <w:pStyle w:val="TAL"/>
              <w:rPr>
                <w:lang w:eastAsia="zh-CN"/>
              </w:rPr>
            </w:pPr>
            <w:r w:rsidRPr="007F2609">
              <w:rPr>
                <w:lang w:eastAsia="zh-CN"/>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346178">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346178">
            <w:pPr>
              <w:pStyle w:val="TAL"/>
              <w:rPr>
                <w:lang w:eastAsia="zh-CN"/>
              </w:rPr>
            </w:pPr>
            <w:r w:rsidRPr="007F2609">
              <w:rPr>
                <w:lang w:eastAsia="zh-CN"/>
              </w:rPr>
              <w:t>16.6.0</w:t>
            </w:r>
          </w:p>
        </w:tc>
      </w:tr>
      <w:tr w:rsidR="007F2609" w:rsidRPr="007F2609" w14:paraId="085C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346178">
            <w:pPr>
              <w:pStyle w:val="TAL"/>
              <w:rPr>
                <w:lang w:eastAsia="zh-CN"/>
              </w:rPr>
            </w:pPr>
            <w:r w:rsidRPr="007F2609">
              <w:rPr>
                <w:lang w:eastAsia="zh-CN"/>
              </w:rPr>
              <w:t>R5-206891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346178">
            <w:pPr>
              <w:pStyle w:val="TAL"/>
              <w:rPr>
                <w:lang w:eastAsia="zh-CN"/>
              </w:rPr>
            </w:pPr>
            <w:r w:rsidRPr="007F2609">
              <w:rPr>
                <w:lang w:eastAsia="zh-CN"/>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346178">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346178">
            <w:pPr>
              <w:pStyle w:val="TAL"/>
              <w:rPr>
                <w:lang w:eastAsia="zh-CN"/>
              </w:rPr>
            </w:pPr>
            <w:r w:rsidRPr="007F2609">
              <w:rPr>
                <w:lang w:eastAsia="zh-CN"/>
              </w:rPr>
              <w:t>16.6.0</w:t>
            </w:r>
          </w:p>
        </w:tc>
      </w:tr>
      <w:tr w:rsidR="007F2609" w:rsidRPr="007F2609" w14:paraId="6F4DDB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346178">
            <w:pPr>
              <w:pStyle w:val="TAL"/>
              <w:rPr>
                <w:lang w:eastAsia="zh-CN"/>
              </w:rPr>
            </w:pPr>
            <w:r w:rsidRPr="007F2609">
              <w:rPr>
                <w:lang w:eastAsia="zh-CN"/>
              </w:rPr>
              <w:t>R5-206892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346178">
            <w:pPr>
              <w:pStyle w:val="TAL"/>
              <w:rPr>
                <w:lang w:eastAsia="zh-CN"/>
              </w:rPr>
            </w:pPr>
            <w:r w:rsidRPr="007F2609">
              <w:rPr>
                <w:lang w:eastAsia="zh-CN"/>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346178">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346178">
            <w:pPr>
              <w:pStyle w:val="TAL"/>
              <w:rPr>
                <w:lang w:eastAsia="zh-CN"/>
              </w:rPr>
            </w:pPr>
            <w:r w:rsidRPr="007F2609">
              <w:rPr>
                <w:lang w:eastAsia="zh-CN"/>
              </w:rPr>
              <w:t>16.6.0</w:t>
            </w:r>
          </w:p>
        </w:tc>
      </w:tr>
      <w:tr w:rsidR="007F2609" w:rsidRPr="007F2609" w14:paraId="354A50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346178">
            <w:pPr>
              <w:pStyle w:val="TAL"/>
              <w:rPr>
                <w:lang w:eastAsia="zh-CN"/>
              </w:rPr>
            </w:pPr>
            <w:r w:rsidRPr="007F2609">
              <w:rPr>
                <w:lang w:eastAsia="zh-CN"/>
              </w:rPr>
              <w:t>R5-206894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346178">
            <w:pPr>
              <w:pStyle w:val="TAL"/>
              <w:rPr>
                <w:lang w:eastAsia="zh-CN"/>
              </w:rPr>
            </w:pPr>
            <w:r w:rsidRPr="007F2609">
              <w:rPr>
                <w:lang w:eastAsia="zh-CN"/>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346178">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346178">
            <w:pPr>
              <w:pStyle w:val="TAL"/>
              <w:rPr>
                <w:lang w:eastAsia="zh-CN"/>
              </w:rPr>
            </w:pPr>
            <w:r w:rsidRPr="007F2609">
              <w:rPr>
                <w:lang w:eastAsia="zh-CN"/>
              </w:rPr>
              <w:t>16.6.0</w:t>
            </w:r>
          </w:p>
        </w:tc>
      </w:tr>
      <w:tr w:rsidR="007F2609" w:rsidRPr="007F2609" w14:paraId="46269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346178">
            <w:pPr>
              <w:pStyle w:val="TAL"/>
              <w:rPr>
                <w:lang w:eastAsia="zh-CN"/>
              </w:rPr>
            </w:pPr>
            <w:r w:rsidRPr="007F2609">
              <w:rPr>
                <w:lang w:eastAsia="zh-CN"/>
              </w:rPr>
              <w:t>R5-206901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346178">
            <w:pPr>
              <w:pStyle w:val="TAL"/>
              <w:rPr>
                <w:lang w:eastAsia="zh-CN"/>
              </w:rPr>
            </w:pPr>
            <w:r w:rsidRPr="007F2609">
              <w:rPr>
                <w:lang w:eastAsia="zh-CN"/>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346178">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346178">
            <w:pPr>
              <w:pStyle w:val="TAL"/>
              <w:rPr>
                <w:lang w:eastAsia="zh-CN"/>
              </w:rPr>
            </w:pPr>
            <w:r w:rsidRPr="007F2609">
              <w:rPr>
                <w:lang w:eastAsia="zh-CN"/>
              </w:rPr>
              <w:t>16.6.0</w:t>
            </w:r>
          </w:p>
        </w:tc>
      </w:tr>
      <w:tr w:rsidR="007F2609" w:rsidRPr="007F2609" w14:paraId="1FF630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346178">
            <w:pPr>
              <w:pStyle w:val="TAL"/>
              <w:rPr>
                <w:lang w:eastAsia="zh-CN"/>
              </w:rPr>
            </w:pPr>
            <w:r w:rsidRPr="007F2609">
              <w:rPr>
                <w:lang w:eastAsia="zh-CN"/>
              </w:rPr>
              <w:t>R5-206912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346178">
            <w:pPr>
              <w:pStyle w:val="TAL"/>
              <w:rPr>
                <w:lang w:eastAsia="zh-CN"/>
              </w:rPr>
            </w:pPr>
            <w:r w:rsidRPr="007F2609">
              <w:rPr>
                <w:lang w:eastAsia="zh-CN"/>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346178">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346178">
            <w:pPr>
              <w:pStyle w:val="TAL"/>
              <w:rPr>
                <w:lang w:eastAsia="zh-CN"/>
              </w:rPr>
            </w:pPr>
            <w:r w:rsidRPr="007F2609">
              <w:rPr>
                <w:lang w:eastAsia="zh-CN"/>
              </w:rPr>
              <w:t>16.6.0</w:t>
            </w:r>
          </w:p>
        </w:tc>
      </w:tr>
      <w:tr w:rsidR="007F2609" w:rsidRPr="007F2609" w14:paraId="1A36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346178">
            <w:pPr>
              <w:pStyle w:val="TAL"/>
              <w:rPr>
                <w:lang w:eastAsia="zh-CN"/>
              </w:rPr>
            </w:pPr>
            <w:r w:rsidRPr="007F2609">
              <w:rPr>
                <w:lang w:eastAsia="zh-CN"/>
              </w:rPr>
              <w:t>R5-210169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346178">
            <w:pPr>
              <w:pStyle w:val="TAL"/>
              <w:rPr>
                <w:lang w:eastAsia="zh-CN"/>
              </w:rPr>
            </w:pPr>
            <w:r w:rsidRPr="007F2609">
              <w:rPr>
                <w:lang w:eastAsia="zh-CN"/>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346178">
            <w:pPr>
              <w:pStyle w:val="TAL"/>
              <w:rPr>
                <w:lang w:eastAsia="zh-CN"/>
              </w:rPr>
            </w:pPr>
            <w:r w:rsidRPr="007F2609">
              <w:rPr>
                <w:lang w:eastAsia="zh-CN"/>
              </w:rPr>
              <w:t>Addition of TC 7.3A.0.3.2.4 RIB,c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346178">
            <w:pPr>
              <w:pStyle w:val="TAL"/>
              <w:rPr>
                <w:lang w:eastAsia="zh-CN"/>
              </w:rPr>
            </w:pPr>
            <w:r w:rsidRPr="007F2609">
              <w:rPr>
                <w:lang w:eastAsia="zh-CN"/>
              </w:rPr>
              <w:t>16.7.0</w:t>
            </w:r>
          </w:p>
        </w:tc>
      </w:tr>
      <w:tr w:rsidR="007F2609" w:rsidRPr="007F2609" w14:paraId="7E0E8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346178">
            <w:pPr>
              <w:pStyle w:val="TAL"/>
              <w:rPr>
                <w:lang w:eastAsia="zh-CN"/>
              </w:rPr>
            </w:pPr>
            <w:r w:rsidRPr="007F2609">
              <w:rPr>
                <w:lang w:eastAsia="zh-CN"/>
              </w:rPr>
              <w:t>R5-210170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346178">
            <w:pPr>
              <w:pStyle w:val="TAL"/>
              <w:rPr>
                <w:lang w:eastAsia="zh-CN"/>
              </w:rPr>
            </w:pPr>
            <w:r w:rsidRPr="007F2609">
              <w:rPr>
                <w:lang w:eastAsia="zh-CN"/>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346178">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346178">
            <w:pPr>
              <w:pStyle w:val="TAL"/>
              <w:rPr>
                <w:lang w:eastAsia="zh-CN"/>
              </w:rPr>
            </w:pPr>
            <w:r w:rsidRPr="007F2609">
              <w:rPr>
                <w:lang w:eastAsia="zh-CN"/>
              </w:rPr>
              <w:t>16.7.0</w:t>
            </w:r>
          </w:p>
        </w:tc>
      </w:tr>
      <w:tr w:rsidR="007F2609" w:rsidRPr="007F2609" w14:paraId="7848C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346178">
            <w:pPr>
              <w:pStyle w:val="TAL"/>
              <w:rPr>
                <w:lang w:eastAsia="zh-CN"/>
              </w:rPr>
            </w:pPr>
            <w:r w:rsidRPr="007F2609">
              <w:rPr>
                <w:lang w:eastAsia="zh-CN"/>
              </w:rPr>
              <w:t>R5-210290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346178">
            <w:pPr>
              <w:pStyle w:val="TAL"/>
              <w:rPr>
                <w:lang w:eastAsia="zh-CN"/>
              </w:rPr>
            </w:pPr>
            <w:r w:rsidRPr="007F2609">
              <w:rPr>
                <w:lang w:eastAsia="zh-CN"/>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346178">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346178">
            <w:pPr>
              <w:pStyle w:val="TAL"/>
              <w:rPr>
                <w:lang w:eastAsia="zh-CN"/>
              </w:rPr>
            </w:pPr>
            <w:r w:rsidRPr="007F2609">
              <w:rPr>
                <w:lang w:eastAsia="zh-CN"/>
              </w:rPr>
              <w:t>16.7.0</w:t>
            </w:r>
          </w:p>
        </w:tc>
      </w:tr>
      <w:tr w:rsidR="007F2609" w:rsidRPr="007F2609" w14:paraId="1C87A2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346178">
            <w:pPr>
              <w:pStyle w:val="TAL"/>
              <w:rPr>
                <w:lang w:eastAsia="zh-CN"/>
              </w:rPr>
            </w:pPr>
            <w:r w:rsidRPr="007F2609">
              <w:rPr>
                <w:lang w:eastAsia="zh-CN"/>
              </w:rPr>
              <w:t>R5-210291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346178">
            <w:pPr>
              <w:pStyle w:val="TAL"/>
              <w:rPr>
                <w:lang w:eastAsia="zh-CN"/>
              </w:rPr>
            </w:pPr>
            <w:r w:rsidRPr="007F2609">
              <w:rPr>
                <w:lang w:eastAsia="zh-CN"/>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346178">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346178">
            <w:pPr>
              <w:pStyle w:val="TAL"/>
              <w:rPr>
                <w:lang w:eastAsia="zh-CN"/>
              </w:rPr>
            </w:pPr>
            <w:r w:rsidRPr="007F2609">
              <w:rPr>
                <w:lang w:eastAsia="zh-CN"/>
              </w:rPr>
              <w:t>16.7.0</w:t>
            </w:r>
          </w:p>
        </w:tc>
      </w:tr>
      <w:tr w:rsidR="007F2609" w:rsidRPr="007F2609" w14:paraId="7FBD07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346178">
            <w:pPr>
              <w:pStyle w:val="TAL"/>
              <w:rPr>
                <w:lang w:eastAsia="zh-CN"/>
              </w:rPr>
            </w:pPr>
            <w:r w:rsidRPr="007F2609">
              <w:rPr>
                <w:lang w:eastAsia="zh-CN"/>
              </w:rPr>
              <w:t>R5-210384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346178">
            <w:pPr>
              <w:pStyle w:val="TAL"/>
              <w:rPr>
                <w:lang w:eastAsia="zh-CN"/>
              </w:rPr>
            </w:pPr>
            <w:r w:rsidRPr="007F2609">
              <w:rPr>
                <w:lang w:eastAsia="zh-CN"/>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346178">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346178">
            <w:pPr>
              <w:pStyle w:val="TAL"/>
              <w:rPr>
                <w:lang w:eastAsia="zh-CN"/>
              </w:rPr>
            </w:pPr>
            <w:r w:rsidRPr="007F2609">
              <w:rPr>
                <w:lang w:eastAsia="zh-CN"/>
              </w:rPr>
              <w:t>16.7.0</w:t>
            </w:r>
          </w:p>
        </w:tc>
      </w:tr>
      <w:tr w:rsidR="007F2609" w:rsidRPr="007F2609" w14:paraId="5773A5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346178">
            <w:pPr>
              <w:pStyle w:val="TAL"/>
              <w:rPr>
                <w:lang w:eastAsia="zh-CN"/>
              </w:rPr>
            </w:pPr>
            <w:r w:rsidRPr="007F2609">
              <w:rPr>
                <w:lang w:eastAsia="zh-CN"/>
              </w:rPr>
              <w:t>R5-210385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346178">
            <w:pPr>
              <w:pStyle w:val="TAL"/>
              <w:rPr>
                <w:lang w:eastAsia="zh-CN"/>
              </w:rPr>
            </w:pPr>
            <w:r w:rsidRPr="007F2609">
              <w:rPr>
                <w:lang w:eastAsia="zh-CN"/>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346178">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346178">
            <w:pPr>
              <w:pStyle w:val="TAL"/>
              <w:rPr>
                <w:lang w:eastAsia="zh-CN"/>
              </w:rPr>
            </w:pPr>
            <w:r w:rsidRPr="007F2609">
              <w:rPr>
                <w:lang w:eastAsia="zh-CN"/>
              </w:rPr>
              <w:t>16.7.0</w:t>
            </w:r>
          </w:p>
        </w:tc>
      </w:tr>
      <w:tr w:rsidR="007F2609" w:rsidRPr="007F2609" w14:paraId="03880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346178">
            <w:pPr>
              <w:pStyle w:val="TAL"/>
              <w:rPr>
                <w:lang w:eastAsia="zh-CN"/>
              </w:rPr>
            </w:pPr>
            <w:r w:rsidRPr="007F2609">
              <w:rPr>
                <w:lang w:eastAsia="zh-CN"/>
              </w:rPr>
              <w:t>R5-210419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346178">
            <w:pPr>
              <w:pStyle w:val="TAL"/>
              <w:rPr>
                <w:lang w:eastAsia="zh-CN"/>
              </w:rPr>
            </w:pPr>
            <w:r w:rsidRPr="007F2609">
              <w:rPr>
                <w:lang w:eastAsia="zh-CN"/>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346178">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346178">
            <w:pPr>
              <w:pStyle w:val="TAL"/>
              <w:rPr>
                <w:lang w:eastAsia="zh-CN"/>
              </w:rPr>
            </w:pPr>
            <w:r w:rsidRPr="007F2609">
              <w:rPr>
                <w:lang w:eastAsia="zh-CN"/>
              </w:rPr>
              <w:t>16.7.0</w:t>
            </w:r>
          </w:p>
        </w:tc>
      </w:tr>
      <w:tr w:rsidR="007F2609" w:rsidRPr="007F2609" w14:paraId="7FBBD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346178">
            <w:pPr>
              <w:pStyle w:val="TAL"/>
              <w:rPr>
                <w:lang w:eastAsia="zh-CN"/>
              </w:rPr>
            </w:pPr>
            <w:r w:rsidRPr="007F2609">
              <w:rPr>
                <w:lang w:eastAsia="zh-CN"/>
              </w:rPr>
              <w:t>R5-210423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346178">
            <w:pPr>
              <w:pStyle w:val="TAL"/>
              <w:rPr>
                <w:lang w:eastAsia="zh-CN"/>
              </w:rPr>
            </w:pPr>
            <w:r w:rsidRPr="007F2609">
              <w:rPr>
                <w:lang w:eastAsia="zh-CN"/>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346178">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346178">
            <w:pPr>
              <w:pStyle w:val="TAL"/>
              <w:rPr>
                <w:lang w:eastAsia="zh-CN"/>
              </w:rPr>
            </w:pPr>
            <w:r w:rsidRPr="007F2609">
              <w:rPr>
                <w:lang w:eastAsia="zh-CN"/>
              </w:rPr>
              <w:t>16.7.0</w:t>
            </w:r>
          </w:p>
        </w:tc>
      </w:tr>
      <w:tr w:rsidR="007F2609" w:rsidRPr="007F2609" w14:paraId="35D189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346178">
            <w:pPr>
              <w:pStyle w:val="TAL"/>
              <w:rPr>
                <w:lang w:eastAsia="zh-CN"/>
              </w:rPr>
            </w:pPr>
            <w:r w:rsidRPr="007F2609">
              <w:rPr>
                <w:lang w:eastAsia="zh-CN"/>
              </w:rPr>
              <w:t>R5-210424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346178">
            <w:pPr>
              <w:pStyle w:val="TAL"/>
              <w:rPr>
                <w:lang w:eastAsia="zh-CN"/>
              </w:rPr>
            </w:pPr>
            <w:r w:rsidRPr="007F2609">
              <w:rPr>
                <w:lang w:eastAsia="zh-CN"/>
              </w:rPr>
              <w:t>1119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346178">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346178">
            <w:pPr>
              <w:pStyle w:val="TAL"/>
              <w:rPr>
                <w:lang w:eastAsia="zh-CN"/>
              </w:rPr>
            </w:pPr>
            <w:r w:rsidRPr="007F2609">
              <w:rPr>
                <w:lang w:eastAsia="zh-CN"/>
              </w:rPr>
              <w:t>16.7.0</w:t>
            </w:r>
          </w:p>
        </w:tc>
      </w:tr>
      <w:tr w:rsidR="007F2609" w:rsidRPr="007F2609" w14:paraId="0C57BD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346178">
            <w:pPr>
              <w:pStyle w:val="TAL"/>
              <w:rPr>
                <w:lang w:eastAsia="zh-CN"/>
              </w:rPr>
            </w:pPr>
            <w:r w:rsidRPr="007F2609">
              <w:rPr>
                <w:lang w:eastAsia="zh-CN"/>
              </w:rPr>
              <w:t>R5-210425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346178">
            <w:pPr>
              <w:pStyle w:val="TAL"/>
              <w:rPr>
                <w:lang w:eastAsia="zh-CN"/>
              </w:rPr>
            </w:pPr>
            <w:r w:rsidRPr="007F2609">
              <w:rPr>
                <w:lang w:eastAsia="zh-CN"/>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346178">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346178">
            <w:pPr>
              <w:pStyle w:val="TAL"/>
              <w:rPr>
                <w:lang w:eastAsia="zh-CN"/>
              </w:rPr>
            </w:pPr>
            <w:r w:rsidRPr="007F2609">
              <w:rPr>
                <w:lang w:eastAsia="zh-CN"/>
              </w:rPr>
              <w:t>16.7.0</w:t>
            </w:r>
          </w:p>
        </w:tc>
      </w:tr>
      <w:tr w:rsidR="007F2609" w:rsidRPr="007F2609" w14:paraId="3FAB65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346178">
            <w:pPr>
              <w:pStyle w:val="TAL"/>
              <w:rPr>
                <w:lang w:eastAsia="zh-CN"/>
              </w:rPr>
            </w:pPr>
            <w:r w:rsidRPr="007F2609">
              <w:rPr>
                <w:lang w:eastAsia="zh-CN"/>
              </w:rPr>
              <w:t>R5-210426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346178">
            <w:pPr>
              <w:pStyle w:val="TAL"/>
              <w:rPr>
                <w:lang w:eastAsia="zh-CN"/>
              </w:rPr>
            </w:pPr>
            <w:r w:rsidRPr="007F2609">
              <w:rPr>
                <w:lang w:eastAsia="zh-CN"/>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346178">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346178">
            <w:pPr>
              <w:pStyle w:val="TAL"/>
              <w:rPr>
                <w:lang w:eastAsia="zh-CN"/>
              </w:rPr>
            </w:pPr>
            <w:r w:rsidRPr="007F2609">
              <w:rPr>
                <w:lang w:eastAsia="zh-CN"/>
              </w:rPr>
              <w:t>16.7.0</w:t>
            </w:r>
          </w:p>
        </w:tc>
      </w:tr>
      <w:tr w:rsidR="007F2609" w:rsidRPr="007F2609" w14:paraId="2A3015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346178">
            <w:pPr>
              <w:pStyle w:val="TAL"/>
              <w:rPr>
                <w:lang w:eastAsia="zh-CN"/>
              </w:rPr>
            </w:pPr>
            <w:r w:rsidRPr="007F2609">
              <w:rPr>
                <w:lang w:eastAsia="zh-CN"/>
              </w:rPr>
              <w:t>R5-210427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346178">
            <w:pPr>
              <w:pStyle w:val="TAL"/>
              <w:rPr>
                <w:lang w:eastAsia="zh-CN"/>
              </w:rPr>
            </w:pPr>
            <w:r w:rsidRPr="007F2609">
              <w:rPr>
                <w:lang w:eastAsia="zh-CN"/>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346178">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346178">
            <w:pPr>
              <w:pStyle w:val="TAL"/>
              <w:rPr>
                <w:lang w:eastAsia="zh-CN"/>
              </w:rPr>
            </w:pPr>
            <w:r w:rsidRPr="007F2609">
              <w:rPr>
                <w:lang w:eastAsia="zh-CN"/>
              </w:rPr>
              <w:t>16.7.0</w:t>
            </w:r>
          </w:p>
        </w:tc>
      </w:tr>
      <w:tr w:rsidR="007F2609" w:rsidRPr="007F2609" w14:paraId="786238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346178">
            <w:pPr>
              <w:pStyle w:val="TAL"/>
              <w:rPr>
                <w:lang w:eastAsia="zh-CN"/>
              </w:rPr>
            </w:pPr>
            <w:r w:rsidRPr="007F2609">
              <w:rPr>
                <w:lang w:eastAsia="zh-CN"/>
              </w:rPr>
              <w:t>R5-210428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346178">
            <w:pPr>
              <w:pStyle w:val="TAL"/>
              <w:rPr>
                <w:lang w:eastAsia="zh-CN"/>
              </w:rPr>
            </w:pPr>
            <w:r w:rsidRPr="007F2609">
              <w:rPr>
                <w:lang w:eastAsia="zh-CN"/>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346178">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346178">
            <w:pPr>
              <w:pStyle w:val="TAL"/>
              <w:rPr>
                <w:lang w:eastAsia="zh-CN"/>
              </w:rPr>
            </w:pPr>
            <w:r w:rsidRPr="007F2609">
              <w:rPr>
                <w:lang w:eastAsia="zh-CN"/>
              </w:rPr>
              <w:t>16.7.0</w:t>
            </w:r>
          </w:p>
        </w:tc>
      </w:tr>
      <w:tr w:rsidR="007F2609" w:rsidRPr="007F2609" w14:paraId="7F9280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346178">
            <w:pPr>
              <w:pStyle w:val="TAL"/>
              <w:rPr>
                <w:lang w:eastAsia="zh-CN"/>
              </w:rPr>
            </w:pPr>
            <w:r w:rsidRPr="007F2609">
              <w:rPr>
                <w:lang w:eastAsia="zh-CN"/>
              </w:rPr>
              <w:t>R5-210429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346178">
            <w:pPr>
              <w:pStyle w:val="TAL"/>
              <w:rPr>
                <w:lang w:eastAsia="zh-CN"/>
              </w:rPr>
            </w:pPr>
            <w:r w:rsidRPr="007F2609">
              <w:rPr>
                <w:lang w:eastAsia="zh-CN"/>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346178">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346178">
            <w:pPr>
              <w:pStyle w:val="TAL"/>
              <w:rPr>
                <w:lang w:eastAsia="zh-CN"/>
              </w:rPr>
            </w:pPr>
            <w:r w:rsidRPr="007F2609">
              <w:rPr>
                <w:lang w:eastAsia="zh-CN"/>
              </w:rPr>
              <w:t>16.7.0</w:t>
            </w:r>
          </w:p>
        </w:tc>
      </w:tr>
      <w:tr w:rsidR="007F2609" w:rsidRPr="007F2609" w14:paraId="05599E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346178">
            <w:pPr>
              <w:pStyle w:val="TAL"/>
              <w:rPr>
                <w:lang w:eastAsia="zh-CN"/>
              </w:rPr>
            </w:pPr>
            <w:r w:rsidRPr="007F2609">
              <w:rPr>
                <w:lang w:eastAsia="zh-CN"/>
              </w:rPr>
              <w:t>R5-210485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346178">
            <w:pPr>
              <w:pStyle w:val="TAL"/>
              <w:rPr>
                <w:lang w:eastAsia="zh-CN"/>
              </w:rPr>
            </w:pPr>
            <w:r w:rsidRPr="007F2609">
              <w:rPr>
                <w:lang w:eastAsia="zh-CN"/>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346178">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346178">
            <w:pPr>
              <w:pStyle w:val="TAL"/>
              <w:rPr>
                <w:lang w:eastAsia="zh-CN"/>
              </w:rPr>
            </w:pPr>
            <w:r w:rsidRPr="007F2609">
              <w:rPr>
                <w:lang w:eastAsia="zh-CN"/>
              </w:rPr>
              <w:t>16.7.0</w:t>
            </w:r>
          </w:p>
        </w:tc>
      </w:tr>
      <w:tr w:rsidR="007F2609" w:rsidRPr="007F2609" w14:paraId="4C7430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346178">
            <w:pPr>
              <w:pStyle w:val="TAL"/>
              <w:rPr>
                <w:lang w:eastAsia="zh-CN"/>
              </w:rPr>
            </w:pPr>
            <w:r w:rsidRPr="007F2609">
              <w:rPr>
                <w:lang w:eastAsia="zh-CN"/>
              </w:rPr>
              <w:t>R5-210487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346178">
            <w:pPr>
              <w:pStyle w:val="TAL"/>
              <w:rPr>
                <w:lang w:eastAsia="zh-CN"/>
              </w:rPr>
            </w:pPr>
            <w:r w:rsidRPr="007F2609">
              <w:rPr>
                <w:lang w:eastAsia="zh-CN"/>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346178">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346178">
            <w:pPr>
              <w:pStyle w:val="TAL"/>
              <w:rPr>
                <w:lang w:eastAsia="zh-CN"/>
              </w:rPr>
            </w:pPr>
            <w:r w:rsidRPr="007F2609">
              <w:rPr>
                <w:lang w:eastAsia="zh-CN"/>
              </w:rPr>
              <w:t>16.7.0</w:t>
            </w:r>
          </w:p>
        </w:tc>
      </w:tr>
      <w:tr w:rsidR="007F2609" w:rsidRPr="007F2609" w14:paraId="2E56EB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346178">
            <w:pPr>
              <w:pStyle w:val="TAL"/>
              <w:rPr>
                <w:lang w:eastAsia="zh-CN"/>
              </w:rPr>
            </w:pPr>
            <w:r w:rsidRPr="007F2609">
              <w:rPr>
                <w:lang w:eastAsia="zh-CN"/>
              </w:rPr>
              <w:t>R5-210539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346178">
            <w:pPr>
              <w:pStyle w:val="TAL"/>
              <w:rPr>
                <w:lang w:eastAsia="zh-CN"/>
              </w:rPr>
            </w:pPr>
            <w:r w:rsidRPr="007F2609">
              <w:rPr>
                <w:lang w:eastAsia="zh-CN"/>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346178">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346178">
            <w:pPr>
              <w:pStyle w:val="TAL"/>
              <w:rPr>
                <w:lang w:eastAsia="zh-CN"/>
              </w:rPr>
            </w:pPr>
            <w:r w:rsidRPr="007F2609">
              <w:rPr>
                <w:lang w:eastAsia="zh-CN"/>
              </w:rPr>
              <w:t>16.7.0</w:t>
            </w:r>
          </w:p>
        </w:tc>
      </w:tr>
      <w:tr w:rsidR="007F2609" w:rsidRPr="007F2609" w14:paraId="30A56D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346178">
            <w:pPr>
              <w:pStyle w:val="TAL"/>
              <w:rPr>
                <w:lang w:eastAsia="zh-CN"/>
              </w:rPr>
            </w:pPr>
            <w:r w:rsidRPr="007F2609">
              <w:rPr>
                <w:lang w:eastAsia="zh-CN"/>
              </w:rPr>
              <w:t>R5-210540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346178">
            <w:pPr>
              <w:pStyle w:val="TAL"/>
              <w:rPr>
                <w:lang w:eastAsia="zh-CN"/>
              </w:rPr>
            </w:pPr>
            <w:r w:rsidRPr="007F2609">
              <w:rPr>
                <w:lang w:eastAsia="zh-CN"/>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346178">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346178">
            <w:pPr>
              <w:pStyle w:val="TAL"/>
              <w:rPr>
                <w:lang w:eastAsia="zh-CN"/>
              </w:rPr>
            </w:pPr>
            <w:r w:rsidRPr="007F2609">
              <w:rPr>
                <w:lang w:eastAsia="zh-CN"/>
              </w:rPr>
              <w:t>16.7.0</w:t>
            </w:r>
          </w:p>
        </w:tc>
      </w:tr>
      <w:tr w:rsidR="007F2609" w:rsidRPr="007F2609" w14:paraId="6F4E7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346178">
            <w:pPr>
              <w:pStyle w:val="TAL"/>
              <w:rPr>
                <w:lang w:eastAsia="zh-CN"/>
              </w:rPr>
            </w:pPr>
            <w:r w:rsidRPr="007F2609">
              <w:rPr>
                <w:lang w:eastAsia="zh-CN"/>
              </w:rPr>
              <w:t>R5-210541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346178">
            <w:pPr>
              <w:pStyle w:val="TAL"/>
              <w:rPr>
                <w:lang w:eastAsia="zh-CN"/>
              </w:rPr>
            </w:pPr>
            <w:r w:rsidRPr="007F2609">
              <w:rPr>
                <w:lang w:eastAsia="zh-CN"/>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346178">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346178">
            <w:pPr>
              <w:pStyle w:val="TAL"/>
              <w:rPr>
                <w:lang w:eastAsia="zh-CN"/>
              </w:rPr>
            </w:pPr>
            <w:r w:rsidRPr="007F2609">
              <w:rPr>
                <w:lang w:eastAsia="zh-CN"/>
              </w:rPr>
              <w:t>16.7.0</w:t>
            </w:r>
          </w:p>
        </w:tc>
      </w:tr>
      <w:tr w:rsidR="007F2609" w:rsidRPr="007F2609" w14:paraId="3CAB6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346178">
            <w:pPr>
              <w:pStyle w:val="TAL"/>
              <w:rPr>
                <w:lang w:eastAsia="zh-CN"/>
              </w:rPr>
            </w:pPr>
            <w:r w:rsidRPr="007F2609">
              <w:rPr>
                <w:lang w:eastAsia="zh-CN"/>
              </w:rPr>
              <w:t>R5-210723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346178">
            <w:pPr>
              <w:pStyle w:val="TAL"/>
              <w:rPr>
                <w:lang w:eastAsia="zh-CN"/>
              </w:rPr>
            </w:pPr>
            <w:r w:rsidRPr="007F2609">
              <w:rPr>
                <w:lang w:eastAsia="zh-CN"/>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346178">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346178">
            <w:pPr>
              <w:pStyle w:val="TAL"/>
              <w:rPr>
                <w:lang w:eastAsia="zh-CN"/>
              </w:rPr>
            </w:pPr>
            <w:r w:rsidRPr="007F2609">
              <w:rPr>
                <w:lang w:eastAsia="zh-CN"/>
              </w:rPr>
              <w:t>16.7.0</w:t>
            </w:r>
          </w:p>
        </w:tc>
      </w:tr>
      <w:tr w:rsidR="007F2609" w:rsidRPr="007F2609" w14:paraId="1DD53B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346178">
            <w:pPr>
              <w:pStyle w:val="TAL"/>
              <w:rPr>
                <w:lang w:eastAsia="zh-CN"/>
              </w:rPr>
            </w:pPr>
            <w:r w:rsidRPr="007F2609">
              <w:rPr>
                <w:lang w:eastAsia="zh-CN"/>
              </w:rPr>
              <w:t>R5-210782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346178">
            <w:pPr>
              <w:pStyle w:val="TAL"/>
              <w:rPr>
                <w:lang w:eastAsia="zh-CN"/>
              </w:rPr>
            </w:pPr>
            <w:r w:rsidRPr="007F2609">
              <w:rPr>
                <w:lang w:eastAsia="zh-CN"/>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346178">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346178">
            <w:pPr>
              <w:pStyle w:val="TAL"/>
              <w:rPr>
                <w:lang w:eastAsia="zh-CN"/>
              </w:rPr>
            </w:pPr>
            <w:r w:rsidRPr="007F2609">
              <w:rPr>
                <w:lang w:eastAsia="zh-CN"/>
              </w:rPr>
              <w:t>16.7.0</w:t>
            </w:r>
          </w:p>
        </w:tc>
      </w:tr>
      <w:tr w:rsidR="007F2609" w:rsidRPr="007F2609" w14:paraId="2979EC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346178">
            <w:pPr>
              <w:pStyle w:val="TAL"/>
              <w:rPr>
                <w:lang w:eastAsia="zh-CN"/>
              </w:rPr>
            </w:pPr>
            <w:r w:rsidRPr="007F2609">
              <w:rPr>
                <w:lang w:eastAsia="zh-CN"/>
              </w:rPr>
              <w:t>R5-210787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346178">
            <w:pPr>
              <w:pStyle w:val="TAL"/>
              <w:rPr>
                <w:lang w:eastAsia="zh-CN"/>
              </w:rPr>
            </w:pPr>
            <w:r w:rsidRPr="007F2609">
              <w:rPr>
                <w:lang w:eastAsia="zh-CN"/>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346178">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346178">
            <w:pPr>
              <w:pStyle w:val="TAL"/>
              <w:rPr>
                <w:lang w:eastAsia="zh-CN"/>
              </w:rPr>
            </w:pPr>
            <w:r w:rsidRPr="007F2609">
              <w:rPr>
                <w:lang w:eastAsia="zh-CN"/>
              </w:rPr>
              <w:t>16.7.0</w:t>
            </w:r>
          </w:p>
        </w:tc>
      </w:tr>
      <w:tr w:rsidR="007F2609" w:rsidRPr="007F2609" w14:paraId="037576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346178">
            <w:pPr>
              <w:pStyle w:val="TAL"/>
              <w:rPr>
                <w:lang w:eastAsia="zh-CN"/>
              </w:rPr>
            </w:pPr>
            <w:r w:rsidRPr="007F2609">
              <w:rPr>
                <w:lang w:eastAsia="zh-CN"/>
              </w:rPr>
              <w:t>R5-210788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346178">
            <w:pPr>
              <w:pStyle w:val="TAL"/>
              <w:rPr>
                <w:lang w:eastAsia="zh-CN"/>
              </w:rPr>
            </w:pPr>
            <w:r w:rsidRPr="007F2609">
              <w:rPr>
                <w:lang w:eastAsia="zh-CN"/>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346178">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346178">
            <w:pPr>
              <w:pStyle w:val="TAL"/>
              <w:rPr>
                <w:lang w:eastAsia="zh-CN"/>
              </w:rPr>
            </w:pPr>
            <w:r w:rsidRPr="007F2609">
              <w:rPr>
                <w:lang w:eastAsia="zh-CN"/>
              </w:rPr>
              <w:t>16.7.0</w:t>
            </w:r>
          </w:p>
        </w:tc>
      </w:tr>
      <w:tr w:rsidR="007F2609" w:rsidRPr="007F2609" w14:paraId="71492B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346178">
            <w:pPr>
              <w:pStyle w:val="TAL"/>
              <w:rPr>
                <w:lang w:eastAsia="zh-CN"/>
              </w:rPr>
            </w:pPr>
            <w:r w:rsidRPr="007F2609">
              <w:rPr>
                <w:lang w:eastAsia="zh-CN"/>
              </w:rPr>
              <w:t>R5-210793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346178">
            <w:pPr>
              <w:pStyle w:val="TAL"/>
              <w:rPr>
                <w:lang w:eastAsia="zh-CN"/>
              </w:rPr>
            </w:pPr>
            <w:r w:rsidRPr="007F2609">
              <w:rPr>
                <w:lang w:eastAsia="zh-CN"/>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346178">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346178">
            <w:pPr>
              <w:pStyle w:val="TAL"/>
              <w:rPr>
                <w:lang w:eastAsia="zh-CN"/>
              </w:rPr>
            </w:pPr>
            <w:r w:rsidRPr="007F2609">
              <w:rPr>
                <w:lang w:eastAsia="zh-CN"/>
              </w:rPr>
              <w:t>16.7.0</w:t>
            </w:r>
          </w:p>
        </w:tc>
      </w:tr>
      <w:tr w:rsidR="007F2609" w:rsidRPr="007F2609" w14:paraId="5C0A3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346178">
            <w:pPr>
              <w:pStyle w:val="TAL"/>
              <w:rPr>
                <w:lang w:eastAsia="zh-CN"/>
              </w:rPr>
            </w:pPr>
            <w:r w:rsidRPr="007F2609">
              <w:rPr>
                <w:lang w:eastAsia="zh-CN"/>
              </w:rPr>
              <w:t>R5-210899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346178">
            <w:pPr>
              <w:pStyle w:val="TAL"/>
              <w:rPr>
                <w:lang w:eastAsia="zh-CN"/>
              </w:rPr>
            </w:pPr>
            <w:r w:rsidRPr="007F2609">
              <w:rPr>
                <w:lang w:eastAsia="zh-CN"/>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346178">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346178">
            <w:pPr>
              <w:pStyle w:val="TAL"/>
              <w:rPr>
                <w:lang w:eastAsia="zh-CN"/>
              </w:rPr>
            </w:pPr>
            <w:r w:rsidRPr="007F2609">
              <w:rPr>
                <w:lang w:eastAsia="zh-CN"/>
              </w:rPr>
              <w:t>16.7.0</w:t>
            </w:r>
          </w:p>
        </w:tc>
      </w:tr>
      <w:tr w:rsidR="007F2609" w:rsidRPr="007F2609" w14:paraId="4566E8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346178">
            <w:pPr>
              <w:pStyle w:val="TAL"/>
              <w:rPr>
                <w:lang w:eastAsia="zh-CN"/>
              </w:rPr>
            </w:pPr>
            <w:r w:rsidRPr="007F2609">
              <w:rPr>
                <w:lang w:eastAsia="zh-CN"/>
              </w:rPr>
              <w:t>R5-210902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346178">
            <w:pPr>
              <w:pStyle w:val="TAL"/>
              <w:rPr>
                <w:lang w:eastAsia="zh-CN"/>
              </w:rPr>
            </w:pPr>
            <w:r w:rsidRPr="007F2609">
              <w:rPr>
                <w:lang w:eastAsia="zh-CN"/>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346178">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346178">
            <w:pPr>
              <w:pStyle w:val="TAL"/>
              <w:rPr>
                <w:lang w:eastAsia="zh-CN"/>
              </w:rPr>
            </w:pPr>
            <w:r w:rsidRPr="007F2609">
              <w:rPr>
                <w:lang w:eastAsia="zh-CN"/>
              </w:rPr>
              <w:t>16.7.0</w:t>
            </w:r>
          </w:p>
        </w:tc>
      </w:tr>
      <w:tr w:rsidR="007F2609" w:rsidRPr="007F2609" w14:paraId="09B35D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346178">
            <w:pPr>
              <w:pStyle w:val="TAL"/>
              <w:rPr>
                <w:lang w:eastAsia="zh-CN"/>
              </w:rPr>
            </w:pPr>
            <w:r w:rsidRPr="007F2609">
              <w:rPr>
                <w:lang w:eastAsia="zh-CN"/>
              </w:rPr>
              <w:t>R5-210903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346178">
            <w:pPr>
              <w:pStyle w:val="TAL"/>
              <w:rPr>
                <w:lang w:eastAsia="zh-CN"/>
              </w:rPr>
            </w:pPr>
            <w:r w:rsidRPr="007F2609">
              <w:rPr>
                <w:lang w:eastAsia="zh-CN"/>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346178">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346178">
            <w:pPr>
              <w:pStyle w:val="TAL"/>
              <w:rPr>
                <w:lang w:eastAsia="zh-CN"/>
              </w:rPr>
            </w:pPr>
            <w:r w:rsidRPr="007F2609">
              <w:rPr>
                <w:lang w:eastAsia="zh-CN"/>
              </w:rPr>
              <w:t>16.7.0</w:t>
            </w:r>
          </w:p>
        </w:tc>
      </w:tr>
      <w:tr w:rsidR="007F2609" w:rsidRPr="007F2609" w14:paraId="4BBD3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346178">
            <w:pPr>
              <w:pStyle w:val="TAL"/>
              <w:rPr>
                <w:lang w:eastAsia="zh-CN"/>
              </w:rPr>
            </w:pPr>
            <w:r w:rsidRPr="007F2609">
              <w:rPr>
                <w:lang w:eastAsia="zh-CN"/>
              </w:rPr>
              <w:t>R5-210906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346178">
            <w:pPr>
              <w:pStyle w:val="TAL"/>
              <w:rPr>
                <w:lang w:eastAsia="zh-CN"/>
              </w:rPr>
            </w:pPr>
            <w:r w:rsidRPr="007F2609">
              <w:rPr>
                <w:lang w:eastAsia="zh-CN"/>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346178">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346178">
            <w:pPr>
              <w:pStyle w:val="TAL"/>
              <w:rPr>
                <w:lang w:eastAsia="zh-CN"/>
              </w:rPr>
            </w:pPr>
            <w:r w:rsidRPr="007F2609">
              <w:rPr>
                <w:lang w:eastAsia="zh-CN"/>
              </w:rPr>
              <w:t>16.7.0</w:t>
            </w:r>
          </w:p>
        </w:tc>
      </w:tr>
      <w:tr w:rsidR="007F2609" w:rsidRPr="007F2609" w14:paraId="0B75B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346178">
            <w:pPr>
              <w:pStyle w:val="TAL"/>
              <w:rPr>
                <w:lang w:eastAsia="zh-CN"/>
              </w:rPr>
            </w:pPr>
            <w:r w:rsidRPr="007F2609">
              <w:rPr>
                <w:lang w:eastAsia="zh-CN"/>
              </w:rPr>
              <w:t>R5-210908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346178">
            <w:pPr>
              <w:pStyle w:val="TAL"/>
              <w:rPr>
                <w:lang w:eastAsia="zh-CN"/>
              </w:rPr>
            </w:pPr>
            <w:r w:rsidRPr="007F2609">
              <w:rPr>
                <w:lang w:eastAsia="zh-CN"/>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346178">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346178">
            <w:pPr>
              <w:pStyle w:val="TAL"/>
              <w:rPr>
                <w:lang w:eastAsia="zh-CN"/>
              </w:rPr>
            </w:pPr>
            <w:r w:rsidRPr="007F2609">
              <w:rPr>
                <w:lang w:eastAsia="zh-CN"/>
              </w:rPr>
              <w:t>16.7.0</w:t>
            </w:r>
          </w:p>
        </w:tc>
      </w:tr>
      <w:tr w:rsidR="007F2609" w:rsidRPr="007F2609" w14:paraId="1D644D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346178">
            <w:pPr>
              <w:pStyle w:val="TAL"/>
              <w:rPr>
                <w:lang w:eastAsia="zh-CN"/>
              </w:rPr>
            </w:pPr>
            <w:r w:rsidRPr="007F2609">
              <w:rPr>
                <w:lang w:eastAsia="zh-CN"/>
              </w:rPr>
              <w:t>R5-210911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346178">
            <w:pPr>
              <w:pStyle w:val="TAL"/>
              <w:rPr>
                <w:lang w:eastAsia="zh-CN"/>
              </w:rPr>
            </w:pPr>
            <w:r w:rsidRPr="007F2609">
              <w:rPr>
                <w:lang w:eastAsia="zh-CN"/>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346178">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346178">
            <w:pPr>
              <w:pStyle w:val="TAL"/>
              <w:rPr>
                <w:lang w:eastAsia="zh-CN"/>
              </w:rPr>
            </w:pPr>
            <w:r w:rsidRPr="007F2609">
              <w:rPr>
                <w:lang w:eastAsia="zh-CN"/>
              </w:rPr>
              <w:t>16.7.0</w:t>
            </w:r>
          </w:p>
        </w:tc>
      </w:tr>
      <w:tr w:rsidR="007F2609" w:rsidRPr="007F2609" w14:paraId="1F9BE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346178">
            <w:pPr>
              <w:pStyle w:val="TAL"/>
              <w:rPr>
                <w:lang w:eastAsia="zh-CN"/>
              </w:rPr>
            </w:pPr>
            <w:r w:rsidRPr="007F2609">
              <w:rPr>
                <w:lang w:eastAsia="zh-CN"/>
              </w:rPr>
              <w:t>R5-210912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346178">
            <w:pPr>
              <w:pStyle w:val="TAL"/>
              <w:rPr>
                <w:lang w:eastAsia="zh-CN"/>
              </w:rPr>
            </w:pPr>
            <w:r w:rsidRPr="007F2609">
              <w:rPr>
                <w:lang w:eastAsia="zh-CN"/>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346178">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346178">
            <w:pPr>
              <w:pStyle w:val="TAL"/>
              <w:rPr>
                <w:lang w:eastAsia="zh-CN"/>
              </w:rPr>
            </w:pPr>
            <w:r w:rsidRPr="007F2609">
              <w:rPr>
                <w:lang w:eastAsia="zh-CN"/>
              </w:rPr>
              <w:t>16.7.0</w:t>
            </w:r>
          </w:p>
        </w:tc>
      </w:tr>
      <w:tr w:rsidR="007F2609" w:rsidRPr="007F2609" w14:paraId="2CAF3F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346178">
            <w:pPr>
              <w:pStyle w:val="TAL"/>
              <w:rPr>
                <w:lang w:eastAsia="zh-CN"/>
              </w:rPr>
            </w:pPr>
            <w:r w:rsidRPr="007F2609">
              <w:rPr>
                <w:lang w:eastAsia="zh-CN"/>
              </w:rPr>
              <w:t>R5-210918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346178">
            <w:pPr>
              <w:pStyle w:val="TAL"/>
              <w:rPr>
                <w:lang w:eastAsia="zh-CN"/>
              </w:rPr>
            </w:pPr>
            <w:r w:rsidRPr="007F2609">
              <w:rPr>
                <w:lang w:eastAsia="zh-CN"/>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346178">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346178">
            <w:pPr>
              <w:pStyle w:val="TAL"/>
              <w:rPr>
                <w:lang w:eastAsia="zh-CN"/>
              </w:rPr>
            </w:pPr>
            <w:r w:rsidRPr="007F2609">
              <w:rPr>
                <w:lang w:eastAsia="zh-CN"/>
              </w:rPr>
              <w:t>16.7.0</w:t>
            </w:r>
          </w:p>
        </w:tc>
      </w:tr>
      <w:tr w:rsidR="007F2609" w:rsidRPr="007F2609" w14:paraId="24F2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346178">
            <w:pPr>
              <w:pStyle w:val="TAL"/>
              <w:rPr>
                <w:lang w:eastAsia="zh-CN"/>
              </w:rPr>
            </w:pPr>
            <w:r w:rsidRPr="007F2609">
              <w:rPr>
                <w:lang w:eastAsia="zh-CN"/>
              </w:rPr>
              <w:t>R5-210919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346178">
            <w:pPr>
              <w:pStyle w:val="TAL"/>
              <w:rPr>
                <w:lang w:eastAsia="zh-CN"/>
              </w:rPr>
            </w:pPr>
            <w:r w:rsidRPr="007F2609">
              <w:rPr>
                <w:lang w:eastAsia="zh-CN"/>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346178">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346178">
            <w:pPr>
              <w:pStyle w:val="TAL"/>
              <w:rPr>
                <w:lang w:eastAsia="zh-CN"/>
              </w:rPr>
            </w:pPr>
            <w:r w:rsidRPr="007F2609">
              <w:rPr>
                <w:lang w:eastAsia="zh-CN"/>
              </w:rPr>
              <w:t>16.7.0</w:t>
            </w:r>
          </w:p>
        </w:tc>
      </w:tr>
      <w:tr w:rsidR="007F2609" w:rsidRPr="007F2609" w14:paraId="03AFB4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346178">
            <w:pPr>
              <w:pStyle w:val="TAL"/>
              <w:rPr>
                <w:lang w:eastAsia="zh-CN"/>
              </w:rPr>
            </w:pPr>
            <w:r w:rsidRPr="007F2609">
              <w:rPr>
                <w:lang w:eastAsia="zh-CN"/>
              </w:rPr>
              <w:t>R5-210920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346178">
            <w:pPr>
              <w:pStyle w:val="TAL"/>
              <w:rPr>
                <w:lang w:eastAsia="zh-CN"/>
              </w:rPr>
            </w:pPr>
            <w:r w:rsidRPr="007F2609">
              <w:rPr>
                <w:lang w:eastAsia="zh-CN"/>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346178">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346178">
            <w:pPr>
              <w:pStyle w:val="TAL"/>
              <w:rPr>
                <w:lang w:eastAsia="zh-CN"/>
              </w:rPr>
            </w:pPr>
            <w:r w:rsidRPr="007F2609">
              <w:rPr>
                <w:lang w:eastAsia="zh-CN"/>
              </w:rPr>
              <w:t>16.7.0</w:t>
            </w:r>
          </w:p>
        </w:tc>
      </w:tr>
      <w:tr w:rsidR="007F2609" w:rsidRPr="007F2609" w14:paraId="16532E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346178">
            <w:pPr>
              <w:pStyle w:val="TAL"/>
              <w:rPr>
                <w:lang w:eastAsia="zh-CN"/>
              </w:rPr>
            </w:pPr>
            <w:r w:rsidRPr="007F2609">
              <w:rPr>
                <w:lang w:eastAsia="zh-CN"/>
              </w:rPr>
              <w:t>R5-210922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346178">
            <w:pPr>
              <w:pStyle w:val="TAL"/>
              <w:rPr>
                <w:lang w:eastAsia="zh-CN"/>
              </w:rPr>
            </w:pPr>
            <w:r w:rsidRPr="007F2609">
              <w:rPr>
                <w:lang w:eastAsia="zh-CN"/>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346178">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346178">
            <w:pPr>
              <w:pStyle w:val="TAL"/>
              <w:rPr>
                <w:lang w:eastAsia="zh-CN"/>
              </w:rPr>
            </w:pPr>
            <w:r w:rsidRPr="007F2609">
              <w:rPr>
                <w:lang w:eastAsia="zh-CN"/>
              </w:rPr>
              <w:t>16.7.0</w:t>
            </w:r>
          </w:p>
        </w:tc>
      </w:tr>
      <w:tr w:rsidR="007F2609" w:rsidRPr="007F2609" w14:paraId="0C424F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346178">
            <w:pPr>
              <w:pStyle w:val="TAL"/>
              <w:rPr>
                <w:lang w:eastAsia="zh-CN"/>
              </w:rPr>
            </w:pPr>
            <w:r w:rsidRPr="007F2609">
              <w:rPr>
                <w:lang w:eastAsia="zh-CN"/>
              </w:rPr>
              <w:t>R5-210991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346178">
            <w:pPr>
              <w:pStyle w:val="TAL"/>
              <w:rPr>
                <w:lang w:eastAsia="zh-CN"/>
              </w:rPr>
            </w:pPr>
            <w:r w:rsidRPr="007F2609">
              <w:rPr>
                <w:lang w:eastAsia="zh-CN"/>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346178">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346178">
            <w:pPr>
              <w:pStyle w:val="TAL"/>
              <w:rPr>
                <w:lang w:eastAsia="zh-CN"/>
              </w:rPr>
            </w:pPr>
            <w:r w:rsidRPr="007F2609">
              <w:rPr>
                <w:lang w:eastAsia="zh-CN"/>
              </w:rPr>
              <w:t>16.7.0</w:t>
            </w:r>
          </w:p>
        </w:tc>
      </w:tr>
      <w:tr w:rsidR="007F2609" w:rsidRPr="007F2609" w14:paraId="5B3D37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346178">
            <w:pPr>
              <w:pStyle w:val="TAL"/>
              <w:rPr>
                <w:lang w:eastAsia="zh-CN"/>
              </w:rPr>
            </w:pPr>
            <w:r w:rsidRPr="007F2609">
              <w:rPr>
                <w:lang w:eastAsia="zh-CN"/>
              </w:rPr>
              <w:t>R5-210995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346178">
            <w:pPr>
              <w:pStyle w:val="TAL"/>
              <w:rPr>
                <w:lang w:eastAsia="zh-CN"/>
              </w:rPr>
            </w:pPr>
            <w:r w:rsidRPr="007F2609">
              <w:rPr>
                <w:lang w:eastAsia="zh-CN"/>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346178">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346178">
            <w:pPr>
              <w:pStyle w:val="TAL"/>
              <w:rPr>
                <w:lang w:eastAsia="zh-CN"/>
              </w:rPr>
            </w:pPr>
            <w:r w:rsidRPr="007F2609">
              <w:rPr>
                <w:lang w:eastAsia="zh-CN"/>
              </w:rPr>
              <w:t>16.7.0</w:t>
            </w:r>
          </w:p>
        </w:tc>
      </w:tr>
      <w:tr w:rsidR="007F2609" w:rsidRPr="007F2609" w14:paraId="5480D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346178">
            <w:pPr>
              <w:pStyle w:val="TAL"/>
              <w:rPr>
                <w:lang w:eastAsia="zh-CN"/>
              </w:rPr>
            </w:pPr>
            <w:r w:rsidRPr="007F2609">
              <w:rPr>
                <w:lang w:eastAsia="zh-CN"/>
              </w:rPr>
              <w:t>R5-210996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346178">
            <w:pPr>
              <w:pStyle w:val="TAL"/>
              <w:rPr>
                <w:lang w:eastAsia="zh-CN"/>
              </w:rPr>
            </w:pPr>
            <w:r w:rsidRPr="007F2609">
              <w:rPr>
                <w:lang w:eastAsia="zh-CN"/>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346178">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346178">
            <w:pPr>
              <w:pStyle w:val="TAL"/>
              <w:rPr>
                <w:lang w:eastAsia="zh-CN"/>
              </w:rPr>
            </w:pPr>
            <w:r w:rsidRPr="007F2609">
              <w:rPr>
                <w:lang w:eastAsia="zh-CN"/>
              </w:rPr>
              <w:t>16.7.0</w:t>
            </w:r>
          </w:p>
        </w:tc>
      </w:tr>
      <w:tr w:rsidR="007F2609" w:rsidRPr="007F2609" w14:paraId="241401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346178">
            <w:pPr>
              <w:pStyle w:val="TAL"/>
              <w:rPr>
                <w:lang w:eastAsia="zh-CN"/>
              </w:rPr>
            </w:pPr>
            <w:r w:rsidRPr="007F2609">
              <w:rPr>
                <w:lang w:eastAsia="zh-CN"/>
              </w:rPr>
              <w:t>R5-211008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346178">
            <w:pPr>
              <w:pStyle w:val="TAL"/>
              <w:rPr>
                <w:lang w:eastAsia="zh-CN"/>
              </w:rPr>
            </w:pPr>
            <w:r w:rsidRPr="007F2609">
              <w:rPr>
                <w:lang w:eastAsia="zh-CN"/>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346178">
            <w:pPr>
              <w:pStyle w:val="TAL"/>
              <w:rPr>
                <w:lang w:eastAsia="zh-CN"/>
              </w:rPr>
            </w:pPr>
            <w:r w:rsidRPr="007F2609">
              <w:rPr>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346178">
            <w:pPr>
              <w:pStyle w:val="TAL"/>
              <w:rPr>
                <w:lang w:eastAsia="zh-CN"/>
              </w:rPr>
            </w:pPr>
            <w:r w:rsidRPr="007F2609">
              <w:rPr>
                <w:lang w:eastAsia="zh-CN"/>
              </w:rPr>
              <w:t>16.7.0</w:t>
            </w:r>
          </w:p>
        </w:tc>
      </w:tr>
      <w:tr w:rsidR="007F2609" w:rsidRPr="007F2609" w14:paraId="0ABF87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346178">
            <w:pPr>
              <w:pStyle w:val="TAL"/>
              <w:rPr>
                <w:lang w:eastAsia="zh-CN"/>
              </w:rPr>
            </w:pPr>
            <w:r w:rsidRPr="007F2609">
              <w:rPr>
                <w:lang w:eastAsia="zh-CN"/>
              </w:rPr>
              <w:t>R5-211026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346178">
            <w:pPr>
              <w:pStyle w:val="TAL"/>
              <w:rPr>
                <w:lang w:eastAsia="zh-CN"/>
              </w:rPr>
            </w:pPr>
            <w:r w:rsidRPr="007F2609">
              <w:rPr>
                <w:lang w:eastAsia="zh-CN"/>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346178">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346178">
            <w:pPr>
              <w:pStyle w:val="TAL"/>
              <w:rPr>
                <w:lang w:eastAsia="zh-CN"/>
              </w:rPr>
            </w:pPr>
            <w:r w:rsidRPr="007F2609">
              <w:rPr>
                <w:lang w:eastAsia="zh-CN"/>
              </w:rPr>
              <w:t>16.7.0</w:t>
            </w:r>
          </w:p>
        </w:tc>
      </w:tr>
      <w:tr w:rsidR="007F2609" w:rsidRPr="007F2609" w14:paraId="0CA900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346178">
            <w:pPr>
              <w:pStyle w:val="TAL"/>
              <w:rPr>
                <w:lang w:eastAsia="zh-CN"/>
              </w:rPr>
            </w:pPr>
            <w:r w:rsidRPr="007F2609">
              <w:rPr>
                <w:lang w:eastAsia="zh-CN"/>
              </w:rPr>
              <w:t>R5-211037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346178">
            <w:pPr>
              <w:pStyle w:val="TAL"/>
              <w:rPr>
                <w:lang w:eastAsia="zh-CN"/>
              </w:rPr>
            </w:pPr>
            <w:r w:rsidRPr="007F2609">
              <w:rPr>
                <w:lang w:eastAsia="zh-CN"/>
              </w:rPr>
              <w:t>1181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346178">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346178">
            <w:pPr>
              <w:pStyle w:val="TAL"/>
              <w:rPr>
                <w:lang w:eastAsia="zh-CN"/>
              </w:rPr>
            </w:pPr>
            <w:r w:rsidRPr="007F2609">
              <w:rPr>
                <w:lang w:eastAsia="zh-CN"/>
              </w:rPr>
              <w:t>16.7.0</w:t>
            </w:r>
          </w:p>
        </w:tc>
      </w:tr>
      <w:tr w:rsidR="007F2609" w:rsidRPr="007F2609" w14:paraId="4D2C7D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346178">
            <w:pPr>
              <w:pStyle w:val="TAL"/>
              <w:rPr>
                <w:lang w:eastAsia="zh-CN"/>
              </w:rPr>
            </w:pPr>
            <w:r w:rsidRPr="007F2609">
              <w:rPr>
                <w:lang w:eastAsia="zh-CN"/>
              </w:rPr>
              <w:t>R5-211040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346178">
            <w:pPr>
              <w:pStyle w:val="TAL"/>
              <w:rPr>
                <w:lang w:eastAsia="zh-CN"/>
              </w:rPr>
            </w:pPr>
            <w:r w:rsidRPr="007F2609">
              <w:rPr>
                <w:lang w:eastAsia="zh-CN"/>
              </w:rPr>
              <w:t>1182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346178">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346178">
            <w:pPr>
              <w:pStyle w:val="TAL"/>
              <w:rPr>
                <w:lang w:eastAsia="zh-CN"/>
              </w:rPr>
            </w:pPr>
            <w:r w:rsidRPr="007F2609">
              <w:rPr>
                <w:lang w:eastAsia="zh-CN"/>
              </w:rPr>
              <w:t>16.7.0</w:t>
            </w:r>
          </w:p>
        </w:tc>
      </w:tr>
      <w:tr w:rsidR="007F2609" w:rsidRPr="007F2609" w14:paraId="56D931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346178">
            <w:pPr>
              <w:pStyle w:val="TAL"/>
              <w:rPr>
                <w:lang w:eastAsia="zh-CN"/>
              </w:rPr>
            </w:pPr>
            <w:r w:rsidRPr="007F2609">
              <w:rPr>
                <w:lang w:eastAsia="zh-CN"/>
              </w:rPr>
              <w:t>R5-211041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346178">
            <w:pPr>
              <w:pStyle w:val="TAL"/>
              <w:rPr>
                <w:lang w:eastAsia="zh-CN"/>
              </w:rPr>
            </w:pPr>
            <w:r w:rsidRPr="007F2609">
              <w:rPr>
                <w:lang w:eastAsia="zh-CN"/>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346178">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346178">
            <w:pPr>
              <w:pStyle w:val="TAL"/>
              <w:rPr>
                <w:lang w:eastAsia="zh-CN"/>
              </w:rPr>
            </w:pPr>
            <w:r w:rsidRPr="007F2609">
              <w:rPr>
                <w:lang w:eastAsia="zh-CN"/>
              </w:rPr>
              <w:t>16.7.0</w:t>
            </w:r>
          </w:p>
        </w:tc>
      </w:tr>
      <w:tr w:rsidR="007F2609" w:rsidRPr="007F2609" w14:paraId="3DCABA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346178">
            <w:pPr>
              <w:pStyle w:val="TAL"/>
              <w:rPr>
                <w:lang w:eastAsia="zh-CN"/>
              </w:rPr>
            </w:pPr>
            <w:r w:rsidRPr="007F2609">
              <w:rPr>
                <w:lang w:eastAsia="zh-CN"/>
              </w:rPr>
              <w:t>R5-211048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346178">
            <w:pPr>
              <w:pStyle w:val="TAL"/>
              <w:rPr>
                <w:lang w:eastAsia="zh-CN"/>
              </w:rPr>
            </w:pPr>
            <w:r w:rsidRPr="007F2609">
              <w:rPr>
                <w:lang w:eastAsia="zh-CN"/>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346178">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346178">
            <w:pPr>
              <w:pStyle w:val="TAL"/>
              <w:rPr>
                <w:lang w:eastAsia="zh-CN"/>
              </w:rPr>
            </w:pPr>
            <w:r w:rsidRPr="007F2609">
              <w:rPr>
                <w:lang w:eastAsia="zh-CN"/>
              </w:rPr>
              <w:t>16.7.0</w:t>
            </w:r>
          </w:p>
        </w:tc>
      </w:tr>
      <w:tr w:rsidR="007F2609" w:rsidRPr="007F2609" w14:paraId="7E75F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346178">
            <w:pPr>
              <w:pStyle w:val="TAL"/>
              <w:rPr>
                <w:lang w:eastAsia="zh-CN"/>
              </w:rPr>
            </w:pPr>
            <w:r w:rsidRPr="007F2609">
              <w:rPr>
                <w:lang w:eastAsia="zh-CN"/>
              </w:rPr>
              <w:t>R5-211092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346178">
            <w:pPr>
              <w:pStyle w:val="TAL"/>
              <w:rPr>
                <w:lang w:eastAsia="zh-CN"/>
              </w:rPr>
            </w:pPr>
            <w:r w:rsidRPr="007F2609">
              <w:rPr>
                <w:lang w:eastAsia="zh-CN"/>
              </w:rPr>
              <w:t>1186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346178">
            <w:pPr>
              <w:pStyle w:val="TAL"/>
              <w:rPr>
                <w:lang w:eastAsia="zh-CN"/>
              </w:rPr>
            </w:pPr>
            <w:r w:rsidRPr="007F2609">
              <w:rPr>
                <w:lang w:eastAsia="zh-CN"/>
              </w:rPr>
              <w:t>Test ID separation to powerBoostPiBPSK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346178">
            <w:pPr>
              <w:pStyle w:val="TAL"/>
              <w:rPr>
                <w:lang w:eastAsia="zh-CN"/>
              </w:rPr>
            </w:pPr>
            <w:r w:rsidRPr="007F2609">
              <w:rPr>
                <w:lang w:eastAsia="zh-CN"/>
              </w:rPr>
              <w:t>16.7.0</w:t>
            </w:r>
          </w:p>
        </w:tc>
      </w:tr>
      <w:tr w:rsidR="007F2609" w:rsidRPr="007F2609" w14:paraId="08C29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346178">
            <w:pPr>
              <w:pStyle w:val="TAL"/>
              <w:rPr>
                <w:lang w:eastAsia="zh-CN"/>
              </w:rPr>
            </w:pPr>
            <w:r w:rsidRPr="007F2609">
              <w:rPr>
                <w:lang w:eastAsia="zh-CN"/>
              </w:rPr>
              <w:t>R5-211109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346178">
            <w:pPr>
              <w:pStyle w:val="TAL"/>
              <w:rPr>
                <w:lang w:eastAsia="zh-CN"/>
              </w:rPr>
            </w:pPr>
            <w:r w:rsidRPr="007F2609">
              <w:rPr>
                <w:lang w:eastAsia="zh-CN"/>
              </w:rPr>
              <w:t>1187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346178">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346178">
            <w:pPr>
              <w:pStyle w:val="TAL"/>
              <w:rPr>
                <w:lang w:eastAsia="zh-CN"/>
              </w:rPr>
            </w:pPr>
            <w:r w:rsidRPr="007F2609">
              <w:rPr>
                <w:lang w:eastAsia="zh-CN"/>
              </w:rPr>
              <w:t>16.7.0</w:t>
            </w:r>
          </w:p>
        </w:tc>
      </w:tr>
      <w:tr w:rsidR="007F2609" w:rsidRPr="007F2609" w14:paraId="452F25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346178">
            <w:pPr>
              <w:pStyle w:val="TAL"/>
              <w:rPr>
                <w:lang w:eastAsia="zh-CN"/>
              </w:rPr>
            </w:pPr>
            <w:r w:rsidRPr="007F2609">
              <w:rPr>
                <w:lang w:eastAsia="zh-CN"/>
              </w:rPr>
              <w:t>R5-211113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346178">
            <w:pPr>
              <w:pStyle w:val="TAL"/>
              <w:rPr>
                <w:lang w:eastAsia="zh-CN"/>
              </w:rPr>
            </w:pPr>
            <w:r w:rsidRPr="007F2609">
              <w:rPr>
                <w:lang w:eastAsia="zh-CN"/>
              </w:rPr>
              <w:t>1188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346178">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346178">
            <w:pPr>
              <w:pStyle w:val="TAL"/>
              <w:rPr>
                <w:lang w:eastAsia="zh-CN"/>
              </w:rPr>
            </w:pPr>
            <w:r w:rsidRPr="007F2609">
              <w:rPr>
                <w:lang w:eastAsia="zh-CN"/>
              </w:rPr>
              <w:t>16.7.0</w:t>
            </w:r>
          </w:p>
        </w:tc>
      </w:tr>
      <w:tr w:rsidR="007F2609" w:rsidRPr="007F2609" w14:paraId="036E3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346178">
            <w:pPr>
              <w:pStyle w:val="TAL"/>
              <w:rPr>
                <w:lang w:eastAsia="zh-CN"/>
              </w:rPr>
            </w:pPr>
            <w:r w:rsidRPr="007F2609">
              <w:rPr>
                <w:lang w:eastAsia="zh-CN"/>
              </w:rPr>
              <w:t>R5-211133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346178">
            <w:pPr>
              <w:pStyle w:val="TAL"/>
              <w:rPr>
                <w:lang w:eastAsia="zh-CN"/>
              </w:rPr>
            </w:pPr>
            <w:r w:rsidRPr="007F2609">
              <w:rPr>
                <w:lang w:eastAsia="zh-CN"/>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346178">
            <w:pPr>
              <w:pStyle w:val="TAL"/>
              <w:rPr>
                <w:lang w:eastAsia="zh-CN"/>
              </w:rPr>
            </w:pPr>
            <w:r w:rsidRPr="007F2609">
              <w:rPr>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346178">
            <w:pPr>
              <w:pStyle w:val="TAL"/>
              <w:rPr>
                <w:lang w:eastAsia="zh-CN"/>
              </w:rPr>
            </w:pPr>
            <w:r w:rsidRPr="007F2609">
              <w:rPr>
                <w:lang w:eastAsia="zh-CN"/>
              </w:rPr>
              <w:t>16.7.0</w:t>
            </w:r>
          </w:p>
        </w:tc>
      </w:tr>
      <w:tr w:rsidR="007F2609" w:rsidRPr="007F2609" w14:paraId="5E4B77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346178">
            <w:pPr>
              <w:pStyle w:val="TAL"/>
              <w:rPr>
                <w:lang w:eastAsia="zh-CN"/>
              </w:rPr>
            </w:pPr>
            <w:r w:rsidRPr="007F2609">
              <w:rPr>
                <w:lang w:eastAsia="zh-CN"/>
              </w:rPr>
              <w:t>R5-211176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346178">
            <w:pPr>
              <w:pStyle w:val="TAL"/>
              <w:rPr>
                <w:lang w:eastAsia="zh-CN"/>
              </w:rPr>
            </w:pPr>
            <w:r w:rsidRPr="007F2609">
              <w:rPr>
                <w:lang w:eastAsia="zh-CN"/>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346178">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346178">
            <w:pPr>
              <w:pStyle w:val="TAL"/>
              <w:rPr>
                <w:lang w:eastAsia="zh-CN"/>
              </w:rPr>
            </w:pPr>
            <w:r w:rsidRPr="007F2609">
              <w:rPr>
                <w:lang w:eastAsia="zh-CN"/>
              </w:rPr>
              <w:t>16.7.0</w:t>
            </w:r>
          </w:p>
        </w:tc>
      </w:tr>
      <w:tr w:rsidR="007F2609" w:rsidRPr="007F2609" w14:paraId="74ECD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346178">
            <w:pPr>
              <w:pStyle w:val="TAL"/>
              <w:rPr>
                <w:lang w:eastAsia="zh-CN"/>
              </w:rPr>
            </w:pPr>
            <w:r w:rsidRPr="007F2609">
              <w:rPr>
                <w:lang w:eastAsia="zh-CN"/>
              </w:rPr>
              <w:t>R5-211274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346178">
            <w:pPr>
              <w:pStyle w:val="TAL"/>
              <w:rPr>
                <w:lang w:eastAsia="zh-CN"/>
              </w:rPr>
            </w:pPr>
            <w:r w:rsidRPr="007F2609">
              <w:rPr>
                <w:lang w:eastAsia="zh-CN"/>
              </w:rPr>
              <w:t>1195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346178">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346178">
            <w:pPr>
              <w:pStyle w:val="TAL"/>
              <w:rPr>
                <w:lang w:eastAsia="zh-CN"/>
              </w:rPr>
            </w:pPr>
            <w:r w:rsidRPr="007F2609">
              <w:rPr>
                <w:lang w:eastAsia="zh-CN"/>
              </w:rPr>
              <w:t>16.7.0</w:t>
            </w:r>
          </w:p>
        </w:tc>
      </w:tr>
      <w:tr w:rsidR="007F2609" w:rsidRPr="007F2609" w14:paraId="49CFA1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346178">
            <w:pPr>
              <w:pStyle w:val="TAL"/>
              <w:rPr>
                <w:lang w:eastAsia="zh-CN"/>
              </w:rPr>
            </w:pPr>
            <w:r w:rsidRPr="007F2609">
              <w:rPr>
                <w:lang w:eastAsia="zh-CN"/>
              </w:rPr>
              <w:t>R5-211613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346178">
            <w:pPr>
              <w:pStyle w:val="TAL"/>
              <w:rPr>
                <w:lang w:eastAsia="zh-CN"/>
              </w:rPr>
            </w:pPr>
            <w:r w:rsidRPr="007F2609">
              <w:rPr>
                <w:lang w:eastAsia="zh-CN"/>
              </w:rPr>
              <w:t>1184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346178">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346178">
            <w:pPr>
              <w:pStyle w:val="TAL"/>
              <w:rPr>
                <w:lang w:eastAsia="zh-CN"/>
              </w:rPr>
            </w:pPr>
            <w:r w:rsidRPr="007F2609">
              <w:rPr>
                <w:lang w:eastAsia="zh-CN"/>
              </w:rPr>
              <w:t>16.7.0</w:t>
            </w:r>
          </w:p>
        </w:tc>
      </w:tr>
      <w:tr w:rsidR="007F2609" w:rsidRPr="007F2609" w14:paraId="5A642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346178">
            <w:pPr>
              <w:pStyle w:val="TAL"/>
              <w:rPr>
                <w:lang w:eastAsia="zh-CN"/>
              </w:rPr>
            </w:pPr>
            <w:r w:rsidRPr="007F2609">
              <w:rPr>
                <w:lang w:eastAsia="zh-CN"/>
              </w:rPr>
              <w:t>R5-211657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346178">
            <w:pPr>
              <w:pStyle w:val="TAL"/>
              <w:rPr>
                <w:lang w:eastAsia="zh-CN"/>
              </w:rPr>
            </w:pPr>
            <w:r w:rsidRPr="007F2609">
              <w:rPr>
                <w:lang w:eastAsia="zh-CN"/>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346178">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346178">
            <w:pPr>
              <w:pStyle w:val="TAL"/>
              <w:rPr>
                <w:lang w:eastAsia="zh-CN"/>
              </w:rPr>
            </w:pPr>
            <w:r w:rsidRPr="007F2609">
              <w:rPr>
                <w:lang w:eastAsia="zh-CN"/>
              </w:rPr>
              <w:t>16.7.0</w:t>
            </w:r>
          </w:p>
        </w:tc>
      </w:tr>
      <w:tr w:rsidR="007F2609" w:rsidRPr="007F2609" w14:paraId="1EA34F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346178">
            <w:pPr>
              <w:pStyle w:val="TAL"/>
              <w:rPr>
                <w:lang w:eastAsia="zh-CN"/>
              </w:rPr>
            </w:pPr>
            <w:r w:rsidRPr="007F2609">
              <w:rPr>
                <w:lang w:eastAsia="zh-CN"/>
              </w:rPr>
              <w:t>R5-211676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346178">
            <w:pPr>
              <w:pStyle w:val="TAL"/>
              <w:rPr>
                <w:lang w:eastAsia="zh-CN"/>
              </w:rPr>
            </w:pPr>
            <w:r w:rsidRPr="007F2609">
              <w:rPr>
                <w:lang w:eastAsia="zh-CN"/>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346178">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346178">
            <w:pPr>
              <w:pStyle w:val="TAL"/>
              <w:rPr>
                <w:lang w:eastAsia="zh-CN"/>
              </w:rPr>
            </w:pPr>
            <w:r w:rsidRPr="007F2609">
              <w:rPr>
                <w:lang w:eastAsia="zh-CN"/>
              </w:rPr>
              <w:t>16.7.0</w:t>
            </w:r>
          </w:p>
        </w:tc>
      </w:tr>
      <w:tr w:rsidR="007F2609" w:rsidRPr="007F2609" w14:paraId="1096B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346178">
            <w:pPr>
              <w:pStyle w:val="TAL"/>
              <w:rPr>
                <w:lang w:eastAsia="zh-CN"/>
              </w:rPr>
            </w:pPr>
            <w:r w:rsidRPr="007F2609">
              <w:rPr>
                <w:lang w:eastAsia="zh-CN"/>
              </w:rPr>
              <w:t>R5-211677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346178">
            <w:pPr>
              <w:pStyle w:val="TAL"/>
              <w:rPr>
                <w:lang w:eastAsia="zh-CN"/>
              </w:rPr>
            </w:pPr>
            <w:r w:rsidRPr="007F2609">
              <w:rPr>
                <w:lang w:eastAsia="zh-CN"/>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346178">
            <w:pPr>
              <w:pStyle w:val="TAL"/>
              <w:rPr>
                <w:lang w:eastAsia="zh-CN"/>
              </w:rPr>
            </w:pPr>
            <w:r w:rsidRPr="007F2609">
              <w:rPr>
                <w:lang w:eastAsia="zh-CN"/>
              </w:rPr>
              <w:t>16.7.0</w:t>
            </w:r>
          </w:p>
        </w:tc>
      </w:tr>
      <w:tr w:rsidR="007F2609" w:rsidRPr="007F2609" w14:paraId="6771F4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346178">
            <w:pPr>
              <w:pStyle w:val="TAL"/>
              <w:rPr>
                <w:lang w:eastAsia="zh-CN"/>
              </w:rPr>
            </w:pPr>
            <w:r w:rsidRPr="007F2609">
              <w:rPr>
                <w:lang w:eastAsia="zh-CN"/>
              </w:rPr>
              <w:t>R5-211678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346178">
            <w:pPr>
              <w:pStyle w:val="TAL"/>
              <w:rPr>
                <w:lang w:eastAsia="zh-CN"/>
              </w:rPr>
            </w:pPr>
            <w:r w:rsidRPr="007F2609">
              <w:rPr>
                <w:lang w:eastAsia="zh-CN"/>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346178">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346178">
            <w:pPr>
              <w:pStyle w:val="TAL"/>
              <w:rPr>
                <w:lang w:eastAsia="zh-CN"/>
              </w:rPr>
            </w:pPr>
            <w:r w:rsidRPr="007F2609">
              <w:rPr>
                <w:lang w:eastAsia="zh-CN"/>
              </w:rPr>
              <w:t>16.7.0</w:t>
            </w:r>
          </w:p>
        </w:tc>
      </w:tr>
      <w:tr w:rsidR="007F2609" w:rsidRPr="007F2609" w14:paraId="26B61D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346178">
            <w:pPr>
              <w:pStyle w:val="TAL"/>
              <w:rPr>
                <w:lang w:eastAsia="zh-CN"/>
              </w:rPr>
            </w:pPr>
            <w:r w:rsidRPr="007F2609">
              <w:rPr>
                <w:lang w:eastAsia="zh-CN"/>
              </w:rPr>
              <w:t>R5-211679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346178">
            <w:pPr>
              <w:pStyle w:val="TAL"/>
              <w:rPr>
                <w:lang w:eastAsia="zh-CN"/>
              </w:rPr>
            </w:pPr>
            <w:r w:rsidRPr="007F2609">
              <w:rPr>
                <w:lang w:eastAsia="zh-CN"/>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346178">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346178">
            <w:pPr>
              <w:pStyle w:val="TAL"/>
              <w:rPr>
                <w:lang w:eastAsia="zh-CN"/>
              </w:rPr>
            </w:pPr>
            <w:r w:rsidRPr="007F2609">
              <w:rPr>
                <w:lang w:eastAsia="zh-CN"/>
              </w:rPr>
              <w:t>16.7.0</w:t>
            </w:r>
          </w:p>
        </w:tc>
      </w:tr>
      <w:tr w:rsidR="007F2609" w:rsidRPr="007F2609" w14:paraId="618453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346178">
            <w:pPr>
              <w:pStyle w:val="TAL"/>
              <w:rPr>
                <w:lang w:eastAsia="zh-CN"/>
              </w:rPr>
            </w:pPr>
            <w:r w:rsidRPr="007F2609">
              <w:rPr>
                <w:lang w:eastAsia="zh-CN"/>
              </w:rPr>
              <w:t>R5-211680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346178">
            <w:pPr>
              <w:pStyle w:val="TAL"/>
              <w:rPr>
                <w:lang w:eastAsia="zh-CN"/>
              </w:rPr>
            </w:pPr>
            <w:r w:rsidRPr="007F2609">
              <w:rPr>
                <w:lang w:eastAsia="zh-CN"/>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346178">
            <w:pPr>
              <w:pStyle w:val="TAL"/>
              <w:rPr>
                <w:lang w:eastAsia="zh-CN"/>
              </w:rPr>
            </w:pPr>
            <w:r w:rsidRPr="007F2609">
              <w:rPr>
                <w:lang w:eastAsia="zh-CN"/>
              </w:rPr>
              <w:t>16.7.0</w:t>
            </w:r>
          </w:p>
        </w:tc>
      </w:tr>
      <w:tr w:rsidR="007F2609" w:rsidRPr="007F2609" w14:paraId="1496BD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346178">
            <w:pPr>
              <w:pStyle w:val="TAL"/>
              <w:rPr>
                <w:lang w:eastAsia="zh-CN"/>
              </w:rPr>
            </w:pPr>
            <w:r w:rsidRPr="007F2609">
              <w:rPr>
                <w:lang w:eastAsia="zh-CN"/>
              </w:rPr>
              <w:t>R5-211681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346178">
            <w:pPr>
              <w:pStyle w:val="TAL"/>
              <w:rPr>
                <w:lang w:eastAsia="zh-CN"/>
              </w:rPr>
            </w:pPr>
            <w:r w:rsidRPr="007F2609">
              <w:rPr>
                <w:lang w:eastAsia="zh-CN"/>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346178">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346178">
            <w:pPr>
              <w:pStyle w:val="TAL"/>
              <w:rPr>
                <w:lang w:eastAsia="zh-CN"/>
              </w:rPr>
            </w:pPr>
            <w:r w:rsidRPr="007F2609">
              <w:rPr>
                <w:lang w:eastAsia="zh-CN"/>
              </w:rPr>
              <w:t>16.7.0</w:t>
            </w:r>
          </w:p>
        </w:tc>
      </w:tr>
      <w:tr w:rsidR="007F2609" w:rsidRPr="007F2609" w14:paraId="54640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346178">
            <w:pPr>
              <w:pStyle w:val="TAL"/>
              <w:rPr>
                <w:lang w:eastAsia="zh-CN"/>
              </w:rPr>
            </w:pPr>
            <w:r w:rsidRPr="007F2609">
              <w:rPr>
                <w:lang w:eastAsia="zh-CN"/>
              </w:rPr>
              <w:t>R5-211682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346178">
            <w:pPr>
              <w:pStyle w:val="TAL"/>
              <w:rPr>
                <w:lang w:eastAsia="zh-CN"/>
              </w:rPr>
            </w:pPr>
            <w:r w:rsidRPr="007F2609">
              <w:rPr>
                <w:lang w:eastAsia="zh-CN"/>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346178">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346178">
            <w:pPr>
              <w:pStyle w:val="TAL"/>
              <w:rPr>
                <w:lang w:eastAsia="zh-CN"/>
              </w:rPr>
            </w:pPr>
            <w:r w:rsidRPr="007F2609">
              <w:rPr>
                <w:lang w:eastAsia="zh-CN"/>
              </w:rPr>
              <w:t>16.7.0</w:t>
            </w:r>
          </w:p>
        </w:tc>
      </w:tr>
      <w:tr w:rsidR="007F2609" w:rsidRPr="007F2609" w14:paraId="02BD5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346178">
            <w:pPr>
              <w:pStyle w:val="TAL"/>
              <w:rPr>
                <w:lang w:eastAsia="zh-CN"/>
              </w:rPr>
            </w:pPr>
            <w:r w:rsidRPr="007F2609">
              <w:rPr>
                <w:lang w:eastAsia="zh-CN"/>
              </w:rPr>
              <w:t>R5-211764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346178">
            <w:pPr>
              <w:pStyle w:val="TAL"/>
              <w:rPr>
                <w:lang w:eastAsia="zh-CN"/>
              </w:rPr>
            </w:pPr>
            <w:r w:rsidRPr="007F2609">
              <w:rPr>
                <w:lang w:eastAsia="zh-CN"/>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346178">
            <w:pPr>
              <w:pStyle w:val="TAL"/>
              <w:rPr>
                <w:lang w:eastAsia="zh-CN"/>
              </w:rPr>
            </w:pPr>
            <w:r w:rsidRPr="007F2609">
              <w:rPr>
                <w:lang w:eastAsia="zh-CN"/>
              </w:rPr>
              <w:t>16.7.0</w:t>
            </w:r>
          </w:p>
        </w:tc>
      </w:tr>
      <w:tr w:rsidR="007F2609" w:rsidRPr="007F2609" w14:paraId="2E816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346178">
            <w:pPr>
              <w:pStyle w:val="TAL"/>
              <w:rPr>
                <w:lang w:eastAsia="zh-CN"/>
              </w:rPr>
            </w:pPr>
            <w:r w:rsidRPr="007F2609">
              <w:rPr>
                <w:lang w:eastAsia="zh-CN"/>
              </w:rPr>
              <w:t>R5-211765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346178">
            <w:pPr>
              <w:pStyle w:val="TAL"/>
              <w:rPr>
                <w:lang w:eastAsia="zh-CN"/>
              </w:rPr>
            </w:pPr>
            <w:r w:rsidRPr="007F2609">
              <w:rPr>
                <w:lang w:eastAsia="zh-CN"/>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346178">
            <w:pPr>
              <w:pStyle w:val="TAL"/>
              <w:rPr>
                <w:lang w:eastAsia="zh-CN"/>
              </w:rPr>
            </w:pPr>
            <w:r w:rsidRPr="007F2609">
              <w:rPr>
                <w:lang w:eastAsia="zh-CN"/>
              </w:rPr>
              <w:t>16.7.0</w:t>
            </w:r>
          </w:p>
        </w:tc>
      </w:tr>
      <w:tr w:rsidR="007F2609" w:rsidRPr="007F2609" w14:paraId="611336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346178">
            <w:pPr>
              <w:pStyle w:val="TAL"/>
              <w:rPr>
                <w:lang w:eastAsia="zh-CN"/>
              </w:rPr>
            </w:pPr>
            <w:r w:rsidRPr="007F2609">
              <w:rPr>
                <w:lang w:eastAsia="zh-CN"/>
              </w:rPr>
              <w:t>R5-211786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346178">
            <w:pPr>
              <w:pStyle w:val="TAL"/>
              <w:rPr>
                <w:lang w:eastAsia="zh-CN"/>
              </w:rPr>
            </w:pPr>
            <w:r w:rsidRPr="007F2609">
              <w:rPr>
                <w:lang w:eastAsia="zh-CN"/>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346178">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346178">
            <w:pPr>
              <w:pStyle w:val="TAL"/>
              <w:rPr>
                <w:lang w:eastAsia="zh-CN"/>
              </w:rPr>
            </w:pPr>
            <w:r w:rsidRPr="007F2609">
              <w:rPr>
                <w:lang w:eastAsia="zh-CN"/>
              </w:rPr>
              <w:t>16.7.0</w:t>
            </w:r>
          </w:p>
        </w:tc>
      </w:tr>
      <w:tr w:rsidR="007F2609" w:rsidRPr="007F2609" w14:paraId="61962F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346178">
            <w:pPr>
              <w:pStyle w:val="TAL"/>
              <w:rPr>
                <w:lang w:eastAsia="zh-CN"/>
              </w:rPr>
            </w:pPr>
            <w:r w:rsidRPr="007F2609">
              <w:rPr>
                <w:lang w:eastAsia="zh-CN"/>
              </w:rPr>
              <w:t>R5-211787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346178">
            <w:pPr>
              <w:pStyle w:val="TAL"/>
              <w:rPr>
                <w:lang w:eastAsia="zh-CN"/>
              </w:rPr>
            </w:pPr>
            <w:r w:rsidRPr="007F2609">
              <w:rPr>
                <w:lang w:eastAsia="zh-CN"/>
              </w:rPr>
              <w:t>1135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346178">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346178">
            <w:pPr>
              <w:pStyle w:val="TAL"/>
              <w:rPr>
                <w:lang w:eastAsia="zh-CN"/>
              </w:rPr>
            </w:pPr>
            <w:r w:rsidRPr="007F2609">
              <w:rPr>
                <w:lang w:eastAsia="zh-CN"/>
              </w:rPr>
              <w:t>16.7.0</w:t>
            </w:r>
          </w:p>
        </w:tc>
      </w:tr>
      <w:tr w:rsidR="007F2609" w:rsidRPr="007F2609" w14:paraId="3BA1E5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346178">
            <w:pPr>
              <w:pStyle w:val="TAL"/>
              <w:rPr>
                <w:lang w:eastAsia="zh-CN"/>
              </w:rPr>
            </w:pPr>
            <w:r w:rsidRPr="007F2609">
              <w:rPr>
                <w:lang w:eastAsia="zh-CN"/>
              </w:rPr>
              <w:t>R5-211788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346178">
            <w:pPr>
              <w:pStyle w:val="TAL"/>
              <w:rPr>
                <w:lang w:eastAsia="zh-CN"/>
              </w:rPr>
            </w:pPr>
            <w:r w:rsidRPr="007F2609">
              <w:rPr>
                <w:lang w:eastAsia="zh-CN"/>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346178">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346178">
            <w:pPr>
              <w:pStyle w:val="TAL"/>
              <w:rPr>
                <w:lang w:eastAsia="zh-CN"/>
              </w:rPr>
            </w:pPr>
            <w:r w:rsidRPr="007F2609">
              <w:rPr>
                <w:lang w:eastAsia="zh-CN"/>
              </w:rPr>
              <w:t>16.7.0</w:t>
            </w:r>
          </w:p>
        </w:tc>
      </w:tr>
      <w:tr w:rsidR="007F2609" w:rsidRPr="007F2609" w14:paraId="28360B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346178">
            <w:pPr>
              <w:pStyle w:val="TAL"/>
              <w:rPr>
                <w:lang w:eastAsia="zh-CN"/>
              </w:rPr>
            </w:pPr>
            <w:r w:rsidRPr="007F2609">
              <w:rPr>
                <w:lang w:eastAsia="zh-CN"/>
              </w:rPr>
              <w:t>R5-211804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346178">
            <w:pPr>
              <w:pStyle w:val="TAL"/>
              <w:rPr>
                <w:lang w:eastAsia="zh-CN"/>
              </w:rPr>
            </w:pPr>
            <w:r w:rsidRPr="007F2609">
              <w:rPr>
                <w:lang w:eastAsia="zh-CN"/>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346178">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346178">
            <w:pPr>
              <w:pStyle w:val="TAL"/>
              <w:rPr>
                <w:lang w:eastAsia="zh-CN"/>
              </w:rPr>
            </w:pPr>
            <w:r w:rsidRPr="007F2609">
              <w:rPr>
                <w:lang w:eastAsia="zh-CN"/>
              </w:rPr>
              <w:t>16.7.0</w:t>
            </w:r>
          </w:p>
        </w:tc>
      </w:tr>
      <w:tr w:rsidR="007F2609" w:rsidRPr="007F2609" w14:paraId="233299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346178">
            <w:pPr>
              <w:pStyle w:val="TAL"/>
              <w:rPr>
                <w:lang w:eastAsia="zh-CN"/>
              </w:rPr>
            </w:pPr>
            <w:r w:rsidRPr="007F2609">
              <w:rPr>
                <w:lang w:eastAsia="zh-CN"/>
              </w:rPr>
              <w:t>R5-211805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346178">
            <w:pPr>
              <w:pStyle w:val="TAL"/>
              <w:rPr>
                <w:lang w:eastAsia="zh-CN"/>
              </w:rPr>
            </w:pPr>
            <w:r w:rsidRPr="007F2609">
              <w:rPr>
                <w:lang w:eastAsia="zh-CN"/>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346178">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346178">
            <w:pPr>
              <w:pStyle w:val="TAL"/>
              <w:rPr>
                <w:lang w:eastAsia="zh-CN"/>
              </w:rPr>
            </w:pPr>
            <w:r w:rsidRPr="007F2609">
              <w:rPr>
                <w:lang w:eastAsia="zh-CN"/>
              </w:rPr>
              <w:t>16.7.0</w:t>
            </w:r>
          </w:p>
        </w:tc>
      </w:tr>
      <w:tr w:rsidR="007F2609" w:rsidRPr="007F2609" w14:paraId="3C40CF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346178">
            <w:pPr>
              <w:pStyle w:val="TAL"/>
              <w:rPr>
                <w:lang w:eastAsia="zh-CN"/>
              </w:rPr>
            </w:pPr>
            <w:r w:rsidRPr="007F2609">
              <w:rPr>
                <w:lang w:eastAsia="zh-CN"/>
              </w:rPr>
              <w:t>R5-211806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346178">
            <w:pPr>
              <w:pStyle w:val="TAL"/>
              <w:rPr>
                <w:lang w:eastAsia="zh-CN"/>
              </w:rPr>
            </w:pPr>
            <w:r w:rsidRPr="007F2609">
              <w:rPr>
                <w:lang w:eastAsia="zh-CN"/>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346178">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346178">
            <w:pPr>
              <w:pStyle w:val="TAL"/>
              <w:rPr>
                <w:lang w:eastAsia="zh-CN"/>
              </w:rPr>
            </w:pPr>
            <w:r w:rsidRPr="007F2609">
              <w:rPr>
                <w:lang w:eastAsia="zh-CN"/>
              </w:rPr>
              <w:t>16.7.0</w:t>
            </w:r>
          </w:p>
        </w:tc>
      </w:tr>
      <w:tr w:rsidR="007F2609" w:rsidRPr="007F2609" w14:paraId="7B1921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346178">
            <w:pPr>
              <w:pStyle w:val="TAL"/>
              <w:rPr>
                <w:lang w:eastAsia="zh-CN"/>
              </w:rPr>
            </w:pPr>
            <w:r w:rsidRPr="007F2609">
              <w:rPr>
                <w:lang w:eastAsia="zh-CN"/>
              </w:rPr>
              <w:t>R5-211807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346178">
            <w:pPr>
              <w:pStyle w:val="TAL"/>
              <w:rPr>
                <w:lang w:eastAsia="zh-CN"/>
              </w:rPr>
            </w:pPr>
            <w:r w:rsidRPr="007F2609">
              <w:rPr>
                <w:lang w:eastAsia="zh-CN"/>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346178">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346178">
            <w:pPr>
              <w:pStyle w:val="TAL"/>
              <w:rPr>
                <w:lang w:eastAsia="zh-CN"/>
              </w:rPr>
            </w:pPr>
            <w:r w:rsidRPr="007F2609">
              <w:rPr>
                <w:lang w:eastAsia="zh-CN"/>
              </w:rPr>
              <w:t>16.7.0</w:t>
            </w:r>
          </w:p>
        </w:tc>
      </w:tr>
      <w:tr w:rsidR="007F2609" w:rsidRPr="007F2609" w14:paraId="197B6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346178">
            <w:pPr>
              <w:pStyle w:val="TAL"/>
              <w:rPr>
                <w:lang w:eastAsia="zh-CN"/>
              </w:rPr>
            </w:pPr>
            <w:r w:rsidRPr="007F2609">
              <w:rPr>
                <w:lang w:eastAsia="zh-CN"/>
              </w:rPr>
              <w:t>R5-211808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346178">
            <w:pPr>
              <w:pStyle w:val="TAL"/>
              <w:rPr>
                <w:lang w:eastAsia="zh-CN"/>
              </w:rPr>
            </w:pPr>
            <w:r w:rsidRPr="007F2609">
              <w:rPr>
                <w:lang w:eastAsia="zh-CN"/>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346178">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346178">
            <w:pPr>
              <w:pStyle w:val="TAL"/>
              <w:rPr>
                <w:lang w:eastAsia="zh-CN"/>
              </w:rPr>
            </w:pPr>
            <w:r w:rsidRPr="007F2609">
              <w:rPr>
                <w:lang w:eastAsia="zh-CN"/>
              </w:rPr>
              <w:t>16.7.0</w:t>
            </w:r>
          </w:p>
        </w:tc>
      </w:tr>
      <w:tr w:rsidR="007F2609" w:rsidRPr="007F2609" w14:paraId="2E67F1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346178">
            <w:pPr>
              <w:pStyle w:val="TAL"/>
              <w:rPr>
                <w:lang w:eastAsia="zh-CN"/>
              </w:rPr>
            </w:pPr>
            <w:r w:rsidRPr="007F2609">
              <w:rPr>
                <w:lang w:eastAsia="zh-CN"/>
              </w:rPr>
              <w:t>R5-211911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346178">
            <w:pPr>
              <w:pStyle w:val="TAL"/>
              <w:rPr>
                <w:lang w:eastAsia="zh-CN"/>
              </w:rPr>
            </w:pPr>
            <w:r w:rsidRPr="007F2609">
              <w:rPr>
                <w:lang w:eastAsia="zh-CN"/>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346178">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346178">
            <w:pPr>
              <w:pStyle w:val="TAL"/>
              <w:rPr>
                <w:lang w:eastAsia="zh-CN"/>
              </w:rPr>
            </w:pPr>
            <w:r w:rsidRPr="007F2609">
              <w:rPr>
                <w:lang w:eastAsia="zh-CN"/>
              </w:rPr>
              <w:t>16.7.0</w:t>
            </w:r>
          </w:p>
        </w:tc>
      </w:tr>
      <w:tr w:rsidR="007F2609" w:rsidRPr="007F2609" w14:paraId="50263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346178">
            <w:pPr>
              <w:pStyle w:val="TAL"/>
              <w:rPr>
                <w:lang w:eastAsia="zh-CN"/>
              </w:rPr>
            </w:pPr>
            <w:r w:rsidRPr="007F2609">
              <w:rPr>
                <w:lang w:eastAsia="zh-CN"/>
              </w:rPr>
              <w:t>R5-211912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346178">
            <w:pPr>
              <w:pStyle w:val="TAL"/>
              <w:rPr>
                <w:lang w:eastAsia="zh-CN"/>
              </w:rPr>
            </w:pPr>
            <w:r w:rsidRPr="007F2609">
              <w:rPr>
                <w:lang w:eastAsia="zh-CN"/>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346178">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346178">
            <w:pPr>
              <w:pStyle w:val="TAL"/>
              <w:rPr>
                <w:lang w:eastAsia="zh-CN"/>
              </w:rPr>
            </w:pPr>
            <w:r w:rsidRPr="007F2609">
              <w:rPr>
                <w:lang w:eastAsia="zh-CN"/>
              </w:rPr>
              <w:t>16.7.0</w:t>
            </w:r>
          </w:p>
        </w:tc>
      </w:tr>
      <w:tr w:rsidR="007F2609" w:rsidRPr="007F2609" w14:paraId="4249DD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346178">
            <w:pPr>
              <w:pStyle w:val="TAL"/>
              <w:rPr>
                <w:lang w:eastAsia="zh-CN"/>
              </w:rPr>
            </w:pPr>
            <w:r w:rsidRPr="007F2609">
              <w:rPr>
                <w:lang w:eastAsia="zh-CN"/>
              </w:rPr>
              <w:t>R5-211915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346178">
            <w:pPr>
              <w:pStyle w:val="TAL"/>
              <w:rPr>
                <w:lang w:eastAsia="zh-CN"/>
              </w:rPr>
            </w:pPr>
            <w:r w:rsidRPr="007F2609">
              <w:rPr>
                <w:lang w:eastAsia="zh-CN"/>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346178">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346178">
            <w:pPr>
              <w:pStyle w:val="TAL"/>
              <w:rPr>
                <w:lang w:eastAsia="zh-CN"/>
              </w:rPr>
            </w:pPr>
            <w:r w:rsidRPr="007F2609">
              <w:rPr>
                <w:lang w:eastAsia="zh-CN"/>
              </w:rPr>
              <w:t>16.7.0</w:t>
            </w:r>
          </w:p>
        </w:tc>
      </w:tr>
      <w:tr w:rsidR="007F2609" w:rsidRPr="007F2609" w14:paraId="7E506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346178">
            <w:pPr>
              <w:pStyle w:val="TAL"/>
              <w:rPr>
                <w:lang w:eastAsia="zh-CN"/>
              </w:rPr>
            </w:pPr>
            <w:r w:rsidRPr="007F2609">
              <w:rPr>
                <w:lang w:eastAsia="zh-CN"/>
              </w:rPr>
              <w:t>R5-210804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346178">
            <w:pPr>
              <w:pStyle w:val="TAL"/>
              <w:rPr>
                <w:lang w:eastAsia="zh-CN"/>
              </w:rPr>
            </w:pPr>
            <w:r w:rsidRPr="007F2609">
              <w:rPr>
                <w:lang w:eastAsia="zh-CN"/>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346178">
            <w:pPr>
              <w:pStyle w:val="TAL"/>
              <w:rPr>
                <w:lang w:eastAsia="zh-CN"/>
              </w:rPr>
            </w:pPr>
            <w:r w:rsidRPr="007F2609">
              <w:rPr>
                <w:lang w:eastAsia="zh-CN"/>
              </w:rPr>
              <w:t>17.0.0</w:t>
            </w:r>
          </w:p>
        </w:tc>
      </w:tr>
      <w:tr w:rsidR="007F2609" w:rsidRPr="007F2609" w14:paraId="172474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346178">
            <w:pPr>
              <w:pStyle w:val="TAL"/>
              <w:rPr>
                <w:lang w:eastAsia="zh-CN"/>
              </w:rPr>
            </w:pPr>
            <w:r w:rsidRPr="007F2609">
              <w:rPr>
                <w:lang w:eastAsia="zh-CN"/>
              </w:rPr>
              <w:t>R5-210932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346178">
            <w:pPr>
              <w:pStyle w:val="TAL"/>
              <w:rPr>
                <w:lang w:eastAsia="zh-CN"/>
              </w:rPr>
            </w:pPr>
            <w:r w:rsidRPr="007F2609">
              <w:rPr>
                <w:lang w:eastAsia="zh-CN"/>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346178">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346178">
            <w:pPr>
              <w:pStyle w:val="TAL"/>
              <w:rPr>
                <w:lang w:eastAsia="zh-CN"/>
              </w:rPr>
            </w:pPr>
            <w:r w:rsidRPr="007F2609">
              <w:rPr>
                <w:lang w:eastAsia="zh-CN"/>
              </w:rPr>
              <w:t>17.0.0</w:t>
            </w:r>
          </w:p>
        </w:tc>
      </w:tr>
      <w:tr w:rsidR="007F2609" w:rsidRPr="007F2609" w14:paraId="27873E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346178">
            <w:pPr>
              <w:pStyle w:val="TAL"/>
              <w:rPr>
                <w:lang w:eastAsia="zh-CN"/>
              </w:rPr>
            </w:pPr>
            <w:r w:rsidRPr="007F2609">
              <w:rPr>
                <w:lang w:eastAsia="zh-CN"/>
              </w:rPr>
              <w:t>R5-210933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346178">
            <w:pPr>
              <w:pStyle w:val="TAL"/>
              <w:rPr>
                <w:lang w:eastAsia="zh-CN"/>
              </w:rPr>
            </w:pPr>
            <w:r w:rsidRPr="007F2609">
              <w:rPr>
                <w:lang w:eastAsia="zh-CN"/>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346178">
            <w:pPr>
              <w:pStyle w:val="TAL"/>
              <w:rPr>
                <w:lang w:eastAsia="zh-CN"/>
              </w:rPr>
            </w:pPr>
            <w:r w:rsidRPr="007F2609">
              <w:rPr>
                <w:lang w:eastAsia="zh-CN"/>
              </w:rPr>
              <w:t>17.0.0</w:t>
            </w:r>
          </w:p>
        </w:tc>
      </w:tr>
      <w:tr w:rsidR="007F2609" w:rsidRPr="007F2609" w14:paraId="63DF4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346178">
            <w:pPr>
              <w:pStyle w:val="TAL"/>
              <w:rPr>
                <w:lang w:eastAsia="zh-CN"/>
              </w:rPr>
            </w:pPr>
            <w:r w:rsidRPr="007F2609">
              <w:rPr>
                <w:lang w:eastAsia="zh-CN"/>
              </w:rPr>
              <w:t>R5-210934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346178">
            <w:pPr>
              <w:pStyle w:val="TAL"/>
              <w:rPr>
                <w:lang w:eastAsia="zh-CN"/>
              </w:rPr>
            </w:pPr>
            <w:r w:rsidRPr="007F2609">
              <w:rPr>
                <w:lang w:eastAsia="zh-CN"/>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346178">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346178">
            <w:pPr>
              <w:pStyle w:val="TAL"/>
              <w:rPr>
                <w:lang w:eastAsia="zh-CN"/>
              </w:rPr>
            </w:pPr>
            <w:r w:rsidRPr="007F2609">
              <w:rPr>
                <w:lang w:eastAsia="zh-CN"/>
              </w:rPr>
              <w:t>17.0.0</w:t>
            </w:r>
          </w:p>
        </w:tc>
      </w:tr>
      <w:tr w:rsidR="007F2609" w:rsidRPr="007F2609" w14:paraId="3D8FC0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346178">
            <w:pPr>
              <w:pStyle w:val="TAL"/>
              <w:rPr>
                <w:lang w:eastAsia="zh-CN"/>
              </w:rPr>
            </w:pPr>
            <w:r w:rsidRPr="007F2609">
              <w:rPr>
                <w:lang w:eastAsia="zh-CN"/>
              </w:rPr>
              <w:t>R5-211174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346178">
            <w:pPr>
              <w:pStyle w:val="TAL"/>
              <w:rPr>
                <w:lang w:eastAsia="zh-CN"/>
              </w:rPr>
            </w:pPr>
            <w:r w:rsidRPr="007F2609">
              <w:rPr>
                <w:lang w:eastAsia="zh-CN"/>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346178">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346178">
            <w:pPr>
              <w:pStyle w:val="TAL"/>
              <w:rPr>
                <w:lang w:eastAsia="zh-CN"/>
              </w:rPr>
            </w:pPr>
            <w:r w:rsidRPr="007F2609">
              <w:rPr>
                <w:lang w:eastAsia="zh-CN"/>
              </w:rPr>
              <w:t>17.0.0</w:t>
            </w:r>
          </w:p>
        </w:tc>
      </w:tr>
      <w:tr w:rsidR="007F2609" w:rsidRPr="007F2609" w14:paraId="317727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346178">
            <w:pPr>
              <w:pStyle w:val="TAL"/>
              <w:rPr>
                <w:lang w:eastAsia="zh-CN"/>
              </w:rPr>
            </w:pPr>
            <w:r w:rsidRPr="007F2609">
              <w:rPr>
                <w:lang w:eastAsia="zh-CN"/>
              </w:rPr>
              <w:t>R5-211837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346178">
            <w:pPr>
              <w:pStyle w:val="TAL"/>
              <w:rPr>
                <w:lang w:eastAsia="zh-CN"/>
              </w:rPr>
            </w:pPr>
            <w:r w:rsidRPr="007F2609">
              <w:rPr>
                <w:lang w:eastAsia="zh-CN"/>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346178">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346178">
            <w:pPr>
              <w:pStyle w:val="TAL"/>
              <w:rPr>
                <w:lang w:eastAsia="zh-CN"/>
              </w:rPr>
            </w:pPr>
            <w:r w:rsidRPr="007F2609">
              <w:rPr>
                <w:lang w:eastAsia="zh-CN"/>
              </w:rPr>
              <w:t>17.0.0</w:t>
            </w:r>
          </w:p>
        </w:tc>
      </w:tr>
      <w:tr w:rsidR="007F2609" w:rsidRPr="007F2609" w14:paraId="61B2C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346178">
            <w:pPr>
              <w:pStyle w:val="TAL"/>
              <w:rPr>
                <w:lang w:eastAsia="zh-CN"/>
              </w:rPr>
            </w:pPr>
            <w:r w:rsidRPr="007F2609">
              <w:rPr>
                <w:lang w:eastAsia="zh-CN"/>
              </w:rPr>
              <w:t>R5-211838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346178">
            <w:pPr>
              <w:pStyle w:val="TAL"/>
              <w:rPr>
                <w:lang w:eastAsia="zh-CN"/>
              </w:rPr>
            </w:pPr>
            <w:r w:rsidRPr="007F2609">
              <w:rPr>
                <w:lang w:eastAsia="zh-CN"/>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346178">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346178">
            <w:pPr>
              <w:pStyle w:val="TAL"/>
              <w:rPr>
                <w:lang w:eastAsia="zh-CN"/>
              </w:rPr>
            </w:pPr>
            <w:r w:rsidRPr="007F2609">
              <w:rPr>
                <w:lang w:eastAsia="zh-CN"/>
              </w:rPr>
              <w:t>17.0.0</w:t>
            </w:r>
          </w:p>
        </w:tc>
      </w:tr>
      <w:tr w:rsidR="007F2609" w:rsidRPr="007F2609" w14:paraId="1B0585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346178">
            <w:pPr>
              <w:pStyle w:val="TAL"/>
              <w:rPr>
                <w:lang w:eastAsia="zh-CN"/>
              </w:rPr>
            </w:pPr>
            <w:r w:rsidRPr="007F2609">
              <w:rPr>
                <w:lang w:eastAsia="zh-CN"/>
              </w:rPr>
              <w:t>R5-212029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346178">
            <w:pPr>
              <w:pStyle w:val="TAL"/>
              <w:rPr>
                <w:lang w:eastAsia="zh-CN"/>
              </w:rPr>
            </w:pPr>
            <w:r w:rsidRPr="007F2609">
              <w:rPr>
                <w:lang w:eastAsia="zh-CN"/>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346178">
            <w:pPr>
              <w:pStyle w:val="TAL"/>
              <w:rPr>
                <w:lang w:eastAsia="zh-CN"/>
              </w:rPr>
            </w:pPr>
            <w:r w:rsidRPr="007F2609">
              <w:rPr>
                <w:lang w:eastAsia="zh-CN"/>
              </w:rPr>
              <w:t>17.1.0</w:t>
            </w:r>
          </w:p>
        </w:tc>
      </w:tr>
      <w:tr w:rsidR="007F2609" w:rsidRPr="007F2609" w14:paraId="622A63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346178">
            <w:pPr>
              <w:pStyle w:val="TAL"/>
              <w:rPr>
                <w:lang w:eastAsia="zh-CN"/>
              </w:rPr>
            </w:pPr>
            <w:r w:rsidRPr="007F2609">
              <w:rPr>
                <w:lang w:eastAsia="zh-CN"/>
              </w:rPr>
              <w:t>R5-212168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346178">
            <w:pPr>
              <w:pStyle w:val="TAL"/>
              <w:rPr>
                <w:lang w:eastAsia="zh-CN"/>
              </w:rPr>
            </w:pPr>
            <w:r w:rsidRPr="007F2609">
              <w:rPr>
                <w:lang w:eastAsia="zh-CN"/>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346178">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346178">
            <w:pPr>
              <w:pStyle w:val="TAL"/>
              <w:rPr>
                <w:lang w:eastAsia="zh-CN"/>
              </w:rPr>
            </w:pPr>
            <w:r w:rsidRPr="007F2609">
              <w:rPr>
                <w:lang w:eastAsia="zh-CN"/>
              </w:rPr>
              <w:t>17.1.0</w:t>
            </w:r>
          </w:p>
        </w:tc>
      </w:tr>
      <w:tr w:rsidR="007F2609" w:rsidRPr="007F2609" w14:paraId="5C39A5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346178">
            <w:pPr>
              <w:pStyle w:val="TAL"/>
              <w:rPr>
                <w:lang w:eastAsia="zh-CN"/>
              </w:rPr>
            </w:pPr>
            <w:r w:rsidRPr="007F2609">
              <w:rPr>
                <w:lang w:eastAsia="zh-CN"/>
              </w:rPr>
              <w:t>R5-212340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346178">
            <w:pPr>
              <w:pStyle w:val="TAL"/>
              <w:rPr>
                <w:lang w:eastAsia="zh-CN"/>
              </w:rPr>
            </w:pPr>
            <w:r w:rsidRPr="007F2609">
              <w:rPr>
                <w:lang w:eastAsia="zh-CN"/>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346178">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346178">
            <w:pPr>
              <w:pStyle w:val="TAL"/>
              <w:rPr>
                <w:lang w:eastAsia="zh-CN"/>
              </w:rPr>
            </w:pPr>
            <w:r w:rsidRPr="007F2609">
              <w:rPr>
                <w:lang w:eastAsia="zh-CN"/>
              </w:rPr>
              <w:t>17.1.0</w:t>
            </w:r>
          </w:p>
        </w:tc>
      </w:tr>
      <w:tr w:rsidR="007F2609" w:rsidRPr="007F2609" w14:paraId="089E03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346178">
            <w:pPr>
              <w:pStyle w:val="TAL"/>
              <w:rPr>
                <w:lang w:eastAsia="zh-CN"/>
              </w:rPr>
            </w:pPr>
            <w:r w:rsidRPr="007F2609">
              <w:rPr>
                <w:lang w:eastAsia="zh-CN"/>
              </w:rPr>
              <w:t>R5-212619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346178">
            <w:pPr>
              <w:pStyle w:val="TAL"/>
              <w:rPr>
                <w:lang w:eastAsia="zh-CN"/>
              </w:rPr>
            </w:pPr>
            <w:r w:rsidRPr="007F2609">
              <w:rPr>
                <w:lang w:eastAsia="zh-CN"/>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346178">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346178">
            <w:pPr>
              <w:pStyle w:val="TAL"/>
              <w:rPr>
                <w:lang w:eastAsia="zh-CN"/>
              </w:rPr>
            </w:pPr>
            <w:r w:rsidRPr="007F2609">
              <w:rPr>
                <w:lang w:eastAsia="zh-CN"/>
              </w:rPr>
              <w:t>17.1.0</w:t>
            </w:r>
          </w:p>
        </w:tc>
      </w:tr>
      <w:tr w:rsidR="007F2609" w:rsidRPr="007F2609" w14:paraId="509ADC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346178">
            <w:pPr>
              <w:pStyle w:val="TAL"/>
              <w:rPr>
                <w:lang w:eastAsia="zh-CN"/>
              </w:rPr>
            </w:pPr>
            <w:r w:rsidRPr="007F2609">
              <w:rPr>
                <w:lang w:eastAsia="zh-CN"/>
              </w:rPr>
              <w:t>R5-212668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346178">
            <w:pPr>
              <w:pStyle w:val="TAL"/>
              <w:rPr>
                <w:lang w:eastAsia="zh-CN"/>
              </w:rPr>
            </w:pPr>
            <w:r w:rsidRPr="007F2609">
              <w:rPr>
                <w:lang w:eastAsia="zh-CN"/>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346178">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346178">
            <w:pPr>
              <w:pStyle w:val="TAL"/>
              <w:rPr>
                <w:lang w:eastAsia="zh-CN"/>
              </w:rPr>
            </w:pPr>
            <w:r w:rsidRPr="007F2609">
              <w:rPr>
                <w:lang w:eastAsia="zh-CN"/>
              </w:rPr>
              <w:t>17.1.0</w:t>
            </w:r>
          </w:p>
        </w:tc>
      </w:tr>
      <w:tr w:rsidR="007F2609" w:rsidRPr="007F2609" w14:paraId="2197C0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346178">
            <w:pPr>
              <w:pStyle w:val="TAL"/>
              <w:rPr>
                <w:lang w:eastAsia="zh-CN"/>
              </w:rPr>
            </w:pPr>
            <w:r w:rsidRPr="007F2609">
              <w:rPr>
                <w:lang w:eastAsia="zh-CN"/>
              </w:rPr>
              <w:t>R5-212671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346178">
            <w:pPr>
              <w:pStyle w:val="TAL"/>
              <w:rPr>
                <w:lang w:eastAsia="zh-CN"/>
              </w:rPr>
            </w:pPr>
            <w:r w:rsidRPr="007F2609">
              <w:rPr>
                <w:lang w:eastAsia="zh-CN"/>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346178">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346178">
            <w:pPr>
              <w:pStyle w:val="TAL"/>
              <w:rPr>
                <w:lang w:eastAsia="zh-CN"/>
              </w:rPr>
            </w:pPr>
            <w:r w:rsidRPr="007F2609">
              <w:rPr>
                <w:lang w:eastAsia="zh-CN"/>
              </w:rPr>
              <w:t>17.1.0</w:t>
            </w:r>
          </w:p>
        </w:tc>
      </w:tr>
      <w:tr w:rsidR="007F2609" w:rsidRPr="007F2609" w14:paraId="4AF1C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346178">
            <w:pPr>
              <w:pStyle w:val="TAL"/>
              <w:rPr>
                <w:lang w:eastAsia="zh-CN"/>
              </w:rPr>
            </w:pPr>
            <w:r w:rsidRPr="007F2609">
              <w:rPr>
                <w:lang w:eastAsia="zh-CN"/>
              </w:rPr>
              <w:t>R5-212682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346178">
            <w:pPr>
              <w:pStyle w:val="TAL"/>
              <w:rPr>
                <w:lang w:eastAsia="zh-CN"/>
              </w:rPr>
            </w:pPr>
            <w:r w:rsidRPr="007F2609">
              <w:rPr>
                <w:lang w:eastAsia="zh-CN"/>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346178">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346178">
            <w:pPr>
              <w:pStyle w:val="TAL"/>
              <w:rPr>
                <w:lang w:eastAsia="zh-CN"/>
              </w:rPr>
            </w:pPr>
            <w:r w:rsidRPr="007F2609">
              <w:rPr>
                <w:lang w:eastAsia="zh-CN"/>
              </w:rPr>
              <w:t>17.1.0</w:t>
            </w:r>
          </w:p>
        </w:tc>
      </w:tr>
      <w:tr w:rsidR="007F2609" w:rsidRPr="007F2609" w14:paraId="2A603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346178">
            <w:pPr>
              <w:pStyle w:val="TAL"/>
              <w:rPr>
                <w:lang w:eastAsia="zh-CN"/>
              </w:rPr>
            </w:pPr>
            <w:r w:rsidRPr="007F2609">
              <w:rPr>
                <w:lang w:eastAsia="zh-CN"/>
              </w:rPr>
              <w:t>R5-212704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346178">
            <w:pPr>
              <w:pStyle w:val="TAL"/>
              <w:rPr>
                <w:lang w:eastAsia="zh-CN"/>
              </w:rPr>
            </w:pPr>
            <w:r w:rsidRPr="007F2609">
              <w:rPr>
                <w:lang w:eastAsia="zh-CN"/>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346178">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346178">
            <w:pPr>
              <w:pStyle w:val="TAL"/>
              <w:rPr>
                <w:lang w:eastAsia="zh-CN"/>
              </w:rPr>
            </w:pPr>
            <w:r w:rsidRPr="007F2609">
              <w:rPr>
                <w:lang w:eastAsia="zh-CN"/>
              </w:rPr>
              <w:t>17.1.0</w:t>
            </w:r>
          </w:p>
        </w:tc>
      </w:tr>
      <w:tr w:rsidR="007F2609" w:rsidRPr="007F2609" w14:paraId="07805A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346178">
            <w:pPr>
              <w:pStyle w:val="TAL"/>
              <w:rPr>
                <w:lang w:eastAsia="zh-CN"/>
              </w:rPr>
            </w:pPr>
            <w:r w:rsidRPr="007F2609">
              <w:rPr>
                <w:lang w:eastAsia="zh-CN"/>
              </w:rPr>
              <w:t>R5-212739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346178">
            <w:pPr>
              <w:pStyle w:val="TAL"/>
              <w:rPr>
                <w:lang w:eastAsia="zh-CN"/>
              </w:rPr>
            </w:pPr>
            <w:r w:rsidRPr="007F2609">
              <w:rPr>
                <w:lang w:eastAsia="zh-CN"/>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346178">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346178">
            <w:pPr>
              <w:pStyle w:val="TAL"/>
              <w:rPr>
                <w:lang w:eastAsia="zh-CN"/>
              </w:rPr>
            </w:pPr>
            <w:r w:rsidRPr="007F2609">
              <w:rPr>
                <w:lang w:eastAsia="zh-CN"/>
              </w:rPr>
              <w:t>17.1.0</w:t>
            </w:r>
          </w:p>
        </w:tc>
      </w:tr>
      <w:tr w:rsidR="007F2609" w:rsidRPr="007F2609" w14:paraId="7ECFCB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346178">
            <w:pPr>
              <w:pStyle w:val="TAL"/>
              <w:rPr>
                <w:lang w:eastAsia="zh-CN"/>
              </w:rPr>
            </w:pPr>
            <w:r w:rsidRPr="007F2609">
              <w:rPr>
                <w:lang w:eastAsia="zh-CN"/>
              </w:rPr>
              <w:t>R5-212740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346178">
            <w:pPr>
              <w:pStyle w:val="TAL"/>
              <w:rPr>
                <w:lang w:eastAsia="zh-CN"/>
              </w:rPr>
            </w:pPr>
            <w:r w:rsidRPr="007F2609">
              <w:rPr>
                <w:lang w:eastAsia="zh-CN"/>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346178">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346178">
            <w:pPr>
              <w:pStyle w:val="TAL"/>
              <w:rPr>
                <w:lang w:eastAsia="zh-CN"/>
              </w:rPr>
            </w:pPr>
            <w:r w:rsidRPr="007F2609">
              <w:rPr>
                <w:lang w:eastAsia="zh-CN"/>
              </w:rPr>
              <w:t>17.1.0</w:t>
            </w:r>
          </w:p>
        </w:tc>
      </w:tr>
      <w:tr w:rsidR="007F2609" w:rsidRPr="007F2609" w14:paraId="061C54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346178">
            <w:pPr>
              <w:pStyle w:val="TAL"/>
              <w:rPr>
                <w:lang w:eastAsia="zh-CN"/>
              </w:rPr>
            </w:pPr>
            <w:r w:rsidRPr="007F2609">
              <w:rPr>
                <w:lang w:eastAsia="zh-CN"/>
              </w:rPr>
              <w:t>R5-212741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346178">
            <w:pPr>
              <w:pStyle w:val="TAL"/>
              <w:rPr>
                <w:lang w:eastAsia="zh-CN"/>
              </w:rPr>
            </w:pPr>
            <w:r w:rsidRPr="007F2609">
              <w:rPr>
                <w:lang w:eastAsia="zh-CN"/>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346178">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346178">
            <w:pPr>
              <w:pStyle w:val="TAL"/>
              <w:rPr>
                <w:lang w:eastAsia="zh-CN"/>
              </w:rPr>
            </w:pPr>
            <w:r w:rsidRPr="007F2609">
              <w:rPr>
                <w:lang w:eastAsia="zh-CN"/>
              </w:rPr>
              <w:t>17.1.0</w:t>
            </w:r>
          </w:p>
        </w:tc>
      </w:tr>
      <w:tr w:rsidR="007F2609" w:rsidRPr="007F2609" w14:paraId="32C57C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346178">
            <w:pPr>
              <w:pStyle w:val="TAL"/>
              <w:rPr>
                <w:lang w:eastAsia="zh-CN"/>
              </w:rPr>
            </w:pPr>
            <w:r w:rsidRPr="007F2609">
              <w:rPr>
                <w:lang w:eastAsia="zh-CN"/>
              </w:rPr>
              <w:t>R5-212839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346178">
            <w:pPr>
              <w:pStyle w:val="TAL"/>
              <w:rPr>
                <w:lang w:eastAsia="zh-CN"/>
              </w:rPr>
            </w:pPr>
            <w:r w:rsidRPr="007F2609">
              <w:rPr>
                <w:lang w:eastAsia="zh-CN"/>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346178">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346178">
            <w:pPr>
              <w:pStyle w:val="TAL"/>
              <w:rPr>
                <w:lang w:eastAsia="zh-CN"/>
              </w:rPr>
            </w:pPr>
            <w:r w:rsidRPr="007F2609">
              <w:rPr>
                <w:lang w:eastAsia="zh-CN"/>
              </w:rPr>
              <w:t>17.1.0</w:t>
            </w:r>
          </w:p>
        </w:tc>
      </w:tr>
      <w:tr w:rsidR="007F2609" w:rsidRPr="007F2609" w14:paraId="2D73C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346178">
            <w:pPr>
              <w:pStyle w:val="TAL"/>
              <w:rPr>
                <w:lang w:eastAsia="zh-CN"/>
              </w:rPr>
            </w:pPr>
            <w:r w:rsidRPr="007F2609">
              <w:rPr>
                <w:lang w:eastAsia="zh-CN"/>
              </w:rPr>
              <w:t>R5-212856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346178">
            <w:pPr>
              <w:pStyle w:val="TAL"/>
              <w:rPr>
                <w:lang w:eastAsia="zh-CN"/>
              </w:rPr>
            </w:pPr>
            <w:r w:rsidRPr="007F2609">
              <w:rPr>
                <w:lang w:eastAsia="zh-CN"/>
              </w:rPr>
              <w:t>1240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346178">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346178">
            <w:pPr>
              <w:pStyle w:val="TAL"/>
              <w:rPr>
                <w:lang w:eastAsia="zh-CN"/>
              </w:rPr>
            </w:pPr>
            <w:r w:rsidRPr="007F2609">
              <w:rPr>
                <w:lang w:eastAsia="zh-CN"/>
              </w:rPr>
              <w:t>17.1.0</w:t>
            </w:r>
          </w:p>
        </w:tc>
      </w:tr>
      <w:tr w:rsidR="007F2609" w:rsidRPr="007F2609" w14:paraId="5B1761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346178">
            <w:pPr>
              <w:pStyle w:val="TAL"/>
              <w:rPr>
                <w:lang w:eastAsia="zh-CN"/>
              </w:rPr>
            </w:pPr>
            <w:r w:rsidRPr="007F2609">
              <w:rPr>
                <w:lang w:eastAsia="zh-CN"/>
              </w:rPr>
              <w:t>R5-212914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346178">
            <w:pPr>
              <w:pStyle w:val="TAL"/>
              <w:rPr>
                <w:lang w:eastAsia="zh-CN"/>
              </w:rPr>
            </w:pPr>
            <w:r w:rsidRPr="007F2609">
              <w:rPr>
                <w:lang w:eastAsia="zh-CN"/>
              </w:rPr>
              <w:t>1241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346178">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346178">
            <w:pPr>
              <w:pStyle w:val="TAL"/>
              <w:rPr>
                <w:lang w:eastAsia="zh-CN"/>
              </w:rPr>
            </w:pPr>
            <w:r w:rsidRPr="007F2609">
              <w:rPr>
                <w:lang w:eastAsia="zh-CN"/>
              </w:rPr>
              <w:t>17.1.0</w:t>
            </w:r>
          </w:p>
        </w:tc>
      </w:tr>
      <w:tr w:rsidR="007F2609" w:rsidRPr="007F2609" w14:paraId="019F6C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346178">
            <w:pPr>
              <w:pStyle w:val="TAL"/>
              <w:rPr>
                <w:lang w:eastAsia="zh-CN"/>
              </w:rPr>
            </w:pPr>
            <w:r w:rsidRPr="007F2609">
              <w:rPr>
                <w:lang w:eastAsia="zh-CN"/>
              </w:rPr>
              <w:t>R5-212926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346178">
            <w:pPr>
              <w:pStyle w:val="TAL"/>
              <w:rPr>
                <w:lang w:eastAsia="zh-CN"/>
              </w:rPr>
            </w:pPr>
            <w:r w:rsidRPr="007F2609">
              <w:rPr>
                <w:lang w:eastAsia="zh-CN"/>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346178">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346178">
            <w:pPr>
              <w:pStyle w:val="TAL"/>
              <w:rPr>
                <w:lang w:eastAsia="zh-CN"/>
              </w:rPr>
            </w:pPr>
            <w:r w:rsidRPr="007F2609">
              <w:rPr>
                <w:lang w:eastAsia="zh-CN"/>
              </w:rPr>
              <w:t>17.1.0</w:t>
            </w:r>
          </w:p>
        </w:tc>
      </w:tr>
      <w:tr w:rsidR="007F2609" w:rsidRPr="007F2609" w14:paraId="3B331F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346178">
            <w:pPr>
              <w:pStyle w:val="TAL"/>
              <w:rPr>
                <w:lang w:eastAsia="zh-CN"/>
              </w:rPr>
            </w:pPr>
            <w:r w:rsidRPr="007F2609">
              <w:rPr>
                <w:lang w:eastAsia="zh-CN"/>
              </w:rPr>
              <w:t>R5-212927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346178">
            <w:pPr>
              <w:pStyle w:val="TAL"/>
              <w:rPr>
                <w:lang w:eastAsia="zh-CN"/>
              </w:rPr>
            </w:pPr>
            <w:r w:rsidRPr="007F2609">
              <w:rPr>
                <w:lang w:eastAsia="zh-CN"/>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346178">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346178">
            <w:pPr>
              <w:pStyle w:val="TAL"/>
              <w:rPr>
                <w:lang w:eastAsia="zh-CN"/>
              </w:rPr>
            </w:pPr>
            <w:r w:rsidRPr="007F2609">
              <w:rPr>
                <w:lang w:eastAsia="zh-CN"/>
              </w:rPr>
              <w:t>17.1.0</w:t>
            </w:r>
          </w:p>
        </w:tc>
      </w:tr>
      <w:tr w:rsidR="007F2609" w:rsidRPr="007F2609" w14:paraId="5CA1A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346178">
            <w:pPr>
              <w:pStyle w:val="TAL"/>
              <w:rPr>
                <w:lang w:eastAsia="zh-CN"/>
              </w:rPr>
            </w:pPr>
            <w:r w:rsidRPr="007F2609">
              <w:rPr>
                <w:lang w:eastAsia="zh-CN"/>
              </w:rPr>
              <w:t>R5-212928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346178">
            <w:pPr>
              <w:pStyle w:val="TAL"/>
              <w:rPr>
                <w:lang w:eastAsia="zh-CN"/>
              </w:rPr>
            </w:pPr>
            <w:r w:rsidRPr="007F2609">
              <w:rPr>
                <w:lang w:eastAsia="zh-CN"/>
              </w:rPr>
              <w:t>1245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346178">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346178">
            <w:pPr>
              <w:pStyle w:val="TAL"/>
              <w:rPr>
                <w:lang w:eastAsia="zh-CN"/>
              </w:rPr>
            </w:pPr>
            <w:r w:rsidRPr="007F2609">
              <w:rPr>
                <w:lang w:eastAsia="zh-CN"/>
              </w:rPr>
              <w:t>17.1.0</w:t>
            </w:r>
          </w:p>
        </w:tc>
      </w:tr>
      <w:tr w:rsidR="007F2609" w:rsidRPr="007F2609" w14:paraId="35880B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346178">
            <w:pPr>
              <w:pStyle w:val="TAL"/>
              <w:rPr>
                <w:lang w:eastAsia="zh-CN"/>
              </w:rPr>
            </w:pPr>
            <w:r w:rsidRPr="007F2609">
              <w:rPr>
                <w:lang w:eastAsia="zh-CN"/>
              </w:rPr>
              <w:t>R5-212969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346178">
            <w:pPr>
              <w:pStyle w:val="TAL"/>
              <w:rPr>
                <w:lang w:eastAsia="zh-CN"/>
              </w:rPr>
            </w:pPr>
            <w:r w:rsidRPr="007F2609">
              <w:rPr>
                <w:lang w:eastAsia="zh-CN"/>
              </w:rPr>
              <w:t>1246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346178">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346178">
            <w:pPr>
              <w:pStyle w:val="TAL"/>
              <w:rPr>
                <w:lang w:eastAsia="zh-CN"/>
              </w:rPr>
            </w:pPr>
            <w:r w:rsidRPr="007F2609">
              <w:rPr>
                <w:lang w:eastAsia="zh-CN"/>
              </w:rPr>
              <w:t>17.1.0</w:t>
            </w:r>
          </w:p>
        </w:tc>
      </w:tr>
      <w:tr w:rsidR="007F2609" w:rsidRPr="007F2609" w14:paraId="75506A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346178">
            <w:pPr>
              <w:pStyle w:val="TAL"/>
              <w:rPr>
                <w:lang w:eastAsia="zh-CN"/>
              </w:rPr>
            </w:pPr>
            <w:r w:rsidRPr="007F2609">
              <w:rPr>
                <w:lang w:eastAsia="zh-CN"/>
              </w:rPr>
              <w:t>R5-212970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346178">
            <w:pPr>
              <w:pStyle w:val="TAL"/>
              <w:rPr>
                <w:lang w:eastAsia="zh-CN"/>
              </w:rPr>
            </w:pPr>
            <w:r w:rsidRPr="007F2609">
              <w:rPr>
                <w:lang w:eastAsia="zh-CN"/>
              </w:rPr>
              <w:t>1247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346178">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346178">
            <w:pPr>
              <w:pStyle w:val="TAL"/>
              <w:rPr>
                <w:lang w:eastAsia="zh-CN"/>
              </w:rPr>
            </w:pPr>
            <w:r w:rsidRPr="007F2609">
              <w:rPr>
                <w:lang w:eastAsia="zh-CN"/>
              </w:rPr>
              <w:t>17.1.0</w:t>
            </w:r>
          </w:p>
        </w:tc>
      </w:tr>
      <w:tr w:rsidR="007F2609" w:rsidRPr="007F2609" w14:paraId="5EF386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346178">
            <w:pPr>
              <w:pStyle w:val="TAL"/>
              <w:rPr>
                <w:lang w:eastAsia="zh-CN"/>
              </w:rPr>
            </w:pPr>
            <w:r w:rsidRPr="007F2609">
              <w:rPr>
                <w:lang w:eastAsia="zh-CN"/>
              </w:rPr>
              <w:t>R5-212971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346178">
            <w:pPr>
              <w:pStyle w:val="TAL"/>
              <w:rPr>
                <w:lang w:eastAsia="zh-CN"/>
              </w:rPr>
            </w:pPr>
            <w:r w:rsidRPr="007F2609">
              <w:rPr>
                <w:lang w:eastAsia="zh-CN"/>
              </w:rPr>
              <w:t>1248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346178">
            <w:pPr>
              <w:pStyle w:val="TAL"/>
              <w:rPr>
                <w:lang w:eastAsia="zh-CN"/>
              </w:rPr>
            </w:pPr>
            <w:r w:rsidRPr="007F2609">
              <w:rPr>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346178">
            <w:pPr>
              <w:pStyle w:val="TAL"/>
              <w:rPr>
                <w:lang w:eastAsia="zh-CN"/>
              </w:rPr>
            </w:pPr>
            <w:r w:rsidRPr="007F2609">
              <w:rPr>
                <w:lang w:eastAsia="zh-CN"/>
              </w:rPr>
              <w:t>17.1.0</w:t>
            </w:r>
          </w:p>
        </w:tc>
      </w:tr>
      <w:tr w:rsidR="007F2609" w:rsidRPr="007F2609" w14:paraId="5FCAA2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346178">
            <w:pPr>
              <w:pStyle w:val="TAL"/>
              <w:rPr>
                <w:lang w:eastAsia="zh-CN"/>
              </w:rPr>
            </w:pPr>
            <w:r w:rsidRPr="007F2609">
              <w:rPr>
                <w:lang w:eastAsia="zh-CN"/>
              </w:rPr>
              <w:t>R5-212972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346178">
            <w:pPr>
              <w:pStyle w:val="TAL"/>
              <w:rPr>
                <w:lang w:eastAsia="zh-CN"/>
              </w:rPr>
            </w:pPr>
            <w:r w:rsidRPr="007F2609">
              <w:rPr>
                <w:lang w:eastAsia="zh-CN"/>
              </w:rPr>
              <w:t>1249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346178">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346178">
            <w:pPr>
              <w:pStyle w:val="TAL"/>
              <w:rPr>
                <w:lang w:eastAsia="zh-CN"/>
              </w:rPr>
            </w:pPr>
            <w:r w:rsidRPr="007F2609">
              <w:rPr>
                <w:lang w:eastAsia="zh-CN"/>
              </w:rPr>
              <w:t>17.1.0</w:t>
            </w:r>
          </w:p>
        </w:tc>
      </w:tr>
      <w:tr w:rsidR="007F2609" w:rsidRPr="007F2609" w14:paraId="32093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346178">
            <w:pPr>
              <w:pStyle w:val="TAL"/>
              <w:rPr>
                <w:lang w:eastAsia="zh-CN"/>
              </w:rPr>
            </w:pPr>
            <w:r w:rsidRPr="007F2609">
              <w:rPr>
                <w:lang w:eastAsia="zh-CN"/>
              </w:rPr>
              <w:t>R5-212974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346178">
            <w:pPr>
              <w:pStyle w:val="TAL"/>
              <w:rPr>
                <w:lang w:eastAsia="zh-CN"/>
              </w:rPr>
            </w:pPr>
            <w:r w:rsidRPr="007F2609">
              <w:rPr>
                <w:lang w:eastAsia="zh-CN"/>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346178">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346178">
            <w:pPr>
              <w:pStyle w:val="TAL"/>
              <w:rPr>
                <w:lang w:eastAsia="zh-CN"/>
              </w:rPr>
            </w:pPr>
            <w:r w:rsidRPr="007F2609">
              <w:rPr>
                <w:lang w:eastAsia="zh-CN"/>
              </w:rPr>
              <w:t>17.1.0</w:t>
            </w:r>
          </w:p>
        </w:tc>
      </w:tr>
      <w:tr w:rsidR="007F2609" w:rsidRPr="007F2609" w14:paraId="73ACE3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346178">
            <w:pPr>
              <w:pStyle w:val="TAL"/>
              <w:rPr>
                <w:lang w:eastAsia="zh-CN"/>
              </w:rPr>
            </w:pPr>
            <w:r w:rsidRPr="007F2609">
              <w:rPr>
                <w:lang w:eastAsia="zh-CN"/>
              </w:rPr>
              <w:t>R5-212979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346178">
            <w:pPr>
              <w:pStyle w:val="TAL"/>
              <w:rPr>
                <w:lang w:eastAsia="zh-CN"/>
              </w:rPr>
            </w:pPr>
            <w:r w:rsidRPr="007F2609">
              <w:rPr>
                <w:lang w:eastAsia="zh-CN"/>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346178">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346178">
            <w:pPr>
              <w:pStyle w:val="TAL"/>
              <w:rPr>
                <w:lang w:eastAsia="zh-CN"/>
              </w:rPr>
            </w:pPr>
            <w:r w:rsidRPr="007F2609">
              <w:rPr>
                <w:lang w:eastAsia="zh-CN"/>
              </w:rPr>
              <w:t>17.1.0</w:t>
            </w:r>
          </w:p>
        </w:tc>
      </w:tr>
      <w:tr w:rsidR="007F2609" w:rsidRPr="007F2609" w14:paraId="3AB81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346178">
            <w:pPr>
              <w:pStyle w:val="TAL"/>
              <w:rPr>
                <w:lang w:eastAsia="zh-CN"/>
              </w:rPr>
            </w:pPr>
            <w:r w:rsidRPr="007F2609">
              <w:rPr>
                <w:lang w:eastAsia="zh-CN"/>
              </w:rPr>
              <w:t>R5-212980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346178">
            <w:pPr>
              <w:pStyle w:val="TAL"/>
              <w:rPr>
                <w:lang w:eastAsia="zh-CN"/>
              </w:rPr>
            </w:pPr>
            <w:r w:rsidRPr="007F2609">
              <w:rPr>
                <w:lang w:eastAsia="zh-CN"/>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346178">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346178">
            <w:pPr>
              <w:pStyle w:val="TAL"/>
              <w:rPr>
                <w:lang w:eastAsia="zh-CN"/>
              </w:rPr>
            </w:pPr>
            <w:r w:rsidRPr="007F2609">
              <w:rPr>
                <w:lang w:eastAsia="zh-CN"/>
              </w:rPr>
              <w:t>17.1.0</w:t>
            </w:r>
          </w:p>
        </w:tc>
      </w:tr>
      <w:tr w:rsidR="007F2609" w:rsidRPr="007F2609" w14:paraId="56938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346178">
            <w:pPr>
              <w:pStyle w:val="TAL"/>
              <w:rPr>
                <w:lang w:eastAsia="zh-CN"/>
              </w:rPr>
            </w:pPr>
            <w:r w:rsidRPr="007F2609">
              <w:rPr>
                <w:lang w:eastAsia="zh-CN"/>
              </w:rPr>
              <w:t>R5-212981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346178">
            <w:pPr>
              <w:pStyle w:val="TAL"/>
              <w:rPr>
                <w:lang w:eastAsia="zh-CN"/>
              </w:rPr>
            </w:pPr>
            <w:r w:rsidRPr="007F2609">
              <w:rPr>
                <w:lang w:eastAsia="zh-CN"/>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346178">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346178">
            <w:pPr>
              <w:pStyle w:val="TAL"/>
              <w:rPr>
                <w:lang w:eastAsia="zh-CN"/>
              </w:rPr>
            </w:pPr>
            <w:r w:rsidRPr="007F2609">
              <w:rPr>
                <w:lang w:eastAsia="zh-CN"/>
              </w:rPr>
              <w:t>17.1.0</w:t>
            </w:r>
          </w:p>
        </w:tc>
      </w:tr>
      <w:tr w:rsidR="007F2609" w:rsidRPr="007F2609" w14:paraId="35BCA9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346178">
            <w:pPr>
              <w:pStyle w:val="TAL"/>
              <w:rPr>
                <w:lang w:eastAsia="zh-CN"/>
              </w:rPr>
            </w:pPr>
            <w:r w:rsidRPr="007F2609">
              <w:rPr>
                <w:lang w:eastAsia="zh-CN"/>
              </w:rPr>
              <w:t>R5-212983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346178">
            <w:pPr>
              <w:pStyle w:val="TAL"/>
              <w:rPr>
                <w:lang w:eastAsia="zh-CN"/>
              </w:rPr>
            </w:pPr>
            <w:r w:rsidRPr="007F2609">
              <w:rPr>
                <w:lang w:eastAsia="zh-CN"/>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346178">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346178">
            <w:pPr>
              <w:pStyle w:val="TAL"/>
              <w:rPr>
                <w:lang w:eastAsia="zh-CN"/>
              </w:rPr>
            </w:pPr>
            <w:r w:rsidRPr="007F2609">
              <w:rPr>
                <w:lang w:eastAsia="zh-CN"/>
              </w:rPr>
              <w:t>17.1.0</w:t>
            </w:r>
          </w:p>
        </w:tc>
      </w:tr>
      <w:tr w:rsidR="007F2609" w:rsidRPr="007F2609" w14:paraId="25DAB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346178">
            <w:pPr>
              <w:pStyle w:val="TAL"/>
              <w:rPr>
                <w:lang w:eastAsia="zh-CN"/>
              </w:rPr>
            </w:pPr>
            <w:r w:rsidRPr="007F2609">
              <w:rPr>
                <w:lang w:eastAsia="zh-CN"/>
              </w:rPr>
              <w:t>R5-212988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346178">
            <w:pPr>
              <w:pStyle w:val="TAL"/>
              <w:rPr>
                <w:lang w:eastAsia="zh-CN"/>
              </w:rPr>
            </w:pPr>
            <w:r w:rsidRPr="007F2609">
              <w:rPr>
                <w:lang w:eastAsia="zh-CN"/>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346178">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346178">
            <w:pPr>
              <w:pStyle w:val="TAL"/>
              <w:rPr>
                <w:lang w:eastAsia="zh-CN"/>
              </w:rPr>
            </w:pPr>
            <w:r w:rsidRPr="007F2609">
              <w:rPr>
                <w:lang w:eastAsia="zh-CN"/>
              </w:rPr>
              <w:t>17.1.0</w:t>
            </w:r>
          </w:p>
        </w:tc>
      </w:tr>
      <w:tr w:rsidR="007F2609" w:rsidRPr="007F2609" w14:paraId="06D94F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346178">
            <w:pPr>
              <w:pStyle w:val="TAL"/>
              <w:rPr>
                <w:lang w:eastAsia="zh-CN"/>
              </w:rPr>
            </w:pPr>
            <w:r w:rsidRPr="007F2609">
              <w:rPr>
                <w:lang w:eastAsia="zh-CN"/>
              </w:rPr>
              <w:t>R5-212989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346178">
            <w:pPr>
              <w:pStyle w:val="TAL"/>
              <w:rPr>
                <w:lang w:eastAsia="zh-CN"/>
              </w:rPr>
            </w:pPr>
            <w:r w:rsidRPr="007F2609">
              <w:rPr>
                <w:lang w:eastAsia="zh-CN"/>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346178">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346178">
            <w:pPr>
              <w:pStyle w:val="TAL"/>
              <w:rPr>
                <w:lang w:eastAsia="zh-CN"/>
              </w:rPr>
            </w:pPr>
            <w:r w:rsidRPr="007F2609">
              <w:rPr>
                <w:lang w:eastAsia="zh-CN"/>
              </w:rPr>
              <w:t>17.1.0</w:t>
            </w:r>
          </w:p>
        </w:tc>
      </w:tr>
      <w:tr w:rsidR="007F2609" w:rsidRPr="007F2609" w14:paraId="6B375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346178">
            <w:pPr>
              <w:pStyle w:val="TAL"/>
              <w:rPr>
                <w:lang w:eastAsia="zh-CN"/>
              </w:rPr>
            </w:pPr>
            <w:r w:rsidRPr="007F2609">
              <w:rPr>
                <w:lang w:eastAsia="zh-CN"/>
              </w:rPr>
              <w:t>R5-212992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346178">
            <w:pPr>
              <w:pStyle w:val="TAL"/>
              <w:rPr>
                <w:lang w:eastAsia="zh-CN"/>
              </w:rPr>
            </w:pPr>
            <w:r w:rsidRPr="007F2609">
              <w:rPr>
                <w:lang w:eastAsia="zh-CN"/>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346178">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346178">
            <w:pPr>
              <w:pStyle w:val="TAL"/>
              <w:rPr>
                <w:lang w:eastAsia="zh-CN"/>
              </w:rPr>
            </w:pPr>
            <w:r w:rsidRPr="007F2609">
              <w:rPr>
                <w:lang w:eastAsia="zh-CN"/>
              </w:rPr>
              <w:t>17.1.0</w:t>
            </w:r>
          </w:p>
        </w:tc>
      </w:tr>
      <w:tr w:rsidR="007F2609" w:rsidRPr="007F2609" w14:paraId="61906C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346178">
            <w:pPr>
              <w:pStyle w:val="TAL"/>
              <w:rPr>
                <w:lang w:eastAsia="zh-CN"/>
              </w:rPr>
            </w:pPr>
            <w:r w:rsidRPr="007F2609">
              <w:rPr>
                <w:lang w:eastAsia="zh-CN"/>
              </w:rPr>
              <w:t>R5-212993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346178">
            <w:pPr>
              <w:pStyle w:val="TAL"/>
              <w:rPr>
                <w:lang w:eastAsia="zh-CN"/>
              </w:rPr>
            </w:pPr>
            <w:r w:rsidRPr="007F2609">
              <w:rPr>
                <w:lang w:eastAsia="zh-CN"/>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346178">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346178">
            <w:pPr>
              <w:pStyle w:val="TAL"/>
              <w:rPr>
                <w:lang w:eastAsia="zh-CN"/>
              </w:rPr>
            </w:pPr>
            <w:r w:rsidRPr="007F2609">
              <w:rPr>
                <w:lang w:eastAsia="zh-CN"/>
              </w:rPr>
              <w:t>17.1.0</w:t>
            </w:r>
          </w:p>
        </w:tc>
      </w:tr>
      <w:tr w:rsidR="007F2609" w:rsidRPr="007F2609" w14:paraId="5E2708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346178">
            <w:pPr>
              <w:pStyle w:val="TAL"/>
              <w:rPr>
                <w:lang w:eastAsia="zh-CN"/>
              </w:rPr>
            </w:pPr>
            <w:r w:rsidRPr="007F2609">
              <w:rPr>
                <w:lang w:eastAsia="zh-CN"/>
              </w:rPr>
              <w:t>R5-212994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346178">
            <w:pPr>
              <w:pStyle w:val="TAL"/>
              <w:rPr>
                <w:lang w:eastAsia="zh-CN"/>
              </w:rPr>
            </w:pPr>
            <w:r w:rsidRPr="007F2609">
              <w:rPr>
                <w:lang w:eastAsia="zh-CN"/>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346178">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346178">
            <w:pPr>
              <w:pStyle w:val="TAL"/>
              <w:rPr>
                <w:lang w:eastAsia="zh-CN"/>
              </w:rPr>
            </w:pPr>
            <w:r w:rsidRPr="007F2609">
              <w:rPr>
                <w:lang w:eastAsia="zh-CN"/>
              </w:rPr>
              <w:t>17.1.0</w:t>
            </w:r>
          </w:p>
        </w:tc>
      </w:tr>
      <w:tr w:rsidR="007F2609" w:rsidRPr="007F2609" w14:paraId="1BB65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346178">
            <w:pPr>
              <w:pStyle w:val="TAL"/>
              <w:rPr>
                <w:lang w:eastAsia="zh-CN"/>
              </w:rPr>
            </w:pPr>
            <w:r w:rsidRPr="007F2609">
              <w:rPr>
                <w:lang w:eastAsia="zh-CN"/>
              </w:rPr>
              <w:t>R5-212998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346178">
            <w:pPr>
              <w:pStyle w:val="TAL"/>
              <w:rPr>
                <w:lang w:eastAsia="zh-CN"/>
              </w:rPr>
            </w:pPr>
            <w:r w:rsidRPr="007F2609">
              <w:rPr>
                <w:lang w:eastAsia="zh-CN"/>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346178">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346178">
            <w:pPr>
              <w:pStyle w:val="TAL"/>
              <w:rPr>
                <w:lang w:eastAsia="zh-CN"/>
              </w:rPr>
            </w:pPr>
            <w:r w:rsidRPr="007F2609">
              <w:rPr>
                <w:lang w:eastAsia="zh-CN"/>
              </w:rPr>
              <w:t>17.1.0</w:t>
            </w:r>
          </w:p>
        </w:tc>
      </w:tr>
      <w:tr w:rsidR="007F2609" w:rsidRPr="007F2609" w14:paraId="01170D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346178">
            <w:pPr>
              <w:pStyle w:val="TAL"/>
              <w:rPr>
                <w:lang w:eastAsia="zh-CN"/>
              </w:rPr>
            </w:pPr>
            <w:r w:rsidRPr="007F2609">
              <w:rPr>
                <w:lang w:eastAsia="zh-CN"/>
              </w:rPr>
              <w:t>R5-212999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346178">
            <w:pPr>
              <w:pStyle w:val="TAL"/>
              <w:rPr>
                <w:lang w:eastAsia="zh-CN"/>
              </w:rPr>
            </w:pPr>
            <w:r w:rsidRPr="007F2609">
              <w:rPr>
                <w:lang w:eastAsia="zh-CN"/>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346178">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346178">
            <w:pPr>
              <w:pStyle w:val="TAL"/>
              <w:rPr>
                <w:lang w:eastAsia="zh-CN"/>
              </w:rPr>
            </w:pPr>
            <w:r w:rsidRPr="007F2609">
              <w:rPr>
                <w:lang w:eastAsia="zh-CN"/>
              </w:rPr>
              <w:t>17.1.0</w:t>
            </w:r>
          </w:p>
        </w:tc>
      </w:tr>
      <w:tr w:rsidR="007F2609" w:rsidRPr="007F2609" w14:paraId="7FC7A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346178">
            <w:pPr>
              <w:pStyle w:val="TAL"/>
              <w:rPr>
                <w:lang w:eastAsia="zh-CN"/>
              </w:rPr>
            </w:pPr>
            <w:r w:rsidRPr="007F2609">
              <w:rPr>
                <w:lang w:eastAsia="zh-CN"/>
              </w:rPr>
              <w:t>R5-213000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346178">
            <w:pPr>
              <w:pStyle w:val="TAL"/>
              <w:rPr>
                <w:lang w:eastAsia="zh-CN"/>
              </w:rPr>
            </w:pPr>
            <w:r w:rsidRPr="007F2609">
              <w:rPr>
                <w:lang w:eastAsia="zh-CN"/>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346178">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346178">
            <w:pPr>
              <w:pStyle w:val="TAL"/>
              <w:rPr>
                <w:lang w:eastAsia="zh-CN"/>
              </w:rPr>
            </w:pPr>
            <w:r w:rsidRPr="007F2609">
              <w:rPr>
                <w:lang w:eastAsia="zh-CN"/>
              </w:rPr>
              <w:t>17.1.0</w:t>
            </w:r>
          </w:p>
        </w:tc>
      </w:tr>
      <w:tr w:rsidR="007F2609" w:rsidRPr="007F2609" w14:paraId="207CD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346178">
            <w:pPr>
              <w:pStyle w:val="TAL"/>
              <w:rPr>
                <w:lang w:eastAsia="zh-CN"/>
              </w:rPr>
            </w:pPr>
            <w:r w:rsidRPr="007F2609">
              <w:rPr>
                <w:lang w:eastAsia="zh-CN"/>
              </w:rPr>
              <w:t>R5-213015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346178">
            <w:pPr>
              <w:pStyle w:val="TAL"/>
              <w:rPr>
                <w:lang w:eastAsia="zh-CN"/>
              </w:rPr>
            </w:pPr>
            <w:r w:rsidRPr="007F2609">
              <w:rPr>
                <w:lang w:eastAsia="zh-CN"/>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346178">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346178">
            <w:pPr>
              <w:pStyle w:val="TAL"/>
              <w:rPr>
                <w:lang w:eastAsia="zh-CN"/>
              </w:rPr>
            </w:pPr>
            <w:r w:rsidRPr="007F2609">
              <w:rPr>
                <w:lang w:eastAsia="zh-CN"/>
              </w:rPr>
              <w:t>17.1.0</w:t>
            </w:r>
          </w:p>
        </w:tc>
      </w:tr>
      <w:tr w:rsidR="007F2609" w:rsidRPr="007F2609" w14:paraId="5E877E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346178">
            <w:pPr>
              <w:pStyle w:val="TAL"/>
              <w:rPr>
                <w:lang w:eastAsia="zh-CN"/>
              </w:rPr>
            </w:pPr>
            <w:r w:rsidRPr="007F2609">
              <w:rPr>
                <w:lang w:eastAsia="zh-CN"/>
              </w:rPr>
              <w:t>R5-213016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346178">
            <w:pPr>
              <w:pStyle w:val="TAL"/>
              <w:rPr>
                <w:lang w:eastAsia="zh-CN"/>
              </w:rPr>
            </w:pPr>
            <w:r w:rsidRPr="007F2609">
              <w:rPr>
                <w:lang w:eastAsia="zh-CN"/>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346178">
            <w:pPr>
              <w:pStyle w:val="TAL"/>
              <w:rPr>
                <w:lang w:eastAsia="zh-CN"/>
              </w:rPr>
            </w:pPr>
            <w:r w:rsidRPr="007F2609">
              <w:rPr>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346178">
            <w:pPr>
              <w:pStyle w:val="TAL"/>
              <w:rPr>
                <w:lang w:eastAsia="zh-CN"/>
              </w:rPr>
            </w:pPr>
            <w:r w:rsidRPr="007F2609">
              <w:rPr>
                <w:lang w:eastAsia="zh-CN"/>
              </w:rPr>
              <w:t>17.1.0</w:t>
            </w:r>
          </w:p>
        </w:tc>
      </w:tr>
      <w:tr w:rsidR="007F2609" w:rsidRPr="007F2609" w14:paraId="0BC2F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346178">
            <w:pPr>
              <w:pStyle w:val="TAL"/>
              <w:rPr>
                <w:lang w:eastAsia="zh-CN"/>
              </w:rPr>
            </w:pPr>
            <w:r w:rsidRPr="007F2609">
              <w:rPr>
                <w:lang w:eastAsia="zh-CN"/>
              </w:rPr>
              <w:t>R5-213058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346178">
            <w:pPr>
              <w:pStyle w:val="TAL"/>
              <w:rPr>
                <w:lang w:eastAsia="zh-CN"/>
              </w:rPr>
            </w:pPr>
            <w:r w:rsidRPr="007F2609">
              <w:rPr>
                <w:lang w:eastAsia="zh-CN"/>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346178">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346178">
            <w:pPr>
              <w:pStyle w:val="TAL"/>
              <w:rPr>
                <w:lang w:eastAsia="zh-CN"/>
              </w:rPr>
            </w:pPr>
            <w:r w:rsidRPr="007F2609">
              <w:rPr>
                <w:lang w:eastAsia="zh-CN"/>
              </w:rPr>
              <w:t>17.1.0</w:t>
            </w:r>
          </w:p>
        </w:tc>
      </w:tr>
      <w:tr w:rsidR="007F2609" w:rsidRPr="007F2609" w14:paraId="61FAB0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346178">
            <w:pPr>
              <w:pStyle w:val="TAL"/>
              <w:rPr>
                <w:lang w:eastAsia="zh-CN"/>
              </w:rPr>
            </w:pPr>
            <w:r w:rsidRPr="007F2609">
              <w:rPr>
                <w:lang w:eastAsia="zh-CN"/>
              </w:rPr>
              <w:t>R5-213100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346178">
            <w:pPr>
              <w:pStyle w:val="TAL"/>
              <w:rPr>
                <w:lang w:eastAsia="zh-CN"/>
              </w:rPr>
            </w:pPr>
            <w:r w:rsidRPr="007F2609">
              <w:rPr>
                <w:lang w:eastAsia="zh-CN"/>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346178">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346178">
            <w:pPr>
              <w:pStyle w:val="TAL"/>
              <w:rPr>
                <w:lang w:eastAsia="zh-CN"/>
              </w:rPr>
            </w:pPr>
            <w:r w:rsidRPr="007F2609">
              <w:rPr>
                <w:lang w:eastAsia="zh-CN"/>
              </w:rPr>
              <w:t>17.1.0</w:t>
            </w:r>
          </w:p>
        </w:tc>
      </w:tr>
      <w:tr w:rsidR="007F2609" w:rsidRPr="007F2609" w14:paraId="1DC99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346178">
            <w:pPr>
              <w:pStyle w:val="TAL"/>
              <w:rPr>
                <w:lang w:eastAsia="zh-CN"/>
              </w:rPr>
            </w:pPr>
            <w:r w:rsidRPr="007F2609">
              <w:rPr>
                <w:lang w:eastAsia="zh-CN"/>
              </w:rPr>
              <w:t>R5-213101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346178">
            <w:pPr>
              <w:pStyle w:val="TAL"/>
              <w:rPr>
                <w:lang w:eastAsia="zh-CN"/>
              </w:rPr>
            </w:pPr>
            <w:r w:rsidRPr="007F2609">
              <w:rPr>
                <w:lang w:eastAsia="zh-CN"/>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346178">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346178">
            <w:pPr>
              <w:pStyle w:val="TAL"/>
              <w:rPr>
                <w:lang w:eastAsia="zh-CN"/>
              </w:rPr>
            </w:pPr>
            <w:r w:rsidRPr="007F2609">
              <w:rPr>
                <w:lang w:eastAsia="zh-CN"/>
              </w:rPr>
              <w:t>17.1.0</w:t>
            </w:r>
          </w:p>
        </w:tc>
      </w:tr>
      <w:tr w:rsidR="007F2609" w:rsidRPr="007F2609" w14:paraId="6BBE7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346178">
            <w:pPr>
              <w:pStyle w:val="TAL"/>
              <w:rPr>
                <w:lang w:eastAsia="zh-CN"/>
              </w:rPr>
            </w:pPr>
            <w:r w:rsidRPr="007F2609">
              <w:rPr>
                <w:lang w:eastAsia="zh-CN"/>
              </w:rPr>
              <w:t>R5-213102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346178">
            <w:pPr>
              <w:pStyle w:val="TAL"/>
              <w:rPr>
                <w:lang w:eastAsia="zh-CN"/>
              </w:rPr>
            </w:pPr>
            <w:r w:rsidRPr="007F2609">
              <w:rPr>
                <w:lang w:eastAsia="zh-CN"/>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346178">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346178">
            <w:pPr>
              <w:pStyle w:val="TAL"/>
              <w:rPr>
                <w:lang w:eastAsia="zh-CN"/>
              </w:rPr>
            </w:pPr>
            <w:r w:rsidRPr="007F2609">
              <w:rPr>
                <w:lang w:eastAsia="zh-CN"/>
              </w:rPr>
              <w:t>17.1.0</w:t>
            </w:r>
          </w:p>
        </w:tc>
      </w:tr>
      <w:tr w:rsidR="007F2609" w:rsidRPr="007F2609" w14:paraId="107F5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346178">
            <w:pPr>
              <w:pStyle w:val="TAL"/>
              <w:rPr>
                <w:lang w:eastAsia="zh-CN"/>
              </w:rPr>
            </w:pPr>
            <w:r w:rsidRPr="007F2609">
              <w:rPr>
                <w:lang w:eastAsia="zh-CN"/>
              </w:rPr>
              <w:t>R5-213160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346178">
            <w:pPr>
              <w:pStyle w:val="TAL"/>
              <w:rPr>
                <w:lang w:eastAsia="zh-CN"/>
              </w:rPr>
            </w:pPr>
            <w:r w:rsidRPr="007F2609">
              <w:rPr>
                <w:lang w:eastAsia="zh-CN"/>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346178">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346178">
            <w:pPr>
              <w:pStyle w:val="TAL"/>
              <w:rPr>
                <w:lang w:eastAsia="zh-CN"/>
              </w:rPr>
            </w:pPr>
            <w:r w:rsidRPr="007F2609">
              <w:rPr>
                <w:lang w:eastAsia="zh-CN"/>
              </w:rPr>
              <w:t>17.1.0</w:t>
            </w:r>
          </w:p>
        </w:tc>
      </w:tr>
      <w:tr w:rsidR="007F2609" w:rsidRPr="007F2609" w14:paraId="379F7F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346178">
            <w:pPr>
              <w:pStyle w:val="TAL"/>
              <w:rPr>
                <w:lang w:eastAsia="zh-CN"/>
              </w:rPr>
            </w:pPr>
            <w:r w:rsidRPr="007F2609">
              <w:rPr>
                <w:lang w:eastAsia="zh-CN"/>
              </w:rPr>
              <w:t>R5-213882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346178">
            <w:pPr>
              <w:pStyle w:val="TAL"/>
              <w:rPr>
                <w:lang w:eastAsia="zh-CN"/>
              </w:rPr>
            </w:pPr>
            <w:r w:rsidRPr="007F2609">
              <w:rPr>
                <w:lang w:eastAsia="zh-CN"/>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346178">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346178">
            <w:pPr>
              <w:pStyle w:val="TAL"/>
              <w:rPr>
                <w:lang w:eastAsia="zh-CN"/>
              </w:rPr>
            </w:pPr>
            <w:r w:rsidRPr="007F2609">
              <w:rPr>
                <w:lang w:eastAsia="zh-CN"/>
              </w:rPr>
              <w:t>17.1.0</w:t>
            </w:r>
          </w:p>
        </w:tc>
      </w:tr>
      <w:tr w:rsidR="007F2609" w:rsidRPr="007F2609" w14:paraId="14866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346178">
            <w:pPr>
              <w:pStyle w:val="TAL"/>
              <w:rPr>
                <w:lang w:eastAsia="zh-CN"/>
              </w:rPr>
            </w:pPr>
            <w:r w:rsidRPr="007F2609">
              <w:rPr>
                <w:lang w:eastAsia="zh-CN"/>
              </w:rPr>
              <w:t>R5-213883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346178">
            <w:pPr>
              <w:pStyle w:val="TAL"/>
              <w:rPr>
                <w:lang w:eastAsia="zh-CN"/>
              </w:rPr>
            </w:pPr>
            <w:r w:rsidRPr="007F2609">
              <w:rPr>
                <w:lang w:eastAsia="zh-CN"/>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346178">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346178">
            <w:pPr>
              <w:pStyle w:val="TAL"/>
              <w:rPr>
                <w:lang w:eastAsia="zh-CN"/>
              </w:rPr>
            </w:pPr>
            <w:r w:rsidRPr="007F2609">
              <w:rPr>
                <w:lang w:eastAsia="zh-CN"/>
              </w:rPr>
              <w:t>17.1.0</w:t>
            </w:r>
          </w:p>
        </w:tc>
      </w:tr>
      <w:tr w:rsidR="007F2609" w:rsidRPr="007F2609" w14:paraId="23B83D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346178">
            <w:pPr>
              <w:pStyle w:val="TAL"/>
              <w:rPr>
                <w:lang w:eastAsia="zh-CN"/>
              </w:rPr>
            </w:pPr>
            <w:r w:rsidRPr="007F2609">
              <w:rPr>
                <w:lang w:eastAsia="zh-CN"/>
              </w:rPr>
              <w:t>R5-213884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346178">
            <w:pPr>
              <w:pStyle w:val="TAL"/>
              <w:rPr>
                <w:lang w:eastAsia="zh-CN"/>
              </w:rPr>
            </w:pPr>
            <w:r w:rsidRPr="007F2609">
              <w:rPr>
                <w:lang w:eastAsia="zh-CN"/>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346178">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346178">
            <w:pPr>
              <w:pStyle w:val="TAL"/>
              <w:rPr>
                <w:lang w:eastAsia="zh-CN"/>
              </w:rPr>
            </w:pPr>
            <w:r w:rsidRPr="007F2609">
              <w:rPr>
                <w:lang w:eastAsia="zh-CN"/>
              </w:rPr>
              <w:t>17.1.0</w:t>
            </w:r>
          </w:p>
        </w:tc>
      </w:tr>
      <w:tr w:rsidR="007F2609" w:rsidRPr="007F2609" w14:paraId="0AF765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346178">
            <w:pPr>
              <w:pStyle w:val="TAL"/>
              <w:rPr>
                <w:lang w:eastAsia="zh-CN"/>
              </w:rPr>
            </w:pPr>
            <w:r w:rsidRPr="007F2609">
              <w:rPr>
                <w:lang w:eastAsia="zh-CN"/>
              </w:rPr>
              <w:t>R5-213885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346178">
            <w:pPr>
              <w:pStyle w:val="TAL"/>
              <w:rPr>
                <w:lang w:eastAsia="zh-CN"/>
              </w:rPr>
            </w:pPr>
            <w:r w:rsidRPr="007F2609">
              <w:rPr>
                <w:lang w:eastAsia="zh-CN"/>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346178">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346178">
            <w:pPr>
              <w:pStyle w:val="TAL"/>
              <w:rPr>
                <w:lang w:eastAsia="zh-CN"/>
              </w:rPr>
            </w:pPr>
            <w:r w:rsidRPr="007F2609">
              <w:rPr>
                <w:lang w:eastAsia="zh-CN"/>
              </w:rPr>
              <w:t>17.1.0</w:t>
            </w:r>
          </w:p>
        </w:tc>
      </w:tr>
      <w:tr w:rsidR="007F2609" w:rsidRPr="007F2609" w14:paraId="535FFC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346178">
            <w:pPr>
              <w:pStyle w:val="TAL"/>
              <w:rPr>
                <w:lang w:eastAsia="zh-CN"/>
              </w:rPr>
            </w:pPr>
            <w:r w:rsidRPr="007F2609">
              <w:rPr>
                <w:lang w:eastAsia="zh-CN"/>
              </w:rPr>
              <w:t>R5-213886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346178">
            <w:pPr>
              <w:pStyle w:val="TAL"/>
              <w:rPr>
                <w:lang w:eastAsia="zh-CN"/>
              </w:rPr>
            </w:pPr>
            <w:r w:rsidRPr="007F2609">
              <w:rPr>
                <w:lang w:eastAsia="zh-CN"/>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346178">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346178">
            <w:pPr>
              <w:pStyle w:val="TAL"/>
              <w:rPr>
                <w:lang w:eastAsia="zh-CN"/>
              </w:rPr>
            </w:pPr>
            <w:r w:rsidRPr="007F2609">
              <w:rPr>
                <w:lang w:eastAsia="zh-CN"/>
              </w:rPr>
              <w:t>17.1.0</w:t>
            </w:r>
          </w:p>
        </w:tc>
      </w:tr>
      <w:tr w:rsidR="007F2609" w:rsidRPr="007F2609" w14:paraId="4C6138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346178">
            <w:pPr>
              <w:pStyle w:val="TAL"/>
              <w:rPr>
                <w:lang w:eastAsia="zh-CN"/>
              </w:rPr>
            </w:pPr>
            <w:r w:rsidRPr="007F2609">
              <w:rPr>
                <w:lang w:eastAsia="zh-CN"/>
              </w:rPr>
              <w:t>R5-213887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346178">
            <w:pPr>
              <w:pStyle w:val="TAL"/>
              <w:rPr>
                <w:lang w:eastAsia="zh-CN"/>
              </w:rPr>
            </w:pPr>
            <w:r w:rsidRPr="007F2609">
              <w:rPr>
                <w:lang w:eastAsia="zh-CN"/>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346178">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346178">
            <w:pPr>
              <w:pStyle w:val="TAL"/>
              <w:rPr>
                <w:lang w:eastAsia="zh-CN"/>
              </w:rPr>
            </w:pPr>
            <w:r w:rsidRPr="007F2609">
              <w:rPr>
                <w:lang w:eastAsia="zh-CN"/>
              </w:rPr>
              <w:t>17.1.0</w:t>
            </w:r>
          </w:p>
        </w:tc>
      </w:tr>
      <w:tr w:rsidR="007F2609" w:rsidRPr="007F2609" w14:paraId="01781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346178">
            <w:pPr>
              <w:pStyle w:val="TAL"/>
              <w:rPr>
                <w:lang w:eastAsia="zh-CN"/>
              </w:rPr>
            </w:pPr>
            <w:r w:rsidRPr="007F2609">
              <w:rPr>
                <w:lang w:eastAsia="zh-CN"/>
              </w:rPr>
              <w:t>R5-213888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346178">
            <w:pPr>
              <w:pStyle w:val="TAL"/>
              <w:rPr>
                <w:lang w:eastAsia="zh-CN"/>
              </w:rPr>
            </w:pPr>
            <w:r w:rsidRPr="007F2609">
              <w:rPr>
                <w:lang w:eastAsia="zh-CN"/>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346178">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346178">
            <w:pPr>
              <w:pStyle w:val="TAL"/>
              <w:rPr>
                <w:lang w:eastAsia="zh-CN"/>
              </w:rPr>
            </w:pPr>
            <w:r w:rsidRPr="007F2609">
              <w:rPr>
                <w:lang w:eastAsia="zh-CN"/>
              </w:rPr>
              <w:t>17.1.0</w:t>
            </w:r>
          </w:p>
        </w:tc>
      </w:tr>
      <w:tr w:rsidR="007F2609" w:rsidRPr="007F2609" w14:paraId="6E6F75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346178">
            <w:pPr>
              <w:pStyle w:val="TAL"/>
              <w:rPr>
                <w:lang w:eastAsia="zh-CN"/>
              </w:rPr>
            </w:pPr>
            <w:r w:rsidRPr="007F2609">
              <w:rPr>
                <w:lang w:eastAsia="zh-CN"/>
              </w:rPr>
              <w:t>R5-213889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346178">
            <w:pPr>
              <w:pStyle w:val="TAL"/>
              <w:rPr>
                <w:lang w:eastAsia="zh-CN"/>
              </w:rPr>
            </w:pPr>
            <w:r w:rsidRPr="007F2609">
              <w:rPr>
                <w:lang w:eastAsia="zh-CN"/>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346178">
            <w:pPr>
              <w:pStyle w:val="TAL"/>
              <w:rPr>
                <w:lang w:eastAsia="zh-CN"/>
              </w:rPr>
            </w:pPr>
            <w:r w:rsidRPr="007F2609">
              <w:rPr>
                <w:lang w:eastAsia="zh-CN"/>
              </w:rPr>
              <w:t>Cleanup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346178">
            <w:pPr>
              <w:pStyle w:val="TAL"/>
              <w:rPr>
                <w:lang w:eastAsia="zh-CN"/>
              </w:rPr>
            </w:pPr>
            <w:r w:rsidRPr="007F2609">
              <w:rPr>
                <w:lang w:eastAsia="zh-CN"/>
              </w:rPr>
              <w:t>17.1.0</w:t>
            </w:r>
          </w:p>
        </w:tc>
      </w:tr>
      <w:tr w:rsidR="007F2609" w:rsidRPr="007F2609" w14:paraId="29E5B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346178">
            <w:pPr>
              <w:pStyle w:val="TAL"/>
              <w:rPr>
                <w:lang w:eastAsia="zh-CN"/>
              </w:rPr>
            </w:pPr>
            <w:r w:rsidRPr="007F2609">
              <w:rPr>
                <w:lang w:eastAsia="zh-CN"/>
              </w:rPr>
              <w:t>R5-213890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346178">
            <w:pPr>
              <w:pStyle w:val="TAL"/>
              <w:rPr>
                <w:lang w:eastAsia="zh-CN"/>
              </w:rPr>
            </w:pPr>
            <w:r w:rsidRPr="007F2609">
              <w:rPr>
                <w:lang w:eastAsia="zh-CN"/>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346178">
            <w:pPr>
              <w:pStyle w:val="TAL"/>
              <w:rPr>
                <w:lang w:eastAsia="zh-CN"/>
              </w:rPr>
            </w:pPr>
            <w:r w:rsidRPr="007F2609">
              <w:rPr>
                <w:lang w:eastAsia="zh-CN"/>
              </w:rPr>
              <w:t>Cleanup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346178">
            <w:pPr>
              <w:pStyle w:val="TAL"/>
              <w:rPr>
                <w:lang w:eastAsia="zh-CN"/>
              </w:rPr>
            </w:pPr>
            <w:r w:rsidRPr="007F2609">
              <w:rPr>
                <w:lang w:eastAsia="zh-CN"/>
              </w:rPr>
              <w:t>17.1.0</w:t>
            </w:r>
          </w:p>
        </w:tc>
      </w:tr>
      <w:tr w:rsidR="007F2609" w:rsidRPr="007F2609" w14:paraId="2670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346178">
            <w:pPr>
              <w:pStyle w:val="TAL"/>
              <w:rPr>
                <w:lang w:eastAsia="zh-CN"/>
              </w:rPr>
            </w:pPr>
            <w:r w:rsidRPr="007F2609">
              <w:rPr>
                <w:lang w:eastAsia="zh-CN"/>
              </w:rPr>
              <w:t>R5-213891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346178">
            <w:pPr>
              <w:pStyle w:val="TAL"/>
              <w:rPr>
                <w:lang w:eastAsia="zh-CN"/>
              </w:rPr>
            </w:pPr>
            <w:r w:rsidRPr="007F2609">
              <w:rPr>
                <w:lang w:eastAsia="zh-CN"/>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346178">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346178">
            <w:pPr>
              <w:pStyle w:val="TAL"/>
              <w:rPr>
                <w:lang w:eastAsia="zh-CN"/>
              </w:rPr>
            </w:pPr>
            <w:r w:rsidRPr="007F2609">
              <w:rPr>
                <w:lang w:eastAsia="zh-CN"/>
              </w:rPr>
              <w:t>17.1.0</w:t>
            </w:r>
          </w:p>
        </w:tc>
      </w:tr>
      <w:tr w:rsidR="007F2609" w:rsidRPr="007F2609" w14:paraId="42483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346178">
            <w:pPr>
              <w:pStyle w:val="TAL"/>
              <w:rPr>
                <w:lang w:eastAsia="zh-CN"/>
              </w:rPr>
            </w:pPr>
            <w:r w:rsidRPr="007F2609">
              <w:rPr>
                <w:lang w:eastAsia="zh-CN"/>
              </w:rPr>
              <w:t>R5-213892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346178">
            <w:pPr>
              <w:pStyle w:val="TAL"/>
              <w:rPr>
                <w:lang w:eastAsia="zh-CN"/>
              </w:rPr>
            </w:pPr>
            <w:r w:rsidRPr="007F2609">
              <w:rPr>
                <w:lang w:eastAsia="zh-CN"/>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346178">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346178">
            <w:pPr>
              <w:pStyle w:val="TAL"/>
              <w:rPr>
                <w:lang w:eastAsia="zh-CN"/>
              </w:rPr>
            </w:pPr>
            <w:r w:rsidRPr="007F2609">
              <w:rPr>
                <w:lang w:eastAsia="zh-CN"/>
              </w:rPr>
              <w:t>17.1.0</w:t>
            </w:r>
          </w:p>
        </w:tc>
      </w:tr>
      <w:tr w:rsidR="007F2609" w:rsidRPr="007F2609" w14:paraId="49B00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346178">
            <w:pPr>
              <w:pStyle w:val="TAL"/>
              <w:rPr>
                <w:lang w:eastAsia="zh-CN"/>
              </w:rPr>
            </w:pPr>
            <w:r w:rsidRPr="007F2609">
              <w:rPr>
                <w:lang w:eastAsia="zh-CN"/>
              </w:rPr>
              <w:t>R5-213893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346178">
            <w:pPr>
              <w:pStyle w:val="TAL"/>
              <w:rPr>
                <w:lang w:eastAsia="zh-CN"/>
              </w:rPr>
            </w:pPr>
            <w:r w:rsidRPr="007F2609">
              <w:rPr>
                <w:lang w:eastAsia="zh-CN"/>
              </w:rPr>
              <w:t>1250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346178">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346178">
            <w:pPr>
              <w:pStyle w:val="TAL"/>
              <w:rPr>
                <w:lang w:eastAsia="zh-CN"/>
              </w:rPr>
            </w:pPr>
            <w:r w:rsidRPr="007F2609">
              <w:rPr>
                <w:lang w:eastAsia="zh-CN"/>
              </w:rPr>
              <w:t>17.1.0</w:t>
            </w:r>
          </w:p>
        </w:tc>
      </w:tr>
      <w:tr w:rsidR="007F2609" w:rsidRPr="007F2609" w14:paraId="68E3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346178">
            <w:pPr>
              <w:pStyle w:val="TAL"/>
              <w:rPr>
                <w:lang w:eastAsia="zh-CN"/>
              </w:rPr>
            </w:pPr>
            <w:r w:rsidRPr="007F2609">
              <w:rPr>
                <w:lang w:eastAsia="zh-CN"/>
              </w:rPr>
              <w:t>R5-213894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346178">
            <w:pPr>
              <w:pStyle w:val="TAL"/>
              <w:rPr>
                <w:lang w:eastAsia="zh-CN"/>
              </w:rPr>
            </w:pPr>
            <w:r w:rsidRPr="007F2609">
              <w:rPr>
                <w:lang w:eastAsia="zh-CN"/>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346178">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346178">
            <w:pPr>
              <w:pStyle w:val="TAL"/>
              <w:rPr>
                <w:lang w:eastAsia="zh-CN"/>
              </w:rPr>
            </w:pPr>
            <w:r w:rsidRPr="007F2609">
              <w:rPr>
                <w:lang w:eastAsia="zh-CN"/>
              </w:rPr>
              <w:t>17.1.0</w:t>
            </w:r>
          </w:p>
        </w:tc>
      </w:tr>
      <w:tr w:rsidR="007F2609" w:rsidRPr="007F2609" w14:paraId="3E5760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346178">
            <w:pPr>
              <w:pStyle w:val="TAL"/>
              <w:rPr>
                <w:lang w:eastAsia="zh-CN"/>
              </w:rPr>
            </w:pPr>
            <w:r w:rsidRPr="007F2609">
              <w:rPr>
                <w:lang w:eastAsia="zh-CN"/>
              </w:rPr>
              <w:t>R5-213970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346178">
            <w:pPr>
              <w:pStyle w:val="TAL"/>
              <w:rPr>
                <w:lang w:eastAsia="zh-CN"/>
              </w:rPr>
            </w:pPr>
            <w:r w:rsidRPr="007F2609">
              <w:rPr>
                <w:lang w:eastAsia="zh-CN"/>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346178">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346178">
            <w:pPr>
              <w:pStyle w:val="TAL"/>
              <w:rPr>
                <w:lang w:eastAsia="zh-CN"/>
              </w:rPr>
            </w:pPr>
            <w:r w:rsidRPr="007F2609">
              <w:rPr>
                <w:lang w:eastAsia="zh-CN"/>
              </w:rPr>
              <w:t>17.1.0</w:t>
            </w:r>
          </w:p>
        </w:tc>
      </w:tr>
      <w:tr w:rsidR="007F2609" w:rsidRPr="007F2609" w14:paraId="14032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346178">
            <w:pPr>
              <w:pStyle w:val="TAL"/>
              <w:rPr>
                <w:lang w:eastAsia="zh-CN"/>
              </w:rPr>
            </w:pPr>
            <w:r w:rsidRPr="007F2609">
              <w:rPr>
                <w:lang w:eastAsia="zh-CN"/>
              </w:rPr>
              <w:t>R5-213971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346178">
            <w:pPr>
              <w:pStyle w:val="TAL"/>
              <w:rPr>
                <w:lang w:eastAsia="zh-CN"/>
              </w:rPr>
            </w:pPr>
            <w:r w:rsidRPr="007F2609">
              <w:rPr>
                <w:lang w:eastAsia="zh-CN"/>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346178">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346178">
            <w:pPr>
              <w:pStyle w:val="TAL"/>
              <w:rPr>
                <w:lang w:eastAsia="zh-CN"/>
              </w:rPr>
            </w:pPr>
            <w:r w:rsidRPr="007F2609">
              <w:rPr>
                <w:lang w:eastAsia="zh-CN"/>
              </w:rPr>
              <w:t>17.1.0</w:t>
            </w:r>
          </w:p>
        </w:tc>
      </w:tr>
      <w:tr w:rsidR="007F2609" w:rsidRPr="007F2609" w14:paraId="6430C4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346178">
            <w:pPr>
              <w:pStyle w:val="TAL"/>
              <w:rPr>
                <w:lang w:eastAsia="zh-CN"/>
              </w:rPr>
            </w:pPr>
            <w:r w:rsidRPr="007F2609">
              <w:rPr>
                <w:lang w:eastAsia="zh-CN"/>
              </w:rPr>
              <w:t>R5-213972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346178">
            <w:pPr>
              <w:pStyle w:val="TAL"/>
              <w:rPr>
                <w:lang w:eastAsia="zh-CN"/>
              </w:rPr>
            </w:pPr>
            <w:r w:rsidRPr="007F2609">
              <w:rPr>
                <w:lang w:eastAsia="zh-CN"/>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346178">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346178">
            <w:pPr>
              <w:pStyle w:val="TAL"/>
              <w:rPr>
                <w:lang w:eastAsia="zh-CN"/>
              </w:rPr>
            </w:pPr>
            <w:r w:rsidRPr="007F2609">
              <w:rPr>
                <w:lang w:eastAsia="zh-CN"/>
              </w:rPr>
              <w:t>17.1.0</w:t>
            </w:r>
          </w:p>
        </w:tc>
      </w:tr>
      <w:tr w:rsidR="007F2609" w:rsidRPr="007F2609" w14:paraId="13312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346178">
            <w:pPr>
              <w:pStyle w:val="TAL"/>
              <w:rPr>
                <w:lang w:eastAsia="zh-CN"/>
              </w:rPr>
            </w:pPr>
            <w:r w:rsidRPr="007F2609">
              <w:rPr>
                <w:lang w:eastAsia="zh-CN"/>
              </w:rPr>
              <w:t>R5-213978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346178">
            <w:pPr>
              <w:pStyle w:val="TAL"/>
              <w:rPr>
                <w:lang w:eastAsia="zh-CN"/>
              </w:rPr>
            </w:pPr>
            <w:r w:rsidRPr="007F2609">
              <w:rPr>
                <w:lang w:eastAsia="zh-CN"/>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346178">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346178">
            <w:pPr>
              <w:pStyle w:val="TAL"/>
              <w:rPr>
                <w:lang w:eastAsia="zh-CN"/>
              </w:rPr>
            </w:pPr>
            <w:r w:rsidRPr="007F2609">
              <w:rPr>
                <w:lang w:eastAsia="zh-CN"/>
              </w:rPr>
              <w:t>17.1.0</w:t>
            </w:r>
          </w:p>
        </w:tc>
      </w:tr>
      <w:tr w:rsidR="007F2609" w:rsidRPr="007F2609" w14:paraId="059C24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346178">
            <w:pPr>
              <w:pStyle w:val="TAL"/>
              <w:rPr>
                <w:lang w:eastAsia="zh-CN"/>
              </w:rPr>
            </w:pPr>
            <w:r w:rsidRPr="007F2609">
              <w:rPr>
                <w:lang w:eastAsia="zh-CN"/>
              </w:rPr>
              <w:t>R5-213979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346178">
            <w:pPr>
              <w:pStyle w:val="TAL"/>
              <w:rPr>
                <w:lang w:eastAsia="zh-CN"/>
              </w:rPr>
            </w:pPr>
            <w:r w:rsidRPr="007F2609">
              <w:rPr>
                <w:lang w:eastAsia="zh-CN"/>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346178">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346178">
            <w:pPr>
              <w:pStyle w:val="TAL"/>
              <w:rPr>
                <w:lang w:eastAsia="zh-CN"/>
              </w:rPr>
            </w:pPr>
            <w:r w:rsidRPr="007F2609">
              <w:rPr>
                <w:lang w:eastAsia="zh-CN"/>
              </w:rPr>
              <w:t>17.1.0</w:t>
            </w:r>
          </w:p>
        </w:tc>
      </w:tr>
      <w:tr w:rsidR="007F2609" w:rsidRPr="007F2609" w14:paraId="4E9E9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346178">
            <w:pPr>
              <w:pStyle w:val="TAL"/>
              <w:rPr>
                <w:lang w:eastAsia="zh-CN"/>
              </w:rPr>
            </w:pPr>
            <w:r w:rsidRPr="007F2609">
              <w:rPr>
                <w:lang w:eastAsia="zh-CN"/>
              </w:rPr>
              <w:t>R5-213980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346178">
            <w:pPr>
              <w:pStyle w:val="TAL"/>
              <w:rPr>
                <w:lang w:eastAsia="zh-CN"/>
              </w:rPr>
            </w:pPr>
            <w:r w:rsidRPr="007F2609">
              <w:rPr>
                <w:lang w:eastAsia="zh-CN"/>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346178">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346178">
            <w:pPr>
              <w:pStyle w:val="TAL"/>
              <w:rPr>
                <w:lang w:eastAsia="zh-CN"/>
              </w:rPr>
            </w:pPr>
            <w:r w:rsidRPr="007F2609">
              <w:rPr>
                <w:lang w:eastAsia="zh-CN"/>
              </w:rPr>
              <w:t>17.1.0</w:t>
            </w:r>
          </w:p>
        </w:tc>
      </w:tr>
      <w:tr w:rsidR="007F2609" w:rsidRPr="007F2609" w14:paraId="3B98CD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346178">
            <w:pPr>
              <w:pStyle w:val="TAL"/>
              <w:rPr>
                <w:lang w:eastAsia="zh-CN"/>
              </w:rPr>
            </w:pPr>
            <w:r w:rsidRPr="007F2609">
              <w:rPr>
                <w:lang w:eastAsia="zh-CN"/>
              </w:rPr>
              <w:t>R5-213981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346178">
            <w:pPr>
              <w:pStyle w:val="TAL"/>
              <w:rPr>
                <w:lang w:eastAsia="zh-CN"/>
              </w:rPr>
            </w:pPr>
            <w:r w:rsidRPr="007F2609">
              <w:rPr>
                <w:lang w:eastAsia="zh-CN"/>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346178">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346178">
            <w:pPr>
              <w:pStyle w:val="TAL"/>
              <w:rPr>
                <w:lang w:eastAsia="zh-CN"/>
              </w:rPr>
            </w:pPr>
            <w:r w:rsidRPr="007F2609">
              <w:rPr>
                <w:lang w:eastAsia="zh-CN"/>
              </w:rPr>
              <w:t>17.1.0</w:t>
            </w:r>
          </w:p>
        </w:tc>
      </w:tr>
      <w:tr w:rsidR="007F2609" w:rsidRPr="007F2609" w14:paraId="0277AC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346178">
            <w:pPr>
              <w:pStyle w:val="TAL"/>
              <w:rPr>
                <w:lang w:eastAsia="zh-CN"/>
              </w:rPr>
            </w:pPr>
            <w:r w:rsidRPr="007F2609">
              <w:rPr>
                <w:lang w:eastAsia="zh-CN"/>
              </w:rPr>
              <w:t>R5-213982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346178">
            <w:pPr>
              <w:pStyle w:val="TAL"/>
              <w:rPr>
                <w:lang w:eastAsia="zh-CN"/>
              </w:rPr>
            </w:pPr>
            <w:r w:rsidRPr="007F2609">
              <w:rPr>
                <w:lang w:eastAsia="zh-CN"/>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346178">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346178">
            <w:pPr>
              <w:pStyle w:val="TAL"/>
              <w:rPr>
                <w:lang w:eastAsia="zh-CN"/>
              </w:rPr>
            </w:pPr>
            <w:r w:rsidRPr="007F2609">
              <w:rPr>
                <w:lang w:eastAsia="zh-CN"/>
              </w:rPr>
              <w:t>17.1.0</w:t>
            </w:r>
          </w:p>
        </w:tc>
      </w:tr>
      <w:tr w:rsidR="007F2609" w:rsidRPr="007F2609" w14:paraId="495BD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346178">
            <w:pPr>
              <w:pStyle w:val="TAL"/>
              <w:rPr>
                <w:lang w:eastAsia="zh-CN"/>
              </w:rPr>
            </w:pPr>
            <w:r w:rsidRPr="007F2609">
              <w:rPr>
                <w:lang w:eastAsia="zh-CN"/>
              </w:rPr>
              <w:t>R5-213983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346178">
            <w:pPr>
              <w:pStyle w:val="TAL"/>
              <w:rPr>
                <w:lang w:eastAsia="zh-CN"/>
              </w:rPr>
            </w:pPr>
            <w:r w:rsidRPr="007F2609">
              <w:rPr>
                <w:lang w:eastAsia="zh-CN"/>
              </w:rPr>
              <w:t>1223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346178">
            <w:pPr>
              <w:pStyle w:val="TAL"/>
              <w:rPr>
                <w:lang w:eastAsia="zh-CN"/>
              </w:rPr>
            </w:pPr>
            <w:r w:rsidRPr="007F2609">
              <w:rPr>
                <w:lang w:eastAsia="zh-CN"/>
              </w:rPr>
              <w:t>17.1.0</w:t>
            </w:r>
          </w:p>
        </w:tc>
      </w:tr>
      <w:tr w:rsidR="007F2609" w:rsidRPr="007F2609" w14:paraId="606DEA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346178">
            <w:pPr>
              <w:pStyle w:val="TAL"/>
              <w:rPr>
                <w:lang w:eastAsia="zh-CN"/>
              </w:rPr>
            </w:pPr>
            <w:r w:rsidRPr="007F2609">
              <w:rPr>
                <w:lang w:eastAsia="zh-CN"/>
              </w:rPr>
              <w:t>R5-213995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346178">
            <w:pPr>
              <w:pStyle w:val="TAL"/>
              <w:rPr>
                <w:lang w:eastAsia="zh-CN"/>
              </w:rPr>
            </w:pPr>
            <w:r w:rsidRPr="007F2609">
              <w:rPr>
                <w:lang w:eastAsia="zh-CN"/>
              </w:rPr>
              <w:t>1239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346178">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346178">
            <w:pPr>
              <w:pStyle w:val="TAL"/>
              <w:rPr>
                <w:lang w:eastAsia="zh-CN"/>
              </w:rPr>
            </w:pPr>
            <w:r w:rsidRPr="007F2609">
              <w:rPr>
                <w:lang w:eastAsia="zh-CN"/>
              </w:rPr>
              <w:t>17.1.0</w:t>
            </w:r>
          </w:p>
        </w:tc>
      </w:tr>
      <w:tr w:rsidR="007F2609" w:rsidRPr="007F2609" w14:paraId="16E710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346178">
            <w:pPr>
              <w:pStyle w:val="TAL"/>
              <w:rPr>
                <w:lang w:eastAsia="zh-CN"/>
              </w:rPr>
            </w:pPr>
            <w:r w:rsidRPr="007F2609">
              <w:rPr>
                <w:lang w:eastAsia="zh-CN"/>
              </w:rPr>
              <w:t>R5-213998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346178">
            <w:pPr>
              <w:pStyle w:val="TAL"/>
              <w:rPr>
                <w:lang w:eastAsia="zh-CN"/>
              </w:rPr>
            </w:pPr>
            <w:r w:rsidRPr="007F2609">
              <w:rPr>
                <w:lang w:eastAsia="zh-CN"/>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346178">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346178">
            <w:pPr>
              <w:pStyle w:val="TAL"/>
              <w:rPr>
                <w:lang w:eastAsia="zh-CN"/>
              </w:rPr>
            </w:pPr>
            <w:r w:rsidRPr="007F2609">
              <w:rPr>
                <w:lang w:eastAsia="zh-CN"/>
              </w:rPr>
              <w:t>17.1.0</w:t>
            </w:r>
          </w:p>
        </w:tc>
      </w:tr>
      <w:tr w:rsidR="007F2609" w:rsidRPr="007F2609" w14:paraId="0BB402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346178">
            <w:pPr>
              <w:pStyle w:val="TAL"/>
              <w:rPr>
                <w:lang w:eastAsia="zh-CN"/>
              </w:rPr>
            </w:pPr>
            <w:r w:rsidRPr="007F2609">
              <w:rPr>
                <w:lang w:eastAsia="zh-CN"/>
              </w:rPr>
              <w:t>R5-213999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346178">
            <w:pPr>
              <w:pStyle w:val="TAL"/>
              <w:rPr>
                <w:lang w:eastAsia="zh-CN"/>
              </w:rPr>
            </w:pPr>
            <w:r w:rsidRPr="007F2609">
              <w:rPr>
                <w:lang w:eastAsia="zh-CN"/>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346178">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346178">
            <w:pPr>
              <w:pStyle w:val="TAL"/>
              <w:rPr>
                <w:lang w:eastAsia="zh-CN"/>
              </w:rPr>
            </w:pPr>
            <w:r w:rsidRPr="007F2609">
              <w:rPr>
                <w:lang w:eastAsia="zh-CN"/>
              </w:rPr>
              <w:t>17.1.0</w:t>
            </w:r>
          </w:p>
        </w:tc>
      </w:tr>
      <w:tr w:rsidR="007F2609" w:rsidRPr="007F2609" w14:paraId="3D8159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346178">
            <w:pPr>
              <w:pStyle w:val="TAL"/>
              <w:rPr>
                <w:lang w:eastAsia="zh-CN"/>
              </w:rPr>
            </w:pPr>
            <w:r w:rsidRPr="007F2609">
              <w:rPr>
                <w:lang w:eastAsia="zh-CN"/>
              </w:rPr>
              <w:t>R5-214000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346178">
            <w:pPr>
              <w:pStyle w:val="TAL"/>
              <w:rPr>
                <w:lang w:eastAsia="zh-CN"/>
              </w:rPr>
            </w:pPr>
            <w:r w:rsidRPr="007F2609">
              <w:rPr>
                <w:lang w:eastAsia="zh-CN"/>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346178">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346178">
            <w:pPr>
              <w:pStyle w:val="TAL"/>
              <w:rPr>
                <w:lang w:eastAsia="zh-CN"/>
              </w:rPr>
            </w:pPr>
            <w:r w:rsidRPr="007F2609">
              <w:rPr>
                <w:lang w:eastAsia="zh-CN"/>
              </w:rPr>
              <w:t>17.1.0</w:t>
            </w:r>
          </w:p>
        </w:tc>
      </w:tr>
      <w:tr w:rsidR="007F2609" w:rsidRPr="007F2609" w14:paraId="2A705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346178">
            <w:pPr>
              <w:pStyle w:val="TAL"/>
              <w:rPr>
                <w:lang w:eastAsia="zh-CN"/>
              </w:rPr>
            </w:pPr>
            <w:r w:rsidRPr="007F2609">
              <w:rPr>
                <w:lang w:eastAsia="zh-CN"/>
              </w:rPr>
              <w:t>R5-214001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346178">
            <w:pPr>
              <w:pStyle w:val="TAL"/>
              <w:rPr>
                <w:lang w:eastAsia="zh-CN"/>
              </w:rPr>
            </w:pPr>
            <w:r w:rsidRPr="007F2609">
              <w:rPr>
                <w:lang w:eastAsia="zh-CN"/>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346178">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346178">
            <w:pPr>
              <w:pStyle w:val="TAL"/>
              <w:rPr>
                <w:lang w:eastAsia="zh-CN"/>
              </w:rPr>
            </w:pPr>
            <w:r w:rsidRPr="007F2609">
              <w:rPr>
                <w:lang w:eastAsia="zh-CN"/>
              </w:rPr>
              <w:t>17.1.0</w:t>
            </w:r>
          </w:p>
        </w:tc>
      </w:tr>
      <w:tr w:rsidR="007F2609" w:rsidRPr="007F2609" w14:paraId="72B590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346178">
            <w:pPr>
              <w:pStyle w:val="TAL"/>
              <w:rPr>
                <w:lang w:eastAsia="zh-CN"/>
              </w:rPr>
            </w:pPr>
            <w:r w:rsidRPr="007F2609">
              <w:rPr>
                <w:lang w:eastAsia="zh-CN"/>
              </w:rPr>
              <w:t>R5-214002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346178">
            <w:pPr>
              <w:pStyle w:val="TAL"/>
              <w:rPr>
                <w:lang w:eastAsia="zh-CN"/>
              </w:rPr>
            </w:pPr>
            <w:r w:rsidRPr="007F2609">
              <w:rPr>
                <w:lang w:eastAsia="zh-CN"/>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346178">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346178">
            <w:pPr>
              <w:pStyle w:val="TAL"/>
              <w:rPr>
                <w:lang w:eastAsia="zh-CN"/>
              </w:rPr>
            </w:pPr>
            <w:r w:rsidRPr="007F2609">
              <w:rPr>
                <w:lang w:eastAsia="zh-CN"/>
              </w:rPr>
              <w:t>17.1.0</w:t>
            </w:r>
          </w:p>
        </w:tc>
      </w:tr>
      <w:tr w:rsidR="007F2609" w:rsidRPr="007F2609" w14:paraId="419D38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346178">
            <w:pPr>
              <w:pStyle w:val="TAL"/>
              <w:rPr>
                <w:lang w:eastAsia="zh-CN"/>
              </w:rPr>
            </w:pPr>
            <w:r w:rsidRPr="007F2609">
              <w:rPr>
                <w:lang w:eastAsia="zh-CN"/>
              </w:rPr>
              <w:t>R5-214003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346178">
            <w:pPr>
              <w:pStyle w:val="TAL"/>
              <w:rPr>
                <w:lang w:eastAsia="zh-CN"/>
              </w:rPr>
            </w:pPr>
            <w:r w:rsidRPr="007F2609">
              <w:rPr>
                <w:lang w:eastAsia="zh-CN"/>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346178">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346178">
            <w:pPr>
              <w:pStyle w:val="TAL"/>
              <w:rPr>
                <w:lang w:eastAsia="zh-CN"/>
              </w:rPr>
            </w:pPr>
            <w:r w:rsidRPr="007F2609">
              <w:rPr>
                <w:lang w:eastAsia="zh-CN"/>
              </w:rPr>
              <w:t>17.1.0</w:t>
            </w:r>
          </w:p>
        </w:tc>
      </w:tr>
      <w:tr w:rsidR="007F2609" w:rsidRPr="007F2609" w14:paraId="2D147B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346178">
            <w:pPr>
              <w:pStyle w:val="TAL"/>
              <w:rPr>
                <w:lang w:eastAsia="zh-CN"/>
              </w:rPr>
            </w:pPr>
            <w:r w:rsidRPr="007F2609">
              <w:rPr>
                <w:lang w:eastAsia="zh-CN"/>
              </w:rPr>
              <w:t>R5-214004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346178">
            <w:pPr>
              <w:pStyle w:val="TAL"/>
              <w:rPr>
                <w:lang w:eastAsia="zh-CN"/>
              </w:rPr>
            </w:pPr>
            <w:r w:rsidRPr="007F2609">
              <w:rPr>
                <w:lang w:eastAsia="zh-CN"/>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346178">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346178">
            <w:pPr>
              <w:pStyle w:val="TAL"/>
              <w:rPr>
                <w:lang w:eastAsia="zh-CN"/>
              </w:rPr>
            </w:pPr>
            <w:r w:rsidRPr="007F2609">
              <w:rPr>
                <w:lang w:eastAsia="zh-CN"/>
              </w:rPr>
              <w:t>17.1.0</w:t>
            </w:r>
          </w:p>
        </w:tc>
      </w:tr>
      <w:tr w:rsidR="007F2609" w:rsidRPr="007F2609" w14:paraId="404566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346178">
            <w:pPr>
              <w:pStyle w:val="TAL"/>
              <w:rPr>
                <w:lang w:eastAsia="zh-CN"/>
              </w:rPr>
            </w:pPr>
            <w:r w:rsidRPr="007F2609">
              <w:rPr>
                <w:lang w:eastAsia="zh-CN"/>
              </w:rPr>
              <w:t>R5-214005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346178">
            <w:pPr>
              <w:pStyle w:val="TAL"/>
              <w:rPr>
                <w:lang w:eastAsia="zh-CN"/>
              </w:rPr>
            </w:pPr>
            <w:r w:rsidRPr="007F2609">
              <w:rPr>
                <w:lang w:eastAsia="zh-CN"/>
              </w:rPr>
              <w:t>1238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346178">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346178">
            <w:pPr>
              <w:pStyle w:val="TAL"/>
              <w:rPr>
                <w:lang w:eastAsia="zh-CN"/>
              </w:rPr>
            </w:pPr>
            <w:r w:rsidRPr="007F2609">
              <w:rPr>
                <w:lang w:eastAsia="zh-CN"/>
              </w:rPr>
              <w:t>17.1.0</w:t>
            </w:r>
          </w:p>
        </w:tc>
      </w:tr>
      <w:tr w:rsidR="007F2609" w:rsidRPr="007F2609" w14:paraId="4F8AB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346178">
            <w:pPr>
              <w:pStyle w:val="TAL"/>
              <w:rPr>
                <w:lang w:eastAsia="zh-CN"/>
              </w:rPr>
            </w:pPr>
            <w:r w:rsidRPr="007F2609">
              <w:rPr>
                <w:lang w:eastAsia="zh-CN"/>
              </w:rPr>
              <w:t>R5-214007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346178">
            <w:pPr>
              <w:pStyle w:val="TAL"/>
              <w:rPr>
                <w:lang w:eastAsia="zh-CN"/>
              </w:rPr>
            </w:pPr>
            <w:r w:rsidRPr="007F2609">
              <w:rPr>
                <w:lang w:eastAsia="zh-CN"/>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346178">
            <w:pPr>
              <w:pStyle w:val="TAL"/>
              <w:rPr>
                <w:lang w:eastAsia="zh-CN"/>
              </w:rPr>
            </w:pPr>
            <w:r w:rsidRPr="007F2609">
              <w:rPr>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346178">
            <w:pPr>
              <w:pStyle w:val="TAL"/>
              <w:rPr>
                <w:lang w:eastAsia="zh-CN"/>
              </w:rPr>
            </w:pPr>
            <w:r w:rsidRPr="007F2609">
              <w:rPr>
                <w:lang w:eastAsia="zh-CN"/>
              </w:rPr>
              <w:t>17.1.0</w:t>
            </w:r>
          </w:p>
        </w:tc>
      </w:tr>
      <w:tr w:rsidR="007F2609" w:rsidRPr="007F2609" w14:paraId="4F5E8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346178">
            <w:pPr>
              <w:pStyle w:val="TAL"/>
              <w:rPr>
                <w:lang w:eastAsia="zh-CN"/>
              </w:rPr>
            </w:pPr>
            <w:r w:rsidRPr="007F2609">
              <w:rPr>
                <w:lang w:eastAsia="zh-CN"/>
              </w:rPr>
              <w:t>R5-214021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346178">
            <w:pPr>
              <w:pStyle w:val="TAL"/>
              <w:rPr>
                <w:lang w:eastAsia="zh-CN"/>
              </w:rPr>
            </w:pPr>
            <w:r w:rsidRPr="007F2609">
              <w:rPr>
                <w:lang w:eastAsia="zh-CN"/>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346178">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346178">
            <w:pPr>
              <w:pStyle w:val="TAL"/>
              <w:rPr>
                <w:lang w:eastAsia="zh-CN"/>
              </w:rPr>
            </w:pPr>
            <w:r w:rsidRPr="007F2609">
              <w:rPr>
                <w:lang w:eastAsia="zh-CN"/>
              </w:rPr>
              <w:t>17.1.0</w:t>
            </w:r>
          </w:p>
        </w:tc>
      </w:tr>
      <w:tr w:rsidR="007F2609" w:rsidRPr="007F2609" w14:paraId="2B3F79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346178">
            <w:pPr>
              <w:pStyle w:val="TAL"/>
              <w:rPr>
                <w:lang w:eastAsia="zh-CN"/>
              </w:rPr>
            </w:pPr>
            <w:r w:rsidRPr="007F2609">
              <w:rPr>
                <w:lang w:eastAsia="zh-CN"/>
              </w:rPr>
              <w:t>R5-214022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346178">
            <w:pPr>
              <w:pStyle w:val="TAL"/>
              <w:rPr>
                <w:lang w:eastAsia="zh-CN"/>
              </w:rPr>
            </w:pPr>
            <w:r w:rsidRPr="007F2609">
              <w:rPr>
                <w:lang w:eastAsia="zh-CN"/>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346178">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346178">
            <w:pPr>
              <w:pStyle w:val="TAL"/>
              <w:rPr>
                <w:lang w:eastAsia="zh-CN"/>
              </w:rPr>
            </w:pPr>
            <w:r w:rsidRPr="007F2609">
              <w:rPr>
                <w:lang w:eastAsia="zh-CN"/>
              </w:rPr>
              <w:t>17.1.0</w:t>
            </w:r>
          </w:p>
        </w:tc>
      </w:tr>
      <w:tr w:rsidR="007F2609" w:rsidRPr="007F2609" w14:paraId="4D7B5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346178">
            <w:pPr>
              <w:pStyle w:val="TAL"/>
              <w:rPr>
                <w:lang w:eastAsia="zh-CN"/>
              </w:rPr>
            </w:pPr>
            <w:r w:rsidRPr="007F2609">
              <w:rPr>
                <w:lang w:eastAsia="zh-CN"/>
              </w:rPr>
              <w:t>R5-214023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346178">
            <w:pPr>
              <w:pStyle w:val="TAL"/>
              <w:rPr>
                <w:lang w:eastAsia="zh-CN"/>
              </w:rPr>
            </w:pPr>
            <w:r w:rsidRPr="007F2609">
              <w:rPr>
                <w:lang w:eastAsia="zh-CN"/>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346178">
            <w:pPr>
              <w:pStyle w:val="TAL"/>
              <w:rPr>
                <w:lang w:eastAsia="zh-CN"/>
              </w:rPr>
            </w:pPr>
            <w:r w:rsidRPr="007F2609">
              <w:rPr>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346178">
            <w:pPr>
              <w:pStyle w:val="TAL"/>
              <w:rPr>
                <w:lang w:eastAsia="zh-CN"/>
              </w:rPr>
            </w:pPr>
            <w:r w:rsidRPr="007F2609">
              <w:rPr>
                <w:lang w:eastAsia="zh-CN"/>
              </w:rPr>
              <w:t>17.1.0</w:t>
            </w:r>
          </w:p>
        </w:tc>
      </w:tr>
      <w:tr w:rsidR="007F2609" w:rsidRPr="007F2609" w14:paraId="0929A2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346178">
            <w:pPr>
              <w:pStyle w:val="TAL"/>
              <w:rPr>
                <w:lang w:eastAsia="zh-CN"/>
              </w:rPr>
            </w:pPr>
            <w:r w:rsidRPr="007F2609">
              <w:rPr>
                <w:lang w:eastAsia="zh-CN"/>
              </w:rPr>
              <w:t>R5-214024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346178">
            <w:pPr>
              <w:pStyle w:val="TAL"/>
              <w:rPr>
                <w:lang w:eastAsia="zh-CN"/>
              </w:rPr>
            </w:pPr>
            <w:r w:rsidRPr="007F2609">
              <w:rPr>
                <w:lang w:eastAsia="zh-CN"/>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346178">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346178">
            <w:pPr>
              <w:pStyle w:val="TAL"/>
              <w:rPr>
                <w:lang w:eastAsia="zh-CN"/>
              </w:rPr>
            </w:pPr>
            <w:r w:rsidRPr="007F2609">
              <w:rPr>
                <w:lang w:eastAsia="zh-CN"/>
              </w:rPr>
              <w:t>17.1.0</w:t>
            </w:r>
          </w:p>
        </w:tc>
      </w:tr>
      <w:tr w:rsidR="007F2609" w:rsidRPr="007F2609" w14:paraId="1E973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346178">
            <w:pPr>
              <w:pStyle w:val="TAL"/>
              <w:rPr>
                <w:lang w:eastAsia="zh-CN"/>
              </w:rPr>
            </w:pPr>
            <w:r w:rsidRPr="007F2609">
              <w:rPr>
                <w:lang w:eastAsia="zh-CN"/>
              </w:rPr>
              <w:t>R5-214025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346178">
            <w:pPr>
              <w:pStyle w:val="TAL"/>
              <w:rPr>
                <w:lang w:eastAsia="zh-CN"/>
              </w:rPr>
            </w:pPr>
            <w:r w:rsidRPr="007F2609">
              <w:rPr>
                <w:lang w:eastAsia="zh-CN"/>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346178">
            <w:pPr>
              <w:pStyle w:val="TAL"/>
              <w:rPr>
                <w:lang w:eastAsia="zh-CN"/>
              </w:rPr>
            </w:pPr>
            <w:r w:rsidRPr="007F2609">
              <w:rPr>
                <w:lang w:eastAsia="zh-CN"/>
              </w:rPr>
              <w:t>17.1.0</w:t>
            </w:r>
          </w:p>
        </w:tc>
      </w:tr>
      <w:tr w:rsidR="007F2609" w:rsidRPr="007F2609" w14:paraId="61D085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346178">
            <w:pPr>
              <w:pStyle w:val="TAL"/>
              <w:rPr>
                <w:lang w:eastAsia="zh-CN"/>
              </w:rPr>
            </w:pPr>
            <w:r w:rsidRPr="007F2609">
              <w:rPr>
                <w:lang w:eastAsia="zh-CN"/>
              </w:rPr>
              <w:t>R5-214110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346178">
            <w:pPr>
              <w:pStyle w:val="TAL"/>
              <w:rPr>
                <w:lang w:eastAsia="zh-CN"/>
              </w:rPr>
            </w:pPr>
            <w:r w:rsidRPr="007F2609">
              <w:rPr>
                <w:lang w:eastAsia="zh-CN"/>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346178">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346178">
            <w:pPr>
              <w:pStyle w:val="TAL"/>
              <w:rPr>
                <w:lang w:eastAsia="zh-CN"/>
              </w:rPr>
            </w:pPr>
            <w:r w:rsidRPr="007F2609">
              <w:rPr>
                <w:lang w:eastAsia="zh-CN"/>
              </w:rPr>
              <w:t>17.1.0</w:t>
            </w:r>
          </w:p>
        </w:tc>
      </w:tr>
      <w:tr w:rsidR="007F2609" w:rsidRPr="007F2609" w14:paraId="047BA7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346178">
            <w:pPr>
              <w:pStyle w:val="TAL"/>
              <w:rPr>
                <w:lang w:eastAsia="zh-CN"/>
              </w:rPr>
            </w:pPr>
            <w:r w:rsidRPr="007F2609">
              <w:rPr>
                <w:lang w:eastAsia="zh-CN"/>
              </w:rPr>
              <w:t>R5-214221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346178">
            <w:pPr>
              <w:pStyle w:val="TAL"/>
              <w:rPr>
                <w:lang w:eastAsia="zh-CN"/>
              </w:rPr>
            </w:pPr>
            <w:r w:rsidRPr="007F2609">
              <w:rPr>
                <w:lang w:eastAsia="zh-CN"/>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346178">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346178">
            <w:pPr>
              <w:pStyle w:val="TAL"/>
              <w:rPr>
                <w:lang w:eastAsia="zh-CN"/>
              </w:rPr>
            </w:pPr>
            <w:r w:rsidRPr="007F2609">
              <w:rPr>
                <w:lang w:eastAsia="zh-CN"/>
              </w:rPr>
              <w:t>17.2.0</w:t>
            </w:r>
          </w:p>
        </w:tc>
      </w:tr>
      <w:tr w:rsidR="007F2609" w:rsidRPr="007F2609" w14:paraId="4E2F1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346178">
            <w:pPr>
              <w:pStyle w:val="TAL"/>
              <w:rPr>
                <w:lang w:eastAsia="zh-CN"/>
              </w:rPr>
            </w:pPr>
            <w:r w:rsidRPr="007F2609">
              <w:rPr>
                <w:lang w:eastAsia="zh-CN"/>
              </w:rPr>
              <w:t>R5-214224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346178">
            <w:pPr>
              <w:pStyle w:val="TAL"/>
              <w:rPr>
                <w:lang w:eastAsia="zh-CN"/>
              </w:rPr>
            </w:pPr>
            <w:r w:rsidRPr="007F2609">
              <w:rPr>
                <w:lang w:eastAsia="zh-CN"/>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346178">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346178">
            <w:pPr>
              <w:pStyle w:val="TAL"/>
              <w:rPr>
                <w:lang w:eastAsia="zh-CN"/>
              </w:rPr>
            </w:pPr>
            <w:r w:rsidRPr="007F2609">
              <w:rPr>
                <w:lang w:eastAsia="zh-CN"/>
              </w:rPr>
              <w:t>17.2.0</w:t>
            </w:r>
          </w:p>
        </w:tc>
      </w:tr>
      <w:tr w:rsidR="007F2609" w:rsidRPr="007F2609" w14:paraId="4E0B4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346178">
            <w:pPr>
              <w:pStyle w:val="TAL"/>
              <w:rPr>
                <w:lang w:eastAsia="zh-CN"/>
              </w:rPr>
            </w:pPr>
            <w:r w:rsidRPr="007F2609">
              <w:rPr>
                <w:lang w:eastAsia="zh-CN"/>
              </w:rPr>
              <w:t>R5-214476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346178">
            <w:pPr>
              <w:pStyle w:val="TAL"/>
              <w:rPr>
                <w:lang w:eastAsia="zh-CN"/>
              </w:rPr>
            </w:pPr>
            <w:r w:rsidRPr="007F2609">
              <w:rPr>
                <w:lang w:eastAsia="zh-CN"/>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346178">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346178">
            <w:pPr>
              <w:pStyle w:val="TAL"/>
              <w:rPr>
                <w:lang w:eastAsia="zh-CN"/>
              </w:rPr>
            </w:pPr>
            <w:r w:rsidRPr="007F2609">
              <w:rPr>
                <w:lang w:eastAsia="zh-CN"/>
              </w:rPr>
              <w:t>17.2.0</w:t>
            </w:r>
          </w:p>
        </w:tc>
      </w:tr>
      <w:tr w:rsidR="007F2609" w:rsidRPr="007F2609" w14:paraId="444B09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346178">
            <w:pPr>
              <w:pStyle w:val="TAL"/>
              <w:rPr>
                <w:lang w:eastAsia="zh-CN"/>
              </w:rPr>
            </w:pPr>
            <w:r w:rsidRPr="007F2609">
              <w:rPr>
                <w:lang w:eastAsia="zh-CN"/>
              </w:rPr>
              <w:t>R5-214477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346178">
            <w:pPr>
              <w:pStyle w:val="TAL"/>
              <w:rPr>
                <w:lang w:eastAsia="zh-CN"/>
              </w:rPr>
            </w:pPr>
            <w:r w:rsidRPr="007F2609">
              <w:rPr>
                <w:lang w:eastAsia="zh-CN"/>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346178">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346178">
            <w:pPr>
              <w:pStyle w:val="TAL"/>
              <w:rPr>
                <w:lang w:eastAsia="zh-CN"/>
              </w:rPr>
            </w:pPr>
            <w:r w:rsidRPr="007F2609">
              <w:rPr>
                <w:lang w:eastAsia="zh-CN"/>
              </w:rPr>
              <w:t>17.2.0</w:t>
            </w:r>
          </w:p>
        </w:tc>
      </w:tr>
      <w:tr w:rsidR="007F2609" w:rsidRPr="007F2609" w14:paraId="3D0399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346178">
            <w:pPr>
              <w:pStyle w:val="TAL"/>
              <w:rPr>
                <w:lang w:eastAsia="zh-CN"/>
              </w:rPr>
            </w:pPr>
            <w:r w:rsidRPr="007F2609">
              <w:rPr>
                <w:lang w:eastAsia="zh-CN"/>
              </w:rPr>
              <w:t>R5-214479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346178">
            <w:pPr>
              <w:pStyle w:val="TAL"/>
              <w:rPr>
                <w:lang w:eastAsia="zh-CN"/>
              </w:rPr>
            </w:pPr>
            <w:r w:rsidRPr="007F2609">
              <w:rPr>
                <w:lang w:eastAsia="zh-CN"/>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346178">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346178">
            <w:pPr>
              <w:pStyle w:val="TAL"/>
              <w:rPr>
                <w:lang w:eastAsia="zh-CN"/>
              </w:rPr>
            </w:pPr>
            <w:r w:rsidRPr="007F2609">
              <w:rPr>
                <w:lang w:eastAsia="zh-CN"/>
              </w:rPr>
              <w:t>17.2.0</w:t>
            </w:r>
          </w:p>
        </w:tc>
      </w:tr>
      <w:tr w:rsidR="007F2609" w:rsidRPr="007F2609" w14:paraId="472A5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346178">
            <w:pPr>
              <w:pStyle w:val="TAL"/>
              <w:rPr>
                <w:lang w:eastAsia="zh-CN"/>
              </w:rPr>
            </w:pPr>
            <w:r w:rsidRPr="007F2609">
              <w:rPr>
                <w:lang w:eastAsia="zh-CN"/>
              </w:rPr>
              <w:t>R5-214598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346178">
            <w:pPr>
              <w:pStyle w:val="TAL"/>
              <w:rPr>
                <w:lang w:eastAsia="zh-CN"/>
              </w:rPr>
            </w:pPr>
            <w:r w:rsidRPr="007F2609">
              <w:rPr>
                <w:lang w:eastAsia="zh-CN"/>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346178">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346178">
            <w:pPr>
              <w:pStyle w:val="TAL"/>
              <w:rPr>
                <w:lang w:eastAsia="zh-CN"/>
              </w:rPr>
            </w:pPr>
            <w:r w:rsidRPr="007F2609">
              <w:rPr>
                <w:lang w:eastAsia="zh-CN"/>
              </w:rPr>
              <w:t>17.2.0</w:t>
            </w:r>
          </w:p>
        </w:tc>
      </w:tr>
      <w:tr w:rsidR="007F2609" w:rsidRPr="007F2609" w14:paraId="700CC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346178">
            <w:pPr>
              <w:pStyle w:val="TAL"/>
              <w:rPr>
                <w:lang w:eastAsia="zh-CN"/>
              </w:rPr>
            </w:pPr>
            <w:r w:rsidRPr="007F2609">
              <w:rPr>
                <w:lang w:eastAsia="zh-CN"/>
              </w:rPr>
              <w:t>R5-214599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346178">
            <w:pPr>
              <w:pStyle w:val="TAL"/>
              <w:rPr>
                <w:lang w:eastAsia="zh-CN"/>
              </w:rPr>
            </w:pPr>
            <w:r w:rsidRPr="007F2609">
              <w:rPr>
                <w:lang w:eastAsia="zh-CN"/>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346178">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346178">
            <w:pPr>
              <w:pStyle w:val="TAL"/>
              <w:rPr>
                <w:lang w:eastAsia="zh-CN"/>
              </w:rPr>
            </w:pPr>
            <w:r w:rsidRPr="007F2609">
              <w:rPr>
                <w:lang w:eastAsia="zh-CN"/>
              </w:rPr>
              <w:t>17.2.0</w:t>
            </w:r>
          </w:p>
        </w:tc>
      </w:tr>
      <w:tr w:rsidR="007F2609" w:rsidRPr="007F2609" w14:paraId="447833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346178">
            <w:pPr>
              <w:pStyle w:val="TAL"/>
              <w:rPr>
                <w:lang w:eastAsia="zh-CN"/>
              </w:rPr>
            </w:pPr>
            <w:r w:rsidRPr="007F2609">
              <w:rPr>
                <w:lang w:eastAsia="zh-CN"/>
              </w:rPr>
              <w:t>R5-214600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346178">
            <w:pPr>
              <w:pStyle w:val="TAL"/>
              <w:rPr>
                <w:lang w:eastAsia="zh-CN"/>
              </w:rPr>
            </w:pPr>
            <w:r w:rsidRPr="007F2609">
              <w:rPr>
                <w:lang w:eastAsia="zh-CN"/>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346178">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346178">
            <w:pPr>
              <w:pStyle w:val="TAL"/>
              <w:rPr>
                <w:lang w:eastAsia="zh-CN"/>
              </w:rPr>
            </w:pPr>
            <w:r w:rsidRPr="007F2609">
              <w:rPr>
                <w:lang w:eastAsia="zh-CN"/>
              </w:rPr>
              <w:t>17.2.0</w:t>
            </w:r>
          </w:p>
        </w:tc>
      </w:tr>
      <w:tr w:rsidR="007F2609" w:rsidRPr="007F2609" w14:paraId="634DE3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346178">
            <w:pPr>
              <w:pStyle w:val="TAL"/>
              <w:rPr>
                <w:lang w:eastAsia="zh-CN"/>
              </w:rPr>
            </w:pPr>
            <w:r w:rsidRPr="007F2609">
              <w:rPr>
                <w:lang w:eastAsia="zh-CN"/>
              </w:rPr>
              <w:t>R5-214601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346178">
            <w:pPr>
              <w:pStyle w:val="TAL"/>
              <w:rPr>
                <w:lang w:eastAsia="zh-CN"/>
              </w:rPr>
            </w:pPr>
            <w:r w:rsidRPr="007F2609">
              <w:rPr>
                <w:lang w:eastAsia="zh-CN"/>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346178">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346178">
            <w:pPr>
              <w:pStyle w:val="TAL"/>
              <w:rPr>
                <w:lang w:eastAsia="zh-CN"/>
              </w:rPr>
            </w:pPr>
            <w:r w:rsidRPr="007F2609">
              <w:rPr>
                <w:lang w:eastAsia="zh-CN"/>
              </w:rPr>
              <w:t>17.2.0</w:t>
            </w:r>
          </w:p>
        </w:tc>
      </w:tr>
      <w:tr w:rsidR="007F2609" w:rsidRPr="007F2609" w14:paraId="434D2E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346178">
            <w:pPr>
              <w:pStyle w:val="TAL"/>
              <w:rPr>
                <w:lang w:eastAsia="zh-CN"/>
              </w:rPr>
            </w:pPr>
            <w:r w:rsidRPr="007F2609">
              <w:rPr>
                <w:lang w:eastAsia="zh-CN"/>
              </w:rPr>
              <w:t>R5-214603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346178">
            <w:pPr>
              <w:pStyle w:val="TAL"/>
              <w:rPr>
                <w:lang w:eastAsia="zh-CN"/>
              </w:rPr>
            </w:pPr>
            <w:r w:rsidRPr="007F2609">
              <w:rPr>
                <w:lang w:eastAsia="zh-CN"/>
              </w:rPr>
              <w:t>1310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346178">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346178">
            <w:pPr>
              <w:pStyle w:val="TAL"/>
              <w:rPr>
                <w:lang w:eastAsia="zh-CN"/>
              </w:rPr>
            </w:pPr>
            <w:r w:rsidRPr="007F2609">
              <w:rPr>
                <w:lang w:eastAsia="zh-CN"/>
              </w:rPr>
              <w:t>17.2.0</w:t>
            </w:r>
          </w:p>
        </w:tc>
      </w:tr>
      <w:tr w:rsidR="007F2609" w:rsidRPr="007F2609" w14:paraId="333E1D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346178">
            <w:pPr>
              <w:pStyle w:val="TAL"/>
              <w:rPr>
                <w:lang w:eastAsia="zh-CN"/>
              </w:rPr>
            </w:pPr>
            <w:r w:rsidRPr="007F2609">
              <w:rPr>
                <w:lang w:eastAsia="zh-CN"/>
              </w:rPr>
              <w:t>R5-214604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346178">
            <w:pPr>
              <w:pStyle w:val="TAL"/>
              <w:rPr>
                <w:lang w:eastAsia="zh-CN"/>
              </w:rPr>
            </w:pPr>
            <w:r w:rsidRPr="007F2609">
              <w:rPr>
                <w:lang w:eastAsia="zh-CN"/>
              </w:rPr>
              <w:t>1311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346178">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346178">
            <w:pPr>
              <w:pStyle w:val="TAL"/>
              <w:rPr>
                <w:lang w:eastAsia="zh-CN"/>
              </w:rPr>
            </w:pPr>
            <w:r w:rsidRPr="007F2609">
              <w:rPr>
                <w:lang w:eastAsia="zh-CN"/>
              </w:rPr>
              <w:t>17.2.0</w:t>
            </w:r>
          </w:p>
        </w:tc>
      </w:tr>
      <w:tr w:rsidR="007F2609" w:rsidRPr="007F2609" w14:paraId="5F120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346178">
            <w:pPr>
              <w:pStyle w:val="TAL"/>
              <w:rPr>
                <w:lang w:eastAsia="zh-CN"/>
              </w:rPr>
            </w:pPr>
            <w:r w:rsidRPr="007F2609">
              <w:rPr>
                <w:lang w:eastAsia="zh-CN"/>
              </w:rPr>
              <w:t>R5-215043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346178">
            <w:pPr>
              <w:pStyle w:val="TAL"/>
              <w:rPr>
                <w:lang w:eastAsia="zh-CN"/>
              </w:rPr>
            </w:pPr>
            <w:r w:rsidRPr="007F2609">
              <w:rPr>
                <w:lang w:eastAsia="zh-CN"/>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346178">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346178">
            <w:pPr>
              <w:pStyle w:val="TAL"/>
              <w:rPr>
                <w:lang w:eastAsia="zh-CN"/>
              </w:rPr>
            </w:pPr>
            <w:r w:rsidRPr="007F2609">
              <w:rPr>
                <w:lang w:eastAsia="zh-CN"/>
              </w:rPr>
              <w:t>17.2.0</w:t>
            </w:r>
          </w:p>
        </w:tc>
      </w:tr>
      <w:tr w:rsidR="007F2609" w:rsidRPr="007F2609" w14:paraId="4B3FE5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346178">
            <w:pPr>
              <w:pStyle w:val="TAL"/>
              <w:rPr>
                <w:lang w:eastAsia="zh-CN"/>
              </w:rPr>
            </w:pPr>
            <w:r w:rsidRPr="007F2609">
              <w:rPr>
                <w:lang w:eastAsia="zh-CN"/>
              </w:rPr>
              <w:t>R5-215073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346178">
            <w:pPr>
              <w:pStyle w:val="TAL"/>
              <w:rPr>
                <w:lang w:eastAsia="zh-CN"/>
              </w:rPr>
            </w:pPr>
            <w:r w:rsidRPr="007F2609">
              <w:rPr>
                <w:lang w:eastAsia="zh-CN"/>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346178">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346178">
            <w:pPr>
              <w:pStyle w:val="TAL"/>
              <w:rPr>
                <w:lang w:eastAsia="zh-CN"/>
              </w:rPr>
            </w:pPr>
            <w:r w:rsidRPr="007F2609">
              <w:rPr>
                <w:lang w:eastAsia="zh-CN"/>
              </w:rPr>
              <w:t>17.2.0</w:t>
            </w:r>
          </w:p>
        </w:tc>
      </w:tr>
      <w:tr w:rsidR="007F2609" w:rsidRPr="007F2609" w14:paraId="750C63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346178">
            <w:pPr>
              <w:pStyle w:val="TAL"/>
              <w:rPr>
                <w:lang w:eastAsia="zh-CN"/>
              </w:rPr>
            </w:pPr>
            <w:r w:rsidRPr="007F2609">
              <w:rPr>
                <w:lang w:eastAsia="zh-CN"/>
              </w:rPr>
              <w:t>R5-215074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346178">
            <w:pPr>
              <w:pStyle w:val="TAL"/>
              <w:rPr>
                <w:lang w:eastAsia="zh-CN"/>
              </w:rPr>
            </w:pPr>
            <w:r w:rsidRPr="007F2609">
              <w:rPr>
                <w:lang w:eastAsia="zh-CN"/>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346178">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346178">
            <w:pPr>
              <w:pStyle w:val="TAL"/>
              <w:rPr>
                <w:lang w:eastAsia="zh-CN"/>
              </w:rPr>
            </w:pPr>
            <w:r w:rsidRPr="007F2609">
              <w:rPr>
                <w:lang w:eastAsia="zh-CN"/>
              </w:rPr>
              <w:t>17.2.0</w:t>
            </w:r>
          </w:p>
        </w:tc>
      </w:tr>
      <w:tr w:rsidR="007F2609" w:rsidRPr="007F2609" w14:paraId="21CB2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346178">
            <w:pPr>
              <w:pStyle w:val="TAL"/>
              <w:rPr>
                <w:lang w:eastAsia="zh-CN"/>
              </w:rPr>
            </w:pPr>
            <w:r w:rsidRPr="007F2609">
              <w:rPr>
                <w:lang w:eastAsia="zh-CN"/>
              </w:rPr>
              <w:t>R5-215075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346178">
            <w:pPr>
              <w:pStyle w:val="TAL"/>
              <w:rPr>
                <w:lang w:eastAsia="zh-CN"/>
              </w:rPr>
            </w:pPr>
            <w:r w:rsidRPr="007F2609">
              <w:rPr>
                <w:lang w:eastAsia="zh-CN"/>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346178">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346178">
            <w:pPr>
              <w:pStyle w:val="TAL"/>
              <w:rPr>
                <w:lang w:eastAsia="zh-CN"/>
              </w:rPr>
            </w:pPr>
            <w:r w:rsidRPr="007F2609">
              <w:rPr>
                <w:lang w:eastAsia="zh-CN"/>
              </w:rPr>
              <w:t>17.2.0</w:t>
            </w:r>
          </w:p>
        </w:tc>
      </w:tr>
      <w:tr w:rsidR="007F2609" w:rsidRPr="007F2609" w14:paraId="4C0C7C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346178">
            <w:pPr>
              <w:pStyle w:val="TAL"/>
              <w:rPr>
                <w:lang w:eastAsia="zh-CN"/>
              </w:rPr>
            </w:pPr>
            <w:r w:rsidRPr="007F2609">
              <w:rPr>
                <w:lang w:eastAsia="zh-CN"/>
              </w:rPr>
              <w:t>R5-215080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346178">
            <w:pPr>
              <w:pStyle w:val="TAL"/>
              <w:rPr>
                <w:lang w:eastAsia="zh-CN"/>
              </w:rPr>
            </w:pPr>
            <w:r w:rsidRPr="007F2609">
              <w:rPr>
                <w:lang w:eastAsia="zh-CN"/>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346178">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346178">
            <w:pPr>
              <w:pStyle w:val="TAL"/>
              <w:rPr>
                <w:lang w:eastAsia="zh-CN"/>
              </w:rPr>
            </w:pPr>
            <w:r w:rsidRPr="007F2609">
              <w:rPr>
                <w:lang w:eastAsia="zh-CN"/>
              </w:rPr>
              <w:t>17.2.0</w:t>
            </w:r>
          </w:p>
        </w:tc>
      </w:tr>
      <w:tr w:rsidR="007F2609" w:rsidRPr="007F2609" w14:paraId="4710FE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346178">
            <w:pPr>
              <w:pStyle w:val="TAL"/>
              <w:rPr>
                <w:lang w:eastAsia="zh-CN"/>
              </w:rPr>
            </w:pPr>
            <w:r w:rsidRPr="007F2609">
              <w:rPr>
                <w:lang w:eastAsia="zh-CN"/>
              </w:rPr>
              <w:t>R5-215165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346178">
            <w:pPr>
              <w:pStyle w:val="TAL"/>
              <w:rPr>
                <w:lang w:eastAsia="zh-CN"/>
              </w:rPr>
            </w:pPr>
            <w:r w:rsidRPr="007F2609">
              <w:rPr>
                <w:lang w:eastAsia="zh-CN"/>
              </w:rPr>
              <w:t>1321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346178">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346178">
            <w:pPr>
              <w:pStyle w:val="TAL"/>
              <w:rPr>
                <w:lang w:eastAsia="zh-CN"/>
              </w:rPr>
            </w:pPr>
            <w:r w:rsidRPr="007F2609">
              <w:rPr>
                <w:lang w:eastAsia="zh-CN"/>
              </w:rPr>
              <w:t>17.2.0</w:t>
            </w:r>
          </w:p>
        </w:tc>
      </w:tr>
      <w:tr w:rsidR="007F2609" w:rsidRPr="007F2609" w14:paraId="709C7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346178">
            <w:pPr>
              <w:pStyle w:val="TAL"/>
              <w:rPr>
                <w:lang w:eastAsia="zh-CN"/>
              </w:rPr>
            </w:pPr>
            <w:r w:rsidRPr="007F2609">
              <w:rPr>
                <w:lang w:eastAsia="zh-CN"/>
              </w:rPr>
              <w:t>R5-215185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346178">
            <w:pPr>
              <w:pStyle w:val="TAL"/>
              <w:rPr>
                <w:lang w:eastAsia="zh-CN"/>
              </w:rPr>
            </w:pPr>
            <w:r w:rsidRPr="007F2609">
              <w:rPr>
                <w:lang w:eastAsia="zh-CN"/>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346178">
            <w:pPr>
              <w:pStyle w:val="TAL"/>
              <w:rPr>
                <w:lang w:eastAsia="zh-CN"/>
              </w:rPr>
            </w:pPr>
            <w:r w:rsidRPr="007F2609">
              <w:rPr>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346178">
            <w:pPr>
              <w:pStyle w:val="TAL"/>
              <w:rPr>
                <w:lang w:eastAsia="zh-CN"/>
              </w:rPr>
            </w:pPr>
            <w:r w:rsidRPr="007F2609">
              <w:rPr>
                <w:lang w:eastAsia="zh-CN"/>
              </w:rPr>
              <w:t>17.2.0</w:t>
            </w:r>
          </w:p>
        </w:tc>
      </w:tr>
      <w:tr w:rsidR="007F2609" w:rsidRPr="007F2609" w14:paraId="2BACFA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346178">
            <w:pPr>
              <w:pStyle w:val="TAL"/>
              <w:rPr>
                <w:lang w:eastAsia="zh-CN"/>
              </w:rPr>
            </w:pPr>
            <w:r w:rsidRPr="007F2609">
              <w:rPr>
                <w:lang w:eastAsia="zh-CN"/>
              </w:rPr>
              <w:t>R5-215214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346178">
            <w:pPr>
              <w:pStyle w:val="TAL"/>
              <w:rPr>
                <w:lang w:eastAsia="zh-CN"/>
              </w:rPr>
            </w:pPr>
            <w:r w:rsidRPr="007F2609">
              <w:rPr>
                <w:lang w:eastAsia="zh-CN"/>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346178">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346178">
            <w:pPr>
              <w:pStyle w:val="TAL"/>
              <w:rPr>
                <w:lang w:eastAsia="zh-CN"/>
              </w:rPr>
            </w:pPr>
            <w:r w:rsidRPr="007F2609">
              <w:rPr>
                <w:lang w:eastAsia="zh-CN"/>
              </w:rPr>
              <w:t>17.2.0</w:t>
            </w:r>
          </w:p>
        </w:tc>
      </w:tr>
      <w:tr w:rsidR="007F2609" w:rsidRPr="007F2609" w14:paraId="006BC5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346178">
            <w:pPr>
              <w:pStyle w:val="TAL"/>
              <w:rPr>
                <w:lang w:eastAsia="zh-CN"/>
              </w:rPr>
            </w:pPr>
            <w:r w:rsidRPr="007F2609">
              <w:rPr>
                <w:lang w:eastAsia="zh-CN"/>
              </w:rPr>
              <w:t>R5-215282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346178">
            <w:pPr>
              <w:pStyle w:val="TAL"/>
              <w:rPr>
                <w:lang w:eastAsia="zh-CN"/>
              </w:rPr>
            </w:pPr>
            <w:r w:rsidRPr="007F2609">
              <w:rPr>
                <w:lang w:eastAsia="zh-CN"/>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346178">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346178">
            <w:pPr>
              <w:pStyle w:val="TAL"/>
              <w:rPr>
                <w:lang w:eastAsia="zh-CN"/>
              </w:rPr>
            </w:pPr>
            <w:r w:rsidRPr="007F2609">
              <w:rPr>
                <w:lang w:eastAsia="zh-CN"/>
              </w:rPr>
              <w:t>17.2.0</w:t>
            </w:r>
          </w:p>
        </w:tc>
      </w:tr>
      <w:tr w:rsidR="007F2609" w:rsidRPr="007F2609" w14:paraId="7CBA66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346178">
            <w:pPr>
              <w:pStyle w:val="TAL"/>
              <w:rPr>
                <w:lang w:eastAsia="zh-CN"/>
              </w:rPr>
            </w:pPr>
            <w:r w:rsidRPr="007F2609">
              <w:rPr>
                <w:lang w:eastAsia="zh-CN"/>
              </w:rPr>
              <w:t>R5-215284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346178">
            <w:pPr>
              <w:pStyle w:val="TAL"/>
              <w:rPr>
                <w:lang w:eastAsia="zh-CN"/>
              </w:rPr>
            </w:pPr>
            <w:r w:rsidRPr="007F2609">
              <w:rPr>
                <w:lang w:eastAsia="zh-CN"/>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346178">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346178">
            <w:pPr>
              <w:pStyle w:val="TAL"/>
              <w:rPr>
                <w:lang w:eastAsia="zh-CN"/>
              </w:rPr>
            </w:pPr>
            <w:r w:rsidRPr="007F2609">
              <w:rPr>
                <w:lang w:eastAsia="zh-CN"/>
              </w:rPr>
              <w:t>17.2.0</w:t>
            </w:r>
          </w:p>
        </w:tc>
      </w:tr>
      <w:tr w:rsidR="007F2609" w:rsidRPr="007F2609" w14:paraId="77BC6A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346178">
            <w:pPr>
              <w:pStyle w:val="TAL"/>
              <w:rPr>
                <w:lang w:eastAsia="zh-CN"/>
              </w:rPr>
            </w:pPr>
            <w:r w:rsidRPr="007F2609">
              <w:rPr>
                <w:lang w:eastAsia="zh-CN"/>
              </w:rPr>
              <w:t>R5-215285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346178">
            <w:pPr>
              <w:pStyle w:val="TAL"/>
              <w:rPr>
                <w:lang w:eastAsia="zh-CN"/>
              </w:rPr>
            </w:pPr>
            <w:r w:rsidRPr="007F2609">
              <w:rPr>
                <w:lang w:eastAsia="zh-CN"/>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346178">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346178">
            <w:pPr>
              <w:pStyle w:val="TAL"/>
              <w:rPr>
                <w:lang w:eastAsia="zh-CN"/>
              </w:rPr>
            </w:pPr>
            <w:r w:rsidRPr="007F2609">
              <w:rPr>
                <w:lang w:eastAsia="zh-CN"/>
              </w:rPr>
              <w:t>17.2.0</w:t>
            </w:r>
          </w:p>
        </w:tc>
      </w:tr>
      <w:tr w:rsidR="007F2609" w:rsidRPr="007F2609" w14:paraId="7D7AA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346178">
            <w:pPr>
              <w:pStyle w:val="TAL"/>
              <w:rPr>
                <w:lang w:eastAsia="zh-CN"/>
              </w:rPr>
            </w:pPr>
            <w:r w:rsidRPr="007F2609">
              <w:rPr>
                <w:lang w:eastAsia="zh-CN"/>
              </w:rPr>
              <w:t>R5-215286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346178">
            <w:pPr>
              <w:pStyle w:val="TAL"/>
              <w:rPr>
                <w:lang w:eastAsia="zh-CN"/>
              </w:rPr>
            </w:pPr>
            <w:r w:rsidRPr="007F2609">
              <w:rPr>
                <w:lang w:eastAsia="zh-CN"/>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346178">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346178">
            <w:pPr>
              <w:pStyle w:val="TAL"/>
              <w:rPr>
                <w:lang w:eastAsia="zh-CN"/>
              </w:rPr>
            </w:pPr>
            <w:r w:rsidRPr="007F2609">
              <w:rPr>
                <w:lang w:eastAsia="zh-CN"/>
              </w:rPr>
              <w:t>17.2.0</w:t>
            </w:r>
          </w:p>
        </w:tc>
      </w:tr>
      <w:tr w:rsidR="007F2609" w:rsidRPr="007F2609" w14:paraId="288009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346178">
            <w:pPr>
              <w:pStyle w:val="TAL"/>
              <w:rPr>
                <w:lang w:eastAsia="zh-CN"/>
              </w:rPr>
            </w:pPr>
            <w:r w:rsidRPr="007F2609">
              <w:rPr>
                <w:lang w:eastAsia="zh-CN"/>
              </w:rPr>
              <w:t>R5-215287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346178">
            <w:pPr>
              <w:pStyle w:val="TAL"/>
              <w:rPr>
                <w:lang w:eastAsia="zh-CN"/>
              </w:rPr>
            </w:pPr>
            <w:r w:rsidRPr="007F2609">
              <w:rPr>
                <w:lang w:eastAsia="zh-CN"/>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346178">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346178">
            <w:pPr>
              <w:pStyle w:val="TAL"/>
              <w:rPr>
                <w:lang w:eastAsia="zh-CN"/>
              </w:rPr>
            </w:pPr>
            <w:r w:rsidRPr="007F2609">
              <w:rPr>
                <w:lang w:eastAsia="zh-CN"/>
              </w:rPr>
              <w:t>17.2.0</w:t>
            </w:r>
          </w:p>
        </w:tc>
      </w:tr>
      <w:tr w:rsidR="007F2609" w:rsidRPr="007F2609" w14:paraId="452DC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346178">
            <w:pPr>
              <w:pStyle w:val="TAL"/>
              <w:rPr>
                <w:lang w:eastAsia="zh-CN"/>
              </w:rPr>
            </w:pPr>
            <w:r w:rsidRPr="007F2609">
              <w:rPr>
                <w:lang w:eastAsia="zh-CN"/>
              </w:rPr>
              <w:t>R5-215297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346178">
            <w:pPr>
              <w:pStyle w:val="TAL"/>
              <w:rPr>
                <w:lang w:eastAsia="zh-CN"/>
              </w:rPr>
            </w:pPr>
            <w:r w:rsidRPr="007F2609">
              <w:rPr>
                <w:lang w:eastAsia="zh-CN"/>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346178">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346178">
            <w:pPr>
              <w:pStyle w:val="TAL"/>
              <w:rPr>
                <w:lang w:eastAsia="zh-CN"/>
              </w:rPr>
            </w:pPr>
            <w:r w:rsidRPr="007F2609">
              <w:rPr>
                <w:lang w:eastAsia="zh-CN"/>
              </w:rPr>
              <w:t>17.2.0</w:t>
            </w:r>
          </w:p>
        </w:tc>
      </w:tr>
      <w:tr w:rsidR="007F2609" w:rsidRPr="007F2609" w14:paraId="7CD21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346178">
            <w:pPr>
              <w:pStyle w:val="TAL"/>
              <w:rPr>
                <w:lang w:eastAsia="zh-CN"/>
              </w:rPr>
            </w:pPr>
            <w:r w:rsidRPr="007F2609">
              <w:rPr>
                <w:lang w:eastAsia="zh-CN"/>
              </w:rPr>
              <w:t>R5-215298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346178">
            <w:pPr>
              <w:pStyle w:val="TAL"/>
              <w:rPr>
                <w:lang w:eastAsia="zh-CN"/>
              </w:rPr>
            </w:pPr>
            <w:r w:rsidRPr="007F2609">
              <w:rPr>
                <w:lang w:eastAsia="zh-CN"/>
              </w:rPr>
              <w:t>1340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346178">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346178">
            <w:pPr>
              <w:pStyle w:val="TAL"/>
              <w:rPr>
                <w:lang w:eastAsia="zh-CN"/>
              </w:rPr>
            </w:pPr>
            <w:r w:rsidRPr="007F2609">
              <w:rPr>
                <w:lang w:eastAsia="zh-CN"/>
              </w:rPr>
              <w:t>17.2.0</w:t>
            </w:r>
          </w:p>
        </w:tc>
      </w:tr>
      <w:tr w:rsidR="007F2609" w:rsidRPr="007F2609" w14:paraId="12DD3C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346178">
            <w:pPr>
              <w:pStyle w:val="TAL"/>
              <w:rPr>
                <w:lang w:eastAsia="zh-CN"/>
              </w:rPr>
            </w:pPr>
            <w:r w:rsidRPr="007F2609">
              <w:rPr>
                <w:lang w:eastAsia="zh-CN"/>
              </w:rPr>
              <w:t>R5-215305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346178">
            <w:pPr>
              <w:pStyle w:val="TAL"/>
              <w:rPr>
                <w:lang w:eastAsia="zh-CN"/>
              </w:rPr>
            </w:pPr>
            <w:r w:rsidRPr="007F2609">
              <w:rPr>
                <w:lang w:eastAsia="zh-CN"/>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346178">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346178">
            <w:pPr>
              <w:pStyle w:val="TAL"/>
              <w:rPr>
                <w:lang w:eastAsia="zh-CN"/>
              </w:rPr>
            </w:pPr>
            <w:r w:rsidRPr="007F2609">
              <w:rPr>
                <w:lang w:eastAsia="zh-CN"/>
              </w:rPr>
              <w:t>17.2.0</w:t>
            </w:r>
          </w:p>
        </w:tc>
      </w:tr>
      <w:tr w:rsidR="007F2609" w:rsidRPr="007F2609" w14:paraId="44E44A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346178">
            <w:pPr>
              <w:pStyle w:val="TAL"/>
              <w:rPr>
                <w:lang w:eastAsia="zh-CN"/>
              </w:rPr>
            </w:pPr>
            <w:r w:rsidRPr="007F2609">
              <w:rPr>
                <w:lang w:eastAsia="zh-CN"/>
              </w:rPr>
              <w:t>R5-215307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346178">
            <w:pPr>
              <w:pStyle w:val="TAL"/>
              <w:rPr>
                <w:lang w:eastAsia="zh-CN"/>
              </w:rPr>
            </w:pPr>
            <w:r w:rsidRPr="007F2609">
              <w:rPr>
                <w:lang w:eastAsia="zh-CN"/>
              </w:rPr>
              <w:t>1345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346178">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346178">
            <w:pPr>
              <w:pStyle w:val="TAL"/>
              <w:rPr>
                <w:lang w:eastAsia="zh-CN"/>
              </w:rPr>
            </w:pPr>
            <w:r w:rsidRPr="007F2609">
              <w:rPr>
                <w:lang w:eastAsia="zh-CN"/>
              </w:rPr>
              <w:t>17.2.0</w:t>
            </w:r>
          </w:p>
        </w:tc>
      </w:tr>
      <w:tr w:rsidR="007F2609" w:rsidRPr="007F2609" w14:paraId="1A8F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346178">
            <w:pPr>
              <w:pStyle w:val="TAL"/>
              <w:rPr>
                <w:lang w:eastAsia="zh-CN"/>
              </w:rPr>
            </w:pPr>
            <w:r w:rsidRPr="007F2609">
              <w:rPr>
                <w:lang w:eastAsia="zh-CN"/>
              </w:rPr>
              <w:t>R5-215311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346178">
            <w:pPr>
              <w:pStyle w:val="TAL"/>
              <w:rPr>
                <w:lang w:eastAsia="zh-CN"/>
              </w:rPr>
            </w:pPr>
            <w:r w:rsidRPr="007F2609">
              <w:rPr>
                <w:lang w:eastAsia="zh-CN"/>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346178">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346178">
            <w:pPr>
              <w:pStyle w:val="TAL"/>
              <w:rPr>
                <w:lang w:eastAsia="zh-CN"/>
              </w:rPr>
            </w:pPr>
            <w:r w:rsidRPr="007F2609">
              <w:rPr>
                <w:lang w:eastAsia="zh-CN"/>
              </w:rPr>
              <w:t>17.2.0</w:t>
            </w:r>
          </w:p>
        </w:tc>
      </w:tr>
      <w:tr w:rsidR="007F2609" w:rsidRPr="007F2609" w14:paraId="6EC667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346178">
            <w:pPr>
              <w:pStyle w:val="TAL"/>
              <w:rPr>
                <w:lang w:eastAsia="zh-CN"/>
              </w:rPr>
            </w:pPr>
            <w:r w:rsidRPr="007F2609">
              <w:rPr>
                <w:lang w:eastAsia="zh-CN"/>
              </w:rPr>
              <w:t>R5-215312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346178">
            <w:pPr>
              <w:pStyle w:val="TAL"/>
              <w:rPr>
                <w:lang w:eastAsia="zh-CN"/>
              </w:rPr>
            </w:pPr>
            <w:r w:rsidRPr="007F2609">
              <w:rPr>
                <w:lang w:eastAsia="zh-CN"/>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346178">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346178">
            <w:pPr>
              <w:pStyle w:val="TAL"/>
              <w:rPr>
                <w:lang w:eastAsia="zh-CN"/>
              </w:rPr>
            </w:pPr>
            <w:r w:rsidRPr="007F2609">
              <w:rPr>
                <w:lang w:eastAsia="zh-CN"/>
              </w:rPr>
              <w:t>17.2.0</w:t>
            </w:r>
          </w:p>
        </w:tc>
      </w:tr>
      <w:tr w:rsidR="007F2609" w:rsidRPr="007F2609" w14:paraId="58EA0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346178">
            <w:pPr>
              <w:pStyle w:val="TAL"/>
              <w:rPr>
                <w:lang w:eastAsia="zh-CN"/>
              </w:rPr>
            </w:pPr>
            <w:r w:rsidRPr="007F2609">
              <w:rPr>
                <w:lang w:eastAsia="zh-CN"/>
              </w:rPr>
              <w:t>R5-215332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346178">
            <w:pPr>
              <w:pStyle w:val="TAL"/>
              <w:rPr>
                <w:lang w:eastAsia="zh-CN"/>
              </w:rPr>
            </w:pPr>
            <w:r w:rsidRPr="007F2609">
              <w:rPr>
                <w:lang w:eastAsia="zh-CN"/>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346178">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346178">
            <w:pPr>
              <w:pStyle w:val="TAL"/>
              <w:rPr>
                <w:lang w:eastAsia="zh-CN"/>
              </w:rPr>
            </w:pPr>
            <w:r w:rsidRPr="007F2609">
              <w:rPr>
                <w:lang w:eastAsia="zh-CN"/>
              </w:rPr>
              <w:t>17.2.0</w:t>
            </w:r>
          </w:p>
        </w:tc>
      </w:tr>
      <w:tr w:rsidR="007F2609" w:rsidRPr="007F2609" w14:paraId="0705B1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346178">
            <w:pPr>
              <w:pStyle w:val="TAL"/>
              <w:rPr>
                <w:lang w:eastAsia="zh-CN"/>
              </w:rPr>
            </w:pPr>
            <w:r w:rsidRPr="007F2609">
              <w:rPr>
                <w:lang w:eastAsia="zh-CN"/>
              </w:rPr>
              <w:t>R5-215334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346178">
            <w:pPr>
              <w:pStyle w:val="TAL"/>
              <w:rPr>
                <w:lang w:eastAsia="zh-CN"/>
              </w:rPr>
            </w:pPr>
            <w:r w:rsidRPr="007F2609">
              <w:rPr>
                <w:lang w:eastAsia="zh-CN"/>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346178">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346178">
            <w:pPr>
              <w:pStyle w:val="TAL"/>
              <w:rPr>
                <w:lang w:eastAsia="zh-CN"/>
              </w:rPr>
            </w:pPr>
            <w:r w:rsidRPr="007F2609">
              <w:rPr>
                <w:lang w:eastAsia="zh-CN"/>
              </w:rPr>
              <w:t>17.2.0</w:t>
            </w:r>
          </w:p>
        </w:tc>
      </w:tr>
      <w:tr w:rsidR="007F2609" w:rsidRPr="007F2609" w14:paraId="072637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346178">
            <w:pPr>
              <w:pStyle w:val="TAL"/>
              <w:rPr>
                <w:lang w:eastAsia="zh-CN"/>
              </w:rPr>
            </w:pPr>
            <w:r w:rsidRPr="007F2609">
              <w:rPr>
                <w:lang w:eastAsia="zh-CN"/>
              </w:rPr>
              <w:t>R5-215335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346178">
            <w:pPr>
              <w:pStyle w:val="TAL"/>
              <w:rPr>
                <w:lang w:eastAsia="zh-CN"/>
              </w:rPr>
            </w:pPr>
            <w:r w:rsidRPr="007F2609">
              <w:rPr>
                <w:lang w:eastAsia="zh-CN"/>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346178">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346178">
            <w:pPr>
              <w:pStyle w:val="TAL"/>
              <w:rPr>
                <w:lang w:eastAsia="zh-CN"/>
              </w:rPr>
            </w:pPr>
            <w:r w:rsidRPr="007F2609">
              <w:rPr>
                <w:lang w:eastAsia="zh-CN"/>
              </w:rPr>
              <w:t>17.2.0</w:t>
            </w:r>
          </w:p>
        </w:tc>
      </w:tr>
      <w:tr w:rsidR="007F2609" w:rsidRPr="007F2609" w14:paraId="74A009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346178">
            <w:pPr>
              <w:pStyle w:val="TAL"/>
              <w:rPr>
                <w:lang w:eastAsia="zh-CN"/>
              </w:rPr>
            </w:pPr>
            <w:r w:rsidRPr="007F2609">
              <w:rPr>
                <w:lang w:eastAsia="zh-CN"/>
              </w:rPr>
              <w:t>R5-215373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346178">
            <w:pPr>
              <w:pStyle w:val="TAL"/>
              <w:rPr>
                <w:lang w:eastAsia="zh-CN"/>
              </w:rPr>
            </w:pPr>
            <w:r w:rsidRPr="007F2609">
              <w:rPr>
                <w:lang w:eastAsia="zh-CN"/>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346178">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346178">
            <w:pPr>
              <w:pStyle w:val="TAL"/>
              <w:rPr>
                <w:lang w:eastAsia="zh-CN"/>
              </w:rPr>
            </w:pPr>
            <w:r w:rsidRPr="007F2609">
              <w:rPr>
                <w:lang w:eastAsia="zh-CN"/>
              </w:rPr>
              <w:t>17.2.0</w:t>
            </w:r>
          </w:p>
        </w:tc>
      </w:tr>
      <w:tr w:rsidR="007F2609" w:rsidRPr="007F2609" w14:paraId="1F300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346178">
            <w:pPr>
              <w:pStyle w:val="TAL"/>
              <w:rPr>
                <w:lang w:eastAsia="zh-CN"/>
              </w:rPr>
            </w:pPr>
            <w:r w:rsidRPr="007F2609">
              <w:rPr>
                <w:lang w:eastAsia="zh-CN"/>
              </w:rPr>
              <w:t>R5-215406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346178">
            <w:pPr>
              <w:pStyle w:val="TAL"/>
              <w:rPr>
                <w:lang w:eastAsia="zh-CN"/>
              </w:rPr>
            </w:pPr>
            <w:r w:rsidRPr="007F2609">
              <w:rPr>
                <w:lang w:eastAsia="zh-CN"/>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346178">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346178">
            <w:pPr>
              <w:pStyle w:val="TAL"/>
              <w:rPr>
                <w:lang w:eastAsia="zh-CN"/>
              </w:rPr>
            </w:pPr>
            <w:r w:rsidRPr="007F2609">
              <w:rPr>
                <w:lang w:eastAsia="zh-CN"/>
              </w:rPr>
              <w:t>17.2.0</w:t>
            </w:r>
          </w:p>
        </w:tc>
      </w:tr>
      <w:tr w:rsidR="007F2609" w:rsidRPr="007F2609" w14:paraId="569F9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346178">
            <w:pPr>
              <w:pStyle w:val="TAL"/>
              <w:rPr>
                <w:lang w:eastAsia="zh-CN"/>
              </w:rPr>
            </w:pPr>
            <w:r w:rsidRPr="007F2609">
              <w:rPr>
                <w:lang w:eastAsia="zh-CN"/>
              </w:rPr>
              <w:t>R5-215438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346178">
            <w:pPr>
              <w:pStyle w:val="TAL"/>
              <w:rPr>
                <w:lang w:eastAsia="zh-CN"/>
              </w:rPr>
            </w:pPr>
            <w:r w:rsidRPr="007F2609">
              <w:rPr>
                <w:lang w:eastAsia="zh-CN"/>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346178">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346178">
            <w:pPr>
              <w:pStyle w:val="TAL"/>
              <w:rPr>
                <w:lang w:eastAsia="zh-CN"/>
              </w:rPr>
            </w:pPr>
            <w:r w:rsidRPr="007F2609">
              <w:rPr>
                <w:lang w:eastAsia="zh-CN"/>
              </w:rPr>
              <w:t>17.2.0</w:t>
            </w:r>
          </w:p>
        </w:tc>
      </w:tr>
      <w:tr w:rsidR="007F2609" w:rsidRPr="007F2609" w14:paraId="22D6FF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346178">
            <w:pPr>
              <w:pStyle w:val="TAL"/>
              <w:rPr>
                <w:lang w:eastAsia="zh-CN"/>
              </w:rPr>
            </w:pPr>
            <w:r w:rsidRPr="007F2609">
              <w:rPr>
                <w:lang w:eastAsia="zh-CN"/>
              </w:rPr>
              <w:t>R5-215439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346178">
            <w:pPr>
              <w:pStyle w:val="TAL"/>
              <w:rPr>
                <w:lang w:eastAsia="zh-CN"/>
              </w:rPr>
            </w:pPr>
            <w:r w:rsidRPr="007F2609">
              <w:rPr>
                <w:lang w:eastAsia="zh-CN"/>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346178">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346178">
            <w:pPr>
              <w:pStyle w:val="TAL"/>
              <w:rPr>
                <w:lang w:eastAsia="zh-CN"/>
              </w:rPr>
            </w:pPr>
            <w:r w:rsidRPr="007F2609">
              <w:rPr>
                <w:lang w:eastAsia="zh-CN"/>
              </w:rPr>
              <w:t>17.2.0</w:t>
            </w:r>
          </w:p>
        </w:tc>
      </w:tr>
      <w:tr w:rsidR="007F2609" w:rsidRPr="007F2609" w14:paraId="78119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346178">
            <w:pPr>
              <w:pStyle w:val="TAL"/>
              <w:rPr>
                <w:lang w:eastAsia="zh-CN"/>
              </w:rPr>
            </w:pPr>
            <w:r w:rsidRPr="007F2609">
              <w:rPr>
                <w:lang w:eastAsia="zh-CN"/>
              </w:rPr>
              <w:t>R5-215463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346178">
            <w:pPr>
              <w:pStyle w:val="TAL"/>
              <w:rPr>
                <w:lang w:eastAsia="zh-CN"/>
              </w:rPr>
            </w:pPr>
            <w:r w:rsidRPr="007F2609">
              <w:rPr>
                <w:lang w:eastAsia="zh-CN"/>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346178">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346178">
            <w:pPr>
              <w:pStyle w:val="TAL"/>
              <w:rPr>
                <w:lang w:eastAsia="zh-CN"/>
              </w:rPr>
            </w:pPr>
            <w:r w:rsidRPr="007F2609">
              <w:rPr>
                <w:lang w:eastAsia="zh-CN"/>
              </w:rPr>
              <w:t>17.2.0</w:t>
            </w:r>
          </w:p>
        </w:tc>
      </w:tr>
      <w:tr w:rsidR="007F2609" w:rsidRPr="007F2609" w14:paraId="6B2B5E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346178">
            <w:pPr>
              <w:pStyle w:val="TAL"/>
              <w:rPr>
                <w:lang w:eastAsia="zh-CN"/>
              </w:rPr>
            </w:pPr>
            <w:r w:rsidRPr="007F2609">
              <w:rPr>
                <w:lang w:eastAsia="zh-CN"/>
              </w:rPr>
              <w:t>R5-215472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346178">
            <w:pPr>
              <w:pStyle w:val="TAL"/>
              <w:rPr>
                <w:lang w:eastAsia="zh-CN"/>
              </w:rPr>
            </w:pPr>
            <w:r w:rsidRPr="007F2609">
              <w:rPr>
                <w:lang w:eastAsia="zh-CN"/>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346178">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346178">
            <w:pPr>
              <w:pStyle w:val="TAL"/>
              <w:rPr>
                <w:lang w:eastAsia="zh-CN"/>
              </w:rPr>
            </w:pPr>
            <w:r w:rsidRPr="007F2609">
              <w:rPr>
                <w:lang w:eastAsia="zh-CN"/>
              </w:rPr>
              <w:t>17.2.0</w:t>
            </w:r>
          </w:p>
        </w:tc>
      </w:tr>
      <w:tr w:rsidR="007F2609" w:rsidRPr="007F2609" w14:paraId="747AE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346178">
            <w:pPr>
              <w:pStyle w:val="TAL"/>
              <w:rPr>
                <w:lang w:eastAsia="zh-CN"/>
              </w:rPr>
            </w:pPr>
            <w:r w:rsidRPr="007F2609">
              <w:rPr>
                <w:lang w:eastAsia="zh-CN"/>
              </w:rPr>
              <w:t>R5-215513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346178">
            <w:pPr>
              <w:pStyle w:val="TAL"/>
              <w:rPr>
                <w:lang w:eastAsia="zh-CN"/>
              </w:rPr>
            </w:pPr>
            <w:r w:rsidRPr="007F2609">
              <w:rPr>
                <w:lang w:eastAsia="zh-CN"/>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346178">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346178">
            <w:pPr>
              <w:pStyle w:val="TAL"/>
              <w:rPr>
                <w:lang w:eastAsia="zh-CN"/>
              </w:rPr>
            </w:pPr>
            <w:r w:rsidRPr="007F2609">
              <w:rPr>
                <w:lang w:eastAsia="zh-CN"/>
              </w:rPr>
              <w:t>17.2.0</w:t>
            </w:r>
          </w:p>
        </w:tc>
      </w:tr>
      <w:tr w:rsidR="007F2609" w:rsidRPr="007F2609" w14:paraId="5A8A8D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346178">
            <w:pPr>
              <w:pStyle w:val="TAL"/>
              <w:rPr>
                <w:lang w:eastAsia="zh-CN"/>
              </w:rPr>
            </w:pPr>
            <w:r w:rsidRPr="007F2609">
              <w:rPr>
                <w:lang w:eastAsia="zh-CN"/>
              </w:rPr>
              <w:t>R5-215562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346178">
            <w:pPr>
              <w:pStyle w:val="TAL"/>
              <w:rPr>
                <w:lang w:eastAsia="zh-CN"/>
              </w:rPr>
            </w:pPr>
            <w:r w:rsidRPr="007F2609">
              <w:rPr>
                <w:lang w:eastAsia="zh-CN"/>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346178">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346178">
            <w:pPr>
              <w:pStyle w:val="TAL"/>
              <w:rPr>
                <w:lang w:eastAsia="zh-CN"/>
              </w:rPr>
            </w:pPr>
            <w:r w:rsidRPr="007F2609">
              <w:rPr>
                <w:lang w:eastAsia="zh-CN"/>
              </w:rPr>
              <w:t>17.2.0</w:t>
            </w:r>
          </w:p>
        </w:tc>
      </w:tr>
      <w:tr w:rsidR="007F2609" w:rsidRPr="007F2609" w14:paraId="500F32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346178">
            <w:pPr>
              <w:pStyle w:val="TAL"/>
              <w:rPr>
                <w:lang w:eastAsia="zh-CN"/>
              </w:rPr>
            </w:pPr>
            <w:r w:rsidRPr="007F2609">
              <w:rPr>
                <w:lang w:eastAsia="zh-CN"/>
              </w:rPr>
              <w:t>R5-215564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346178">
            <w:pPr>
              <w:pStyle w:val="TAL"/>
              <w:rPr>
                <w:lang w:eastAsia="zh-CN"/>
              </w:rPr>
            </w:pPr>
            <w:r w:rsidRPr="007F2609">
              <w:rPr>
                <w:lang w:eastAsia="zh-CN"/>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346178">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346178">
            <w:pPr>
              <w:pStyle w:val="TAL"/>
              <w:rPr>
                <w:lang w:eastAsia="zh-CN"/>
              </w:rPr>
            </w:pPr>
            <w:r w:rsidRPr="007F2609">
              <w:rPr>
                <w:lang w:eastAsia="zh-CN"/>
              </w:rPr>
              <w:t>17.2.0</w:t>
            </w:r>
          </w:p>
        </w:tc>
      </w:tr>
      <w:tr w:rsidR="007F2609" w:rsidRPr="007F2609" w14:paraId="1D9915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346178">
            <w:pPr>
              <w:pStyle w:val="TAL"/>
              <w:rPr>
                <w:lang w:eastAsia="zh-CN"/>
              </w:rPr>
            </w:pPr>
            <w:r w:rsidRPr="007F2609">
              <w:rPr>
                <w:lang w:eastAsia="zh-CN"/>
              </w:rPr>
              <w:t>R5-215573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346178">
            <w:pPr>
              <w:pStyle w:val="TAL"/>
              <w:rPr>
                <w:lang w:eastAsia="zh-CN"/>
              </w:rPr>
            </w:pPr>
            <w:r w:rsidRPr="007F2609">
              <w:rPr>
                <w:lang w:eastAsia="zh-CN"/>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346178">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346178">
            <w:pPr>
              <w:pStyle w:val="TAL"/>
              <w:rPr>
                <w:lang w:eastAsia="zh-CN"/>
              </w:rPr>
            </w:pPr>
            <w:r w:rsidRPr="007F2609">
              <w:rPr>
                <w:lang w:eastAsia="zh-CN"/>
              </w:rPr>
              <w:t>17.2.0</w:t>
            </w:r>
          </w:p>
        </w:tc>
      </w:tr>
      <w:tr w:rsidR="007F2609" w:rsidRPr="007F2609" w14:paraId="7CAD7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346178">
            <w:pPr>
              <w:pStyle w:val="TAL"/>
              <w:rPr>
                <w:lang w:eastAsia="zh-CN"/>
              </w:rPr>
            </w:pPr>
            <w:r w:rsidRPr="007F2609">
              <w:rPr>
                <w:lang w:eastAsia="zh-CN"/>
              </w:rPr>
              <w:t>R5-215845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346178">
            <w:pPr>
              <w:pStyle w:val="TAL"/>
              <w:rPr>
                <w:lang w:eastAsia="zh-CN"/>
              </w:rPr>
            </w:pPr>
            <w:r w:rsidRPr="007F2609">
              <w:rPr>
                <w:lang w:eastAsia="zh-CN"/>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346178">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346178">
            <w:pPr>
              <w:pStyle w:val="TAL"/>
              <w:rPr>
                <w:lang w:eastAsia="zh-CN"/>
              </w:rPr>
            </w:pPr>
            <w:r w:rsidRPr="007F2609">
              <w:rPr>
                <w:lang w:eastAsia="zh-CN"/>
              </w:rPr>
              <w:t>17.2.0</w:t>
            </w:r>
          </w:p>
        </w:tc>
      </w:tr>
      <w:tr w:rsidR="007F2609" w:rsidRPr="007F2609" w14:paraId="48199E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346178">
            <w:pPr>
              <w:pStyle w:val="TAL"/>
              <w:rPr>
                <w:lang w:eastAsia="zh-CN"/>
              </w:rPr>
            </w:pPr>
            <w:r w:rsidRPr="007F2609">
              <w:rPr>
                <w:lang w:eastAsia="zh-CN"/>
              </w:rPr>
              <w:t>R5-215846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346178">
            <w:pPr>
              <w:pStyle w:val="TAL"/>
              <w:rPr>
                <w:lang w:eastAsia="zh-CN"/>
              </w:rPr>
            </w:pPr>
            <w:r w:rsidRPr="007F2609">
              <w:rPr>
                <w:lang w:eastAsia="zh-CN"/>
              </w:rPr>
              <w:t>1320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346178">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346178">
            <w:pPr>
              <w:pStyle w:val="TAL"/>
              <w:rPr>
                <w:lang w:eastAsia="zh-CN"/>
              </w:rPr>
            </w:pPr>
            <w:r w:rsidRPr="007F2609">
              <w:rPr>
                <w:lang w:eastAsia="zh-CN"/>
              </w:rPr>
              <w:t>17.2.0</w:t>
            </w:r>
          </w:p>
        </w:tc>
      </w:tr>
      <w:tr w:rsidR="007F2609" w:rsidRPr="007F2609" w14:paraId="43C2BC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346178">
            <w:pPr>
              <w:pStyle w:val="TAL"/>
              <w:rPr>
                <w:lang w:eastAsia="zh-CN"/>
              </w:rPr>
            </w:pPr>
            <w:r w:rsidRPr="007F2609">
              <w:rPr>
                <w:lang w:eastAsia="zh-CN"/>
              </w:rPr>
              <w:t>R5-215847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346178">
            <w:pPr>
              <w:pStyle w:val="TAL"/>
              <w:rPr>
                <w:lang w:eastAsia="zh-CN"/>
              </w:rPr>
            </w:pPr>
            <w:r w:rsidRPr="007F2609">
              <w:rPr>
                <w:lang w:eastAsia="zh-CN"/>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346178">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346178">
            <w:pPr>
              <w:pStyle w:val="TAL"/>
              <w:rPr>
                <w:lang w:eastAsia="zh-CN"/>
              </w:rPr>
            </w:pPr>
            <w:r w:rsidRPr="007F2609">
              <w:rPr>
                <w:lang w:eastAsia="zh-CN"/>
              </w:rPr>
              <w:t>17.2.0</w:t>
            </w:r>
          </w:p>
        </w:tc>
      </w:tr>
      <w:tr w:rsidR="007F2609" w:rsidRPr="007F2609" w14:paraId="281DB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346178">
            <w:pPr>
              <w:pStyle w:val="TAL"/>
              <w:rPr>
                <w:lang w:eastAsia="zh-CN"/>
              </w:rPr>
            </w:pPr>
            <w:r w:rsidRPr="007F2609">
              <w:rPr>
                <w:lang w:eastAsia="zh-CN"/>
              </w:rPr>
              <w:t>R5-215929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346178">
            <w:pPr>
              <w:pStyle w:val="TAL"/>
              <w:rPr>
                <w:lang w:eastAsia="zh-CN"/>
              </w:rPr>
            </w:pPr>
            <w:r w:rsidRPr="007F2609">
              <w:rPr>
                <w:lang w:eastAsia="zh-CN"/>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346178">
            <w:pPr>
              <w:pStyle w:val="TAL"/>
              <w:rPr>
                <w:lang w:eastAsia="zh-CN"/>
              </w:rPr>
            </w:pPr>
            <w:r w:rsidRPr="007F2609">
              <w:rPr>
                <w:lang w:eastAsia="zh-CN"/>
              </w:rPr>
              <w:t>17.2.0</w:t>
            </w:r>
          </w:p>
        </w:tc>
      </w:tr>
      <w:tr w:rsidR="007F2609" w:rsidRPr="007F2609" w14:paraId="16B18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346178">
            <w:pPr>
              <w:pStyle w:val="TAL"/>
              <w:rPr>
                <w:lang w:eastAsia="zh-CN"/>
              </w:rPr>
            </w:pPr>
            <w:r w:rsidRPr="007F2609">
              <w:rPr>
                <w:lang w:eastAsia="zh-CN"/>
              </w:rPr>
              <w:t>R5-215962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346178">
            <w:pPr>
              <w:pStyle w:val="TAL"/>
              <w:rPr>
                <w:lang w:eastAsia="zh-CN"/>
              </w:rPr>
            </w:pPr>
            <w:r w:rsidRPr="007F2609">
              <w:rPr>
                <w:lang w:eastAsia="zh-CN"/>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346178">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346178">
            <w:pPr>
              <w:pStyle w:val="TAL"/>
              <w:rPr>
                <w:lang w:eastAsia="zh-CN"/>
              </w:rPr>
            </w:pPr>
            <w:r w:rsidRPr="007F2609">
              <w:rPr>
                <w:lang w:eastAsia="zh-CN"/>
              </w:rPr>
              <w:t>17.2.0</w:t>
            </w:r>
          </w:p>
        </w:tc>
      </w:tr>
      <w:tr w:rsidR="007F2609" w:rsidRPr="007F2609" w14:paraId="799E8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346178">
            <w:pPr>
              <w:pStyle w:val="TAL"/>
              <w:rPr>
                <w:lang w:eastAsia="zh-CN"/>
              </w:rPr>
            </w:pPr>
            <w:r w:rsidRPr="007F2609">
              <w:rPr>
                <w:lang w:eastAsia="zh-CN"/>
              </w:rPr>
              <w:t>R5-215963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346178">
            <w:pPr>
              <w:pStyle w:val="TAL"/>
              <w:rPr>
                <w:lang w:eastAsia="zh-CN"/>
              </w:rPr>
            </w:pPr>
            <w:r w:rsidRPr="007F2609">
              <w:rPr>
                <w:lang w:eastAsia="zh-CN"/>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346178">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346178">
            <w:pPr>
              <w:pStyle w:val="TAL"/>
              <w:rPr>
                <w:lang w:eastAsia="zh-CN"/>
              </w:rPr>
            </w:pPr>
            <w:r w:rsidRPr="007F2609">
              <w:rPr>
                <w:lang w:eastAsia="zh-CN"/>
              </w:rPr>
              <w:t>17.2.0</w:t>
            </w:r>
          </w:p>
        </w:tc>
      </w:tr>
      <w:tr w:rsidR="007F2609" w:rsidRPr="007F2609" w14:paraId="63DE08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346178">
            <w:pPr>
              <w:pStyle w:val="TAL"/>
              <w:rPr>
                <w:lang w:eastAsia="zh-CN"/>
              </w:rPr>
            </w:pPr>
            <w:r w:rsidRPr="007F2609">
              <w:rPr>
                <w:lang w:eastAsia="zh-CN"/>
              </w:rPr>
              <w:t>R5-215964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346178">
            <w:pPr>
              <w:pStyle w:val="TAL"/>
              <w:rPr>
                <w:lang w:eastAsia="zh-CN"/>
              </w:rPr>
            </w:pPr>
            <w:r w:rsidRPr="007F2609">
              <w:rPr>
                <w:lang w:eastAsia="zh-CN"/>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346178">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346178">
            <w:pPr>
              <w:pStyle w:val="TAL"/>
              <w:rPr>
                <w:lang w:eastAsia="zh-CN"/>
              </w:rPr>
            </w:pPr>
            <w:r w:rsidRPr="007F2609">
              <w:rPr>
                <w:lang w:eastAsia="zh-CN"/>
              </w:rPr>
              <w:t>17.2.0</w:t>
            </w:r>
          </w:p>
        </w:tc>
      </w:tr>
      <w:tr w:rsidR="007F2609" w:rsidRPr="007F2609" w14:paraId="745F2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346178">
            <w:pPr>
              <w:pStyle w:val="TAL"/>
              <w:rPr>
                <w:lang w:eastAsia="zh-CN"/>
              </w:rPr>
            </w:pPr>
            <w:r w:rsidRPr="007F2609">
              <w:rPr>
                <w:lang w:eastAsia="zh-CN"/>
              </w:rPr>
              <w:t>R5-215965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346178">
            <w:pPr>
              <w:pStyle w:val="TAL"/>
              <w:rPr>
                <w:lang w:eastAsia="zh-CN"/>
              </w:rPr>
            </w:pPr>
            <w:r w:rsidRPr="007F2609">
              <w:rPr>
                <w:lang w:eastAsia="zh-CN"/>
              </w:rPr>
              <w:t>1328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346178">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346178">
            <w:pPr>
              <w:pStyle w:val="TAL"/>
              <w:rPr>
                <w:lang w:eastAsia="zh-CN"/>
              </w:rPr>
            </w:pPr>
            <w:r w:rsidRPr="007F2609">
              <w:rPr>
                <w:lang w:eastAsia="zh-CN"/>
              </w:rPr>
              <w:t>17.2.0</w:t>
            </w:r>
          </w:p>
        </w:tc>
      </w:tr>
      <w:tr w:rsidR="007F2609" w:rsidRPr="007F2609" w14:paraId="74E9E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346178">
            <w:pPr>
              <w:pStyle w:val="TAL"/>
              <w:rPr>
                <w:lang w:eastAsia="zh-CN"/>
              </w:rPr>
            </w:pPr>
            <w:r w:rsidRPr="007F2609">
              <w:rPr>
                <w:lang w:eastAsia="zh-CN"/>
              </w:rPr>
              <w:t>R5-215966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346178">
            <w:pPr>
              <w:pStyle w:val="TAL"/>
              <w:rPr>
                <w:lang w:eastAsia="zh-CN"/>
              </w:rPr>
            </w:pPr>
            <w:r w:rsidRPr="007F2609">
              <w:rPr>
                <w:lang w:eastAsia="zh-CN"/>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346178">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346178">
            <w:pPr>
              <w:pStyle w:val="TAL"/>
              <w:rPr>
                <w:lang w:eastAsia="zh-CN"/>
              </w:rPr>
            </w:pPr>
            <w:r w:rsidRPr="007F2609">
              <w:rPr>
                <w:lang w:eastAsia="zh-CN"/>
              </w:rPr>
              <w:t>17.2.0</w:t>
            </w:r>
          </w:p>
        </w:tc>
      </w:tr>
      <w:tr w:rsidR="007F2609" w:rsidRPr="007F2609" w14:paraId="75EDA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346178">
            <w:pPr>
              <w:pStyle w:val="TAL"/>
              <w:rPr>
                <w:lang w:eastAsia="zh-CN"/>
              </w:rPr>
            </w:pPr>
            <w:r w:rsidRPr="007F2609">
              <w:rPr>
                <w:lang w:eastAsia="zh-CN"/>
              </w:rPr>
              <w:t>R5-215967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346178">
            <w:pPr>
              <w:pStyle w:val="TAL"/>
              <w:rPr>
                <w:lang w:eastAsia="zh-CN"/>
              </w:rPr>
            </w:pPr>
            <w:r w:rsidRPr="007F2609">
              <w:rPr>
                <w:lang w:eastAsia="zh-CN"/>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346178">
            <w:pPr>
              <w:pStyle w:val="TAL"/>
              <w:rPr>
                <w:lang w:eastAsia="zh-CN"/>
              </w:rPr>
            </w:pPr>
            <w:r w:rsidRPr="007F2609">
              <w:rPr>
                <w:lang w:eastAsia="zh-CN"/>
              </w:rPr>
              <w:t>17.2.0</w:t>
            </w:r>
          </w:p>
        </w:tc>
      </w:tr>
      <w:tr w:rsidR="007F2609" w:rsidRPr="007F2609" w14:paraId="38487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346178">
            <w:pPr>
              <w:pStyle w:val="TAL"/>
              <w:rPr>
                <w:lang w:eastAsia="zh-CN"/>
              </w:rPr>
            </w:pPr>
            <w:r w:rsidRPr="007F2609">
              <w:rPr>
                <w:lang w:eastAsia="zh-CN"/>
              </w:rPr>
              <w:t>R5-215983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346178">
            <w:pPr>
              <w:pStyle w:val="TAL"/>
              <w:rPr>
                <w:lang w:eastAsia="zh-CN"/>
              </w:rPr>
            </w:pPr>
            <w:r w:rsidRPr="007F2609">
              <w:rPr>
                <w:lang w:eastAsia="zh-CN"/>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346178">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346178">
            <w:pPr>
              <w:pStyle w:val="TAL"/>
              <w:rPr>
                <w:lang w:eastAsia="zh-CN"/>
              </w:rPr>
            </w:pPr>
            <w:r w:rsidRPr="007F2609">
              <w:rPr>
                <w:lang w:eastAsia="zh-CN"/>
              </w:rPr>
              <w:t>17.2.0</w:t>
            </w:r>
          </w:p>
        </w:tc>
      </w:tr>
      <w:tr w:rsidR="007F2609" w:rsidRPr="007F2609" w14:paraId="0F401A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346178">
            <w:pPr>
              <w:pStyle w:val="TAL"/>
              <w:rPr>
                <w:lang w:eastAsia="zh-CN"/>
              </w:rPr>
            </w:pPr>
            <w:r w:rsidRPr="007F2609">
              <w:rPr>
                <w:lang w:eastAsia="zh-CN"/>
              </w:rPr>
              <w:t>R5-215984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346178">
            <w:pPr>
              <w:pStyle w:val="TAL"/>
              <w:rPr>
                <w:lang w:eastAsia="zh-CN"/>
              </w:rPr>
            </w:pPr>
            <w:r w:rsidRPr="007F2609">
              <w:rPr>
                <w:lang w:eastAsia="zh-CN"/>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346178">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346178">
            <w:pPr>
              <w:pStyle w:val="TAL"/>
              <w:rPr>
                <w:lang w:eastAsia="zh-CN"/>
              </w:rPr>
            </w:pPr>
            <w:r w:rsidRPr="007F2609">
              <w:rPr>
                <w:lang w:eastAsia="zh-CN"/>
              </w:rPr>
              <w:t>17.2.0</w:t>
            </w:r>
          </w:p>
        </w:tc>
      </w:tr>
      <w:tr w:rsidR="007F2609" w:rsidRPr="007F2609" w14:paraId="32B38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346178">
            <w:pPr>
              <w:pStyle w:val="TAL"/>
              <w:rPr>
                <w:lang w:eastAsia="zh-CN"/>
              </w:rPr>
            </w:pPr>
            <w:r w:rsidRPr="007F2609">
              <w:rPr>
                <w:lang w:eastAsia="zh-CN"/>
              </w:rPr>
              <w:t>R5-215985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346178">
            <w:pPr>
              <w:pStyle w:val="TAL"/>
              <w:rPr>
                <w:lang w:eastAsia="zh-CN"/>
              </w:rPr>
            </w:pPr>
            <w:r w:rsidRPr="007F2609">
              <w:rPr>
                <w:lang w:eastAsia="zh-CN"/>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346178">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346178">
            <w:pPr>
              <w:pStyle w:val="TAL"/>
              <w:rPr>
                <w:lang w:eastAsia="zh-CN"/>
              </w:rPr>
            </w:pPr>
            <w:r w:rsidRPr="007F2609">
              <w:rPr>
                <w:lang w:eastAsia="zh-CN"/>
              </w:rPr>
              <w:t>17.2.0</w:t>
            </w:r>
          </w:p>
        </w:tc>
      </w:tr>
      <w:tr w:rsidR="007F2609" w:rsidRPr="007F2609" w14:paraId="7EE8D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346178">
            <w:pPr>
              <w:pStyle w:val="TAL"/>
              <w:rPr>
                <w:lang w:eastAsia="zh-CN"/>
              </w:rPr>
            </w:pPr>
            <w:r w:rsidRPr="007F2609">
              <w:rPr>
                <w:lang w:eastAsia="zh-CN"/>
              </w:rPr>
              <w:t>R5-215986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346178">
            <w:pPr>
              <w:pStyle w:val="TAL"/>
              <w:rPr>
                <w:lang w:eastAsia="zh-CN"/>
              </w:rPr>
            </w:pPr>
            <w:r w:rsidRPr="007F2609">
              <w:rPr>
                <w:lang w:eastAsia="zh-CN"/>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346178">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346178">
            <w:pPr>
              <w:pStyle w:val="TAL"/>
              <w:rPr>
                <w:lang w:eastAsia="zh-CN"/>
              </w:rPr>
            </w:pPr>
            <w:r w:rsidRPr="007F2609">
              <w:rPr>
                <w:lang w:eastAsia="zh-CN"/>
              </w:rPr>
              <w:t>17.2.0</w:t>
            </w:r>
          </w:p>
        </w:tc>
      </w:tr>
      <w:tr w:rsidR="007F2609" w:rsidRPr="007F2609" w14:paraId="771571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346178">
            <w:pPr>
              <w:pStyle w:val="TAL"/>
              <w:rPr>
                <w:lang w:eastAsia="zh-CN"/>
              </w:rPr>
            </w:pPr>
            <w:r w:rsidRPr="007F2609">
              <w:rPr>
                <w:lang w:eastAsia="zh-CN"/>
              </w:rPr>
              <w:t>R5-215987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346178">
            <w:pPr>
              <w:pStyle w:val="TAL"/>
              <w:rPr>
                <w:lang w:eastAsia="zh-CN"/>
              </w:rPr>
            </w:pPr>
            <w:r w:rsidRPr="007F2609">
              <w:rPr>
                <w:lang w:eastAsia="zh-CN"/>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346178">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346178">
            <w:pPr>
              <w:pStyle w:val="TAL"/>
              <w:rPr>
                <w:lang w:eastAsia="zh-CN"/>
              </w:rPr>
            </w:pPr>
            <w:r w:rsidRPr="007F2609">
              <w:rPr>
                <w:lang w:eastAsia="zh-CN"/>
              </w:rPr>
              <w:t>17.2.0</w:t>
            </w:r>
          </w:p>
        </w:tc>
      </w:tr>
      <w:tr w:rsidR="007F2609" w:rsidRPr="007F2609" w14:paraId="71FD49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346178">
            <w:pPr>
              <w:pStyle w:val="TAL"/>
              <w:rPr>
                <w:lang w:eastAsia="zh-CN"/>
              </w:rPr>
            </w:pPr>
            <w:r w:rsidRPr="007F2609">
              <w:rPr>
                <w:lang w:eastAsia="zh-CN"/>
              </w:rPr>
              <w:t>R5-215988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346178">
            <w:pPr>
              <w:pStyle w:val="TAL"/>
              <w:rPr>
                <w:lang w:eastAsia="zh-CN"/>
              </w:rPr>
            </w:pPr>
            <w:r w:rsidRPr="007F2609">
              <w:rPr>
                <w:lang w:eastAsia="zh-CN"/>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346178">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346178">
            <w:pPr>
              <w:pStyle w:val="TAL"/>
              <w:rPr>
                <w:lang w:eastAsia="zh-CN"/>
              </w:rPr>
            </w:pPr>
            <w:r w:rsidRPr="007F2609">
              <w:rPr>
                <w:lang w:eastAsia="zh-CN"/>
              </w:rPr>
              <w:t>17.2.0</w:t>
            </w:r>
          </w:p>
        </w:tc>
      </w:tr>
      <w:tr w:rsidR="007F2609" w:rsidRPr="007F2609" w14:paraId="47AF1B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346178">
            <w:pPr>
              <w:pStyle w:val="TAL"/>
              <w:rPr>
                <w:lang w:eastAsia="zh-CN"/>
              </w:rPr>
            </w:pPr>
            <w:r w:rsidRPr="007F2609">
              <w:rPr>
                <w:lang w:eastAsia="zh-CN"/>
              </w:rPr>
              <w:t>R5-215989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346178">
            <w:pPr>
              <w:pStyle w:val="TAL"/>
              <w:rPr>
                <w:lang w:eastAsia="zh-CN"/>
              </w:rPr>
            </w:pPr>
            <w:r w:rsidRPr="007F2609">
              <w:rPr>
                <w:lang w:eastAsia="zh-CN"/>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346178">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346178">
            <w:pPr>
              <w:pStyle w:val="TAL"/>
              <w:rPr>
                <w:lang w:eastAsia="zh-CN"/>
              </w:rPr>
            </w:pPr>
            <w:r w:rsidRPr="007F2609">
              <w:rPr>
                <w:lang w:eastAsia="zh-CN"/>
              </w:rPr>
              <w:t>17.2.0</w:t>
            </w:r>
          </w:p>
        </w:tc>
      </w:tr>
      <w:tr w:rsidR="007F2609" w:rsidRPr="007F2609" w14:paraId="7F5309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346178">
            <w:pPr>
              <w:pStyle w:val="TAL"/>
              <w:rPr>
                <w:lang w:eastAsia="zh-CN"/>
              </w:rPr>
            </w:pPr>
            <w:r w:rsidRPr="007F2609">
              <w:rPr>
                <w:lang w:eastAsia="zh-CN"/>
              </w:rPr>
              <w:t>R5-215990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346178">
            <w:pPr>
              <w:pStyle w:val="TAL"/>
              <w:rPr>
                <w:lang w:eastAsia="zh-CN"/>
              </w:rPr>
            </w:pPr>
            <w:r w:rsidRPr="007F2609">
              <w:rPr>
                <w:lang w:eastAsia="zh-CN"/>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346178">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346178">
            <w:pPr>
              <w:pStyle w:val="TAL"/>
              <w:rPr>
                <w:lang w:eastAsia="zh-CN"/>
              </w:rPr>
            </w:pPr>
            <w:r w:rsidRPr="007F2609">
              <w:rPr>
                <w:lang w:eastAsia="zh-CN"/>
              </w:rPr>
              <w:t>17.2.0</w:t>
            </w:r>
          </w:p>
        </w:tc>
      </w:tr>
      <w:tr w:rsidR="007F2609" w:rsidRPr="007F2609" w14:paraId="1BD94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346178">
            <w:pPr>
              <w:pStyle w:val="TAL"/>
              <w:rPr>
                <w:lang w:eastAsia="zh-CN"/>
              </w:rPr>
            </w:pPr>
            <w:r w:rsidRPr="007F2609">
              <w:rPr>
                <w:lang w:eastAsia="zh-CN"/>
              </w:rPr>
              <w:t>R5-215991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346178">
            <w:pPr>
              <w:pStyle w:val="TAL"/>
              <w:rPr>
                <w:lang w:eastAsia="zh-CN"/>
              </w:rPr>
            </w:pPr>
            <w:r w:rsidRPr="007F2609">
              <w:rPr>
                <w:lang w:eastAsia="zh-CN"/>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346178">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346178">
            <w:pPr>
              <w:pStyle w:val="TAL"/>
              <w:rPr>
                <w:lang w:eastAsia="zh-CN"/>
              </w:rPr>
            </w:pPr>
            <w:r w:rsidRPr="007F2609">
              <w:rPr>
                <w:lang w:eastAsia="zh-CN"/>
              </w:rPr>
              <w:t>17.2.0</w:t>
            </w:r>
          </w:p>
        </w:tc>
      </w:tr>
      <w:tr w:rsidR="007F2609" w:rsidRPr="007F2609" w14:paraId="375BD0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346178">
            <w:pPr>
              <w:pStyle w:val="TAL"/>
              <w:rPr>
                <w:lang w:eastAsia="zh-CN"/>
              </w:rPr>
            </w:pPr>
            <w:r w:rsidRPr="007F2609">
              <w:rPr>
                <w:lang w:eastAsia="zh-CN"/>
              </w:rPr>
              <w:t>R5-215992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346178">
            <w:pPr>
              <w:pStyle w:val="TAL"/>
              <w:rPr>
                <w:lang w:eastAsia="zh-CN"/>
              </w:rPr>
            </w:pPr>
            <w:r w:rsidRPr="007F2609">
              <w:rPr>
                <w:lang w:eastAsia="zh-CN"/>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346178">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346178">
            <w:pPr>
              <w:pStyle w:val="TAL"/>
              <w:rPr>
                <w:lang w:eastAsia="zh-CN"/>
              </w:rPr>
            </w:pPr>
            <w:r w:rsidRPr="007F2609">
              <w:rPr>
                <w:lang w:eastAsia="zh-CN"/>
              </w:rPr>
              <w:t>17.2.0</w:t>
            </w:r>
          </w:p>
        </w:tc>
      </w:tr>
      <w:tr w:rsidR="007F2609" w:rsidRPr="007F2609" w14:paraId="054A67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346178">
            <w:pPr>
              <w:pStyle w:val="TAL"/>
              <w:rPr>
                <w:lang w:eastAsia="zh-CN"/>
              </w:rPr>
            </w:pPr>
            <w:r w:rsidRPr="007F2609">
              <w:rPr>
                <w:lang w:eastAsia="zh-CN"/>
              </w:rPr>
              <w:t>R5-215999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346178">
            <w:pPr>
              <w:pStyle w:val="TAL"/>
              <w:rPr>
                <w:lang w:eastAsia="zh-CN"/>
              </w:rPr>
            </w:pPr>
            <w:r w:rsidRPr="007F2609">
              <w:rPr>
                <w:lang w:eastAsia="zh-CN"/>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346178">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346178">
            <w:pPr>
              <w:pStyle w:val="TAL"/>
              <w:rPr>
                <w:lang w:eastAsia="zh-CN"/>
              </w:rPr>
            </w:pPr>
            <w:r w:rsidRPr="007F2609">
              <w:rPr>
                <w:lang w:eastAsia="zh-CN"/>
              </w:rPr>
              <w:t>17.2.0</w:t>
            </w:r>
          </w:p>
        </w:tc>
      </w:tr>
      <w:tr w:rsidR="007F2609" w:rsidRPr="007F2609" w14:paraId="6F5A3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346178">
            <w:pPr>
              <w:pStyle w:val="TAL"/>
              <w:rPr>
                <w:lang w:eastAsia="zh-CN"/>
              </w:rPr>
            </w:pPr>
            <w:r w:rsidRPr="007F2609">
              <w:rPr>
                <w:lang w:eastAsia="zh-CN"/>
              </w:rPr>
              <w:t>R5-216000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346178">
            <w:pPr>
              <w:pStyle w:val="TAL"/>
              <w:rPr>
                <w:lang w:eastAsia="zh-CN"/>
              </w:rPr>
            </w:pPr>
            <w:r w:rsidRPr="007F2609">
              <w:rPr>
                <w:lang w:eastAsia="zh-CN"/>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346178">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346178">
            <w:pPr>
              <w:pStyle w:val="TAL"/>
              <w:rPr>
                <w:lang w:eastAsia="zh-CN"/>
              </w:rPr>
            </w:pPr>
            <w:r w:rsidRPr="007F2609">
              <w:rPr>
                <w:lang w:eastAsia="zh-CN"/>
              </w:rPr>
              <w:t>17.2.0</w:t>
            </w:r>
          </w:p>
        </w:tc>
      </w:tr>
      <w:tr w:rsidR="007F2609" w:rsidRPr="007F2609" w14:paraId="3487A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346178">
            <w:pPr>
              <w:pStyle w:val="TAL"/>
              <w:rPr>
                <w:lang w:eastAsia="zh-CN"/>
              </w:rPr>
            </w:pPr>
            <w:r w:rsidRPr="007F2609">
              <w:rPr>
                <w:lang w:eastAsia="zh-CN"/>
              </w:rPr>
              <w:t>R5-216001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346178">
            <w:pPr>
              <w:pStyle w:val="TAL"/>
              <w:rPr>
                <w:lang w:eastAsia="zh-CN"/>
              </w:rPr>
            </w:pPr>
            <w:r w:rsidRPr="007F2609">
              <w:rPr>
                <w:lang w:eastAsia="zh-CN"/>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346178">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346178">
            <w:pPr>
              <w:pStyle w:val="TAL"/>
              <w:rPr>
                <w:lang w:eastAsia="zh-CN"/>
              </w:rPr>
            </w:pPr>
            <w:r w:rsidRPr="007F2609">
              <w:rPr>
                <w:lang w:eastAsia="zh-CN"/>
              </w:rPr>
              <w:t>17.2.0</w:t>
            </w:r>
          </w:p>
        </w:tc>
      </w:tr>
      <w:tr w:rsidR="007F2609" w:rsidRPr="007F2609" w14:paraId="4AC683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346178">
            <w:pPr>
              <w:pStyle w:val="TAL"/>
              <w:rPr>
                <w:lang w:eastAsia="zh-CN"/>
              </w:rPr>
            </w:pPr>
            <w:r w:rsidRPr="007F2609">
              <w:rPr>
                <w:lang w:eastAsia="zh-CN"/>
              </w:rPr>
              <w:t>R5-216002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346178">
            <w:pPr>
              <w:pStyle w:val="TAL"/>
              <w:rPr>
                <w:lang w:eastAsia="zh-CN"/>
              </w:rPr>
            </w:pPr>
            <w:r w:rsidRPr="007F2609">
              <w:rPr>
                <w:lang w:eastAsia="zh-CN"/>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346178">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346178">
            <w:pPr>
              <w:pStyle w:val="TAL"/>
              <w:rPr>
                <w:lang w:eastAsia="zh-CN"/>
              </w:rPr>
            </w:pPr>
            <w:r w:rsidRPr="007F2609">
              <w:rPr>
                <w:lang w:eastAsia="zh-CN"/>
              </w:rPr>
              <w:t>17.2.0</w:t>
            </w:r>
          </w:p>
        </w:tc>
      </w:tr>
      <w:tr w:rsidR="007F2609" w:rsidRPr="007F2609" w14:paraId="04886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346178">
            <w:pPr>
              <w:pStyle w:val="TAL"/>
              <w:rPr>
                <w:lang w:eastAsia="zh-CN"/>
              </w:rPr>
            </w:pPr>
            <w:r w:rsidRPr="007F2609">
              <w:rPr>
                <w:lang w:eastAsia="zh-CN"/>
              </w:rPr>
              <w:t>R5-216029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346178">
            <w:pPr>
              <w:pStyle w:val="TAL"/>
              <w:rPr>
                <w:lang w:eastAsia="zh-CN"/>
              </w:rPr>
            </w:pPr>
            <w:r w:rsidRPr="007F2609">
              <w:rPr>
                <w:lang w:eastAsia="zh-CN"/>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346178">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346178">
            <w:pPr>
              <w:pStyle w:val="TAL"/>
              <w:rPr>
                <w:lang w:eastAsia="zh-CN"/>
              </w:rPr>
            </w:pPr>
            <w:r w:rsidRPr="007F2609">
              <w:rPr>
                <w:lang w:eastAsia="zh-CN"/>
              </w:rPr>
              <w:t>17.2.0</w:t>
            </w:r>
          </w:p>
        </w:tc>
      </w:tr>
      <w:tr w:rsidR="007F2609" w:rsidRPr="007F2609" w14:paraId="069E6C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346178">
            <w:pPr>
              <w:pStyle w:val="TAL"/>
              <w:rPr>
                <w:lang w:eastAsia="zh-CN"/>
              </w:rPr>
            </w:pPr>
            <w:r w:rsidRPr="007F2609">
              <w:rPr>
                <w:lang w:eastAsia="zh-CN"/>
              </w:rPr>
              <w:t>R5-216030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346178">
            <w:pPr>
              <w:pStyle w:val="TAL"/>
              <w:rPr>
                <w:lang w:eastAsia="zh-CN"/>
              </w:rPr>
            </w:pPr>
            <w:r w:rsidRPr="007F2609">
              <w:rPr>
                <w:lang w:eastAsia="zh-CN"/>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346178">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346178">
            <w:pPr>
              <w:pStyle w:val="TAL"/>
              <w:rPr>
                <w:lang w:eastAsia="zh-CN"/>
              </w:rPr>
            </w:pPr>
            <w:r w:rsidRPr="007F2609">
              <w:rPr>
                <w:lang w:eastAsia="zh-CN"/>
              </w:rPr>
              <w:t>17.2.0</w:t>
            </w:r>
          </w:p>
        </w:tc>
      </w:tr>
      <w:tr w:rsidR="007F2609" w:rsidRPr="007F2609" w14:paraId="19404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346178">
            <w:pPr>
              <w:pStyle w:val="TAL"/>
              <w:rPr>
                <w:lang w:eastAsia="zh-CN"/>
              </w:rPr>
            </w:pPr>
            <w:r w:rsidRPr="007F2609">
              <w:rPr>
                <w:lang w:eastAsia="zh-CN"/>
              </w:rPr>
              <w:t>R5-216031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346178">
            <w:pPr>
              <w:pStyle w:val="TAL"/>
              <w:rPr>
                <w:lang w:eastAsia="zh-CN"/>
              </w:rPr>
            </w:pPr>
            <w:r w:rsidRPr="007F2609">
              <w:rPr>
                <w:lang w:eastAsia="zh-CN"/>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346178">
            <w:pPr>
              <w:pStyle w:val="TAL"/>
              <w:rPr>
                <w:lang w:eastAsia="zh-CN"/>
              </w:rPr>
            </w:pPr>
            <w:r w:rsidRPr="007F2609">
              <w:rPr>
                <w:lang w:eastAsia="zh-CN"/>
              </w:rPr>
              <w:t>Cleanup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346178">
            <w:pPr>
              <w:pStyle w:val="TAL"/>
              <w:rPr>
                <w:lang w:eastAsia="zh-CN"/>
              </w:rPr>
            </w:pPr>
            <w:r w:rsidRPr="007F2609">
              <w:rPr>
                <w:lang w:eastAsia="zh-CN"/>
              </w:rPr>
              <w:t>17.2.0</w:t>
            </w:r>
          </w:p>
        </w:tc>
      </w:tr>
      <w:tr w:rsidR="007F2609" w:rsidRPr="007F2609" w14:paraId="7A4DF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346178">
            <w:pPr>
              <w:pStyle w:val="TAL"/>
              <w:rPr>
                <w:lang w:eastAsia="zh-CN"/>
              </w:rPr>
            </w:pPr>
            <w:r w:rsidRPr="007F2609">
              <w:rPr>
                <w:lang w:eastAsia="zh-CN"/>
              </w:rPr>
              <w:t>R5-216032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346178">
            <w:pPr>
              <w:pStyle w:val="TAL"/>
              <w:rPr>
                <w:lang w:eastAsia="zh-CN"/>
              </w:rPr>
            </w:pPr>
            <w:r w:rsidRPr="007F2609">
              <w:rPr>
                <w:lang w:eastAsia="zh-CN"/>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346178">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346178">
            <w:pPr>
              <w:pStyle w:val="TAL"/>
              <w:rPr>
                <w:lang w:eastAsia="zh-CN"/>
              </w:rPr>
            </w:pPr>
            <w:r w:rsidRPr="007F2609">
              <w:rPr>
                <w:lang w:eastAsia="zh-CN"/>
              </w:rPr>
              <w:t>17.2.0</w:t>
            </w:r>
          </w:p>
        </w:tc>
      </w:tr>
      <w:tr w:rsidR="007F2609" w:rsidRPr="007F2609" w14:paraId="04F8F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346178">
            <w:pPr>
              <w:pStyle w:val="TAL"/>
              <w:rPr>
                <w:lang w:eastAsia="zh-CN"/>
              </w:rPr>
            </w:pPr>
            <w:r w:rsidRPr="007F2609">
              <w:rPr>
                <w:lang w:eastAsia="zh-CN"/>
              </w:rPr>
              <w:t>R5-216033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346178">
            <w:pPr>
              <w:pStyle w:val="TAL"/>
              <w:rPr>
                <w:lang w:eastAsia="zh-CN"/>
              </w:rPr>
            </w:pPr>
            <w:r w:rsidRPr="007F2609">
              <w:rPr>
                <w:lang w:eastAsia="zh-CN"/>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346178">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346178">
            <w:pPr>
              <w:pStyle w:val="TAL"/>
              <w:rPr>
                <w:lang w:eastAsia="zh-CN"/>
              </w:rPr>
            </w:pPr>
            <w:r w:rsidRPr="007F2609">
              <w:rPr>
                <w:lang w:eastAsia="zh-CN"/>
              </w:rPr>
              <w:t>17.2.0</w:t>
            </w:r>
          </w:p>
        </w:tc>
      </w:tr>
      <w:tr w:rsidR="007F2609" w:rsidRPr="007F2609" w14:paraId="188C0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346178">
            <w:pPr>
              <w:pStyle w:val="TAL"/>
              <w:rPr>
                <w:lang w:eastAsia="zh-CN"/>
              </w:rPr>
            </w:pPr>
            <w:r w:rsidRPr="007F2609">
              <w:rPr>
                <w:lang w:eastAsia="zh-CN"/>
              </w:rPr>
              <w:t>R5-216034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346178">
            <w:pPr>
              <w:pStyle w:val="TAL"/>
              <w:rPr>
                <w:lang w:eastAsia="zh-CN"/>
              </w:rPr>
            </w:pPr>
            <w:r w:rsidRPr="007F2609">
              <w:rPr>
                <w:lang w:eastAsia="zh-CN"/>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346178">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346178">
            <w:pPr>
              <w:pStyle w:val="TAL"/>
              <w:rPr>
                <w:lang w:eastAsia="zh-CN"/>
              </w:rPr>
            </w:pPr>
            <w:r w:rsidRPr="007F2609">
              <w:rPr>
                <w:lang w:eastAsia="zh-CN"/>
              </w:rPr>
              <w:t>17.2.0</w:t>
            </w:r>
          </w:p>
        </w:tc>
      </w:tr>
      <w:tr w:rsidR="007F2609" w:rsidRPr="007F2609" w14:paraId="71E29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346178">
            <w:pPr>
              <w:pStyle w:val="TAL"/>
              <w:rPr>
                <w:lang w:eastAsia="zh-CN"/>
              </w:rPr>
            </w:pPr>
            <w:r w:rsidRPr="007F2609">
              <w:rPr>
                <w:lang w:eastAsia="zh-CN"/>
              </w:rPr>
              <w:t>R5-216035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346178">
            <w:pPr>
              <w:pStyle w:val="TAL"/>
              <w:rPr>
                <w:lang w:eastAsia="zh-CN"/>
              </w:rPr>
            </w:pPr>
            <w:r w:rsidRPr="007F2609">
              <w:rPr>
                <w:lang w:eastAsia="zh-CN"/>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346178">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346178">
            <w:pPr>
              <w:pStyle w:val="TAL"/>
              <w:rPr>
                <w:lang w:eastAsia="zh-CN"/>
              </w:rPr>
            </w:pPr>
            <w:r w:rsidRPr="007F2609">
              <w:rPr>
                <w:lang w:eastAsia="zh-CN"/>
              </w:rPr>
              <w:t>17.2.0</w:t>
            </w:r>
          </w:p>
        </w:tc>
      </w:tr>
      <w:tr w:rsidR="007F2609" w:rsidRPr="007F2609" w14:paraId="63AF04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346178">
            <w:pPr>
              <w:pStyle w:val="TAL"/>
              <w:rPr>
                <w:lang w:eastAsia="zh-CN"/>
              </w:rPr>
            </w:pPr>
            <w:r w:rsidRPr="007F2609">
              <w:rPr>
                <w:lang w:eastAsia="zh-CN"/>
              </w:rPr>
              <w:t>R5-216065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346178">
            <w:pPr>
              <w:pStyle w:val="TAL"/>
              <w:rPr>
                <w:lang w:eastAsia="zh-CN"/>
              </w:rPr>
            </w:pPr>
            <w:r w:rsidRPr="007F2609">
              <w:rPr>
                <w:lang w:eastAsia="zh-CN"/>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346178">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346178">
            <w:pPr>
              <w:pStyle w:val="TAL"/>
              <w:rPr>
                <w:lang w:eastAsia="zh-CN"/>
              </w:rPr>
            </w:pPr>
            <w:r w:rsidRPr="007F2609">
              <w:rPr>
                <w:lang w:eastAsia="zh-CN"/>
              </w:rPr>
              <w:t>17.2.0</w:t>
            </w:r>
          </w:p>
        </w:tc>
      </w:tr>
      <w:tr w:rsidR="007F2609" w:rsidRPr="007F2609" w14:paraId="11699B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346178">
            <w:pPr>
              <w:pStyle w:val="TAL"/>
              <w:rPr>
                <w:lang w:eastAsia="zh-CN"/>
              </w:rPr>
            </w:pPr>
            <w:r w:rsidRPr="007F2609">
              <w:rPr>
                <w:lang w:eastAsia="zh-CN"/>
              </w:rPr>
              <w:t>R5-216066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346178">
            <w:pPr>
              <w:pStyle w:val="TAL"/>
              <w:rPr>
                <w:lang w:eastAsia="zh-CN"/>
              </w:rPr>
            </w:pPr>
            <w:r w:rsidRPr="007F2609">
              <w:rPr>
                <w:lang w:eastAsia="zh-CN"/>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346178">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346178">
            <w:pPr>
              <w:pStyle w:val="TAL"/>
              <w:rPr>
                <w:lang w:eastAsia="zh-CN"/>
              </w:rPr>
            </w:pPr>
            <w:r w:rsidRPr="007F2609">
              <w:rPr>
                <w:lang w:eastAsia="zh-CN"/>
              </w:rPr>
              <w:t>17.2.0</w:t>
            </w:r>
          </w:p>
        </w:tc>
      </w:tr>
      <w:tr w:rsidR="007F2609" w:rsidRPr="007F2609" w14:paraId="79018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346178">
            <w:pPr>
              <w:pStyle w:val="TAL"/>
              <w:rPr>
                <w:lang w:eastAsia="zh-CN"/>
              </w:rPr>
            </w:pPr>
            <w:r w:rsidRPr="007F2609">
              <w:rPr>
                <w:lang w:eastAsia="zh-CN"/>
              </w:rPr>
              <w:t>R5-216067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346178">
            <w:pPr>
              <w:pStyle w:val="TAL"/>
              <w:rPr>
                <w:lang w:eastAsia="zh-CN"/>
              </w:rPr>
            </w:pPr>
            <w:r w:rsidRPr="007F2609">
              <w:rPr>
                <w:lang w:eastAsia="zh-CN"/>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346178">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346178">
            <w:pPr>
              <w:pStyle w:val="TAL"/>
              <w:rPr>
                <w:lang w:eastAsia="zh-CN"/>
              </w:rPr>
            </w:pPr>
            <w:r w:rsidRPr="007F2609">
              <w:rPr>
                <w:lang w:eastAsia="zh-CN"/>
              </w:rPr>
              <w:t>17.2.0</w:t>
            </w:r>
          </w:p>
        </w:tc>
      </w:tr>
      <w:tr w:rsidR="007F2609" w:rsidRPr="007F2609" w14:paraId="18B6DB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346178">
            <w:pPr>
              <w:pStyle w:val="TAL"/>
              <w:rPr>
                <w:lang w:eastAsia="zh-CN"/>
              </w:rPr>
            </w:pPr>
            <w:r w:rsidRPr="007F2609">
              <w:rPr>
                <w:lang w:eastAsia="zh-CN"/>
              </w:rPr>
              <w:t>R5-216080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346178">
            <w:pPr>
              <w:pStyle w:val="TAL"/>
              <w:rPr>
                <w:lang w:eastAsia="zh-CN"/>
              </w:rPr>
            </w:pPr>
            <w:r w:rsidRPr="007F2609">
              <w:rPr>
                <w:lang w:eastAsia="zh-CN"/>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346178">
            <w:pPr>
              <w:pStyle w:val="TAL"/>
              <w:rPr>
                <w:lang w:eastAsia="zh-CN"/>
              </w:rPr>
            </w:pPr>
            <w:r w:rsidRPr="007F2609">
              <w:rPr>
                <w:lang w:eastAsia="zh-CN"/>
              </w:rPr>
              <w:t>17.2.0</w:t>
            </w:r>
          </w:p>
        </w:tc>
      </w:tr>
      <w:tr w:rsidR="007F2609" w:rsidRPr="007F2609" w14:paraId="0C50E5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346178">
            <w:pPr>
              <w:pStyle w:val="TAL"/>
              <w:rPr>
                <w:lang w:eastAsia="zh-CN"/>
              </w:rPr>
            </w:pPr>
            <w:r w:rsidRPr="007F2609">
              <w:rPr>
                <w:lang w:eastAsia="zh-CN"/>
              </w:rPr>
              <w:t>R5-216084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346178">
            <w:pPr>
              <w:pStyle w:val="TAL"/>
              <w:rPr>
                <w:lang w:eastAsia="zh-CN"/>
              </w:rPr>
            </w:pPr>
            <w:r w:rsidRPr="007F2609">
              <w:rPr>
                <w:lang w:eastAsia="zh-CN"/>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346178">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346178">
            <w:pPr>
              <w:pStyle w:val="TAL"/>
              <w:rPr>
                <w:lang w:eastAsia="zh-CN"/>
              </w:rPr>
            </w:pPr>
            <w:r w:rsidRPr="007F2609">
              <w:rPr>
                <w:lang w:eastAsia="zh-CN"/>
              </w:rPr>
              <w:t>17.2.0</w:t>
            </w:r>
          </w:p>
        </w:tc>
      </w:tr>
      <w:tr w:rsidR="007F2609" w:rsidRPr="007F2609" w14:paraId="18517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346178">
            <w:pPr>
              <w:pStyle w:val="TAL"/>
              <w:rPr>
                <w:lang w:eastAsia="zh-CN"/>
              </w:rPr>
            </w:pPr>
            <w:r w:rsidRPr="007F2609">
              <w:rPr>
                <w:lang w:eastAsia="zh-CN"/>
              </w:rPr>
              <w:t>R5-216085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346178">
            <w:pPr>
              <w:pStyle w:val="TAL"/>
              <w:rPr>
                <w:lang w:eastAsia="zh-CN"/>
              </w:rPr>
            </w:pPr>
            <w:r w:rsidRPr="007F2609">
              <w:rPr>
                <w:lang w:eastAsia="zh-CN"/>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346178">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346178">
            <w:pPr>
              <w:pStyle w:val="TAL"/>
              <w:rPr>
                <w:lang w:eastAsia="zh-CN"/>
              </w:rPr>
            </w:pPr>
            <w:r w:rsidRPr="007F2609">
              <w:rPr>
                <w:lang w:eastAsia="zh-CN"/>
              </w:rPr>
              <w:t>17.2.0</w:t>
            </w:r>
          </w:p>
        </w:tc>
      </w:tr>
      <w:tr w:rsidR="007F2609" w:rsidRPr="007F2609" w14:paraId="42058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346178">
            <w:pPr>
              <w:pStyle w:val="TAL"/>
              <w:rPr>
                <w:lang w:eastAsia="zh-CN"/>
              </w:rPr>
            </w:pPr>
            <w:r w:rsidRPr="007F2609">
              <w:rPr>
                <w:lang w:eastAsia="zh-CN"/>
              </w:rPr>
              <w:t>R5-216086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346178">
            <w:pPr>
              <w:pStyle w:val="TAL"/>
              <w:rPr>
                <w:lang w:eastAsia="zh-CN"/>
              </w:rPr>
            </w:pPr>
            <w:r w:rsidRPr="007F2609">
              <w:rPr>
                <w:lang w:eastAsia="zh-CN"/>
              </w:rPr>
              <w:t>1365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346178">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346178">
            <w:pPr>
              <w:pStyle w:val="TAL"/>
              <w:rPr>
                <w:lang w:eastAsia="zh-CN"/>
              </w:rPr>
            </w:pPr>
            <w:r w:rsidRPr="007F2609">
              <w:rPr>
                <w:lang w:eastAsia="zh-CN"/>
              </w:rPr>
              <w:t>17.2.0</w:t>
            </w:r>
          </w:p>
        </w:tc>
      </w:tr>
      <w:tr w:rsidR="007F2609" w:rsidRPr="007F2609" w14:paraId="765721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346178">
            <w:pPr>
              <w:pStyle w:val="TAL"/>
              <w:rPr>
                <w:lang w:eastAsia="zh-CN"/>
              </w:rPr>
            </w:pPr>
            <w:r w:rsidRPr="007F2609">
              <w:rPr>
                <w:lang w:eastAsia="zh-CN"/>
              </w:rPr>
              <w:t>R5-216107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346178">
            <w:pPr>
              <w:pStyle w:val="TAL"/>
              <w:rPr>
                <w:lang w:eastAsia="zh-CN"/>
              </w:rPr>
            </w:pPr>
            <w:r w:rsidRPr="007F2609">
              <w:rPr>
                <w:lang w:eastAsia="zh-CN"/>
              </w:rPr>
              <w:t>1363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346178">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346178">
            <w:pPr>
              <w:pStyle w:val="TAL"/>
              <w:rPr>
                <w:lang w:eastAsia="zh-CN"/>
              </w:rPr>
            </w:pPr>
            <w:r w:rsidRPr="007F2609">
              <w:rPr>
                <w:lang w:eastAsia="zh-CN"/>
              </w:rPr>
              <w:t>17.2.0</w:t>
            </w:r>
          </w:p>
        </w:tc>
      </w:tr>
      <w:tr w:rsidR="007F2609" w:rsidRPr="007F2609" w14:paraId="0836C2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346178">
            <w:pPr>
              <w:pStyle w:val="TAL"/>
              <w:rPr>
                <w:lang w:eastAsia="zh-CN"/>
              </w:rPr>
            </w:pPr>
            <w:r w:rsidRPr="007F2609">
              <w:rPr>
                <w:lang w:eastAsia="zh-CN"/>
              </w:rPr>
              <w:t>R5-216110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346178">
            <w:pPr>
              <w:pStyle w:val="TAL"/>
              <w:rPr>
                <w:lang w:eastAsia="zh-CN"/>
              </w:rPr>
            </w:pPr>
            <w:r w:rsidRPr="007F2609">
              <w:rPr>
                <w:lang w:eastAsia="zh-CN"/>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346178">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346178">
            <w:pPr>
              <w:pStyle w:val="TAL"/>
              <w:rPr>
                <w:lang w:eastAsia="zh-CN"/>
              </w:rPr>
            </w:pPr>
            <w:r w:rsidRPr="007F2609">
              <w:rPr>
                <w:lang w:eastAsia="zh-CN"/>
              </w:rPr>
              <w:t>17.2.0</w:t>
            </w:r>
          </w:p>
        </w:tc>
      </w:tr>
      <w:tr w:rsidR="007F2609" w:rsidRPr="007F2609" w14:paraId="5164BD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346178">
            <w:pPr>
              <w:pStyle w:val="TAL"/>
              <w:rPr>
                <w:lang w:eastAsia="zh-CN"/>
              </w:rPr>
            </w:pPr>
            <w:r w:rsidRPr="007F2609">
              <w:rPr>
                <w:lang w:eastAsia="zh-CN"/>
              </w:rPr>
              <w:t>R5-216114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346178">
            <w:pPr>
              <w:pStyle w:val="TAL"/>
              <w:rPr>
                <w:lang w:eastAsia="zh-CN"/>
              </w:rPr>
            </w:pPr>
            <w:r w:rsidRPr="007F2609">
              <w:rPr>
                <w:lang w:eastAsia="zh-CN"/>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346178">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346178">
            <w:pPr>
              <w:pStyle w:val="TAL"/>
              <w:rPr>
                <w:lang w:eastAsia="zh-CN"/>
              </w:rPr>
            </w:pPr>
            <w:r w:rsidRPr="007F2609">
              <w:rPr>
                <w:lang w:eastAsia="zh-CN"/>
              </w:rPr>
              <w:t>17.2.0</w:t>
            </w:r>
          </w:p>
        </w:tc>
      </w:tr>
      <w:tr w:rsidR="007F2609" w:rsidRPr="007F2609" w14:paraId="4DBCD0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346178">
            <w:pPr>
              <w:pStyle w:val="TAL"/>
              <w:rPr>
                <w:lang w:eastAsia="zh-CN"/>
              </w:rPr>
            </w:pPr>
            <w:r w:rsidRPr="007F2609">
              <w:rPr>
                <w:lang w:eastAsia="zh-CN"/>
              </w:rPr>
              <w:t>R5-216141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346178">
            <w:pPr>
              <w:pStyle w:val="TAL"/>
              <w:rPr>
                <w:lang w:eastAsia="zh-CN"/>
              </w:rPr>
            </w:pPr>
            <w:r w:rsidRPr="007F2609">
              <w:rPr>
                <w:lang w:eastAsia="zh-CN"/>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346178">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346178">
            <w:pPr>
              <w:pStyle w:val="TAL"/>
              <w:rPr>
                <w:lang w:eastAsia="zh-CN"/>
              </w:rPr>
            </w:pPr>
            <w:r w:rsidRPr="007F2609">
              <w:rPr>
                <w:lang w:eastAsia="zh-CN"/>
              </w:rPr>
              <w:t>17.2.0</w:t>
            </w:r>
          </w:p>
        </w:tc>
      </w:tr>
      <w:tr w:rsidR="007F2609" w:rsidRPr="007F2609" w14:paraId="7DB92E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346178">
            <w:pPr>
              <w:pStyle w:val="TAL"/>
              <w:rPr>
                <w:lang w:eastAsia="zh-CN"/>
              </w:rPr>
            </w:pPr>
            <w:r w:rsidRPr="007F2609">
              <w:rPr>
                <w:lang w:eastAsia="zh-CN"/>
              </w:rPr>
              <w:t>R5-216512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346178">
            <w:pPr>
              <w:pStyle w:val="TAL"/>
              <w:rPr>
                <w:lang w:eastAsia="zh-CN"/>
              </w:rPr>
            </w:pPr>
            <w:r w:rsidRPr="007F2609">
              <w:rPr>
                <w:lang w:eastAsia="zh-CN"/>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346178">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346178">
            <w:pPr>
              <w:pStyle w:val="TAL"/>
              <w:rPr>
                <w:lang w:eastAsia="zh-CN"/>
              </w:rPr>
            </w:pPr>
            <w:r w:rsidRPr="007F2609">
              <w:rPr>
                <w:lang w:eastAsia="zh-CN"/>
              </w:rPr>
              <w:t>17.3.0</w:t>
            </w:r>
          </w:p>
        </w:tc>
      </w:tr>
      <w:tr w:rsidR="007F2609" w:rsidRPr="007F2609" w14:paraId="58EBF4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346178">
            <w:pPr>
              <w:pStyle w:val="TAL"/>
              <w:rPr>
                <w:lang w:eastAsia="zh-CN"/>
              </w:rPr>
            </w:pPr>
            <w:r w:rsidRPr="007F2609">
              <w:rPr>
                <w:lang w:eastAsia="zh-CN"/>
              </w:rPr>
              <w:t>R5-216514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346178">
            <w:pPr>
              <w:pStyle w:val="TAL"/>
              <w:rPr>
                <w:lang w:eastAsia="zh-CN"/>
              </w:rPr>
            </w:pPr>
            <w:r w:rsidRPr="007F2609">
              <w:rPr>
                <w:lang w:eastAsia="zh-CN"/>
              </w:rPr>
              <w:t>1392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346178">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346178">
            <w:pPr>
              <w:pStyle w:val="TAL"/>
              <w:rPr>
                <w:lang w:eastAsia="zh-CN"/>
              </w:rPr>
            </w:pPr>
            <w:r w:rsidRPr="007F2609">
              <w:rPr>
                <w:lang w:eastAsia="zh-CN"/>
              </w:rPr>
              <w:t>17.3.0</w:t>
            </w:r>
          </w:p>
        </w:tc>
      </w:tr>
      <w:tr w:rsidR="007F2609" w:rsidRPr="007F2609" w14:paraId="14F8C6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346178">
            <w:pPr>
              <w:pStyle w:val="TAL"/>
              <w:rPr>
                <w:lang w:eastAsia="zh-CN"/>
              </w:rPr>
            </w:pPr>
            <w:r w:rsidRPr="007F2609">
              <w:rPr>
                <w:lang w:eastAsia="zh-CN"/>
              </w:rPr>
              <w:t>R5-216515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346178">
            <w:pPr>
              <w:pStyle w:val="TAL"/>
              <w:rPr>
                <w:lang w:eastAsia="zh-CN"/>
              </w:rPr>
            </w:pPr>
            <w:r w:rsidRPr="007F2609">
              <w:rPr>
                <w:lang w:eastAsia="zh-CN"/>
              </w:rPr>
              <w:t>1393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346178">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346178">
            <w:pPr>
              <w:pStyle w:val="TAL"/>
              <w:rPr>
                <w:lang w:eastAsia="zh-CN"/>
              </w:rPr>
            </w:pPr>
            <w:r w:rsidRPr="007F2609">
              <w:rPr>
                <w:lang w:eastAsia="zh-CN"/>
              </w:rPr>
              <w:t>17.3.0</w:t>
            </w:r>
          </w:p>
        </w:tc>
      </w:tr>
      <w:tr w:rsidR="007F2609" w:rsidRPr="007F2609" w14:paraId="244190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346178">
            <w:pPr>
              <w:pStyle w:val="TAL"/>
              <w:rPr>
                <w:lang w:eastAsia="zh-CN"/>
              </w:rPr>
            </w:pPr>
            <w:r w:rsidRPr="007F2609">
              <w:rPr>
                <w:lang w:eastAsia="zh-CN"/>
              </w:rPr>
              <w:t>R5-216533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346178">
            <w:pPr>
              <w:pStyle w:val="TAL"/>
              <w:rPr>
                <w:lang w:eastAsia="zh-CN"/>
              </w:rPr>
            </w:pPr>
            <w:r w:rsidRPr="007F2609">
              <w:rPr>
                <w:lang w:eastAsia="zh-CN"/>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346178">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346178">
            <w:pPr>
              <w:pStyle w:val="TAL"/>
              <w:rPr>
                <w:lang w:eastAsia="zh-CN"/>
              </w:rPr>
            </w:pPr>
            <w:r w:rsidRPr="007F2609">
              <w:rPr>
                <w:lang w:eastAsia="zh-CN"/>
              </w:rPr>
              <w:t>17.3.0</w:t>
            </w:r>
          </w:p>
        </w:tc>
      </w:tr>
      <w:tr w:rsidR="007F2609" w:rsidRPr="007F2609" w14:paraId="5915C2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346178">
            <w:pPr>
              <w:pStyle w:val="TAL"/>
              <w:rPr>
                <w:lang w:eastAsia="zh-CN"/>
              </w:rPr>
            </w:pPr>
            <w:r w:rsidRPr="007F2609">
              <w:rPr>
                <w:lang w:eastAsia="zh-CN"/>
              </w:rPr>
              <w:t>R5-217111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346178">
            <w:pPr>
              <w:pStyle w:val="TAL"/>
              <w:rPr>
                <w:lang w:eastAsia="zh-CN"/>
              </w:rPr>
            </w:pPr>
            <w:r w:rsidRPr="007F2609">
              <w:rPr>
                <w:lang w:eastAsia="zh-CN"/>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346178">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346178">
            <w:pPr>
              <w:pStyle w:val="TAL"/>
              <w:rPr>
                <w:lang w:eastAsia="zh-CN"/>
              </w:rPr>
            </w:pPr>
            <w:r w:rsidRPr="007F2609">
              <w:rPr>
                <w:lang w:eastAsia="zh-CN"/>
              </w:rPr>
              <w:t>17.3.0</w:t>
            </w:r>
          </w:p>
        </w:tc>
      </w:tr>
      <w:tr w:rsidR="007F2609" w:rsidRPr="007F2609" w14:paraId="450F3D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346178">
            <w:pPr>
              <w:pStyle w:val="TAL"/>
              <w:rPr>
                <w:lang w:eastAsia="zh-CN"/>
              </w:rPr>
            </w:pPr>
            <w:r w:rsidRPr="007F2609">
              <w:rPr>
                <w:lang w:eastAsia="zh-CN"/>
              </w:rPr>
              <w:t>R5-217112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346178">
            <w:pPr>
              <w:pStyle w:val="TAL"/>
              <w:rPr>
                <w:lang w:eastAsia="zh-CN"/>
              </w:rPr>
            </w:pPr>
            <w:r w:rsidRPr="007F2609">
              <w:rPr>
                <w:lang w:eastAsia="zh-CN"/>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346178">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346178">
            <w:pPr>
              <w:pStyle w:val="TAL"/>
              <w:rPr>
                <w:lang w:eastAsia="zh-CN"/>
              </w:rPr>
            </w:pPr>
            <w:r w:rsidRPr="007F2609">
              <w:rPr>
                <w:lang w:eastAsia="zh-CN"/>
              </w:rPr>
              <w:t>17.3.0</w:t>
            </w:r>
          </w:p>
        </w:tc>
      </w:tr>
      <w:tr w:rsidR="007F2609" w:rsidRPr="007F2609" w14:paraId="1490A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346178">
            <w:pPr>
              <w:pStyle w:val="TAL"/>
              <w:rPr>
                <w:lang w:eastAsia="zh-CN"/>
              </w:rPr>
            </w:pPr>
            <w:r w:rsidRPr="007F2609">
              <w:rPr>
                <w:lang w:eastAsia="zh-CN"/>
              </w:rPr>
              <w:t>R5-217199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346178">
            <w:pPr>
              <w:pStyle w:val="TAL"/>
              <w:rPr>
                <w:lang w:eastAsia="zh-CN"/>
              </w:rPr>
            </w:pPr>
            <w:r w:rsidRPr="007F2609">
              <w:rPr>
                <w:lang w:eastAsia="zh-CN"/>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346178">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346178">
            <w:pPr>
              <w:pStyle w:val="TAL"/>
              <w:rPr>
                <w:lang w:eastAsia="zh-CN"/>
              </w:rPr>
            </w:pPr>
            <w:r w:rsidRPr="007F2609">
              <w:rPr>
                <w:lang w:eastAsia="zh-CN"/>
              </w:rPr>
              <w:t>17.3.0</w:t>
            </w:r>
          </w:p>
        </w:tc>
      </w:tr>
      <w:tr w:rsidR="007F2609" w:rsidRPr="007F2609" w14:paraId="2DDA19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346178">
            <w:pPr>
              <w:pStyle w:val="TAL"/>
              <w:rPr>
                <w:lang w:eastAsia="zh-CN"/>
              </w:rPr>
            </w:pPr>
            <w:r w:rsidRPr="007F2609">
              <w:rPr>
                <w:lang w:eastAsia="zh-CN"/>
              </w:rPr>
              <w:t>R5-217200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346178">
            <w:pPr>
              <w:pStyle w:val="TAL"/>
              <w:rPr>
                <w:lang w:eastAsia="zh-CN"/>
              </w:rPr>
            </w:pPr>
            <w:r w:rsidRPr="007F2609">
              <w:rPr>
                <w:lang w:eastAsia="zh-CN"/>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346178">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346178">
            <w:pPr>
              <w:pStyle w:val="TAL"/>
              <w:rPr>
                <w:lang w:eastAsia="zh-CN"/>
              </w:rPr>
            </w:pPr>
            <w:r w:rsidRPr="007F2609">
              <w:rPr>
                <w:lang w:eastAsia="zh-CN"/>
              </w:rPr>
              <w:t>17.3.0</w:t>
            </w:r>
          </w:p>
        </w:tc>
      </w:tr>
      <w:tr w:rsidR="007F2609" w:rsidRPr="007F2609" w14:paraId="3D36DD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346178">
            <w:pPr>
              <w:pStyle w:val="TAL"/>
              <w:rPr>
                <w:lang w:eastAsia="zh-CN"/>
              </w:rPr>
            </w:pPr>
            <w:r w:rsidRPr="007F2609">
              <w:rPr>
                <w:lang w:eastAsia="zh-CN"/>
              </w:rPr>
              <w:t>R5-217202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346178">
            <w:pPr>
              <w:pStyle w:val="TAL"/>
              <w:rPr>
                <w:lang w:eastAsia="zh-CN"/>
              </w:rPr>
            </w:pPr>
            <w:r w:rsidRPr="007F2609">
              <w:rPr>
                <w:lang w:eastAsia="zh-CN"/>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346178">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346178">
            <w:pPr>
              <w:pStyle w:val="TAL"/>
              <w:rPr>
                <w:lang w:eastAsia="zh-CN"/>
              </w:rPr>
            </w:pPr>
            <w:r w:rsidRPr="007F2609">
              <w:rPr>
                <w:lang w:eastAsia="zh-CN"/>
              </w:rPr>
              <w:t>17.3.0</w:t>
            </w:r>
          </w:p>
        </w:tc>
      </w:tr>
      <w:tr w:rsidR="007F2609" w:rsidRPr="007F2609" w14:paraId="60A855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346178">
            <w:pPr>
              <w:pStyle w:val="TAL"/>
              <w:rPr>
                <w:lang w:eastAsia="zh-CN"/>
              </w:rPr>
            </w:pPr>
            <w:r w:rsidRPr="007F2609">
              <w:rPr>
                <w:lang w:eastAsia="zh-CN"/>
              </w:rPr>
              <w:t>R5-217215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346178">
            <w:pPr>
              <w:pStyle w:val="TAL"/>
              <w:rPr>
                <w:lang w:eastAsia="zh-CN"/>
              </w:rPr>
            </w:pPr>
            <w:r w:rsidRPr="007F2609">
              <w:rPr>
                <w:lang w:eastAsia="zh-CN"/>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346178">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346178">
            <w:pPr>
              <w:pStyle w:val="TAL"/>
              <w:rPr>
                <w:lang w:eastAsia="zh-CN"/>
              </w:rPr>
            </w:pPr>
            <w:r w:rsidRPr="007F2609">
              <w:rPr>
                <w:lang w:eastAsia="zh-CN"/>
              </w:rPr>
              <w:t>17.3.0</w:t>
            </w:r>
          </w:p>
        </w:tc>
      </w:tr>
      <w:tr w:rsidR="007F2609" w:rsidRPr="007F2609" w14:paraId="06CC81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346178">
            <w:pPr>
              <w:pStyle w:val="TAL"/>
              <w:rPr>
                <w:lang w:eastAsia="zh-CN"/>
              </w:rPr>
            </w:pPr>
            <w:r w:rsidRPr="007F2609">
              <w:rPr>
                <w:lang w:eastAsia="zh-CN"/>
              </w:rPr>
              <w:t>R5-217216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346178">
            <w:pPr>
              <w:pStyle w:val="TAL"/>
              <w:rPr>
                <w:lang w:eastAsia="zh-CN"/>
              </w:rPr>
            </w:pPr>
            <w:r w:rsidRPr="007F2609">
              <w:rPr>
                <w:lang w:eastAsia="zh-CN"/>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346178">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346178">
            <w:pPr>
              <w:pStyle w:val="TAL"/>
              <w:rPr>
                <w:lang w:eastAsia="zh-CN"/>
              </w:rPr>
            </w:pPr>
            <w:r w:rsidRPr="007F2609">
              <w:rPr>
                <w:lang w:eastAsia="zh-CN"/>
              </w:rPr>
              <w:t>17.3.0</w:t>
            </w:r>
          </w:p>
        </w:tc>
      </w:tr>
      <w:tr w:rsidR="007F2609" w:rsidRPr="007F2609" w14:paraId="1C2A36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346178">
            <w:pPr>
              <w:pStyle w:val="TAL"/>
              <w:rPr>
                <w:lang w:eastAsia="zh-CN"/>
              </w:rPr>
            </w:pPr>
            <w:r w:rsidRPr="007F2609">
              <w:rPr>
                <w:lang w:eastAsia="zh-CN"/>
              </w:rPr>
              <w:t>R5-217234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346178">
            <w:pPr>
              <w:pStyle w:val="TAL"/>
              <w:rPr>
                <w:lang w:eastAsia="zh-CN"/>
              </w:rPr>
            </w:pPr>
            <w:r w:rsidRPr="007F2609">
              <w:rPr>
                <w:lang w:eastAsia="zh-CN"/>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346178">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346178">
            <w:pPr>
              <w:pStyle w:val="TAL"/>
              <w:rPr>
                <w:lang w:eastAsia="zh-CN"/>
              </w:rPr>
            </w:pPr>
            <w:r w:rsidRPr="007F2609">
              <w:rPr>
                <w:lang w:eastAsia="zh-CN"/>
              </w:rPr>
              <w:t>17.3.0</w:t>
            </w:r>
          </w:p>
        </w:tc>
      </w:tr>
      <w:tr w:rsidR="007F2609" w:rsidRPr="007F2609" w14:paraId="02936F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346178">
            <w:pPr>
              <w:pStyle w:val="TAL"/>
              <w:rPr>
                <w:lang w:eastAsia="zh-CN"/>
              </w:rPr>
            </w:pPr>
            <w:r w:rsidRPr="007F2609">
              <w:rPr>
                <w:lang w:eastAsia="zh-CN"/>
              </w:rPr>
              <w:t>R5-217235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346178">
            <w:pPr>
              <w:pStyle w:val="TAL"/>
              <w:rPr>
                <w:lang w:eastAsia="zh-CN"/>
              </w:rPr>
            </w:pPr>
            <w:r w:rsidRPr="007F2609">
              <w:rPr>
                <w:lang w:eastAsia="zh-CN"/>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346178">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346178">
            <w:pPr>
              <w:pStyle w:val="TAL"/>
              <w:rPr>
                <w:lang w:eastAsia="zh-CN"/>
              </w:rPr>
            </w:pPr>
            <w:r w:rsidRPr="007F2609">
              <w:rPr>
                <w:lang w:eastAsia="zh-CN"/>
              </w:rPr>
              <w:t>17.3.0</w:t>
            </w:r>
          </w:p>
        </w:tc>
      </w:tr>
      <w:tr w:rsidR="007F2609" w:rsidRPr="007F2609" w14:paraId="4696A1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346178">
            <w:pPr>
              <w:pStyle w:val="TAL"/>
              <w:rPr>
                <w:lang w:eastAsia="zh-CN"/>
              </w:rPr>
            </w:pPr>
            <w:r w:rsidRPr="007F2609">
              <w:rPr>
                <w:lang w:eastAsia="zh-CN"/>
              </w:rPr>
              <w:t>R5-217261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346178">
            <w:pPr>
              <w:pStyle w:val="TAL"/>
              <w:rPr>
                <w:lang w:eastAsia="zh-CN"/>
              </w:rPr>
            </w:pPr>
            <w:r w:rsidRPr="007F2609">
              <w:rPr>
                <w:lang w:eastAsia="zh-CN"/>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346178">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346178">
            <w:pPr>
              <w:pStyle w:val="TAL"/>
              <w:rPr>
                <w:lang w:eastAsia="zh-CN"/>
              </w:rPr>
            </w:pPr>
            <w:r w:rsidRPr="007F2609">
              <w:rPr>
                <w:lang w:eastAsia="zh-CN"/>
              </w:rPr>
              <w:t>17.3.0</w:t>
            </w:r>
          </w:p>
        </w:tc>
      </w:tr>
      <w:tr w:rsidR="007F2609" w:rsidRPr="007F2609" w14:paraId="2D929B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346178">
            <w:pPr>
              <w:pStyle w:val="TAL"/>
              <w:rPr>
                <w:lang w:eastAsia="zh-CN"/>
              </w:rPr>
            </w:pPr>
            <w:r w:rsidRPr="007F2609">
              <w:rPr>
                <w:lang w:eastAsia="zh-CN"/>
              </w:rPr>
              <w:t>R5-217262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346178">
            <w:pPr>
              <w:pStyle w:val="TAL"/>
              <w:rPr>
                <w:lang w:eastAsia="zh-CN"/>
              </w:rPr>
            </w:pPr>
            <w:r w:rsidRPr="007F2609">
              <w:rPr>
                <w:lang w:eastAsia="zh-CN"/>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346178">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346178">
            <w:pPr>
              <w:pStyle w:val="TAL"/>
              <w:rPr>
                <w:lang w:eastAsia="zh-CN"/>
              </w:rPr>
            </w:pPr>
            <w:r w:rsidRPr="007F2609">
              <w:rPr>
                <w:lang w:eastAsia="zh-CN"/>
              </w:rPr>
              <w:t>17.3.0</w:t>
            </w:r>
          </w:p>
        </w:tc>
      </w:tr>
      <w:tr w:rsidR="007F2609" w:rsidRPr="007F2609" w14:paraId="4477A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346178">
            <w:pPr>
              <w:pStyle w:val="TAL"/>
              <w:rPr>
                <w:lang w:eastAsia="zh-CN"/>
              </w:rPr>
            </w:pPr>
            <w:r w:rsidRPr="007F2609">
              <w:rPr>
                <w:lang w:eastAsia="zh-CN"/>
              </w:rPr>
              <w:t>R5-217263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346178">
            <w:pPr>
              <w:pStyle w:val="TAL"/>
              <w:rPr>
                <w:lang w:eastAsia="zh-CN"/>
              </w:rPr>
            </w:pPr>
            <w:r w:rsidRPr="007F2609">
              <w:rPr>
                <w:lang w:eastAsia="zh-CN"/>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346178">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346178">
            <w:pPr>
              <w:pStyle w:val="TAL"/>
              <w:rPr>
                <w:lang w:eastAsia="zh-CN"/>
              </w:rPr>
            </w:pPr>
            <w:r w:rsidRPr="007F2609">
              <w:rPr>
                <w:lang w:eastAsia="zh-CN"/>
              </w:rPr>
              <w:t>17.3.0</w:t>
            </w:r>
          </w:p>
        </w:tc>
      </w:tr>
      <w:tr w:rsidR="007F2609" w:rsidRPr="007F2609" w14:paraId="363B3B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346178">
            <w:pPr>
              <w:pStyle w:val="TAL"/>
              <w:rPr>
                <w:lang w:eastAsia="zh-CN"/>
              </w:rPr>
            </w:pPr>
            <w:r w:rsidRPr="007F2609">
              <w:rPr>
                <w:lang w:eastAsia="zh-CN"/>
              </w:rPr>
              <w:t>R5-217427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346178">
            <w:pPr>
              <w:pStyle w:val="TAL"/>
              <w:rPr>
                <w:lang w:eastAsia="zh-CN"/>
              </w:rPr>
            </w:pPr>
            <w:r w:rsidRPr="007F2609">
              <w:rPr>
                <w:lang w:eastAsia="zh-CN"/>
              </w:rPr>
              <w:t>1431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346178">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346178">
            <w:pPr>
              <w:pStyle w:val="TAL"/>
              <w:rPr>
                <w:lang w:eastAsia="zh-CN"/>
              </w:rPr>
            </w:pPr>
            <w:r w:rsidRPr="007F2609">
              <w:rPr>
                <w:lang w:eastAsia="zh-CN"/>
              </w:rPr>
              <w:t>17.3.0</w:t>
            </w:r>
          </w:p>
        </w:tc>
      </w:tr>
      <w:tr w:rsidR="007F2609" w:rsidRPr="007F2609" w14:paraId="14775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346178">
            <w:pPr>
              <w:pStyle w:val="TAL"/>
              <w:rPr>
                <w:lang w:eastAsia="zh-CN"/>
              </w:rPr>
            </w:pPr>
            <w:r w:rsidRPr="007F2609">
              <w:rPr>
                <w:lang w:eastAsia="zh-CN"/>
              </w:rPr>
              <w:t>R5-217476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346178">
            <w:pPr>
              <w:pStyle w:val="TAL"/>
              <w:rPr>
                <w:lang w:eastAsia="zh-CN"/>
              </w:rPr>
            </w:pPr>
            <w:r w:rsidRPr="007F2609">
              <w:rPr>
                <w:lang w:eastAsia="zh-CN"/>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346178">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346178">
            <w:pPr>
              <w:pStyle w:val="TAL"/>
              <w:rPr>
                <w:lang w:eastAsia="zh-CN"/>
              </w:rPr>
            </w:pPr>
            <w:r w:rsidRPr="007F2609">
              <w:rPr>
                <w:lang w:eastAsia="zh-CN"/>
              </w:rPr>
              <w:t>17.3.0</w:t>
            </w:r>
          </w:p>
        </w:tc>
      </w:tr>
      <w:tr w:rsidR="007F2609" w:rsidRPr="007F2609" w14:paraId="25A26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346178">
            <w:pPr>
              <w:pStyle w:val="TAL"/>
              <w:rPr>
                <w:lang w:eastAsia="zh-CN"/>
              </w:rPr>
            </w:pPr>
            <w:r w:rsidRPr="007F2609">
              <w:rPr>
                <w:lang w:eastAsia="zh-CN"/>
              </w:rPr>
              <w:t>R5-217479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346178">
            <w:pPr>
              <w:pStyle w:val="TAL"/>
              <w:rPr>
                <w:lang w:eastAsia="zh-CN"/>
              </w:rPr>
            </w:pPr>
            <w:r w:rsidRPr="007F2609">
              <w:rPr>
                <w:lang w:eastAsia="zh-CN"/>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346178">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346178">
            <w:pPr>
              <w:pStyle w:val="TAL"/>
              <w:rPr>
                <w:lang w:eastAsia="zh-CN"/>
              </w:rPr>
            </w:pPr>
            <w:r w:rsidRPr="007F2609">
              <w:rPr>
                <w:lang w:eastAsia="zh-CN"/>
              </w:rPr>
              <w:t>17.3.0</w:t>
            </w:r>
          </w:p>
        </w:tc>
      </w:tr>
      <w:tr w:rsidR="007F2609" w:rsidRPr="007F2609" w14:paraId="1345FD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346178">
            <w:pPr>
              <w:pStyle w:val="TAL"/>
              <w:rPr>
                <w:lang w:eastAsia="zh-CN"/>
              </w:rPr>
            </w:pPr>
            <w:r w:rsidRPr="007F2609">
              <w:rPr>
                <w:lang w:eastAsia="zh-CN"/>
              </w:rPr>
              <w:t>R5-217482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346178">
            <w:pPr>
              <w:pStyle w:val="TAL"/>
              <w:rPr>
                <w:lang w:eastAsia="zh-CN"/>
              </w:rPr>
            </w:pPr>
            <w:r w:rsidRPr="007F2609">
              <w:rPr>
                <w:lang w:eastAsia="zh-CN"/>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346178">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346178">
            <w:pPr>
              <w:pStyle w:val="TAL"/>
              <w:rPr>
                <w:lang w:eastAsia="zh-CN"/>
              </w:rPr>
            </w:pPr>
            <w:r w:rsidRPr="007F2609">
              <w:rPr>
                <w:lang w:eastAsia="zh-CN"/>
              </w:rPr>
              <w:t>17.3.0</w:t>
            </w:r>
          </w:p>
        </w:tc>
      </w:tr>
      <w:tr w:rsidR="007F2609" w:rsidRPr="007F2609" w14:paraId="2A0E79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346178">
            <w:pPr>
              <w:pStyle w:val="TAL"/>
              <w:rPr>
                <w:lang w:eastAsia="zh-CN"/>
              </w:rPr>
            </w:pPr>
            <w:r w:rsidRPr="007F2609">
              <w:rPr>
                <w:lang w:eastAsia="zh-CN"/>
              </w:rPr>
              <w:t>R5-217485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346178">
            <w:pPr>
              <w:pStyle w:val="TAL"/>
              <w:rPr>
                <w:lang w:eastAsia="zh-CN"/>
              </w:rPr>
            </w:pPr>
            <w:r w:rsidRPr="007F2609">
              <w:rPr>
                <w:lang w:eastAsia="zh-CN"/>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346178">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346178">
            <w:pPr>
              <w:pStyle w:val="TAL"/>
              <w:rPr>
                <w:lang w:eastAsia="zh-CN"/>
              </w:rPr>
            </w:pPr>
            <w:r w:rsidRPr="007F2609">
              <w:rPr>
                <w:lang w:eastAsia="zh-CN"/>
              </w:rPr>
              <w:t>17.3.0</w:t>
            </w:r>
          </w:p>
        </w:tc>
      </w:tr>
      <w:tr w:rsidR="007F2609" w:rsidRPr="007F2609" w14:paraId="4E5103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346178">
            <w:pPr>
              <w:pStyle w:val="TAL"/>
              <w:rPr>
                <w:lang w:eastAsia="zh-CN"/>
              </w:rPr>
            </w:pPr>
            <w:r w:rsidRPr="007F2609">
              <w:rPr>
                <w:lang w:eastAsia="zh-CN"/>
              </w:rPr>
              <w:t>R5-217487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346178">
            <w:pPr>
              <w:pStyle w:val="TAL"/>
              <w:rPr>
                <w:lang w:eastAsia="zh-CN"/>
              </w:rPr>
            </w:pPr>
            <w:r w:rsidRPr="007F2609">
              <w:rPr>
                <w:lang w:eastAsia="zh-CN"/>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346178">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346178">
            <w:pPr>
              <w:pStyle w:val="TAL"/>
              <w:rPr>
                <w:lang w:eastAsia="zh-CN"/>
              </w:rPr>
            </w:pPr>
            <w:r w:rsidRPr="007F2609">
              <w:rPr>
                <w:lang w:eastAsia="zh-CN"/>
              </w:rPr>
              <w:t>17.3.0</w:t>
            </w:r>
          </w:p>
        </w:tc>
      </w:tr>
      <w:tr w:rsidR="007F2609" w:rsidRPr="007F2609" w14:paraId="775DE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346178">
            <w:pPr>
              <w:pStyle w:val="TAL"/>
              <w:rPr>
                <w:lang w:eastAsia="zh-CN"/>
              </w:rPr>
            </w:pPr>
            <w:r w:rsidRPr="007F2609">
              <w:rPr>
                <w:lang w:eastAsia="zh-CN"/>
              </w:rPr>
              <w:t>R5-217492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346178">
            <w:pPr>
              <w:pStyle w:val="TAL"/>
              <w:rPr>
                <w:lang w:eastAsia="zh-CN"/>
              </w:rPr>
            </w:pPr>
            <w:r w:rsidRPr="007F2609">
              <w:rPr>
                <w:lang w:eastAsia="zh-CN"/>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346178">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346178">
            <w:pPr>
              <w:pStyle w:val="TAL"/>
              <w:rPr>
                <w:lang w:eastAsia="zh-CN"/>
              </w:rPr>
            </w:pPr>
            <w:r w:rsidRPr="007F2609">
              <w:rPr>
                <w:lang w:eastAsia="zh-CN"/>
              </w:rPr>
              <w:t>17.3.0</w:t>
            </w:r>
          </w:p>
        </w:tc>
      </w:tr>
      <w:tr w:rsidR="007F2609" w:rsidRPr="007F2609" w14:paraId="798073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346178">
            <w:pPr>
              <w:pStyle w:val="TAL"/>
              <w:rPr>
                <w:lang w:eastAsia="zh-CN"/>
              </w:rPr>
            </w:pPr>
            <w:r w:rsidRPr="007F2609">
              <w:rPr>
                <w:lang w:eastAsia="zh-CN"/>
              </w:rPr>
              <w:t>R5-217552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346178">
            <w:pPr>
              <w:pStyle w:val="TAL"/>
              <w:rPr>
                <w:lang w:eastAsia="zh-CN"/>
              </w:rPr>
            </w:pPr>
            <w:r w:rsidRPr="007F2609">
              <w:rPr>
                <w:lang w:eastAsia="zh-CN"/>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346178">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346178">
            <w:pPr>
              <w:pStyle w:val="TAL"/>
              <w:rPr>
                <w:lang w:eastAsia="zh-CN"/>
              </w:rPr>
            </w:pPr>
            <w:r w:rsidRPr="007F2609">
              <w:rPr>
                <w:lang w:eastAsia="zh-CN"/>
              </w:rPr>
              <w:t>17.3.0</w:t>
            </w:r>
          </w:p>
        </w:tc>
      </w:tr>
      <w:tr w:rsidR="007F2609" w:rsidRPr="007F2609" w14:paraId="7EF90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346178">
            <w:pPr>
              <w:pStyle w:val="TAL"/>
              <w:rPr>
                <w:lang w:eastAsia="zh-CN"/>
              </w:rPr>
            </w:pPr>
            <w:r w:rsidRPr="007F2609">
              <w:rPr>
                <w:lang w:eastAsia="zh-CN"/>
              </w:rPr>
              <w:t>R5-217553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346178">
            <w:pPr>
              <w:pStyle w:val="TAL"/>
              <w:rPr>
                <w:lang w:eastAsia="zh-CN"/>
              </w:rPr>
            </w:pPr>
            <w:r w:rsidRPr="007F2609">
              <w:rPr>
                <w:lang w:eastAsia="zh-CN"/>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346178">
            <w:pPr>
              <w:pStyle w:val="TAL"/>
              <w:rPr>
                <w:lang w:eastAsia="zh-CN"/>
              </w:rPr>
            </w:pPr>
            <w:r w:rsidRPr="007F2609">
              <w:rPr>
                <w:lang w:eastAsia="zh-CN"/>
              </w:rPr>
              <w:t>Editorial cleanup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346178">
            <w:pPr>
              <w:pStyle w:val="TAL"/>
              <w:rPr>
                <w:lang w:eastAsia="zh-CN"/>
              </w:rPr>
            </w:pPr>
            <w:r w:rsidRPr="007F2609">
              <w:rPr>
                <w:lang w:eastAsia="zh-CN"/>
              </w:rPr>
              <w:t>17.3.0</w:t>
            </w:r>
          </w:p>
        </w:tc>
      </w:tr>
      <w:tr w:rsidR="007F2609" w:rsidRPr="007F2609" w14:paraId="69F66F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346178">
            <w:pPr>
              <w:pStyle w:val="TAL"/>
              <w:rPr>
                <w:lang w:eastAsia="zh-CN"/>
              </w:rPr>
            </w:pPr>
            <w:r w:rsidRPr="007F2609">
              <w:rPr>
                <w:lang w:eastAsia="zh-CN"/>
              </w:rPr>
              <w:t>R5-217608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346178">
            <w:pPr>
              <w:pStyle w:val="TAL"/>
              <w:rPr>
                <w:lang w:eastAsia="zh-CN"/>
              </w:rPr>
            </w:pPr>
            <w:r w:rsidRPr="007F2609">
              <w:rPr>
                <w:lang w:eastAsia="zh-CN"/>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346178">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346178">
            <w:pPr>
              <w:pStyle w:val="TAL"/>
              <w:rPr>
                <w:lang w:eastAsia="zh-CN"/>
              </w:rPr>
            </w:pPr>
            <w:r w:rsidRPr="007F2609">
              <w:rPr>
                <w:lang w:eastAsia="zh-CN"/>
              </w:rPr>
              <w:t>17.3.0</w:t>
            </w:r>
          </w:p>
        </w:tc>
      </w:tr>
      <w:tr w:rsidR="007F2609" w:rsidRPr="007F2609" w14:paraId="44ED5D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346178">
            <w:pPr>
              <w:pStyle w:val="TAL"/>
              <w:rPr>
                <w:lang w:eastAsia="zh-CN"/>
              </w:rPr>
            </w:pPr>
            <w:r w:rsidRPr="007F2609">
              <w:rPr>
                <w:lang w:eastAsia="zh-CN"/>
              </w:rPr>
              <w:t>R5-217609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346178">
            <w:pPr>
              <w:pStyle w:val="TAL"/>
              <w:rPr>
                <w:lang w:eastAsia="zh-CN"/>
              </w:rPr>
            </w:pPr>
            <w:r w:rsidRPr="007F2609">
              <w:rPr>
                <w:lang w:eastAsia="zh-CN"/>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346178">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346178">
            <w:pPr>
              <w:pStyle w:val="TAL"/>
              <w:rPr>
                <w:lang w:eastAsia="zh-CN"/>
              </w:rPr>
            </w:pPr>
            <w:r w:rsidRPr="007F2609">
              <w:rPr>
                <w:lang w:eastAsia="zh-CN"/>
              </w:rPr>
              <w:t>17.3.0</w:t>
            </w:r>
          </w:p>
        </w:tc>
      </w:tr>
      <w:tr w:rsidR="007F2609" w:rsidRPr="007F2609" w14:paraId="3F0979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346178">
            <w:pPr>
              <w:pStyle w:val="TAL"/>
              <w:rPr>
                <w:lang w:eastAsia="zh-CN"/>
              </w:rPr>
            </w:pPr>
            <w:r w:rsidRPr="007F2609">
              <w:rPr>
                <w:lang w:eastAsia="zh-CN"/>
              </w:rPr>
              <w:t>R5-217631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346178">
            <w:pPr>
              <w:pStyle w:val="TAL"/>
              <w:rPr>
                <w:lang w:eastAsia="zh-CN"/>
              </w:rPr>
            </w:pPr>
            <w:r w:rsidRPr="007F2609">
              <w:rPr>
                <w:lang w:eastAsia="zh-CN"/>
              </w:rPr>
              <w:t>1466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346178">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346178">
            <w:pPr>
              <w:pStyle w:val="TAL"/>
              <w:rPr>
                <w:lang w:eastAsia="zh-CN"/>
              </w:rPr>
            </w:pPr>
            <w:r w:rsidRPr="007F2609">
              <w:rPr>
                <w:lang w:eastAsia="zh-CN"/>
              </w:rPr>
              <w:t>17.3.0</w:t>
            </w:r>
          </w:p>
        </w:tc>
      </w:tr>
      <w:tr w:rsidR="007F2609" w:rsidRPr="007F2609" w14:paraId="6B9B9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346178">
            <w:pPr>
              <w:pStyle w:val="TAL"/>
              <w:rPr>
                <w:lang w:eastAsia="zh-CN"/>
              </w:rPr>
            </w:pPr>
            <w:r w:rsidRPr="007F2609">
              <w:rPr>
                <w:lang w:eastAsia="zh-CN"/>
              </w:rPr>
              <w:t>R5-217660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346178">
            <w:pPr>
              <w:pStyle w:val="TAL"/>
              <w:rPr>
                <w:lang w:eastAsia="zh-CN"/>
              </w:rPr>
            </w:pPr>
            <w:r w:rsidRPr="007F2609">
              <w:rPr>
                <w:lang w:eastAsia="zh-CN"/>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346178">
            <w:pPr>
              <w:pStyle w:val="TAL"/>
              <w:rPr>
                <w:lang w:eastAsia="zh-CN"/>
              </w:rPr>
            </w:pPr>
            <w:r w:rsidRPr="007F2609">
              <w:rPr>
                <w:lang w:eastAsia="zh-CN"/>
              </w:rPr>
              <w:t>17.3.0</w:t>
            </w:r>
          </w:p>
        </w:tc>
      </w:tr>
      <w:tr w:rsidR="007F2609" w:rsidRPr="007F2609" w14:paraId="4A2752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346178">
            <w:pPr>
              <w:pStyle w:val="TAL"/>
              <w:rPr>
                <w:lang w:eastAsia="zh-CN"/>
              </w:rPr>
            </w:pPr>
            <w:r w:rsidRPr="007F2609">
              <w:rPr>
                <w:lang w:eastAsia="zh-CN"/>
              </w:rPr>
              <w:t>R5-217665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346178">
            <w:pPr>
              <w:pStyle w:val="TAL"/>
              <w:rPr>
                <w:lang w:eastAsia="zh-CN"/>
              </w:rPr>
            </w:pPr>
            <w:r w:rsidRPr="007F2609">
              <w:rPr>
                <w:lang w:eastAsia="zh-CN"/>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346178">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346178">
            <w:pPr>
              <w:pStyle w:val="TAL"/>
              <w:rPr>
                <w:lang w:eastAsia="zh-CN"/>
              </w:rPr>
            </w:pPr>
            <w:r w:rsidRPr="007F2609">
              <w:rPr>
                <w:lang w:eastAsia="zh-CN"/>
              </w:rPr>
              <w:t>17.3.0</w:t>
            </w:r>
          </w:p>
        </w:tc>
      </w:tr>
      <w:tr w:rsidR="007F2609" w:rsidRPr="007F2609" w14:paraId="6E5284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346178">
            <w:pPr>
              <w:pStyle w:val="TAL"/>
              <w:rPr>
                <w:lang w:eastAsia="zh-CN"/>
              </w:rPr>
            </w:pPr>
            <w:r w:rsidRPr="007F2609">
              <w:rPr>
                <w:lang w:eastAsia="zh-CN"/>
              </w:rPr>
              <w:t>R5-217686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346178">
            <w:pPr>
              <w:pStyle w:val="TAL"/>
              <w:rPr>
                <w:lang w:eastAsia="zh-CN"/>
              </w:rPr>
            </w:pPr>
            <w:r w:rsidRPr="007F2609">
              <w:rPr>
                <w:lang w:eastAsia="zh-CN"/>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346178">
            <w:pPr>
              <w:pStyle w:val="TAL"/>
              <w:rPr>
                <w:lang w:eastAsia="zh-CN"/>
              </w:rPr>
            </w:pPr>
            <w:r w:rsidRPr="007F2609">
              <w:rPr>
                <w:lang w:eastAsia="zh-CN"/>
              </w:rPr>
              <w:t>17.3.0</w:t>
            </w:r>
          </w:p>
        </w:tc>
      </w:tr>
      <w:tr w:rsidR="007F2609" w:rsidRPr="007F2609" w14:paraId="7FD3A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346178">
            <w:pPr>
              <w:pStyle w:val="TAL"/>
              <w:rPr>
                <w:lang w:eastAsia="zh-CN"/>
              </w:rPr>
            </w:pPr>
            <w:r w:rsidRPr="007F2609">
              <w:rPr>
                <w:lang w:eastAsia="zh-CN"/>
              </w:rPr>
              <w:t>R5-217746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346178">
            <w:pPr>
              <w:pStyle w:val="TAL"/>
              <w:rPr>
                <w:lang w:eastAsia="zh-CN"/>
              </w:rPr>
            </w:pPr>
            <w:r w:rsidRPr="007F2609">
              <w:rPr>
                <w:lang w:eastAsia="zh-CN"/>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346178">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346178">
            <w:pPr>
              <w:pStyle w:val="TAL"/>
              <w:rPr>
                <w:lang w:eastAsia="zh-CN"/>
              </w:rPr>
            </w:pPr>
            <w:r w:rsidRPr="007F2609">
              <w:rPr>
                <w:lang w:eastAsia="zh-CN"/>
              </w:rPr>
              <w:t>17.3.0</w:t>
            </w:r>
          </w:p>
        </w:tc>
      </w:tr>
      <w:tr w:rsidR="007F2609" w:rsidRPr="007F2609" w14:paraId="354988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346178">
            <w:pPr>
              <w:pStyle w:val="TAL"/>
              <w:rPr>
                <w:lang w:eastAsia="zh-CN"/>
              </w:rPr>
            </w:pPr>
            <w:r w:rsidRPr="007F2609">
              <w:rPr>
                <w:lang w:eastAsia="zh-CN"/>
              </w:rPr>
              <w:t>R5-218223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346178">
            <w:pPr>
              <w:pStyle w:val="TAL"/>
              <w:rPr>
                <w:lang w:eastAsia="zh-CN"/>
              </w:rPr>
            </w:pPr>
            <w:r w:rsidRPr="007F2609">
              <w:rPr>
                <w:lang w:eastAsia="zh-CN"/>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346178">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346178">
            <w:pPr>
              <w:pStyle w:val="TAL"/>
              <w:rPr>
                <w:lang w:eastAsia="zh-CN"/>
              </w:rPr>
            </w:pPr>
            <w:r w:rsidRPr="007F2609">
              <w:rPr>
                <w:lang w:eastAsia="zh-CN"/>
              </w:rPr>
              <w:t>17.3.0</w:t>
            </w:r>
          </w:p>
        </w:tc>
      </w:tr>
      <w:tr w:rsidR="007F2609" w:rsidRPr="007F2609" w14:paraId="531166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346178">
            <w:pPr>
              <w:pStyle w:val="TAL"/>
              <w:rPr>
                <w:lang w:eastAsia="zh-CN"/>
              </w:rPr>
            </w:pPr>
            <w:r w:rsidRPr="007F2609">
              <w:rPr>
                <w:lang w:eastAsia="zh-CN"/>
              </w:rPr>
              <w:t>R5-218224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346178">
            <w:pPr>
              <w:pStyle w:val="TAL"/>
              <w:rPr>
                <w:lang w:eastAsia="zh-CN"/>
              </w:rPr>
            </w:pPr>
            <w:r w:rsidRPr="007F2609">
              <w:rPr>
                <w:lang w:eastAsia="zh-CN"/>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346178">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346178">
            <w:pPr>
              <w:pStyle w:val="TAL"/>
              <w:rPr>
                <w:lang w:eastAsia="zh-CN"/>
              </w:rPr>
            </w:pPr>
            <w:r w:rsidRPr="007F2609">
              <w:rPr>
                <w:lang w:eastAsia="zh-CN"/>
              </w:rPr>
              <w:t>17.3.0</w:t>
            </w:r>
          </w:p>
        </w:tc>
      </w:tr>
      <w:tr w:rsidR="007F2609" w:rsidRPr="007F2609" w14:paraId="40F8D7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346178">
            <w:pPr>
              <w:pStyle w:val="TAL"/>
              <w:rPr>
                <w:lang w:eastAsia="zh-CN"/>
              </w:rPr>
            </w:pPr>
            <w:r w:rsidRPr="007F2609">
              <w:rPr>
                <w:lang w:eastAsia="zh-CN"/>
              </w:rPr>
              <w:t>R5-218225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346178">
            <w:pPr>
              <w:pStyle w:val="TAL"/>
              <w:rPr>
                <w:lang w:eastAsia="zh-CN"/>
              </w:rPr>
            </w:pPr>
            <w:r w:rsidRPr="007F2609">
              <w:rPr>
                <w:lang w:eastAsia="zh-CN"/>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346178">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346178">
            <w:pPr>
              <w:pStyle w:val="TAL"/>
              <w:rPr>
                <w:lang w:eastAsia="zh-CN"/>
              </w:rPr>
            </w:pPr>
            <w:r w:rsidRPr="007F2609">
              <w:rPr>
                <w:lang w:eastAsia="zh-CN"/>
              </w:rPr>
              <w:t>17.3.0</w:t>
            </w:r>
          </w:p>
        </w:tc>
      </w:tr>
      <w:tr w:rsidR="007F2609" w:rsidRPr="007F2609" w14:paraId="03A24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346178">
            <w:pPr>
              <w:pStyle w:val="TAL"/>
              <w:rPr>
                <w:lang w:eastAsia="zh-CN"/>
              </w:rPr>
            </w:pPr>
            <w:r w:rsidRPr="007F2609">
              <w:rPr>
                <w:lang w:eastAsia="zh-CN"/>
              </w:rPr>
              <w:t>R5-218226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346178">
            <w:pPr>
              <w:pStyle w:val="TAL"/>
              <w:rPr>
                <w:lang w:eastAsia="zh-CN"/>
              </w:rPr>
            </w:pPr>
            <w:r w:rsidRPr="007F2609">
              <w:rPr>
                <w:lang w:eastAsia="zh-CN"/>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346178">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346178">
            <w:pPr>
              <w:pStyle w:val="TAL"/>
              <w:rPr>
                <w:lang w:eastAsia="zh-CN"/>
              </w:rPr>
            </w:pPr>
            <w:r w:rsidRPr="007F2609">
              <w:rPr>
                <w:lang w:eastAsia="zh-CN"/>
              </w:rPr>
              <w:t>17.3.0</w:t>
            </w:r>
          </w:p>
        </w:tc>
      </w:tr>
      <w:tr w:rsidR="007F2609" w:rsidRPr="007F2609" w14:paraId="0E5693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346178">
            <w:pPr>
              <w:pStyle w:val="TAL"/>
              <w:rPr>
                <w:lang w:eastAsia="zh-CN"/>
              </w:rPr>
            </w:pPr>
            <w:r w:rsidRPr="007F2609">
              <w:rPr>
                <w:lang w:eastAsia="zh-CN"/>
              </w:rPr>
              <w:t>R5-218227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346178">
            <w:pPr>
              <w:pStyle w:val="TAL"/>
              <w:rPr>
                <w:lang w:eastAsia="zh-CN"/>
              </w:rPr>
            </w:pPr>
            <w:r w:rsidRPr="007F2609">
              <w:rPr>
                <w:lang w:eastAsia="zh-CN"/>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346178">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346178">
            <w:pPr>
              <w:pStyle w:val="TAL"/>
              <w:rPr>
                <w:lang w:eastAsia="zh-CN"/>
              </w:rPr>
            </w:pPr>
            <w:r w:rsidRPr="007F2609">
              <w:rPr>
                <w:lang w:eastAsia="zh-CN"/>
              </w:rPr>
              <w:t>17.3.0</w:t>
            </w:r>
          </w:p>
        </w:tc>
      </w:tr>
      <w:tr w:rsidR="007F2609" w:rsidRPr="007F2609" w14:paraId="351E87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346178">
            <w:pPr>
              <w:pStyle w:val="TAL"/>
              <w:rPr>
                <w:lang w:eastAsia="zh-CN"/>
              </w:rPr>
            </w:pPr>
            <w:r w:rsidRPr="007F2609">
              <w:rPr>
                <w:lang w:eastAsia="zh-CN"/>
              </w:rPr>
              <w:t>R5-218228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346178">
            <w:pPr>
              <w:pStyle w:val="TAL"/>
              <w:rPr>
                <w:lang w:eastAsia="zh-CN"/>
              </w:rPr>
            </w:pPr>
            <w:r w:rsidRPr="007F2609">
              <w:rPr>
                <w:lang w:eastAsia="zh-CN"/>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346178">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346178">
            <w:pPr>
              <w:pStyle w:val="TAL"/>
              <w:rPr>
                <w:lang w:eastAsia="zh-CN"/>
              </w:rPr>
            </w:pPr>
            <w:r w:rsidRPr="007F2609">
              <w:rPr>
                <w:lang w:eastAsia="zh-CN"/>
              </w:rPr>
              <w:t>17.3.0</w:t>
            </w:r>
          </w:p>
        </w:tc>
      </w:tr>
      <w:tr w:rsidR="007F2609" w:rsidRPr="007F2609" w14:paraId="634DAF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346178">
            <w:pPr>
              <w:pStyle w:val="TAL"/>
              <w:rPr>
                <w:lang w:eastAsia="zh-CN"/>
              </w:rPr>
            </w:pPr>
            <w:r w:rsidRPr="007F2609">
              <w:rPr>
                <w:lang w:eastAsia="zh-CN"/>
              </w:rPr>
              <w:t>R5-218229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346178">
            <w:pPr>
              <w:pStyle w:val="TAL"/>
              <w:rPr>
                <w:lang w:eastAsia="zh-CN"/>
              </w:rPr>
            </w:pPr>
            <w:r w:rsidRPr="007F2609">
              <w:rPr>
                <w:lang w:eastAsia="zh-CN"/>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346178">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346178">
            <w:pPr>
              <w:pStyle w:val="TAL"/>
              <w:rPr>
                <w:lang w:eastAsia="zh-CN"/>
              </w:rPr>
            </w:pPr>
            <w:r w:rsidRPr="007F2609">
              <w:rPr>
                <w:lang w:eastAsia="zh-CN"/>
              </w:rPr>
              <w:t>17.3.0</w:t>
            </w:r>
          </w:p>
        </w:tc>
      </w:tr>
      <w:tr w:rsidR="007F2609" w:rsidRPr="007F2609" w14:paraId="6411A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346178">
            <w:pPr>
              <w:pStyle w:val="TAL"/>
              <w:rPr>
                <w:lang w:eastAsia="zh-CN"/>
              </w:rPr>
            </w:pPr>
            <w:r w:rsidRPr="007F2609">
              <w:rPr>
                <w:lang w:eastAsia="zh-CN"/>
              </w:rPr>
              <w:t>R5-218230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346178">
            <w:pPr>
              <w:pStyle w:val="TAL"/>
              <w:rPr>
                <w:lang w:eastAsia="zh-CN"/>
              </w:rPr>
            </w:pPr>
            <w:r w:rsidRPr="007F2609">
              <w:rPr>
                <w:lang w:eastAsia="zh-CN"/>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346178">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346178">
            <w:pPr>
              <w:pStyle w:val="TAL"/>
              <w:rPr>
                <w:lang w:eastAsia="zh-CN"/>
              </w:rPr>
            </w:pPr>
            <w:r w:rsidRPr="007F2609">
              <w:rPr>
                <w:lang w:eastAsia="zh-CN"/>
              </w:rPr>
              <w:t>17.3.0</w:t>
            </w:r>
          </w:p>
        </w:tc>
      </w:tr>
      <w:tr w:rsidR="007F2609" w:rsidRPr="007F2609" w14:paraId="67AC5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346178">
            <w:pPr>
              <w:pStyle w:val="TAL"/>
              <w:rPr>
                <w:lang w:eastAsia="zh-CN"/>
              </w:rPr>
            </w:pPr>
            <w:r w:rsidRPr="007F2609">
              <w:rPr>
                <w:lang w:eastAsia="zh-CN"/>
              </w:rPr>
              <w:t>R5-218232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346178">
            <w:pPr>
              <w:pStyle w:val="TAL"/>
              <w:rPr>
                <w:lang w:eastAsia="zh-CN"/>
              </w:rPr>
            </w:pPr>
            <w:r w:rsidRPr="007F2609">
              <w:rPr>
                <w:lang w:eastAsia="zh-CN"/>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346178">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346178">
            <w:pPr>
              <w:pStyle w:val="TAL"/>
              <w:rPr>
                <w:lang w:eastAsia="zh-CN"/>
              </w:rPr>
            </w:pPr>
            <w:r w:rsidRPr="007F2609">
              <w:rPr>
                <w:lang w:eastAsia="zh-CN"/>
              </w:rPr>
              <w:t>17.3.0</w:t>
            </w:r>
          </w:p>
        </w:tc>
      </w:tr>
      <w:tr w:rsidR="007F2609" w:rsidRPr="007F2609" w14:paraId="1BD5EF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346178">
            <w:pPr>
              <w:pStyle w:val="TAL"/>
              <w:rPr>
                <w:lang w:eastAsia="zh-CN"/>
              </w:rPr>
            </w:pPr>
            <w:r w:rsidRPr="007F2609">
              <w:rPr>
                <w:lang w:eastAsia="zh-CN"/>
              </w:rPr>
              <w:t>R5-218233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346178">
            <w:pPr>
              <w:pStyle w:val="TAL"/>
              <w:rPr>
                <w:lang w:eastAsia="zh-CN"/>
              </w:rPr>
            </w:pPr>
            <w:r w:rsidRPr="007F2609">
              <w:rPr>
                <w:lang w:eastAsia="zh-CN"/>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346178">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346178">
            <w:pPr>
              <w:pStyle w:val="TAL"/>
              <w:rPr>
                <w:lang w:eastAsia="zh-CN"/>
              </w:rPr>
            </w:pPr>
            <w:r w:rsidRPr="007F2609">
              <w:rPr>
                <w:lang w:eastAsia="zh-CN"/>
              </w:rPr>
              <w:t>17.3.0</w:t>
            </w:r>
          </w:p>
        </w:tc>
      </w:tr>
      <w:tr w:rsidR="007F2609" w:rsidRPr="007F2609" w14:paraId="4A66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346178">
            <w:pPr>
              <w:pStyle w:val="TAL"/>
              <w:rPr>
                <w:lang w:eastAsia="zh-CN"/>
              </w:rPr>
            </w:pPr>
            <w:r w:rsidRPr="007F2609">
              <w:rPr>
                <w:lang w:eastAsia="zh-CN"/>
              </w:rPr>
              <w:t>R5-218280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346178">
            <w:pPr>
              <w:pStyle w:val="TAL"/>
              <w:rPr>
                <w:lang w:eastAsia="zh-CN"/>
              </w:rPr>
            </w:pPr>
            <w:r w:rsidRPr="007F2609">
              <w:rPr>
                <w:lang w:eastAsia="zh-CN"/>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346178">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346178">
            <w:pPr>
              <w:pStyle w:val="TAL"/>
              <w:rPr>
                <w:lang w:eastAsia="zh-CN"/>
              </w:rPr>
            </w:pPr>
            <w:r w:rsidRPr="007F2609">
              <w:rPr>
                <w:lang w:eastAsia="zh-CN"/>
              </w:rPr>
              <w:t>17.3.0</w:t>
            </w:r>
          </w:p>
        </w:tc>
      </w:tr>
      <w:tr w:rsidR="007F2609" w:rsidRPr="007F2609" w14:paraId="6EC65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346178">
            <w:pPr>
              <w:pStyle w:val="TAL"/>
              <w:rPr>
                <w:lang w:eastAsia="zh-CN"/>
              </w:rPr>
            </w:pPr>
            <w:r w:rsidRPr="007F2609">
              <w:rPr>
                <w:lang w:eastAsia="zh-CN"/>
              </w:rPr>
              <w:t>R5-218281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346178">
            <w:pPr>
              <w:pStyle w:val="TAL"/>
              <w:rPr>
                <w:lang w:eastAsia="zh-CN"/>
              </w:rPr>
            </w:pPr>
            <w:r w:rsidRPr="007F2609">
              <w:rPr>
                <w:lang w:eastAsia="zh-CN"/>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346178">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346178">
            <w:pPr>
              <w:pStyle w:val="TAL"/>
              <w:rPr>
                <w:lang w:eastAsia="zh-CN"/>
              </w:rPr>
            </w:pPr>
            <w:r w:rsidRPr="007F2609">
              <w:rPr>
                <w:lang w:eastAsia="zh-CN"/>
              </w:rPr>
              <w:t>17.3.0</w:t>
            </w:r>
          </w:p>
        </w:tc>
      </w:tr>
      <w:tr w:rsidR="007F2609" w:rsidRPr="007F2609" w14:paraId="028DA8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346178">
            <w:pPr>
              <w:pStyle w:val="TAL"/>
              <w:rPr>
                <w:lang w:eastAsia="zh-CN"/>
              </w:rPr>
            </w:pPr>
            <w:r w:rsidRPr="007F2609">
              <w:rPr>
                <w:lang w:eastAsia="zh-CN"/>
              </w:rPr>
              <w:t>R5-218282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346178">
            <w:pPr>
              <w:pStyle w:val="TAL"/>
              <w:rPr>
                <w:lang w:eastAsia="zh-CN"/>
              </w:rPr>
            </w:pPr>
            <w:r w:rsidRPr="007F2609">
              <w:rPr>
                <w:lang w:eastAsia="zh-CN"/>
              </w:rPr>
              <w:t>1474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346178">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346178">
            <w:pPr>
              <w:pStyle w:val="TAL"/>
              <w:rPr>
                <w:lang w:eastAsia="zh-CN"/>
              </w:rPr>
            </w:pPr>
            <w:r w:rsidRPr="007F2609">
              <w:rPr>
                <w:lang w:eastAsia="zh-CN"/>
              </w:rPr>
              <w:t>17.3.0</w:t>
            </w:r>
          </w:p>
        </w:tc>
      </w:tr>
      <w:tr w:rsidR="007F2609" w:rsidRPr="007F2609" w14:paraId="69F9D7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346178">
            <w:pPr>
              <w:pStyle w:val="TAL"/>
              <w:rPr>
                <w:lang w:eastAsia="zh-CN"/>
              </w:rPr>
            </w:pPr>
            <w:r w:rsidRPr="007F2609">
              <w:rPr>
                <w:lang w:eastAsia="zh-CN"/>
              </w:rPr>
              <w:t>R5-218292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346178">
            <w:pPr>
              <w:pStyle w:val="TAL"/>
              <w:rPr>
                <w:lang w:eastAsia="zh-CN"/>
              </w:rPr>
            </w:pPr>
            <w:r w:rsidRPr="007F2609">
              <w:rPr>
                <w:lang w:eastAsia="zh-CN"/>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346178">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346178">
            <w:pPr>
              <w:pStyle w:val="TAL"/>
              <w:rPr>
                <w:lang w:eastAsia="zh-CN"/>
              </w:rPr>
            </w:pPr>
            <w:r w:rsidRPr="007F2609">
              <w:rPr>
                <w:lang w:eastAsia="zh-CN"/>
              </w:rPr>
              <w:t>17.3.0</w:t>
            </w:r>
          </w:p>
        </w:tc>
      </w:tr>
      <w:tr w:rsidR="007F2609" w:rsidRPr="007F2609" w14:paraId="35DC1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346178">
            <w:pPr>
              <w:pStyle w:val="TAL"/>
              <w:rPr>
                <w:lang w:eastAsia="zh-CN"/>
              </w:rPr>
            </w:pPr>
            <w:r w:rsidRPr="007F2609">
              <w:rPr>
                <w:lang w:eastAsia="zh-CN"/>
              </w:rPr>
              <w:t>R5-218300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346178">
            <w:pPr>
              <w:pStyle w:val="TAL"/>
              <w:rPr>
                <w:lang w:eastAsia="zh-CN"/>
              </w:rPr>
            </w:pPr>
            <w:r w:rsidRPr="007F2609">
              <w:rPr>
                <w:lang w:eastAsia="zh-CN"/>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346178">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346178">
            <w:pPr>
              <w:pStyle w:val="TAL"/>
              <w:rPr>
                <w:lang w:eastAsia="zh-CN"/>
              </w:rPr>
            </w:pPr>
            <w:r w:rsidRPr="007F2609">
              <w:rPr>
                <w:lang w:eastAsia="zh-CN"/>
              </w:rPr>
              <w:t>17.3.0</w:t>
            </w:r>
          </w:p>
        </w:tc>
      </w:tr>
      <w:tr w:rsidR="007F2609" w:rsidRPr="007F2609" w14:paraId="2147B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346178">
            <w:pPr>
              <w:pStyle w:val="TAL"/>
              <w:rPr>
                <w:lang w:eastAsia="zh-CN"/>
              </w:rPr>
            </w:pPr>
            <w:r w:rsidRPr="007F2609">
              <w:rPr>
                <w:lang w:eastAsia="zh-CN"/>
              </w:rPr>
              <w:t>R5-218301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346178">
            <w:pPr>
              <w:pStyle w:val="TAL"/>
              <w:rPr>
                <w:lang w:eastAsia="zh-CN"/>
              </w:rPr>
            </w:pPr>
            <w:r w:rsidRPr="007F2609">
              <w:rPr>
                <w:lang w:eastAsia="zh-CN"/>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346178">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346178">
            <w:pPr>
              <w:pStyle w:val="TAL"/>
              <w:rPr>
                <w:lang w:eastAsia="zh-CN"/>
              </w:rPr>
            </w:pPr>
            <w:r w:rsidRPr="007F2609">
              <w:rPr>
                <w:lang w:eastAsia="zh-CN"/>
              </w:rPr>
              <w:t>17.3.0</w:t>
            </w:r>
          </w:p>
        </w:tc>
      </w:tr>
      <w:tr w:rsidR="007F2609" w:rsidRPr="007F2609" w14:paraId="7E2750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346178">
            <w:pPr>
              <w:pStyle w:val="TAL"/>
              <w:rPr>
                <w:lang w:eastAsia="zh-CN"/>
              </w:rPr>
            </w:pPr>
            <w:r w:rsidRPr="007F2609">
              <w:rPr>
                <w:lang w:eastAsia="zh-CN"/>
              </w:rPr>
              <w:t>R5-218302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346178">
            <w:pPr>
              <w:pStyle w:val="TAL"/>
              <w:rPr>
                <w:lang w:eastAsia="zh-CN"/>
              </w:rPr>
            </w:pPr>
            <w:r w:rsidRPr="007F2609">
              <w:rPr>
                <w:lang w:eastAsia="zh-CN"/>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346178">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346178">
            <w:pPr>
              <w:pStyle w:val="TAL"/>
              <w:rPr>
                <w:lang w:eastAsia="zh-CN"/>
              </w:rPr>
            </w:pPr>
            <w:r w:rsidRPr="007F2609">
              <w:rPr>
                <w:lang w:eastAsia="zh-CN"/>
              </w:rPr>
              <w:t>17.3.0</w:t>
            </w:r>
          </w:p>
        </w:tc>
      </w:tr>
      <w:tr w:rsidR="007F2609" w:rsidRPr="007F2609" w14:paraId="75BDC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346178">
            <w:pPr>
              <w:pStyle w:val="TAL"/>
              <w:rPr>
                <w:lang w:eastAsia="zh-CN"/>
              </w:rPr>
            </w:pPr>
            <w:r w:rsidRPr="007F2609">
              <w:rPr>
                <w:lang w:eastAsia="zh-CN"/>
              </w:rPr>
              <w:t>R5-218303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346178">
            <w:pPr>
              <w:pStyle w:val="TAL"/>
              <w:rPr>
                <w:lang w:eastAsia="zh-CN"/>
              </w:rPr>
            </w:pPr>
            <w:r w:rsidRPr="007F2609">
              <w:rPr>
                <w:lang w:eastAsia="zh-CN"/>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346178">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346178">
            <w:pPr>
              <w:pStyle w:val="TAL"/>
              <w:rPr>
                <w:lang w:eastAsia="zh-CN"/>
              </w:rPr>
            </w:pPr>
            <w:r w:rsidRPr="007F2609">
              <w:rPr>
                <w:lang w:eastAsia="zh-CN"/>
              </w:rPr>
              <w:t>17.3.0</w:t>
            </w:r>
          </w:p>
        </w:tc>
      </w:tr>
      <w:tr w:rsidR="007F2609" w:rsidRPr="007F2609" w14:paraId="4FD91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346178">
            <w:pPr>
              <w:pStyle w:val="TAL"/>
              <w:rPr>
                <w:lang w:eastAsia="zh-CN"/>
              </w:rPr>
            </w:pPr>
            <w:r w:rsidRPr="007F2609">
              <w:rPr>
                <w:lang w:eastAsia="zh-CN"/>
              </w:rPr>
              <w:t>R5-218304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346178">
            <w:pPr>
              <w:pStyle w:val="TAL"/>
              <w:rPr>
                <w:lang w:eastAsia="zh-CN"/>
              </w:rPr>
            </w:pPr>
            <w:r w:rsidRPr="007F2609">
              <w:rPr>
                <w:lang w:eastAsia="zh-CN"/>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346178">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346178">
            <w:pPr>
              <w:pStyle w:val="TAL"/>
              <w:rPr>
                <w:lang w:eastAsia="zh-CN"/>
              </w:rPr>
            </w:pPr>
            <w:r w:rsidRPr="007F2609">
              <w:rPr>
                <w:lang w:eastAsia="zh-CN"/>
              </w:rPr>
              <w:t>17.3.0</w:t>
            </w:r>
          </w:p>
        </w:tc>
      </w:tr>
      <w:tr w:rsidR="007F2609" w:rsidRPr="007F2609" w14:paraId="7E048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346178">
            <w:pPr>
              <w:pStyle w:val="TAL"/>
              <w:rPr>
                <w:lang w:eastAsia="zh-CN"/>
              </w:rPr>
            </w:pPr>
            <w:r w:rsidRPr="007F2609">
              <w:rPr>
                <w:lang w:eastAsia="zh-CN"/>
              </w:rPr>
              <w:t>R5-218305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346178">
            <w:pPr>
              <w:pStyle w:val="TAL"/>
              <w:rPr>
                <w:lang w:eastAsia="zh-CN"/>
              </w:rPr>
            </w:pPr>
            <w:r w:rsidRPr="007F2609">
              <w:rPr>
                <w:lang w:eastAsia="zh-CN"/>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346178">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346178">
            <w:pPr>
              <w:pStyle w:val="TAL"/>
              <w:rPr>
                <w:lang w:eastAsia="zh-CN"/>
              </w:rPr>
            </w:pPr>
            <w:r w:rsidRPr="007F2609">
              <w:rPr>
                <w:lang w:eastAsia="zh-CN"/>
              </w:rPr>
              <w:t>17.3.0</w:t>
            </w:r>
          </w:p>
        </w:tc>
      </w:tr>
      <w:tr w:rsidR="007F2609" w:rsidRPr="007F2609" w14:paraId="2CC33E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346178">
            <w:pPr>
              <w:pStyle w:val="TAL"/>
              <w:rPr>
                <w:lang w:eastAsia="zh-CN"/>
              </w:rPr>
            </w:pPr>
            <w:r w:rsidRPr="007F2609">
              <w:rPr>
                <w:lang w:eastAsia="zh-CN"/>
              </w:rPr>
              <w:t>R5-218362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346178">
            <w:pPr>
              <w:pStyle w:val="TAL"/>
              <w:rPr>
                <w:lang w:eastAsia="zh-CN"/>
              </w:rPr>
            </w:pPr>
            <w:r w:rsidRPr="007F2609">
              <w:rPr>
                <w:lang w:eastAsia="zh-CN"/>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346178">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346178">
            <w:pPr>
              <w:pStyle w:val="TAL"/>
              <w:rPr>
                <w:lang w:eastAsia="zh-CN"/>
              </w:rPr>
            </w:pPr>
            <w:r w:rsidRPr="007F2609">
              <w:rPr>
                <w:lang w:eastAsia="zh-CN"/>
              </w:rPr>
              <w:t>17.3.0</w:t>
            </w:r>
          </w:p>
        </w:tc>
      </w:tr>
      <w:tr w:rsidR="007F2609" w:rsidRPr="007F2609" w14:paraId="55864F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346178">
            <w:pPr>
              <w:pStyle w:val="TAL"/>
              <w:rPr>
                <w:lang w:eastAsia="zh-CN"/>
              </w:rPr>
            </w:pPr>
            <w:r w:rsidRPr="007F2609">
              <w:rPr>
                <w:lang w:eastAsia="zh-CN"/>
              </w:rPr>
              <w:t>R5-218363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346178">
            <w:pPr>
              <w:pStyle w:val="TAL"/>
              <w:rPr>
                <w:lang w:eastAsia="zh-CN"/>
              </w:rPr>
            </w:pPr>
            <w:r w:rsidRPr="007F2609">
              <w:rPr>
                <w:lang w:eastAsia="zh-CN"/>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346178">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346178">
            <w:pPr>
              <w:pStyle w:val="TAL"/>
              <w:rPr>
                <w:lang w:eastAsia="zh-CN"/>
              </w:rPr>
            </w:pPr>
            <w:r w:rsidRPr="007F2609">
              <w:rPr>
                <w:lang w:eastAsia="zh-CN"/>
              </w:rPr>
              <w:t>17.3.0</w:t>
            </w:r>
          </w:p>
        </w:tc>
      </w:tr>
      <w:tr w:rsidR="007F2609" w:rsidRPr="007F2609" w14:paraId="3567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346178">
            <w:pPr>
              <w:pStyle w:val="TAL"/>
              <w:rPr>
                <w:lang w:eastAsia="zh-CN"/>
              </w:rPr>
            </w:pPr>
            <w:r w:rsidRPr="007F2609">
              <w:rPr>
                <w:lang w:eastAsia="zh-CN"/>
              </w:rPr>
              <w:t>R5-218365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346178">
            <w:pPr>
              <w:pStyle w:val="TAL"/>
              <w:rPr>
                <w:lang w:eastAsia="zh-CN"/>
              </w:rPr>
            </w:pPr>
            <w:r w:rsidRPr="007F2609">
              <w:rPr>
                <w:lang w:eastAsia="zh-CN"/>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346178">
            <w:pPr>
              <w:pStyle w:val="TAL"/>
              <w:rPr>
                <w:lang w:eastAsia="zh-CN"/>
              </w:rPr>
            </w:pPr>
            <w:r w:rsidRPr="007F2609">
              <w:rPr>
                <w:lang w:eastAsia="zh-CN"/>
              </w:rPr>
              <w:t>17.3.0</w:t>
            </w:r>
          </w:p>
        </w:tc>
      </w:tr>
      <w:tr w:rsidR="007F2609" w:rsidRPr="007F2609" w14:paraId="4464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346178">
            <w:pPr>
              <w:pStyle w:val="TAL"/>
              <w:rPr>
                <w:lang w:eastAsia="zh-CN"/>
              </w:rPr>
            </w:pPr>
            <w:r w:rsidRPr="007F2609">
              <w:rPr>
                <w:lang w:eastAsia="zh-CN"/>
              </w:rPr>
              <w:t>R5-218373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346178">
            <w:pPr>
              <w:pStyle w:val="TAL"/>
              <w:rPr>
                <w:lang w:eastAsia="zh-CN"/>
              </w:rPr>
            </w:pPr>
            <w:r w:rsidRPr="007F2609">
              <w:rPr>
                <w:lang w:eastAsia="zh-CN"/>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346178">
            <w:pPr>
              <w:pStyle w:val="TAL"/>
              <w:rPr>
                <w:lang w:eastAsia="zh-CN"/>
              </w:rPr>
            </w:pPr>
            <w:r w:rsidRPr="007F2609">
              <w:rPr>
                <w:lang w:eastAsia="zh-CN"/>
              </w:rPr>
              <w:t>17.3.0</w:t>
            </w:r>
          </w:p>
        </w:tc>
      </w:tr>
      <w:tr w:rsidR="007F2609" w:rsidRPr="007F2609" w14:paraId="49C4D7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346178">
            <w:pPr>
              <w:pStyle w:val="TAL"/>
              <w:rPr>
                <w:lang w:eastAsia="zh-CN"/>
              </w:rPr>
            </w:pPr>
            <w:r w:rsidRPr="007F2609">
              <w:rPr>
                <w:lang w:eastAsia="zh-CN"/>
              </w:rPr>
              <w:t>R5-218379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346178">
            <w:pPr>
              <w:pStyle w:val="TAL"/>
              <w:rPr>
                <w:lang w:eastAsia="zh-CN"/>
              </w:rPr>
            </w:pPr>
            <w:r w:rsidRPr="007F2609">
              <w:rPr>
                <w:lang w:eastAsia="zh-CN"/>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346178">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346178">
            <w:pPr>
              <w:pStyle w:val="TAL"/>
              <w:rPr>
                <w:lang w:eastAsia="zh-CN"/>
              </w:rPr>
            </w:pPr>
            <w:r w:rsidRPr="007F2609">
              <w:rPr>
                <w:lang w:eastAsia="zh-CN"/>
              </w:rPr>
              <w:t>17.3.0</w:t>
            </w:r>
          </w:p>
        </w:tc>
      </w:tr>
      <w:tr w:rsidR="007F2609" w:rsidRPr="007F2609" w14:paraId="70DBB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346178">
            <w:pPr>
              <w:pStyle w:val="TAL"/>
              <w:rPr>
                <w:lang w:eastAsia="zh-CN"/>
              </w:rPr>
            </w:pPr>
            <w:r w:rsidRPr="007F2609">
              <w:rPr>
                <w:lang w:eastAsia="zh-CN"/>
              </w:rPr>
              <w:t>R5-218380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346178">
            <w:pPr>
              <w:pStyle w:val="TAL"/>
              <w:rPr>
                <w:lang w:eastAsia="zh-CN"/>
              </w:rPr>
            </w:pPr>
            <w:r w:rsidRPr="007F2609">
              <w:rPr>
                <w:lang w:eastAsia="zh-CN"/>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346178">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346178">
            <w:pPr>
              <w:pStyle w:val="TAL"/>
              <w:rPr>
                <w:lang w:eastAsia="zh-CN"/>
              </w:rPr>
            </w:pPr>
            <w:r w:rsidRPr="007F2609">
              <w:rPr>
                <w:lang w:eastAsia="zh-CN"/>
              </w:rPr>
              <w:t>17.3.0</w:t>
            </w:r>
          </w:p>
        </w:tc>
      </w:tr>
      <w:tr w:rsidR="007F2609" w:rsidRPr="007F2609" w14:paraId="7234F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346178">
            <w:pPr>
              <w:pStyle w:val="TAL"/>
              <w:rPr>
                <w:lang w:eastAsia="zh-CN"/>
              </w:rPr>
            </w:pPr>
            <w:r w:rsidRPr="007F2609">
              <w:rPr>
                <w:lang w:eastAsia="zh-CN"/>
              </w:rPr>
              <w:t>R5-218381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346178">
            <w:pPr>
              <w:pStyle w:val="TAL"/>
              <w:rPr>
                <w:lang w:eastAsia="zh-CN"/>
              </w:rPr>
            </w:pPr>
            <w:r w:rsidRPr="007F2609">
              <w:rPr>
                <w:lang w:eastAsia="zh-CN"/>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346178">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346178">
            <w:pPr>
              <w:pStyle w:val="TAL"/>
              <w:rPr>
                <w:lang w:eastAsia="zh-CN"/>
              </w:rPr>
            </w:pPr>
            <w:r w:rsidRPr="007F2609">
              <w:rPr>
                <w:lang w:eastAsia="zh-CN"/>
              </w:rPr>
              <w:t>17.3.0</w:t>
            </w:r>
          </w:p>
        </w:tc>
      </w:tr>
      <w:tr w:rsidR="007F2609" w:rsidRPr="007F2609" w14:paraId="4CBEE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346178">
            <w:pPr>
              <w:pStyle w:val="TAL"/>
              <w:rPr>
                <w:lang w:eastAsia="zh-CN"/>
              </w:rPr>
            </w:pPr>
            <w:r w:rsidRPr="007F2609">
              <w:rPr>
                <w:lang w:eastAsia="zh-CN"/>
              </w:rPr>
              <w:t>R5-218382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346178">
            <w:pPr>
              <w:pStyle w:val="TAL"/>
              <w:rPr>
                <w:lang w:eastAsia="zh-CN"/>
              </w:rPr>
            </w:pPr>
            <w:r w:rsidRPr="007F2609">
              <w:rPr>
                <w:lang w:eastAsia="zh-CN"/>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346178">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346178">
            <w:pPr>
              <w:pStyle w:val="TAL"/>
              <w:rPr>
                <w:lang w:eastAsia="zh-CN"/>
              </w:rPr>
            </w:pPr>
            <w:r w:rsidRPr="007F2609">
              <w:rPr>
                <w:lang w:eastAsia="zh-CN"/>
              </w:rPr>
              <w:t>17.3.0</w:t>
            </w:r>
          </w:p>
        </w:tc>
      </w:tr>
      <w:tr w:rsidR="007F2609" w:rsidRPr="007F2609" w14:paraId="416C15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346178">
            <w:pPr>
              <w:pStyle w:val="TAL"/>
              <w:rPr>
                <w:lang w:eastAsia="zh-CN"/>
              </w:rPr>
            </w:pPr>
            <w:r w:rsidRPr="007F2609">
              <w:rPr>
                <w:lang w:eastAsia="zh-CN"/>
              </w:rPr>
              <w:t>R5-218383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346178">
            <w:pPr>
              <w:pStyle w:val="TAL"/>
              <w:rPr>
                <w:lang w:eastAsia="zh-CN"/>
              </w:rPr>
            </w:pPr>
            <w:r w:rsidRPr="007F2609">
              <w:rPr>
                <w:lang w:eastAsia="zh-CN"/>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346178">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346178">
            <w:pPr>
              <w:pStyle w:val="TAL"/>
              <w:rPr>
                <w:lang w:eastAsia="zh-CN"/>
              </w:rPr>
            </w:pPr>
            <w:r w:rsidRPr="007F2609">
              <w:rPr>
                <w:lang w:eastAsia="zh-CN"/>
              </w:rPr>
              <w:t>17.3.0</w:t>
            </w:r>
          </w:p>
        </w:tc>
      </w:tr>
      <w:tr w:rsidR="007F2609" w:rsidRPr="007F2609" w14:paraId="783E7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346178">
            <w:pPr>
              <w:pStyle w:val="TAL"/>
              <w:rPr>
                <w:lang w:eastAsia="zh-CN"/>
              </w:rPr>
            </w:pPr>
            <w:r w:rsidRPr="007F2609">
              <w:rPr>
                <w:lang w:eastAsia="zh-CN"/>
              </w:rPr>
              <w:t>R5-218384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346178">
            <w:pPr>
              <w:pStyle w:val="TAL"/>
              <w:rPr>
                <w:lang w:eastAsia="zh-CN"/>
              </w:rPr>
            </w:pPr>
            <w:r w:rsidRPr="007F2609">
              <w:rPr>
                <w:lang w:eastAsia="zh-CN"/>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346178">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346178">
            <w:pPr>
              <w:pStyle w:val="TAL"/>
              <w:rPr>
                <w:lang w:eastAsia="zh-CN"/>
              </w:rPr>
            </w:pPr>
            <w:r w:rsidRPr="007F2609">
              <w:rPr>
                <w:lang w:eastAsia="zh-CN"/>
              </w:rPr>
              <w:t>17.3.0</w:t>
            </w:r>
          </w:p>
        </w:tc>
      </w:tr>
      <w:tr w:rsidR="007F2609" w:rsidRPr="007F2609" w14:paraId="381F2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346178">
            <w:pPr>
              <w:pStyle w:val="TAL"/>
              <w:rPr>
                <w:lang w:eastAsia="zh-CN"/>
              </w:rPr>
            </w:pPr>
            <w:r w:rsidRPr="007F2609">
              <w:rPr>
                <w:lang w:eastAsia="zh-CN"/>
              </w:rPr>
              <w:t>R5-218385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346178">
            <w:pPr>
              <w:pStyle w:val="TAL"/>
              <w:rPr>
                <w:lang w:eastAsia="zh-CN"/>
              </w:rPr>
            </w:pPr>
            <w:r w:rsidRPr="007F2609">
              <w:rPr>
                <w:lang w:eastAsia="zh-CN"/>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346178">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346178">
            <w:pPr>
              <w:pStyle w:val="TAL"/>
              <w:rPr>
                <w:lang w:eastAsia="zh-CN"/>
              </w:rPr>
            </w:pPr>
            <w:r w:rsidRPr="007F2609">
              <w:rPr>
                <w:lang w:eastAsia="zh-CN"/>
              </w:rPr>
              <w:t>17.3.0</w:t>
            </w:r>
          </w:p>
        </w:tc>
      </w:tr>
      <w:tr w:rsidR="007F2609" w:rsidRPr="007F2609" w14:paraId="0EA7F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346178">
            <w:pPr>
              <w:pStyle w:val="TAL"/>
              <w:rPr>
                <w:lang w:eastAsia="zh-CN"/>
              </w:rPr>
            </w:pPr>
            <w:r w:rsidRPr="007F2609">
              <w:rPr>
                <w:lang w:eastAsia="zh-CN"/>
              </w:rPr>
              <w:t>R5-218386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346178">
            <w:pPr>
              <w:pStyle w:val="TAL"/>
              <w:rPr>
                <w:lang w:eastAsia="zh-CN"/>
              </w:rPr>
            </w:pPr>
            <w:r w:rsidRPr="007F2609">
              <w:rPr>
                <w:lang w:eastAsia="zh-CN"/>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346178">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346178">
            <w:pPr>
              <w:pStyle w:val="TAL"/>
              <w:rPr>
                <w:lang w:eastAsia="zh-CN"/>
              </w:rPr>
            </w:pPr>
            <w:r w:rsidRPr="007F2609">
              <w:rPr>
                <w:lang w:eastAsia="zh-CN"/>
              </w:rPr>
              <w:t>17.3.0</w:t>
            </w:r>
          </w:p>
        </w:tc>
      </w:tr>
      <w:tr w:rsidR="007F2609" w:rsidRPr="007F2609" w14:paraId="5BE563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346178">
            <w:pPr>
              <w:pStyle w:val="TAL"/>
              <w:rPr>
                <w:lang w:eastAsia="zh-CN"/>
              </w:rPr>
            </w:pPr>
            <w:r w:rsidRPr="007F2609">
              <w:rPr>
                <w:lang w:eastAsia="zh-CN"/>
              </w:rPr>
              <w:t>R5-218387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346178">
            <w:pPr>
              <w:pStyle w:val="TAL"/>
              <w:rPr>
                <w:lang w:eastAsia="zh-CN"/>
              </w:rPr>
            </w:pPr>
            <w:r w:rsidRPr="007F2609">
              <w:rPr>
                <w:lang w:eastAsia="zh-CN"/>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346178">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346178">
            <w:pPr>
              <w:pStyle w:val="TAL"/>
              <w:rPr>
                <w:lang w:eastAsia="zh-CN"/>
              </w:rPr>
            </w:pPr>
            <w:r w:rsidRPr="007F2609">
              <w:rPr>
                <w:lang w:eastAsia="zh-CN"/>
              </w:rPr>
              <w:t>17.3.0</w:t>
            </w:r>
          </w:p>
        </w:tc>
      </w:tr>
      <w:tr w:rsidR="007F2609" w:rsidRPr="007F2609" w14:paraId="6797D0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346178">
            <w:pPr>
              <w:pStyle w:val="TAL"/>
              <w:rPr>
                <w:lang w:eastAsia="zh-CN"/>
              </w:rPr>
            </w:pPr>
            <w:r w:rsidRPr="007F2609">
              <w:rPr>
                <w:lang w:eastAsia="zh-CN"/>
              </w:rPr>
              <w:t>R5-218388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346178">
            <w:pPr>
              <w:pStyle w:val="TAL"/>
              <w:rPr>
                <w:lang w:eastAsia="zh-CN"/>
              </w:rPr>
            </w:pPr>
            <w:r w:rsidRPr="007F2609">
              <w:rPr>
                <w:lang w:eastAsia="zh-CN"/>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346178">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346178">
            <w:pPr>
              <w:pStyle w:val="TAL"/>
              <w:rPr>
                <w:lang w:eastAsia="zh-CN"/>
              </w:rPr>
            </w:pPr>
            <w:r w:rsidRPr="007F2609">
              <w:rPr>
                <w:lang w:eastAsia="zh-CN"/>
              </w:rPr>
              <w:t>17.3.0</w:t>
            </w:r>
          </w:p>
        </w:tc>
      </w:tr>
      <w:tr w:rsidR="007F2609" w:rsidRPr="007F2609" w14:paraId="4A4C4C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346178">
            <w:pPr>
              <w:pStyle w:val="TAL"/>
              <w:rPr>
                <w:lang w:eastAsia="zh-CN"/>
              </w:rPr>
            </w:pPr>
            <w:r w:rsidRPr="007F2609">
              <w:rPr>
                <w:lang w:eastAsia="zh-CN"/>
              </w:rPr>
              <w:t>R5-218389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346178">
            <w:pPr>
              <w:pStyle w:val="TAL"/>
              <w:rPr>
                <w:lang w:eastAsia="zh-CN"/>
              </w:rPr>
            </w:pPr>
            <w:r w:rsidRPr="007F2609">
              <w:rPr>
                <w:lang w:eastAsia="zh-CN"/>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346178">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346178">
            <w:pPr>
              <w:pStyle w:val="TAL"/>
              <w:rPr>
                <w:lang w:eastAsia="zh-CN"/>
              </w:rPr>
            </w:pPr>
            <w:r w:rsidRPr="007F2609">
              <w:rPr>
                <w:lang w:eastAsia="zh-CN"/>
              </w:rPr>
              <w:t>17.3.0</w:t>
            </w:r>
          </w:p>
        </w:tc>
      </w:tr>
      <w:tr w:rsidR="007F2609" w:rsidRPr="007F2609" w14:paraId="07247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346178">
            <w:pPr>
              <w:pStyle w:val="TAL"/>
              <w:rPr>
                <w:lang w:eastAsia="zh-CN"/>
              </w:rPr>
            </w:pPr>
            <w:r w:rsidRPr="007F2609">
              <w:rPr>
                <w:lang w:eastAsia="zh-CN"/>
              </w:rPr>
              <w:t>R5-218411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346178">
            <w:pPr>
              <w:pStyle w:val="TAL"/>
              <w:rPr>
                <w:lang w:eastAsia="zh-CN"/>
              </w:rPr>
            </w:pPr>
            <w:r w:rsidRPr="007F2609">
              <w:rPr>
                <w:lang w:eastAsia="zh-CN"/>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346178">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346178">
            <w:pPr>
              <w:pStyle w:val="TAL"/>
              <w:rPr>
                <w:lang w:eastAsia="zh-CN"/>
              </w:rPr>
            </w:pPr>
            <w:r w:rsidRPr="007F2609">
              <w:rPr>
                <w:lang w:eastAsia="zh-CN"/>
              </w:rPr>
              <w:t>17.3.0</w:t>
            </w:r>
          </w:p>
        </w:tc>
      </w:tr>
      <w:tr w:rsidR="007F2609" w:rsidRPr="007F2609" w14:paraId="748452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346178">
            <w:pPr>
              <w:pStyle w:val="TAL"/>
              <w:rPr>
                <w:lang w:eastAsia="zh-CN"/>
              </w:rPr>
            </w:pPr>
            <w:r w:rsidRPr="007F2609">
              <w:rPr>
                <w:lang w:eastAsia="zh-CN"/>
              </w:rPr>
              <w:t>R5-218416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346178">
            <w:pPr>
              <w:pStyle w:val="TAL"/>
              <w:rPr>
                <w:lang w:eastAsia="zh-CN"/>
              </w:rPr>
            </w:pPr>
            <w:r w:rsidRPr="007F2609">
              <w:rPr>
                <w:lang w:eastAsia="zh-CN"/>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346178">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346178">
            <w:pPr>
              <w:pStyle w:val="TAL"/>
              <w:rPr>
                <w:lang w:eastAsia="zh-CN"/>
              </w:rPr>
            </w:pPr>
            <w:r w:rsidRPr="007F2609">
              <w:rPr>
                <w:lang w:eastAsia="zh-CN"/>
              </w:rPr>
              <w:t>17.3.0</w:t>
            </w:r>
          </w:p>
        </w:tc>
      </w:tr>
      <w:tr w:rsidR="007F2609" w:rsidRPr="007F2609" w14:paraId="4160BD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346178">
            <w:pPr>
              <w:pStyle w:val="TAL"/>
              <w:rPr>
                <w:lang w:eastAsia="zh-CN"/>
              </w:rPr>
            </w:pPr>
            <w:r w:rsidRPr="007F2609">
              <w:rPr>
                <w:lang w:eastAsia="zh-CN"/>
              </w:rPr>
              <w:t>R5-218417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346178">
            <w:pPr>
              <w:pStyle w:val="TAL"/>
              <w:rPr>
                <w:lang w:eastAsia="zh-CN"/>
              </w:rPr>
            </w:pPr>
            <w:r w:rsidRPr="007F2609">
              <w:rPr>
                <w:lang w:eastAsia="zh-CN"/>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346178">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346178">
            <w:pPr>
              <w:pStyle w:val="TAL"/>
              <w:rPr>
                <w:lang w:eastAsia="zh-CN"/>
              </w:rPr>
            </w:pPr>
            <w:r w:rsidRPr="007F2609">
              <w:rPr>
                <w:lang w:eastAsia="zh-CN"/>
              </w:rPr>
              <w:t>17.3.0</w:t>
            </w:r>
          </w:p>
        </w:tc>
      </w:tr>
      <w:tr w:rsidR="007F2609" w:rsidRPr="007F2609" w14:paraId="7C45E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346178">
            <w:pPr>
              <w:pStyle w:val="TAL"/>
              <w:rPr>
                <w:lang w:eastAsia="zh-CN"/>
              </w:rPr>
            </w:pPr>
            <w:r w:rsidRPr="007F2609">
              <w:rPr>
                <w:lang w:eastAsia="zh-CN"/>
              </w:rPr>
              <w:t>R5-218418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346178">
            <w:pPr>
              <w:pStyle w:val="TAL"/>
              <w:rPr>
                <w:lang w:eastAsia="zh-CN"/>
              </w:rPr>
            </w:pPr>
            <w:r w:rsidRPr="007F2609">
              <w:rPr>
                <w:lang w:eastAsia="zh-CN"/>
              </w:rPr>
              <w:t>1430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346178">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346178">
            <w:pPr>
              <w:pStyle w:val="TAL"/>
              <w:rPr>
                <w:lang w:eastAsia="zh-CN"/>
              </w:rPr>
            </w:pPr>
            <w:r w:rsidRPr="007F2609">
              <w:rPr>
                <w:lang w:eastAsia="zh-CN"/>
              </w:rPr>
              <w:t>17.3.0</w:t>
            </w:r>
          </w:p>
        </w:tc>
      </w:tr>
      <w:tr w:rsidR="007F2609" w:rsidRPr="007F2609" w14:paraId="7E54A8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346178">
            <w:pPr>
              <w:pStyle w:val="TAL"/>
              <w:rPr>
                <w:lang w:eastAsia="zh-CN"/>
              </w:rPr>
            </w:pPr>
            <w:r w:rsidRPr="007F2609">
              <w:rPr>
                <w:lang w:eastAsia="zh-CN"/>
              </w:rPr>
              <w:t>R5-218419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346178">
            <w:pPr>
              <w:pStyle w:val="TAL"/>
              <w:rPr>
                <w:lang w:eastAsia="zh-CN"/>
              </w:rPr>
            </w:pPr>
            <w:r w:rsidRPr="007F2609">
              <w:rPr>
                <w:lang w:eastAsia="zh-CN"/>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346178">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346178">
            <w:pPr>
              <w:pStyle w:val="TAL"/>
              <w:rPr>
                <w:lang w:eastAsia="zh-CN"/>
              </w:rPr>
            </w:pPr>
            <w:r w:rsidRPr="007F2609">
              <w:rPr>
                <w:lang w:eastAsia="zh-CN"/>
              </w:rPr>
              <w:t>17.3.0</w:t>
            </w:r>
          </w:p>
        </w:tc>
      </w:tr>
      <w:tr w:rsidR="007F2609" w:rsidRPr="007F2609" w14:paraId="4AF90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346178">
            <w:pPr>
              <w:pStyle w:val="TAL"/>
              <w:rPr>
                <w:lang w:eastAsia="zh-CN"/>
              </w:rPr>
            </w:pPr>
            <w:r w:rsidRPr="007F2609">
              <w:rPr>
                <w:lang w:eastAsia="zh-CN"/>
              </w:rPr>
              <w:t>R5-218420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346178">
            <w:pPr>
              <w:pStyle w:val="TAL"/>
              <w:rPr>
                <w:lang w:eastAsia="zh-CN"/>
              </w:rPr>
            </w:pPr>
            <w:r w:rsidRPr="007F2609">
              <w:rPr>
                <w:lang w:eastAsia="zh-CN"/>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346178">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346178">
            <w:pPr>
              <w:pStyle w:val="TAL"/>
              <w:rPr>
                <w:lang w:eastAsia="zh-CN"/>
              </w:rPr>
            </w:pPr>
            <w:r w:rsidRPr="007F2609">
              <w:rPr>
                <w:lang w:eastAsia="zh-CN"/>
              </w:rPr>
              <w:t>17.3.0</w:t>
            </w:r>
          </w:p>
        </w:tc>
      </w:tr>
      <w:tr w:rsidR="007F2609" w:rsidRPr="007F2609" w14:paraId="0C244F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346178">
            <w:pPr>
              <w:pStyle w:val="TAL"/>
              <w:rPr>
                <w:lang w:eastAsia="zh-CN"/>
              </w:rPr>
            </w:pPr>
            <w:r w:rsidRPr="007F2609">
              <w:rPr>
                <w:lang w:eastAsia="zh-CN"/>
              </w:rPr>
              <w:t>R5-218421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346178">
            <w:pPr>
              <w:pStyle w:val="TAL"/>
              <w:rPr>
                <w:lang w:eastAsia="zh-CN"/>
              </w:rPr>
            </w:pPr>
            <w:r w:rsidRPr="007F2609">
              <w:rPr>
                <w:lang w:eastAsia="zh-CN"/>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346178">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346178">
            <w:pPr>
              <w:pStyle w:val="TAL"/>
              <w:rPr>
                <w:lang w:eastAsia="zh-CN"/>
              </w:rPr>
            </w:pPr>
            <w:r w:rsidRPr="007F2609">
              <w:rPr>
                <w:lang w:eastAsia="zh-CN"/>
              </w:rPr>
              <w:t>17.3.0</w:t>
            </w:r>
          </w:p>
        </w:tc>
      </w:tr>
      <w:tr w:rsidR="007F2609" w:rsidRPr="007F2609" w14:paraId="777DD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346178">
            <w:pPr>
              <w:pStyle w:val="TAL"/>
              <w:rPr>
                <w:lang w:eastAsia="zh-CN"/>
              </w:rPr>
            </w:pPr>
            <w:r w:rsidRPr="007F2609">
              <w:rPr>
                <w:lang w:eastAsia="zh-CN"/>
              </w:rPr>
              <w:t>R5-218422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346178">
            <w:pPr>
              <w:pStyle w:val="TAL"/>
              <w:rPr>
                <w:lang w:eastAsia="zh-CN"/>
              </w:rPr>
            </w:pPr>
            <w:r w:rsidRPr="007F2609">
              <w:rPr>
                <w:lang w:eastAsia="zh-CN"/>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346178">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346178">
            <w:pPr>
              <w:pStyle w:val="TAL"/>
              <w:rPr>
                <w:lang w:eastAsia="zh-CN"/>
              </w:rPr>
            </w:pPr>
            <w:r w:rsidRPr="007F2609">
              <w:rPr>
                <w:lang w:eastAsia="zh-CN"/>
              </w:rPr>
              <w:t>17.3.0</w:t>
            </w:r>
          </w:p>
        </w:tc>
      </w:tr>
      <w:tr w:rsidR="007F2609" w:rsidRPr="007F2609" w14:paraId="310E6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346178">
            <w:pPr>
              <w:pStyle w:val="TAL"/>
              <w:rPr>
                <w:lang w:eastAsia="zh-CN"/>
              </w:rPr>
            </w:pPr>
            <w:r w:rsidRPr="007F2609">
              <w:rPr>
                <w:lang w:eastAsia="zh-CN"/>
              </w:rPr>
              <w:t>R5-218423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346178">
            <w:pPr>
              <w:pStyle w:val="TAL"/>
              <w:rPr>
                <w:lang w:eastAsia="zh-CN"/>
              </w:rPr>
            </w:pPr>
            <w:r w:rsidRPr="007F2609">
              <w:rPr>
                <w:lang w:eastAsia="zh-CN"/>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346178">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346178">
            <w:pPr>
              <w:pStyle w:val="TAL"/>
              <w:rPr>
                <w:lang w:eastAsia="zh-CN"/>
              </w:rPr>
            </w:pPr>
            <w:r w:rsidRPr="007F2609">
              <w:rPr>
                <w:lang w:eastAsia="zh-CN"/>
              </w:rPr>
              <w:t>17.3.0</w:t>
            </w:r>
          </w:p>
        </w:tc>
      </w:tr>
      <w:tr w:rsidR="007F2609" w:rsidRPr="007F2609" w14:paraId="312D7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346178">
            <w:pPr>
              <w:pStyle w:val="TAL"/>
              <w:rPr>
                <w:lang w:eastAsia="zh-CN"/>
              </w:rPr>
            </w:pPr>
            <w:r w:rsidRPr="007F2609">
              <w:rPr>
                <w:lang w:eastAsia="zh-CN"/>
              </w:rPr>
              <w:t>R5-218456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346178">
            <w:pPr>
              <w:pStyle w:val="TAL"/>
              <w:rPr>
                <w:lang w:eastAsia="zh-CN"/>
              </w:rPr>
            </w:pPr>
            <w:r w:rsidRPr="007F2609">
              <w:rPr>
                <w:lang w:eastAsia="zh-CN"/>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346178">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346178">
            <w:pPr>
              <w:pStyle w:val="TAL"/>
              <w:rPr>
                <w:lang w:eastAsia="zh-CN"/>
              </w:rPr>
            </w:pPr>
            <w:r w:rsidRPr="007F2609">
              <w:rPr>
                <w:lang w:eastAsia="zh-CN"/>
              </w:rPr>
              <w:t>17.3.0</w:t>
            </w:r>
          </w:p>
        </w:tc>
      </w:tr>
      <w:tr w:rsidR="007F2609" w:rsidRPr="007F2609" w14:paraId="7B796B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346178">
            <w:pPr>
              <w:pStyle w:val="TAL"/>
              <w:rPr>
                <w:lang w:eastAsia="zh-CN"/>
              </w:rPr>
            </w:pPr>
            <w:r w:rsidRPr="007F2609">
              <w:rPr>
                <w:lang w:eastAsia="zh-CN"/>
              </w:rPr>
              <w:t>R5-218457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346178">
            <w:pPr>
              <w:pStyle w:val="TAL"/>
              <w:rPr>
                <w:lang w:eastAsia="zh-CN"/>
              </w:rPr>
            </w:pPr>
            <w:r w:rsidRPr="007F2609">
              <w:rPr>
                <w:lang w:eastAsia="zh-CN"/>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346178">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346178">
            <w:pPr>
              <w:pStyle w:val="TAL"/>
              <w:rPr>
                <w:lang w:eastAsia="zh-CN"/>
              </w:rPr>
            </w:pPr>
            <w:r w:rsidRPr="007F2609">
              <w:rPr>
                <w:lang w:eastAsia="zh-CN"/>
              </w:rPr>
              <w:t>17.3.0</w:t>
            </w:r>
          </w:p>
        </w:tc>
      </w:tr>
      <w:tr w:rsidR="007F2609" w:rsidRPr="007F2609" w14:paraId="35A89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346178">
            <w:pPr>
              <w:pStyle w:val="TAL"/>
              <w:rPr>
                <w:lang w:eastAsia="zh-CN"/>
              </w:rPr>
            </w:pPr>
            <w:r w:rsidRPr="007F2609">
              <w:rPr>
                <w:lang w:eastAsia="zh-CN"/>
              </w:rPr>
              <w:t>R5-218458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346178">
            <w:pPr>
              <w:pStyle w:val="TAL"/>
              <w:rPr>
                <w:lang w:eastAsia="zh-CN"/>
              </w:rPr>
            </w:pPr>
            <w:r w:rsidRPr="007F2609">
              <w:rPr>
                <w:lang w:eastAsia="zh-CN"/>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346178">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346178">
            <w:pPr>
              <w:pStyle w:val="TAL"/>
              <w:rPr>
                <w:lang w:eastAsia="zh-CN"/>
              </w:rPr>
            </w:pPr>
            <w:r w:rsidRPr="007F2609">
              <w:rPr>
                <w:lang w:eastAsia="zh-CN"/>
              </w:rPr>
              <w:t>17.3.0</w:t>
            </w:r>
          </w:p>
        </w:tc>
      </w:tr>
      <w:tr w:rsidR="007F2609" w:rsidRPr="007F2609" w14:paraId="72572A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346178">
            <w:pPr>
              <w:pStyle w:val="TAL"/>
              <w:rPr>
                <w:lang w:eastAsia="zh-CN"/>
              </w:rPr>
            </w:pPr>
            <w:r w:rsidRPr="007F2609">
              <w:rPr>
                <w:lang w:eastAsia="zh-CN"/>
              </w:rPr>
              <w:t>R5-218459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346178">
            <w:pPr>
              <w:pStyle w:val="TAL"/>
              <w:rPr>
                <w:lang w:eastAsia="zh-CN"/>
              </w:rPr>
            </w:pPr>
            <w:r w:rsidRPr="007F2609">
              <w:rPr>
                <w:lang w:eastAsia="zh-CN"/>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346178">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346178">
            <w:pPr>
              <w:pStyle w:val="TAL"/>
              <w:rPr>
                <w:lang w:eastAsia="zh-CN"/>
              </w:rPr>
            </w:pPr>
            <w:r w:rsidRPr="007F2609">
              <w:rPr>
                <w:lang w:eastAsia="zh-CN"/>
              </w:rPr>
              <w:t>17.3.0</w:t>
            </w:r>
          </w:p>
        </w:tc>
      </w:tr>
      <w:tr w:rsidR="007F2609" w:rsidRPr="007F2609" w14:paraId="37C0F5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346178">
            <w:pPr>
              <w:pStyle w:val="TAL"/>
              <w:rPr>
                <w:lang w:eastAsia="zh-CN"/>
              </w:rPr>
            </w:pPr>
            <w:r w:rsidRPr="007F2609">
              <w:rPr>
                <w:lang w:eastAsia="zh-CN"/>
              </w:rPr>
              <w:t>R5-218471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346178">
            <w:pPr>
              <w:pStyle w:val="TAL"/>
              <w:rPr>
                <w:lang w:eastAsia="zh-CN"/>
              </w:rPr>
            </w:pPr>
            <w:r w:rsidRPr="007F2609">
              <w:rPr>
                <w:lang w:eastAsia="zh-CN"/>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346178">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346178">
            <w:pPr>
              <w:pStyle w:val="TAL"/>
              <w:rPr>
                <w:lang w:eastAsia="zh-CN"/>
              </w:rPr>
            </w:pPr>
            <w:r w:rsidRPr="007F2609">
              <w:rPr>
                <w:lang w:eastAsia="zh-CN"/>
              </w:rPr>
              <w:t>17.3.0</w:t>
            </w:r>
          </w:p>
        </w:tc>
      </w:tr>
      <w:tr w:rsidR="007F2609" w:rsidRPr="007F2609" w14:paraId="20C233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346178">
            <w:pPr>
              <w:pStyle w:val="TAL"/>
              <w:rPr>
                <w:lang w:eastAsia="zh-CN"/>
              </w:rPr>
            </w:pPr>
            <w:r w:rsidRPr="007F2609">
              <w:rPr>
                <w:lang w:eastAsia="zh-CN"/>
              </w:rPr>
              <w:t>R5-218476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346178">
            <w:pPr>
              <w:pStyle w:val="TAL"/>
              <w:rPr>
                <w:lang w:eastAsia="zh-CN"/>
              </w:rPr>
            </w:pPr>
            <w:r w:rsidRPr="007F2609">
              <w:rPr>
                <w:lang w:eastAsia="zh-CN"/>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346178">
            <w:pPr>
              <w:pStyle w:val="TAL"/>
              <w:rPr>
                <w:lang w:eastAsia="zh-CN"/>
              </w:rPr>
            </w:pPr>
            <w:r w:rsidRPr="007F2609">
              <w:rPr>
                <w:lang w:eastAsia="zh-CN"/>
              </w:rPr>
              <w:t>17.3.0</w:t>
            </w:r>
          </w:p>
        </w:tc>
      </w:tr>
      <w:tr w:rsidR="007F2609" w:rsidRPr="007F2609" w14:paraId="0F5868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346178">
            <w:pPr>
              <w:pStyle w:val="TAL"/>
              <w:rPr>
                <w:lang w:eastAsia="zh-CN"/>
              </w:rPr>
            </w:pPr>
            <w:r w:rsidRPr="007F2609">
              <w:rPr>
                <w:lang w:eastAsia="zh-CN"/>
              </w:rPr>
              <w:t>R5-218477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346178">
            <w:pPr>
              <w:pStyle w:val="TAL"/>
              <w:rPr>
                <w:lang w:eastAsia="zh-CN"/>
              </w:rPr>
            </w:pPr>
            <w:r w:rsidRPr="007F2609">
              <w:rPr>
                <w:lang w:eastAsia="zh-CN"/>
              </w:rPr>
              <w:t>1394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346178">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346178">
            <w:pPr>
              <w:pStyle w:val="TAL"/>
              <w:rPr>
                <w:lang w:eastAsia="zh-CN"/>
              </w:rPr>
            </w:pPr>
            <w:r w:rsidRPr="007F2609">
              <w:rPr>
                <w:lang w:eastAsia="zh-CN"/>
              </w:rPr>
              <w:t>17.3.0</w:t>
            </w:r>
          </w:p>
        </w:tc>
      </w:tr>
      <w:tr w:rsidR="007F2609" w:rsidRPr="007F2609" w14:paraId="544918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346178">
            <w:pPr>
              <w:pStyle w:val="TAL"/>
              <w:rPr>
                <w:lang w:eastAsia="zh-CN"/>
              </w:rPr>
            </w:pPr>
            <w:r w:rsidRPr="007F2609">
              <w:rPr>
                <w:lang w:eastAsia="zh-CN"/>
              </w:rPr>
              <w:t>R5-218478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346178">
            <w:pPr>
              <w:pStyle w:val="TAL"/>
              <w:rPr>
                <w:lang w:eastAsia="zh-CN"/>
              </w:rPr>
            </w:pPr>
            <w:r w:rsidRPr="007F2609">
              <w:rPr>
                <w:lang w:eastAsia="zh-CN"/>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346178">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346178">
            <w:pPr>
              <w:pStyle w:val="TAL"/>
              <w:rPr>
                <w:lang w:eastAsia="zh-CN"/>
              </w:rPr>
            </w:pPr>
            <w:r w:rsidRPr="007F2609">
              <w:rPr>
                <w:lang w:eastAsia="zh-CN"/>
              </w:rPr>
              <w:t>17.3.0</w:t>
            </w:r>
          </w:p>
        </w:tc>
      </w:tr>
      <w:tr w:rsidR="007F2609" w:rsidRPr="007F2609" w14:paraId="6AE1D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346178">
            <w:pPr>
              <w:pStyle w:val="TAL"/>
              <w:rPr>
                <w:lang w:eastAsia="zh-CN"/>
              </w:rPr>
            </w:pPr>
            <w:r w:rsidRPr="007F2609">
              <w:rPr>
                <w:lang w:eastAsia="zh-CN"/>
              </w:rPr>
              <w:t>R5-218481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346178">
            <w:pPr>
              <w:pStyle w:val="TAL"/>
              <w:rPr>
                <w:lang w:eastAsia="zh-CN"/>
              </w:rPr>
            </w:pPr>
            <w:r w:rsidRPr="007F2609">
              <w:rPr>
                <w:lang w:eastAsia="zh-CN"/>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346178">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346178">
            <w:pPr>
              <w:pStyle w:val="TAL"/>
              <w:rPr>
                <w:lang w:eastAsia="zh-CN"/>
              </w:rPr>
            </w:pPr>
            <w:r w:rsidRPr="007F2609">
              <w:rPr>
                <w:lang w:eastAsia="zh-CN"/>
              </w:rPr>
              <w:t>17.3.0</w:t>
            </w:r>
          </w:p>
        </w:tc>
      </w:tr>
      <w:tr w:rsidR="007F2609" w:rsidRPr="007F2609" w14:paraId="655A13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346178">
            <w:pPr>
              <w:pStyle w:val="TAL"/>
              <w:rPr>
                <w:lang w:eastAsia="zh-CN"/>
              </w:rPr>
            </w:pPr>
            <w:r w:rsidRPr="007F2609">
              <w:rPr>
                <w:lang w:eastAsia="zh-CN"/>
              </w:rPr>
              <w:t>R5-220071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346178">
            <w:pPr>
              <w:pStyle w:val="TAL"/>
              <w:rPr>
                <w:lang w:eastAsia="zh-CN"/>
              </w:rPr>
            </w:pPr>
            <w:r w:rsidRPr="007F2609">
              <w:rPr>
                <w:lang w:eastAsia="zh-CN"/>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346178">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346178">
            <w:pPr>
              <w:pStyle w:val="TAL"/>
              <w:rPr>
                <w:lang w:eastAsia="zh-CN"/>
              </w:rPr>
            </w:pPr>
            <w:r w:rsidRPr="007F2609">
              <w:rPr>
                <w:lang w:eastAsia="zh-CN"/>
              </w:rPr>
              <w:t>17.4.0</w:t>
            </w:r>
          </w:p>
        </w:tc>
      </w:tr>
      <w:tr w:rsidR="007F2609" w:rsidRPr="007F2609" w14:paraId="33B6E0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346178">
            <w:pPr>
              <w:pStyle w:val="TAL"/>
              <w:rPr>
                <w:lang w:eastAsia="zh-CN"/>
              </w:rPr>
            </w:pPr>
            <w:r w:rsidRPr="007F2609">
              <w:rPr>
                <w:lang w:eastAsia="zh-CN"/>
              </w:rPr>
              <w:t>R5-220072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346178">
            <w:pPr>
              <w:pStyle w:val="TAL"/>
              <w:rPr>
                <w:lang w:eastAsia="zh-CN"/>
              </w:rPr>
            </w:pPr>
            <w:r w:rsidRPr="007F2609">
              <w:rPr>
                <w:lang w:eastAsia="zh-CN"/>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346178">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346178">
            <w:pPr>
              <w:pStyle w:val="TAL"/>
              <w:rPr>
                <w:lang w:eastAsia="zh-CN"/>
              </w:rPr>
            </w:pPr>
            <w:r w:rsidRPr="007F2609">
              <w:rPr>
                <w:lang w:eastAsia="zh-CN"/>
              </w:rPr>
              <w:t>17.4.0</w:t>
            </w:r>
          </w:p>
        </w:tc>
      </w:tr>
      <w:tr w:rsidR="007F2609" w:rsidRPr="007F2609" w14:paraId="2156C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346178">
            <w:pPr>
              <w:pStyle w:val="TAL"/>
              <w:rPr>
                <w:lang w:eastAsia="zh-CN"/>
              </w:rPr>
            </w:pPr>
            <w:r w:rsidRPr="007F2609">
              <w:rPr>
                <w:lang w:eastAsia="zh-CN"/>
              </w:rPr>
              <w:t>R5-220073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346178">
            <w:pPr>
              <w:pStyle w:val="TAL"/>
              <w:rPr>
                <w:lang w:eastAsia="zh-CN"/>
              </w:rPr>
            </w:pPr>
            <w:r w:rsidRPr="007F2609">
              <w:rPr>
                <w:lang w:eastAsia="zh-CN"/>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346178">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346178">
            <w:pPr>
              <w:pStyle w:val="TAL"/>
              <w:rPr>
                <w:lang w:eastAsia="zh-CN"/>
              </w:rPr>
            </w:pPr>
            <w:r w:rsidRPr="007F2609">
              <w:rPr>
                <w:lang w:eastAsia="zh-CN"/>
              </w:rPr>
              <w:t>17.4.0</w:t>
            </w:r>
          </w:p>
        </w:tc>
      </w:tr>
      <w:tr w:rsidR="007F2609" w:rsidRPr="007F2609" w14:paraId="4CBE46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346178">
            <w:pPr>
              <w:pStyle w:val="TAL"/>
              <w:rPr>
                <w:lang w:eastAsia="zh-CN"/>
              </w:rPr>
            </w:pPr>
            <w:r w:rsidRPr="007F2609">
              <w:rPr>
                <w:lang w:eastAsia="zh-CN"/>
              </w:rPr>
              <w:t>R5-220074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346178">
            <w:pPr>
              <w:pStyle w:val="TAL"/>
              <w:rPr>
                <w:lang w:eastAsia="zh-CN"/>
              </w:rPr>
            </w:pPr>
            <w:r w:rsidRPr="007F2609">
              <w:rPr>
                <w:lang w:eastAsia="zh-CN"/>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346178">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346178">
            <w:pPr>
              <w:pStyle w:val="TAL"/>
              <w:rPr>
                <w:lang w:eastAsia="zh-CN"/>
              </w:rPr>
            </w:pPr>
            <w:r w:rsidRPr="007F2609">
              <w:rPr>
                <w:lang w:eastAsia="zh-CN"/>
              </w:rPr>
              <w:t>17.4.0</w:t>
            </w:r>
          </w:p>
        </w:tc>
      </w:tr>
      <w:tr w:rsidR="007F2609" w:rsidRPr="007F2609" w14:paraId="5A65F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346178">
            <w:pPr>
              <w:pStyle w:val="TAL"/>
              <w:rPr>
                <w:lang w:eastAsia="zh-CN"/>
              </w:rPr>
            </w:pPr>
            <w:r w:rsidRPr="007F2609">
              <w:rPr>
                <w:lang w:eastAsia="zh-CN"/>
              </w:rPr>
              <w:t>R5-220075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346178">
            <w:pPr>
              <w:pStyle w:val="TAL"/>
              <w:rPr>
                <w:lang w:eastAsia="zh-CN"/>
              </w:rPr>
            </w:pPr>
            <w:r w:rsidRPr="007F2609">
              <w:rPr>
                <w:lang w:eastAsia="zh-CN"/>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346178">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346178">
            <w:pPr>
              <w:pStyle w:val="TAL"/>
              <w:rPr>
                <w:lang w:eastAsia="zh-CN"/>
              </w:rPr>
            </w:pPr>
            <w:r w:rsidRPr="007F2609">
              <w:rPr>
                <w:lang w:eastAsia="zh-CN"/>
              </w:rPr>
              <w:t>17.4.0</w:t>
            </w:r>
          </w:p>
        </w:tc>
      </w:tr>
      <w:tr w:rsidR="007F2609" w:rsidRPr="007F2609" w14:paraId="64AD77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346178">
            <w:pPr>
              <w:pStyle w:val="TAL"/>
              <w:rPr>
                <w:lang w:eastAsia="zh-CN"/>
              </w:rPr>
            </w:pPr>
            <w:r w:rsidRPr="007F2609">
              <w:rPr>
                <w:lang w:eastAsia="zh-CN"/>
              </w:rPr>
              <w:t>R5-220076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346178">
            <w:pPr>
              <w:pStyle w:val="TAL"/>
              <w:rPr>
                <w:lang w:eastAsia="zh-CN"/>
              </w:rPr>
            </w:pPr>
            <w:r w:rsidRPr="007F2609">
              <w:rPr>
                <w:lang w:eastAsia="zh-CN"/>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346178">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346178">
            <w:pPr>
              <w:pStyle w:val="TAL"/>
              <w:rPr>
                <w:lang w:eastAsia="zh-CN"/>
              </w:rPr>
            </w:pPr>
            <w:r w:rsidRPr="007F2609">
              <w:rPr>
                <w:lang w:eastAsia="zh-CN"/>
              </w:rPr>
              <w:t>17.4.0</w:t>
            </w:r>
          </w:p>
        </w:tc>
      </w:tr>
      <w:tr w:rsidR="007F2609" w:rsidRPr="007F2609" w14:paraId="0DD090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346178">
            <w:pPr>
              <w:pStyle w:val="TAL"/>
              <w:rPr>
                <w:lang w:eastAsia="zh-CN"/>
              </w:rPr>
            </w:pPr>
            <w:r w:rsidRPr="007F2609">
              <w:rPr>
                <w:lang w:eastAsia="zh-CN"/>
              </w:rPr>
              <w:t>R5-220077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346178">
            <w:pPr>
              <w:pStyle w:val="TAL"/>
              <w:rPr>
                <w:lang w:eastAsia="zh-CN"/>
              </w:rPr>
            </w:pPr>
            <w:r w:rsidRPr="007F2609">
              <w:rPr>
                <w:lang w:eastAsia="zh-CN"/>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346178">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346178">
            <w:pPr>
              <w:pStyle w:val="TAL"/>
              <w:rPr>
                <w:lang w:eastAsia="zh-CN"/>
              </w:rPr>
            </w:pPr>
            <w:r w:rsidRPr="007F2609">
              <w:rPr>
                <w:lang w:eastAsia="zh-CN"/>
              </w:rPr>
              <w:t>17.4.0</w:t>
            </w:r>
          </w:p>
        </w:tc>
      </w:tr>
      <w:tr w:rsidR="007F2609" w:rsidRPr="007F2609" w14:paraId="12126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346178">
            <w:pPr>
              <w:pStyle w:val="TAL"/>
              <w:rPr>
                <w:lang w:eastAsia="zh-CN"/>
              </w:rPr>
            </w:pPr>
            <w:r w:rsidRPr="007F2609">
              <w:rPr>
                <w:lang w:eastAsia="zh-CN"/>
              </w:rPr>
              <w:t>R5-220078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346178">
            <w:pPr>
              <w:pStyle w:val="TAL"/>
              <w:rPr>
                <w:lang w:eastAsia="zh-CN"/>
              </w:rPr>
            </w:pPr>
            <w:r w:rsidRPr="007F2609">
              <w:rPr>
                <w:lang w:eastAsia="zh-CN"/>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346178">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346178">
            <w:pPr>
              <w:pStyle w:val="TAL"/>
              <w:rPr>
                <w:lang w:eastAsia="zh-CN"/>
              </w:rPr>
            </w:pPr>
            <w:r w:rsidRPr="007F2609">
              <w:rPr>
                <w:lang w:eastAsia="zh-CN"/>
              </w:rPr>
              <w:t>17.4.0</w:t>
            </w:r>
          </w:p>
        </w:tc>
      </w:tr>
      <w:tr w:rsidR="007F2609" w:rsidRPr="007F2609" w14:paraId="52202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346178">
            <w:pPr>
              <w:pStyle w:val="TAL"/>
              <w:rPr>
                <w:lang w:eastAsia="zh-CN"/>
              </w:rPr>
            </w:pPr>
            <w:r w:rsidRPr="007F2609">
              <w:rPr>
                <w:lang w:eastAsia="zh-CN"/>
              </w:rPr>
              <w:t>R5-220080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346178">
            <w:pPr>
              <w:pStyle w:val="TAL"/>
              <w:rPr>
                <w:lang w:eastAsia="zh-CN"/>
              </w:rPr>
            </w:pPr>
            <w:r w:rsidRPr="007F2609">
              <w:rPr>
                <w:lang w:eastAsia="zh-CN"/>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346178">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346178">
            <w:pPr>
              <w:pStyle w:val="TAL"/>
              <w:rPr>
                <w:lang w:eastAsia="zh-CN"/>
              </w:rPr>
            </w:pPr>
            <w:r w:rsidRPr="007F2609">
              <w:rPr>
                <w:lang w:eastAsia="zh-CN"/>
              </w:rPr>
              <w:t>17.4.0</w:t>
            </w:r>
          </w:p>
        </w:tc>
      </w:tr>
      <w:tr w:rsidR="007F2609" w:rsidRPr="007F2609" w14:paraId="1D3C0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346178">
            <w:pPr>
              <w:pStyle w:val="TAL"/>
              <w:rPr>
                <w:lang w:eastAsia="zh-CN"/>
              </w:rPr>
            </w:pPr>
            <w:r w:rsidRPr="007F2609">
              <w:rPr>
                <w:lang w:eastAsia="zh-CN"/>
              </w:rPr>
              <w:t>R5-220081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346178">
            <w:pPr>
              <w:pStyle w:val="TAL"/>
              <w:rPr>
                <w:lang w:eastAsia="zh-CN"/>
              </w:rPr>
            </w:pPr>
            <w:r w:rsidRPr="007F2609">
              <w:rPr>
                <w:lang w:eastAsia="zh-CN"/>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346178">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346178">
            <w:pPr>
              <w:pStyle w:val="TAL"/>
              <w:rPr>
                <w:lang w:eastAsia="zh-CN"/>
              </w:rPr>
            </w:pPr>
            <w:r w:rsidRPr="007F2609">
              <w:rPr>
                <w:lang w:eastAsia="zh-CN"/>
              </w:rPr>
              <w:t>17.4.0</w:t>
            </w:r>
          </w:p>
        </w:tc>
      </w:tr>
      <w:tr w:rsidR="007F2609" w:rsidRPr="007F2609" w14:paraId="119B54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346178">
            <w:pPr>
              <w:pStyle w:val="TAL"/>
              <w:rPr>
                <w:lang w:eastAsia="zh-CN"/>
              </w:rPr>
            </w:pPr>
            <w:r w:rsidRPr="007F2609">
              <w:rPr>
                <w:lang w:eastAsia="zh-CN"/>
              </w:rPr>
              <w:t>R5-220082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346178">
            <w:pPr>
              <w:pStyle w:val="TAL"/>
              <w:rPr>
                <w:lang w:eastAsia="zh-CN"/>
              </w:rPr>
            </w:pPr>
            <w:r w:rsidRPr="007F2609">
              <w:rPr>
                <w:lang w:eastAsia="zh-CN"/>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346178">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346178">
            <w:pPr>
              <w:pStyle w:val="TAL"/>
              <w:rPr>
                <w:lang w:eastAsia="zh-CN"/>
              </w:rPr>
            </w:pPr>
            <w:r w:rsidRPr="007F2609">
              <w:rPr>
                <w:lang w:eastAsia="zh-CN"/>
              </w:rPr>
              <w:t>17.4.0</w:t>
            </w:r>
          </w:p>
        </w:tc>
      </w:tr>
      <w:tr w:rsidR="007F2609" w:rsidRPr="007F2609" w14:paraId="2C374F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346178">
            <w:pPr>
              <w:pStyle w:val="TAL"/>
              <w:rPr>
                <w:lang w:eastAsia="zh-CN"/>
              </w:rPr>
            </w:pPr>
            <w:r w:rsidRPr="007F2609">
              <w:rPr>
                <w:lang w:eastAsia="zh-CN"/>
              </w:rPr>
              <w:t>R5-220084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346178">
            <w:pPr>
              <w:pStyle w:val="TAL"/>
              <w:rPr>
                <w:lang w:eastAsia="zh-CN"/>
              </w:rPr>
            </w:pPr>
            <w:r w:rsidRPr="007F2609">
              <w:rPr>
                <w:lang w:eastAsia="zh-CN"/>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346178">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346178">
            <w:pPr>
              <w:pStyle w:val="TAL"/>
              <w:rPr>
                <w:lang w:eastAsia="zh-CN"/>
              </w:rPr>
            </w:pPr>
            <w:r w:rsidRPr="007F2609">
              <w:rPr>
                <w:lang w:eastAsia="zh-CN"/>
              </w:rPr>
              <w:t>17.4.0</w:t>
            </w:r>
          </w:p>
        </w:tc>
      </w:tr>
      <w:tr w:rsidR="007F2609" w:rsidRPr="007F2609" w14:paraId="0B665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346178">
            <w:pPr>
              <w:pStyle w:val="TAL"/>
              <w:rPr>
                <w:lang w:eastAsia="zh-CN"/>
              </w:rPr>
            </w:pPr>
            <w:r w:rsidRPr="007F2609">
              <w:rPr>
                <w:lang w:eastAsia="zh-CN"/>
              </w:rPr>
              <w:t>R5-220086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346178">
            <w:pPr>
              <w:pStyle w:val="TAL"/>
              <w:rPr>
                <w:lang w:eastAsia="zh-CN"/>
              </w:rPr>
            </w:pPr>
            <w:r w:rsidRPr="007F2609">
              <w:rPr>
                <w:lang w:eastAsia="zh-CN"/>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346178">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346178">
            <w:pPr>
              <w:pStyle w:val="TAL"/>
              <w:rPr>
                <w:lang w:eastAsia="zh-CN"/>
              </w:rPr>
            </w:pPr>
            <w:r w:rsidRPr="007F2609">
              <w:rPr>
                <w:lang w:eastAsia="zh-CN"/>
              </w:rPr>
              <w:t>17.4.0</w:t>
            </w:r>
          </w:p>
        </w:tc>
      </w:tr>
      <w:tr w:rsidR="007F2609" w:rsidRPr="007F2609" w14:paraId="66FFA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346178">
            <w:pPr>
              <w:pStyle w:val="TAL"/>
              <w:rPr>
                <w:lang w:eastAsia="zh-CN"/>
              </w:rPr>
            </w:pPr>
            <w:r w:rsidRPr="007F2609">
              <w:rPr>
                <w:lang w:eastAsia="zh-CN"/>
              </w:rPr>
              <w:t>R5-220138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346178">
            <w:pPr>
              <w:pStyle w:val="TAL"/>
              <w:rPr>
                <w:lang w:eastAsia="zh-CN"/>
              </w:rPr>
            </w:pPr>
            <w:r w:rsidRPr="007F2609">
              <w:rPr>
                <w:lang w:eastAsia="zh-CN"/>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346178">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346178">
            <w:pPr>
              <w:pStyle w:val="TAL"/>
              <w:rPr>
                <w:lang w:eastAsia="zh-CN"/>
              </w:rPr>
            </w:pPr>
            <w:r w:rsidRPr="007F2609">
              <w:rPr>
                <w:lang w:eastAsia="zh-CN"/>
              </w:rPr>
              <w:t>17.4.0</w:t>
            </w:r>
          </w:p>
        </w:tc>
      </w:tr>
      <w:tr w:rsidR="007F2609" w:rsidRPr="007F2609" w14:paraId="6C286A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346178">
            <w:pPr>
              <w:pStyle w:val="TAL"/>
              <w:rPr>
                <w:lang w:eastAsia="zh-CN"/>
              </w:rPr>
            </w:pPr>
            <w:r w:rsidRPr="007F2609">
              <w:rPr>
                <w:lang w:eastAsia="zh-CN"/>
              </w:rPr>
              <w:t>R5-220139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346178">
            <w:pPr>
              <w:pStyle w:val="TAL"/>
              <w:rPr>
                <w:lang w:eastAsia="zh-CN"/>
              </w:rPr>
            </w:pPr>
            <w:r w:rsidRPr="007F2609">
              <w:rPr>
                <w:lang w:eastAsia="zh-CN"/>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346178">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346178">
            <w:pPr>
              <w:pStyle w:val="TAL"/>
              <w:rPr>
                <w:lang w:eastAsia="zh-CN"/>
              </w:rPr>
            </w:pPr>
            <w:r w:rsidRPr="007F2609">
              <w:rPr>
                <w:lang w:eastAsia="zh-CN"/>
              </w:rPr>
              <w:t>17.4.0</w:t>
            </w:r>
          </w:p>
        </w:tc>
      </w:tr>
      <w:tr w:rsidR="007F2609" w:rsidRPr="007F2609" w14:paraId="24AA32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346178">
            <w:pPr>
              <w:pStyle w:val="TAL"/>
              <w:rPr>
                <w:lang w:eastAsia="zh-CN"/>
              </w:rPr>
            </w:pPr>
            <w:r w:rsidRPr="007F2609">
              <w:rPr>
                <w:lang w:eastAsia="zh-CN"/>
              </w:rPr>
              <w:t>R5-220249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346178">
            <w:pPr>
              <w:pStyle w:val="TAL"/>
              <w:rPr>
                <w:lang w:eastAsia="zh-CN"/>
              </w:rPr>
            </w:pPr>
            <w:r w:rsidRPr="007F2609">
              <w:rPr>
                <w:lang w:eastAsia="zh-CN"/>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346178">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346178">
            <w:pPr>
              <w:pStyle w:val="TAL"/>
              <w:rPr>
                <w:lang w:eastAsia="zh-CN"/>
              </w:rPr>
            </w:pPr>
            <w:r w:rsidRPr="007F2609">
              <w:rPr>
                <w:lang w:eastAsia="zh-CN"/>
              </w:rPr>
              <w:t>17.4.0</w:t>
            </w:r>
          </w:p>
        </w:tc>
      </w:tr>
      <w:tr w:rsidR="007F2609" w:rsidRPr="007F2609" w14:paraId="38D154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346178">
            <w:pPr>
              <w:pStyle w:val="TAL"/>
              <w:rPr>
                <w:lang w:eastAsia="zh-CN"/>
              </w:rPr>
            </w:pPr>
            <w:r w:rsidRPr="007F2609">
              <w:rPr>
                <w:lang w:eastAsia="zh-CN"/>
              </w:rPr>
              <w:t>R5-220250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346178">
            <w:pPr>
              <w:pStyle w:val="TAL"/>
              <w:rPr>
                <w:lang w:eastAsia="zh-CN"/>
              </w:rPr>
            </w:pPr>
            <w:r w:rsidRPr="007F2609">
              <w:rPr>
                <w:lang w:eastAsia="zh-CN"/>
              </w:rPr>
              <w:t>1511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346178">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346178">
            <w:pPr>
              <w:pStyle w:val="TAL"/>
              <w:rPr>
                <w:lang w:eastAsia="zh-CN"/>
              </w:rPr>
            </w:pPr>
            <w:r w:rsidRPr="007F2609">
              <w:rPr>
                <w:lang w:eastAsia="zh-CN"/>
              </w:rPr>
              <w:t>17.4.0</w:t>
            </w:r>
          </w:p>
        </w:tc>
      </w:tr>
      <w:tr w:rsidR="007F2609" w:rsidRPr="007F2609" w14:paraId="77C88D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346178">
            <w:pPr>
              <w:pStyle w:val="TAL"/>
              <w:rPr>
                <w:lang w:eastAsia="zh-CN"/>
              </w:rPr>
            </w:pPr>
            <w:r w:rsidRPr="007F2609">
              <w:rPr>
                <w:lang w:eastAsia="zh-CN"/>
              </w:rPr>
              <w:t>R5-220251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346178">
            <w:pPr>
              <w:pStyle w:val="TAL"/>
              <w:rPr>
                <w:lang w:eastAsia="zh-CN"/>
              </w:rPr>
            </w:pPr>
            <w:r w:rsidRPr="007F2609">
              <w:rPr>
                <w:lang w:eastAsia="zh-CN"/>
              </w:rPr>
              <w:t>1512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346178">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346178">
            <w:pPr>
              <w:pStyle w:val="TAL"/>
              <w:rPr>
                <w:lang w:eastAsia="zh-CN"/>
              </w:rPr>
            </w:pPr>
            <w:r w:rsidRPr="007F2609">
              <w:rPr>
                <w:lang w:eastAsia="zh-CN"/>
              </w:rPr>
              <w:t>17.4.0</w:t>
            </w:r>
          </w:p>
        </w:tc>
      </w:tr>
      <w:tr w:rsidR="007F2609" w:rsidRPr="007F2609" w14:paraId="50DDEB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346178">
            <w:pPr>
              <w:pStyle w:val="TAL"/>
              <w:rPr>
                <w:lang w:eastAsia="zh-CN"/>
              </w:rPr>
            </w:pPr>
            <w:r w:rsidRPr="007F2609">
              <w:rPr>
                <w:lang w:eastAsia="zh-CN"/>
              </w:rPr>
              <w:t>R5-220252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346178">
            <w:pPr>
              <w:pStyle w:val="TAL"/>
              <w:rPr>
                <w:lang w:eastAsia="zh-CN"/>
              </w:rPr>
            </w:pPr>
            <w:r w:rsidRPr="007F2609">
              <w:rPr>
                <w:lang w:eastAsia="zh-CN"/>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346178">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346178">
            <w:pPr>
              <w:pStyle w:val="TAL"/>
              <w:rPr>
                <w:lang w:eastAsia="zh-CN"/>
              </w:rPr>
            </w:pPr>
            <w:r w:rsidRPr="007F2609">
              <w:rPr>
                <w:lang w:eastAsia="zh-CN"/>
              </w:rPr>
              <w:t>17.4.0</w:t>
            </w:r>
          </w:p>
        </w:tc>
      </w:tr>
      <w:tr w:rsidR="007F2609" w:rsidRPr="007F2609" w14:paraId="7C3D4E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346178">
            <w:pPr>
              <w:pStyle w:val="TAL"/>
              <w:rPr>
                <w:lang w:eastAsia="zh-CN"/>
              </w:rPr>
            </w:pPr>
            <w:r w:rsidRPr="007F2609">
              <w:rPr>
                <w:lang w:eastAsia="zh-CN"/>
              </w:rPr>
              <w:t>R5-220253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346178">
            <w:pPr>
              <w:pStyle w:val="TAL"/>
              <w:rPr>
                <w:lang w:eastAsia="zh-CN"/>
              </w:rPr>
            </w:pPr>
            <w:r w:rsidRPr="007F2609">
              <w:rPr>
                <w:lang w:eastAsia="zh-CN"/>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346178">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346178">
            <w:pPr>
              <w:pStyle w:val="TAL"/>
              <w:rPr>
                <w:lang w:eastAsia="zh-CN"/>
              </w:rPr>
            </w:pPr>
            <w:r w:rsidRPr="007F2609">
              <w:rPr>
                <w:lang w:eastAsia="zh-CN"/>
              </w:rPr>
              <w:t>17.4.0</w:t>
            </w:r>
          </w:p>
        </w:tc>
      </w:tr>
      <w:tr w:rsidR="007F2609" w:rsidRPr="007F2609" w14:paraId="28D1E3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346178">
            <w:pPr>
              <w:pStyle w:val="TAL"/>
              <w:rPr>
                <w:lang w:eastAsia="zh-CN"/>
              </w:rPr>
            </w:pPr>
            <w:r w:rsidRPr="007F2609">
              <w:rPr>
                <w:lang w:eastAsia="zh-CN"/>
              </w:rPr>
              <w:t>R5-220254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346178">
            <w:pPr>
              <w:pStyle w:val="TAL"/>
              <w:rPr>
                <w:lang w:eastAsia="zh-CN"/>
              </w:rPr>
            </w:pPr>
            <w:r w:rsidRPr="007F2609">
              <w:rPr>
                <w:lang w:eastAsia="zh-CN"/>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346178">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346178">
            <w:pPr>
              <w:pStyle w:val="TAL"/>
              <w:rPr>
                <w:lang w:eastAsia="zh-CN"/>
              </w:rPr>
            </w:pPr>
            <w:r w:rsidRPr="007F2609">
              <w:rPr>
                <w:lang w:eastAsia="zh-CN"/>
              </w:rPr>
              <w:t>17.4.0</w:t>
            </w:r>
          </w:p>
        </w:tc>
      </w:tr>
      <w:tr w:rsidR="007F2609" w:rsidRPr="007F2609" w14:paraId="7F30A1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346178">
            <w:pPr>
              <w:pStyle w:val="TAL"/>
              <w:rPr>
                <w:lang w:eastAsia="zh-CN"/>
              </w:rPr>
            </w:pPr>
            <w:r w:rsidRPr="007F2609">
              <w:rPr>
                <w:lang w:eastAsia="zh-CN"/>
              </w:rPr>
              <w:t>R5-220255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346178">
            <w:pPr>
              <w:pStyle w:val="TAL"/>
              <w:rPr>
                <w:lang w:eastAsia="zh-CN"/>
              </w:rPr>
            </w:pPr>
            <w:r w:rsidRPr="007F2609">
              <w:rPr>
                <w:lang w:eastAsia="zh-CN"/>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346178">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346178">
            <w:pPr>
              <w:pStyle w:val="TAL"/>
              <w:rPr>
                <w:lang w:eastAsia="zh-CN"/>
              </w:rPr>
            </w:pPr>
            <w:r w:rsidRPr="007F2609">
              <w:rPr>
                <w:lang w:eastAsia="zh-CN"/>
              </w:rPr>
              <w:t>17.4.0</w:t>
            </w:r>
          </w:p>
        </w:tc>
      </w:tr>
      <w:tr w:rsidR="007F2609" w:rsidRPr="007F2609" w14:paraId="3EF680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346178">
            <w:pPr>
              <w:pStyle w:val="TAL"/>
              <w:rPr>
                <w:lang w:eastAsia="zh-CN"/>
              </w:rPr>
            </w:pPr>
            <w:r w:rsidRPr="007F2609">
              <w:rPr>
                <w:lang w:eastAsia="zh-CN"/>
              </w:rPr>
              <w:t>R5-220273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346178">
            <w:pPr>
              <w:pStyle w:val="TAL"/>
              <w:rPr>
                <w:lang w:eastAsia="zh-CN"/>
              </w:rPr>
            </w:pPr>
            <w:r w:rsidRPr="007F2609">
              <w:rPr>
                <w:lang w:eastAsia="zh-CN"/>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346178">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346178">
            <w:pPr>
              <w:pStyle w:val="TAL"/>
              <w:rPr>
                <w:lang w:eastAsia="zh-CN"/>
              </w:rPr>
            </w:pPr>
            <w:r w:rsidRPr="007F2609">
              <w:rPr>
                <w:lang w:eastAsia="zh-CN"/>
              </w:rPr>
              <w:t>17.4.0</w:t>
            </w:r>
          </w:p>
        </w:tc>
      </w:tr>
      <w:tr w:rsidR="007F2609" w:rsidRPr="007F2609" w14:paraId="09D98E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346178">
            <w:pPr>
              <w:pStyle w:val="TAL"/>
              <w:rPr>
                <w:lang w:eastAsia="zh-CN"/>
              </w:rPr>
            </w:pPr>
            <w:r w:rsidRPr="007F2609">
              <w:rPr>
                <w:lang w:eastAsia="zh-CN"/>
              </w:rPr>
              <w:t>R5-220280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346178">
            <w:pPr>
              <w:pStyle w:val="TAL"/>
              <w:rPr>
                <w:lang w:eastAsia="zh-CN"/>
              </w:rPr>
            </w:pPr>
            <w:r w:rsidRPr="007F2609">
              <w:rPr>
                <w:lang w:eastAsia="zh-CN"/>
              </w:rPr>
              <w:t>1520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346178">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346178">
            <w:pPr>
              <w:pStyle w:val="TAL"/>
              <w:rPr>
                <w:lang w:eastAsia="zh-CN"/>
              </w:rPr>
            </w:pPr>
            <w:r w:rsidRPr="007F2609">
              <w:rPr>
                <w:lang w:eastAsia="zh-CN"/>
              </w:rPr>
              <w:t>17.4.0</w:t>
            </w:r>
          </w:p>
        </w:tc>
      </w:tr>
      <w:tr w:rsidR="007F2609" w:rsidRPr="007F2609" w14:paraId="31192C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346178">
            <w:pPr>
              <w:pStyle w:val="TAL"/>
              <w:rPr>
                <w:lang w:eastAsia="zh-CN"/>
              </w:rPr>
            </w:pPr>
            <w:r w:rsidRPr="007F2609">
              <w:rPr>
                <w:lang w:eastAsia="zh-CN"/>
              </w:rPr>
              <w:t>R5-220349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346178">
            <w:pPr>
              <w:pStyle w:val="TAL"/>
              <w:rPr>
                <w:lang w:eastAsia="zh-CN"/>
              </w:rPr>
            </w:pPr>
            <w:r w:rsidRPr="007F2609">
              <w:rPr>
                <w:lang w:eastAsia="zh-CN"/>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346178">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346178">
            <w:pPr>
              <w:pStyle w:val="TAL"/>
              <w:rPr>
                <w:lang w:eastAsia="zh-CN"/>
              </w:rPr>
            </w:pPr>
            <w:r w:rsidRPr="007F2609">
              <w:rPr>
                <w:lang w:eastAsia="zh-CN"/>
              </w:rPr>
              <w:t>17.4.0</w:t>
            </w:r>
          </w:p>
        </w:tc>
      </w:tr>
      <w:tr w:rsidR="007F2609" w:rsidRPr="007F2609" w14:paraId="223A8E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346178">
            <w:pPr>
              <w:pStyle w:val="TAL"/>
              <w:rPr>
                <w:lang w:eastAsia="zh-CN"/>
              </w:rPr>
            </w:pPr>
            <w:r w:rsidRPr="007F2609">
              <w:rPr>
                <w:lang w:eastAsia="zh-CN"/>
              </w:rPr>
              <w:t>R5-220362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346178">
            <w:pPr>
              <w:pStyle w:val="TAL"/>
              <w:rPr>
                <w:lang w:eastAsia="zh-CN"/>
              </w:rPr>
            </w:pPr>
            <w:r w:rsidRPr="007F2609">
              <w:rPr>
                <w:lang w:eastAsia="zh-CN"/>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346178">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346178">
            <w:pPr>
              <w:pStyle w:val="TAL"/>
              <w:rPr>
                <w:lang w:eastAsia="zh-CN"/>
              </w:rPr>
            </w:pPr>
            <w:r w:rsidRPr="007F2609">
              <w:rPr>
                <w:lang w:eastAsia="zh-CN"/>
              </w:rPr>
              <w:t>17.4.0</w:t>
            </w:r>
          </w:p>
        </w:tc>
      </w:tr>
      <w:tr w:rsidR="007F2609" w:rsidRPr="007F2609" w14:paraId="31E0E7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346178">
            <w:pPr>
              <w:pStyle w:val="TAL"/>
              <w:rPr>
                <w:lang w:eastAsia="zh-CN"/>
              </w:rPr>
            </w:pPr>
            <w:r w:rsidRPr="007F2609">
              <w:rPr>
                <w:lang w:eastAsia="zh-CN"/>
              </w:rPr>
              <w:t>R5-220537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346178">
            <w:pPr>
              <w:pStyle w:val="TAL"/>
              <w:rPr>
                <w:lang w:eastAsia="zh-CN"/>
              </w:rPr>
            </w:pPr>
            <w:r w:rsidRPr="007F2609">
              <w:rPr>
                <w:lang w:eastAsia="zh-CN"/>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346178">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346178">
            <w:pPr>
              <w:pStyle w:val="TAL"/>
              <w:rPr>
                <w:lang w:eastAsia="zh-CN"/>
              </w:rPr>
            </w:pPr>
            <w:r w:rsidRPr="007F2609">
              <w:rPr>
                <w:lang w:eastAsia="zh-CN"/>
              </w:rPr>
              <w:t>17.4.0</w:t>
            </w:r>
          </w:p>
        </w:tc>
      </w:tr>
      <w:tr w:rsidR="007F2609" w:rsidRPr="007F2609" w14:paraId="42D868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346178">
            <w:pPr>
              <w:pStyle w:val="TAL"/>
              <w:rPr>
                <w:lang w:eastAsia="zh-CN"/>
              </w:rPr>
            </w:pPr>
            <w:r w:rsidRPr="007F2609">
              <w:rPr>
                <w:lang w:eastAsia="zh-CN"/>
              </w:rPr>
              <w:t>R5-220639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346178">
            <w:pPr>
              <w:pStyle w:val="TAL"/>
              <w:rPr>
                <w:lang w:eastAsia="zh-CN"/>
              </w:rPr>
            </w:pPr>
            <w:r w:rsidRPr="007F2609">
              <w:rPr>
                <w:lang w:eastAsia="zh-CN"/>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346178">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346178">
            <w:pPr>
              <w:pStyle w:val="TAL"/>
              <w:rPr>
                <w:lang w:eastAsia="zh-CN"/>
              </w:rPr>
            </w:pPr>
            <w:r w:rsidRPr="007F2609">
              <w:rPr>
                <w:lang w:eastAsia="zh-CN"/>
              </w:rPr>
              <w:t>17.4.0</w:t>
            </w:r>
          </w:p>
        </w:tc>
      </w:tr>
      <w:tr w:rsidR="007F2609" w:rsidRPr="007F2609" w14:paraId="1BBFD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346178">
            <w:pPr>
              <w:pStyle w:val="TAL"/>
              <w:rPr>
                <w:lang w:eastAsia="zh-CN"/>
              </w:rPr>
            </w:pPr>
            <w:r w:rsidRPr="007F2609">
              <w:rPr>
                <w:lang w:eastAsia="zh-CN"/>
              </w:rPr>
              <w:t>R5-220752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346178">
            <w:pPr>
              <w:pStyle w:val="TAL"/>
              <w:rPr>
                <w:lang w:eastAsia="zh-CN"/>
              </w:rPr>
            </w:pPr>
            <w:r w:rsidRPr="007F2609">
              <w:rPr>
                <w:lang w:eastAsia="zh-CN"/>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346178">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346178">
            <w:pPr>
              <w:pStyle w:val="TAL"/>
              <w:rPr>
                <w:lang w:eastAsia="zh-CN"/>
              </w:rPr>
            </w:pPr>
            <w:r w:rsidRPr="007F2609">
              <w:rPr>
                <w:lang w:eastAsia="zh-CN"/>
              </w:rPr>
              <w:t>17.4.0</w:t>
            </w:r>
          </w:p>
        </w:tc>
      </w:tr>
      <w:tr w:rsidR="007F2609" w:rsidRPr="007F2609" w14:paraId="198883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346178">
            <w:pPr>
              <w:pStyle w:val="TAL"/>
              <w:rPr>
                <w:lang w:eastAsia="zh-CN"/>
              </w:rPr>
            </w:pPr>
            <w:r w:rsidRPr="007F2609">
              <w:rPr>
                <w:lang w:eastAsia="zh-CN"/>
              </w:rPr>
              <w:t>R5-220753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346178">
            <w:pPr>
              <w:pStyle w:val="TAL"/>
              <w:rPr>
                <w:lang w:eastAsia="zh-CN"/>
              </w:rPr>
            </w:pPr>
            <w:r w:rsidRPr="007F2609">
              <w:rPr>
                <w:lang w:eastAsia="zh-CN"/>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346178">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346178">
            <w:pPr>
              <w:pStyle w:val="TAL"/>
              <w:rPr>
                <w:lang w:eastAsia="zh-CN"/>
              </w:rPr>
            </w:pPr>
            <w:r w:rsidRPr="007F2609">
              <w:rPr>
                <w:lang w:eastAsia="zh-CN"/>
              </w:rPr>
              <w:t>17.4.0</w:t>
            </w:r>
          </w:p>
        </w:tc>
      </w:tr>
      <w:tr w:rsidR="007F2609" w:rsidRPr="007F2609" w14:paraId="5535D4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346178">
            <w:pPr>
              <w:pStyle w:val="TAL"/>
              <w:rPr>
                <w:lang w:eastAsia="zh-CN"/>
              </w:rPr>
            </w:pPr>
            <w:r w:rsidRPr="007F2609">
              <w:rPr>
                <w:lang w:eastAsia="zh-CN"/>
              </w:rPr>
              <w:t>R5-220870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346178">
            <w:pPr>
              <w:pStyle w:val="TAL"/>
              <w:rPr>
                <w:lang w:eastAsia="zh-CN"/>
              </w:rPr>
            </w:pPr>
            <w:r w:rsidRPr="007F2609">
              <w:rPr>
                <w:lang w:eastAsia="zh-CN"/>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346178">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346178">
            <w:pPr>
              <w:pStyle w:val="TAL"/>
              <w:rPr>
                <w:lang w:eastAsia="zh-CN"/>
              </w:rPr>
            </w:pPr>
            <w:r w:rsidRPr="007F2609">
              <w:rPr>
                <w:lang w:eastAsia="zh-CN"/>
              </w:rPr>
              <w:t>17.4.0</w:t>
            </w:r>
          </w:p>
        </w:tc>
      </w:tr>
      <w:tr w:rsidR="007F2609" w:rsidRPr="007F2609" w14:paraId="281306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346178">
            <w:pPr>
              <w:pStyle w:val="TAL"/>
              <w:rPr>
                <w:lang w:eastAsia="zh-CN"/>
              </w:rPr>
            </w:pPr>
            <w:r w:rsidRPr="007F2609">
              <w:rPr>
                <w:lang w:eastAsia="zh-CN"/>
              </w:rPr>
              <w:t>R5-220871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346178">
            <w:pPr>
              <w:pStyle w:val="TAL"/>
              <w:rPr>
                <w:lang w:eastAsia="zh-CN"/>
              </w:rPr>
            </w:pPr>
            <w:r w:rsidRPr="007F2609">
              <w:rPr>
                <w:lang w:eastAsia="zh-CN"/>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346178">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346178">
            <w:pPr>
              <w:pStyle w:val="TAL"/>
              <w:rPr>
                <w:lang w:eastAsia="zh-CN"/>
              </w:rPr>
            </w:pPr>
            <w:r w:rsidRPr="007F2609">
              <w:rPr>
                <w:lang w:eastAsia="zh-CN"/>
              </w:rPr>
              <w:t>17.4.0</w:t>
            </w:r>
          </w:p>
        </w:tc>
      </w:tr>
      <w:tr w:rsidR="007F2609" w:rsidRPr="007F2609" w14:paraId="53987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346178">
            <w:pPr>
              <w:pStyle w:val="TAL"/>
              <w:rPr>
                <w:lang w:eastAsia="zh-CN"/>
              </w:rPr>
            </w:pPr>
            <w:r w:rsidRPr="007F2609">
              <w:rPr>
                <w:lang w:eastAsia="zh-CN"/>
              </w:rPr>
              <w:t>R5-220872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346178">
            <w:pPr>
              <w:pStyle w:val="TAL"/>
              <w:rPr>
                <w:lang w:eastAsia="zh-CN"/>
              </w:rPr>
            </w:pPr>
            <w:r w:rsidRPr="007F2609">
              <w:rPr>
                <w:lang w:eastAsia="zh-CN"/>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346178">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346178">
            <w:pPr>
              <w:pStyle w:val="TAL"/>
              <w:rPr>
                <w:lang w:eastAsia="zh-CN"/>
              </w:rPr>
            </w:pPr>
            <w:r w:rsidRPr="007F2609">
              <w:rPr>
                <w:lang w:eastAsia="zh-CN"/>
              </w:rPr>
              <w:t>17.4.0</w:t>
            </w:r>
          </w:p>
        </w:tc>
      </w:tr>
      <w:tr w:rsidR="007F2609" w:rsidRPr="007F2609" w14:paraId="344FF4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346178">
            <w:pPr>
              <w:pStyle w:val="TAL"/>
              <w:rPr>
                <w:lang w:eastAsia="zh-CN"/>
              </w:rPr>
            </w:pPr>
            <w:r w:rsidRPr="007F2609">
              <w:rPr>
                <w:lang w:eastAsia="zh-CN"/>
              </w:rPr>
              <w:t>R5-220873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346178">
            <w:pPr>
              <w:pStyle w:val="TAL"/>
              <w:rPr>
                <w:lang w:eastAsia="zh-CN"/>
              </w:rPr>
            </w:pPr>
            <w:r w:rsidRPr="007F2609">
              <w:rPr>
                <w:lang w:eastAsia="zh-CN"/>
              </w:rPr>
              <w:t>1550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346178">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346178">
            <w:pPr>
              <w:pStyle w:val="TAL"/>
              <w:rPr>
                <w:lang w:eastAsia="zh-CN"/>
              </w:rPr>
            </w:pPr>
            <w:r w:rsidRPr="007F2609">
              <w:rPr>
                <w:lang w:eastAsia="zh-CN"/>
              </w:rPr>
              <w:t>17.4.0</w:t>
            </w:r>
          </w:p>
        </w:tc>
      </w:tr>
      <w:tr w:rsidR="007F2609" w:rsidRPr="007F2609" w14:paraId="7CAFC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346178">
            <w:pPr>
              <w:pStyle w:val="TAL"/>
              <w:rPr>
                <w:lang w:eastAsia="zh-CN"/>
              </w:rPr>
            </w:pPr>
            <w:r w:rsidRPr="007F2609">
              <w:rPr>
                <w:lang w:eastAsia="zh-CN"/>
              </w:rPr>
              <w:t>R5-220874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346178">
            <w:pPr>
              <w:pStyle w:val="TAL"/>
              <w:rPr>
                <w:lang w:eastAsia="zh-CN"/>
              </w:rPr>
            </w:pPr>
            <w:r w:rsidRPr="007F2609">
              <w:rPr>
                <w:lang w:eastAsia="zh-CN"/>
              </w:rPr>
              <w:t>1551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346178">
            <w:pPr>
              <w:pStyle w:val="TAL"/>
              <w:rPr>
                <w:lang w:eastAsia="zh-CN"/>
              </w:rPr>
            </w:pPr>
            <w:r w:rsidRPr="007F2609">
              <w:rPr>
                <w:lang w:eastAsia="zh-CN"/>
              </w:rPr>
              <w:t>Updating Delta_RIB_c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346178">
            <w:pPr>
              <w:pStyle w:val="TAL"/>
              <w:rPr>
                <w:lang w:eastAsia="zh-CN"/>
              </w:rPr>
            </w:pPr>
            <w:r w:rsidRPr="007F2609">
              <w:rPr>
                <w:lang w:eastAsia="zh-CN"/>
              </w:rPr>
              <w:t>17.4.0</w:t>
            </w:r>
          </w:p>
        </w:tc>
      </w:tr>
      <w:tr w:rsidR="007F2609" w:rsidRPr="007F2609" w14:paraId="74A74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346178">
            <w:pPr>
              <w:pStyle w:val="TAL"/>
              <w:rPr>
                <w:lang w:eastAsia="zh-CN"/>
              </w:rPr>
            </w:pPr>
            <w:r w:rsidRPr="007F2609">
              <w:rPr>
                <w:lang w:eastAsia="zh-CN"/>
              </w:rPr>
              <w:t>R5-220893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346178">
            <w:pPr>
              <w:pStyle w:val="TAL"/>
              <w:rPr>
                <w:lang w:eastAsia="zh-CN"/>
              </w:rPr>
            </w:pPr>
            <w:r w:rsidRPr="007F2609">
              <w:rPr>
                <w:lang w:eastAsia="zh-CN"/>
              </w:rPr>
              <w:t>1558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346178">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346178">
            <w:pPr>
              <w:pStyle w:val="TAL"/>
              <w:rPr>
                <w:lang w:eastAsia="zh-CN"/>
              </w:rPr>
            </w:pPr>
            <w:r w:rsidRPr="007F2609">
              <w:rPr>
                <w:lang w:eastAsia="zh-CN"/>
              </w:rPr>
              <w:t>17.4.0</w:t>
            </w:r>
          </w:p>
        </w:tc>
      </w:tr>
      <w:tr w:rsidR="007F2609" w:rsidRPr="007F2609" w14:paraId="5B90E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346178">
            <w:pPr>
              <w:pStyle w:val="TAL"/>
              <w:rPr>
                <w:lang w:eastAsia="zh-CN"/>
              </w:rPr>
            </w:pPr>
            <w:r w:rsidRPr="007F2609">
              <w:rPr>
                <w:lang w:eastAsia="zh-CN"/>
              </w:rPr>
              <w:t>R5-220899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346178">
            <w:pPr>
              <w:pStyle w:val="TAL"/>
              <w:rPr>
                <w:lang w:eastAsia="zh-CN"/>
              </w:rPr>
            </w:pPr>
            <w:r w:rsidRPr="007F2609">
              <w:rPr>
                <w:lang w:eastAsia="zh-CN"/>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346178">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346178">
            <w:pPr>
              <w:pStyle w:val="TAL"/>
              <w:rPr>
                <w:lang w:eastAsia="zh-CN"/>
              </w:rPr>
            </w:pPr>
            <w:r w:rsidRPr="007F2609">
              <w:rPr>
                <w:lang w:eastAsia="zh-CN"/>
              </w:rPr>
              <w:t>17.4.0</w:t>
            </w:r>
          </w:p>
        </w:tc>
      </w:tr>
      <w:tr w:rsidR="007F2609" w:rsidRPr="007F2609" w14:paraId="763A4F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346178">
            <w:pPr>
              <w:pStyle w:val="TAL"/>
              <w:rPr>
                <w:lang w:eastAsia="zh-CN"/>
              </w:rPr>
            </w:pPr>
            <w:r w:rsidRPr="007F2609">
              <w:rPr>
                <w:lang w:eastAsia="zh-CN"/>
              </w:rPr>
              <w:t>R5-220900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346178">
            <w:pPr>
              <w:pStyle w:val="TAL"/>
              <w:rPr>
                <w:lang w:eastAsia="zh-CN"/>
              </w:rPr>
            </w:pPr>
            <w:r w:rsidRPr="007F2609">
              <w:rPr>
                <w:lang w:eastAsia="zh-CN"/>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346178">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346178">
            <w:pPr>
              <w:pStyle w:val="TAL"/>
              <w:rPr>
                <w:lang w:eastAsia="zh-CN"/>
              </w:rPr>
            </w:pPr>
            <w:r w:rsidRPr="007F2609">
              <w:rPr>
                <w:lang w:eastAsia="zh-CN"/>
              </w:rPr>
              <w:t>17.4.0</w:t>
            </w:r>
          </w:p>
        </w:tc>
      </w:tr>
      <w:tr w:rsidR="007F2609" w:rsidRPr="007F2609" w14:paraId="61AC3D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346178">
            <w:pPr>
              <w:pStyle w:val="TAL"/>
              <w:rPr>
                <w:lang w:eastAsia="zh-CN"/>
              </w:rPr>
            </w:pPr>
            <w:r w:rsidRPr="007F2609">
              <w:rPr>
                <w:lang w:eastAsia="zh-CN"/>
              </w:rPr>
              <w:t>R5-220905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346178">
            <w:pPr>
              <w:pStyle w:val="TAL"/>
              <w:rPr>
                <w:lang w:eastAsia="zh-CN"/>
              </w:rPr>
            </w:pPr>
            <w:r w:rsidRPr="007F2609">
              <w:rPr>
                <w:lang w:eastAsia="zh-CN"/>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346178">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346178">
            <w:pPr>
              <w:pStyle w:val="TAL"/>
              <w:rPr>
                <w:lang w:eastAsia="zh-CN"/>
              </w:rPr>
            </w:pPr>
            <w:r w:rsidRPr="007F2609">
              <w:rPr>
                <w:lang w:eastAsia="zh-CN"/>
              </w:rPr>
              <w:t>17.4.0</w:t>
            </w:r>
          </w:p>
        </w:tc>
      </w:tr>
      <w:tr w:rsidR="007F2609" w:rsidRPr="007F2609" w14:paraId="02706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346178">
            <w:pPr>
              <w:pStyle w:val="TAL"/>
              <w:rPr>
                <w:lang w:eastAsia="zh-CN"/>
              </w:rPr>
            </w:pPr>
            <w:r w:rsidRPr="007F2609">
              <w:rPr>
                <w:lang w:eastAsia="zh-CN"/>
              </w:rPr>
              <w:t>R5-220906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346178">
            <w:pPr>
              <w:pStyle w:val="TAL"/>
              <w:rPr>
                <w:lang w:eastAsia="zh-CN"/>
              </w:rPr>
            </w:pPr>
            <w:r w:rsidRPr="007F2609">
              <w:rPr>
                <w:lang w:eastAsia="zh-CN"/>
              </w:rPr>
              <w:t>1564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346178">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346178">
            <w:pPr>
              <w:pStyle w:val="TAL"/>
              <w:rPr>
                <w:lang w:eastAsia="zh-CN"/>
              </w:rPr>
            </w:pPr>
            <w:r w:rsidRPr="007F2609">
              <w:rPr>
                <w:lang w:eastAsia="zh-CN"/>
              </w:rPr>
              <w:t>17.4.0</w:t>
            </w:r>
          </w:p>
        </w:tc>
      </w:tr>
      <w:tr w:rsidR="007F2609" w:rsidRPr="007F2609" w14:paraId="430BD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346178">
            <w:pPr>
              <w:pStyle w:val="TAL"/>
              <w:rPr>
                <w:lang w:eastAsia="zh-CN"/>
              </w:rPr>
            </w:pPr>
            <w:r w:rsidRPr="007F2609">
              <w:rPr>
                <w:lang w:eastAsia="zh-CN"/>
              </w:rPr>
              <w:t>R5-220914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346178">
            <w:pPr>
              <w:pStyle w:val="TAL"/>
              <w:rPr>
                <w:lang w:eastAsia="zh-CN"/>
              </w:rPr>
            </w:pPr>
            <w:r w:rsidRPr="007F2609">
              <w:rPr>
                <w:lang w:eastAsia="zh-CN"/>
              </w:rPr>
              <w:t>1566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346178">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346178">
            <w:pPr>
              <w:pStyle w:val="TAL"/>
              <w:rPr>
                <w:lang w:eastAsia="zh-CN"/>
              </w:rPr>
            </w:pPr>
            <w:r w:rsidRPr="007F2609">
              <w:rPr>
                <w:lang w:eastAsia="zh-CN"/>
              </w:rPr>
              <w:t>17.4.0</w:t>
            </w:r>
          </w:p>
        </w:tc>
      </w:tr>
      <w:tr w:rsidR="007F2609" w:rsidRPr="007F2609" w14:paraId="5DA2E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346178">
            <w:pPr>
              <w:pStyle w:val="TAL"/>
              <w:rPr>
                <w:lang w:eastAsia="zh-CN"/>
              </w:rPr>
            </w:pPr>
            <w:r w:rsidRPr="007F2609">
              <w:rPr>
                <w:lang w:eastAsia="zh-CN"/>
              </w:rPr>
              <w:t>R5-220915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346178">
            <w:pPr>
              <w:pStyle w:val="TAL"/>
              <w:rPr>
                <w:lang w:eastAsia="zh-CN"/>
              </w:rPr>
            </w:pPr>
            <w:r w:rsidRPr="007F2609">
              <w:rPr>
                <w:lang w:eastAsia="zh-CN"/>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346178">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346178">
            <w:pPr>
              <w:pStyle w:val="TAL"/>
              <w:rPr>
                <w:lang w:eastAsia="zh-CN"/>
              </w:rPr>
            </w:pPr>
            <w:r w:rsidRPr="007F2609">
              <w:rPr>
                <w:lang w:eastAsia="zh-CN"/>
              </w:rPr>
              <w:t>17.4.0</w:t>
            </w:r>
          </w:p>
        </w:tc>
      </w:tr>
      <w:tr w:rsidR="007F2609" w:rsidRPr="007F2609" w14:paraId="78E95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346178">
            <w:pPr>
              <w:pStyle w:val="TAL"/>
              <w:rPr>
                <w:lang w:eastAsia="zh-CN"/>
              </w:rPr>
            </w:pPr>
            <w:r w:rsidRPr="007F2609">
              <w:rPr>
                <w:lang w:eastAsia="zh-CN"/>
              </w:rPr>
              <w:t>R5-220919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346178">
            <w:pPr>
              <w:pStyle w:val="TAL"/>
              <w:rPr>
                <w:lang w:eastAsia="zh-CN"/>
              </w:rPr>
            </w:pPr>
            <w:r w:rsidRPr="007F2609">
              <w:rPr>
                <w:lang w:eastAsia="zh-CN"/>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346178">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346178">
            <w:pPr>
              <w:pStyle w:val="TAL"/>
              <w:rPr>
                <w:lang w:eastAsia="zh-CN"/>
              </w:rPr>
            </w:pPr>
            <w:r w:rsidRPr="007F2609">
              <w:rPr>
                <w:lang w:eastAsia="zh-CN"/>
              </w:rPr>
              <w:t>17.4.0</w:t>
            </w:r>
          </w:p>
        </w:tc>
      </w:tr>
      <w:tr w:rsidR="007F2609" w:rsidRPr="007F2609" w14:paraId="1EE87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346178">
            <w:pPr>
              <w:pStyle w:val="TAL"/>
              <w:rPr>
                <w:lang w:eastAsia="zh-CN"/>
              </w:rPr>
            </w:pPr>
            <w:r w:rsidRPr="007F2609">
              <w:rPr>
                <w:lang w:eastAsia="zh-CN"/>
              </w:rPr>
              <w:t>R5-221046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346178">
            <w:pPr>
              <w:pStyle w:val="TAL"/>
              <w:rPr>
                <w:lang w:eastAsia="zh-CN"/>
              </w:rPr>
            </w:pPr>
            <w:r w:rsidRPr="007F2609">
              <w:rPr>
                <w:lang w:eastAsia="zh-CN"/>
              </w:rPr>
              <w:t>1570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346178">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346178">
            <w:pPr>
              <w:pStyle w:val="TAL"/>
              <w:rPr>
                <w:lang w:eastAsia="zh-CN"/>
              </w:rPr>
            </w:pPr>
            <w:r w:rsidRPr="007F2609">
              <w:rPr>
                <w:lang w:eastAsia="zh-CN"/>
              </w:rPr>
              <w:t>17.4.0</w:t>
            </w:r>
          </w:p>
        </w:tc>
      </w:tr>
      <w:tr w:rsidR="007F2609" w:rsidRPr="007F2609" w14:paraId="79B67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346178">
            <w:pPr>
              <w:pStyle w:val="TAL"/>
              <w:rPr>
                <w:lang w:eastAsia="zh-CN"/>
              </w:rPr>
            </w:pPr>
            <w:r w:rsidRPr="007F2609">
              <w:rPr>
                <w:lang w:eastAsia="zh-CN"/>
              </w:rPr>
              <w:t>R5-221051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346178">
            <w:pPr>
              <w:pStyle w:val="TAL"/>
              <w:rPr>
                <w:lang w:eastAsia="zh-CN"/>
              </w:rPr>
            </w:pPr>
            <w:r w:rsidRPr="007F2609">
              <w:rPr>
                <w:lang w:eastAsia="zh-CN"/>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346178">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346178">
            <w:pPr>
              <w:pStyle w:val="TAL"/>
              <w:rPr>
                <w:lang w:eastAsia="zh-CN"/>
              </w:rPr>
            </w:pPr>
            <w:r w:rsidRPr="007F2609">
              <w:rPr>
                <w:lang w:eastAsia="zh-CN"/>
              </w:rPr>
              <w:t>17.4.0</w:t>
            </w:r>
          </w:p>
        </w:tc>
      </w:tr>
      <w:tr w:rsidR="007F2609" w:rsidRPr="007F2609" w14:paraId="601FC1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346178">
            <w:pPr>
              <w:pStyle w:val="TAL"/>
              <w:rPr>
                <w:lang w:eastAsia="zh-CN"/>
              </w:rPr>
            </w:pPr>
            <w:r w:rsidRPr="007F2609">
              <w:rPr>
                <w:lang w:eastAsia="zh-CN"/>
              </w:rPr>
              <w:t>R5-221052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346178">
            <w:pPr>
              <w:pStyle w:val="TAL"/>
              <w:rPr>
                <w:lang w:eastAsia="zh-CN"/>
              </w:rPr>
            </w:pPr>
            <w:r w:rsidRPr="007F2609">
              <w:rPr>
                <w:lang w:eastAsia="zh-CN"/>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346178">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346178">
            <w:pPr>
              <w:pStyle w:val="TAL"/>
              <w:rPr>
                <w:lang w:eastAsia="zh-CN"/>
              </w:rPr>
            </w:pPr>
            <w:r w:rsidRPr="007F2609">
              <w:rPr>
                <w:lang w:eastAsia="zh-CN"/>
              </w:rPr>
              <w:t>17.4.0</w:t>
            </w:r>
          </w:p>
        </w:tc>
      </w:tr>
      <w:tr w:rsidR="007F2609" w:rsidRPr="007F2609" w14:paraId="52352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346178">
            <w:pPr>
              <w:pStyle w:val="TAL"/>
              <w:rPr>
                <w:lang w:eastAsia="zh-CN"/>
              </w:rPr>
            </w:pPr>
            <w:r w:rsidRPr="007F2609">
              <w:rPr>
                <w:lang w:eastAsia="zh-CN"/>
              </w:rPr>
              <w:t>R5-221106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346178">
            <w:pPr>
              <w:pStyle w:val="TAL"/>
              <w:rPr>
                <w:lang w:eastAsia="zh-CN"/>
              </w:rPr>
            </w:pPr>
            <w:r w:rsidRPr="007F2609">
              <w:rPr>
                <w:lang w:eastAsia="zh-CN"/>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346178">
            <w:pPr>
              <w:pStyle w:val="TAL"/>
              <w:rPr>
                <w:lang w:eastAsia="zh-CN"/>
              </w:rPr>
            </w:pPr>
            <w:r w:rsidRPr="007F2609">
              <w:rPr>
                <w:lang w:eastAsia="zh-CN"/>
              </w:rPr>
              <w:t>Correcting test applicabilities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346178">
            <w:pPr>
              <w:pStyle w:val="TAL"/>
              <w:rPr>
                <w:lang w:eastAsia="zh-CN"/>
              </w:rPr>
            </w:pPr>
            <w:r w:rsidRPr="007F2609">
              <w:rPr>
                <w:lang w:eastAsia="zh-CN"/>
              </w:rPr>
              <w:t>17.4.0</w:t>
            </w:r>
          </w:p>
        </w:tc>
      </w:tr>
      <w:tr w:rsidR="007F2609" w:rsidRPr="007F2609" w14:paraId="2B57DF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346178">
            <w:pPr>
              <w:pStyle w:val="TAL"/>
              <w:rPr>
                <w:lang w:eastAsia="zh-CN"/>
              </w:rPr>
            </w:pPr>
            <w:r w:rsidRPr="007F2609">
              <w:rPr>
                <w:lang w:eastAsia="zh-CN"/>
              </w:rPr>
              <w:t>R5-221107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346178">
            <w:pPr>
              <w:pStyle w:val="TAL"/>
              <w:rPr>
                <w:lang w:eastAsia="zh-CN"/>
              </w:rPr>
            </w:pPr>
            <w:r w:rsidRPr="007F2609">
              <w:rPr>
                <w:lang w:eastAsia="zh-CN"/>
              </w:rPr>
              <w:t>1574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346178">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346178">
            <w:pPr>
              <w:pStyle w:val="TAL"/>
              <w:rPr>
                <w:lang w:eastAsia="zh-CN"/>
              </w:rPr>
            </w:pPr>
            <w:r w:rsidRPr="007F2609">
              <w:rPr>
                <w:lang w:eastAsia="zh-CN"/>
              </w:rPr>
              <w:t>17.4.0</w:t>
            </w:r>
          </w:p>
        </w:tc>
      </w:tr>
      <w:tr w:rsidR="007F2609" w:rsidRPr="007F2609" w14:paraId="53B57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346178">
            <w:pPr>
              <w:pStyle w:val="TAL"/>
              <w:rPr>
                <w:lang w:eastAsia="zh-CN"/>
              </w:rPr>
            </w:pPr>
            <w:r w:rsidRPr="007F2609">
              <w:rPr>
                <w:lang w:eastAsia="zh-CN"/>
              </w:rPr>
              <w:t>R5-221109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346178">
            <w:pPr>
              <w:pStyle w:val="TAL"/>
              <w:rPr>
                <w:lang w:eastAsia="zh-CN"/>
              </w:rPr>
            </w:pPr>
            <w:r w:rsidRPr="007F2609">
              <w:rPr>
                <w:lang w:eastAsia="zh-CN"/>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346178">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346178">
            <w:pPr>
              <w:pStyle w:val="TAL"/>
              <w:rPr>
                <w:lang w:eastAsia="zh-CN"/>
              </w:rPr>
            </w:pPr>
            <w:r w:rsidRPr="007F2609">
              <w:rPr>
                <w:lang w:eastAsia="zh-CN"/>
              </w:rPr>
              <w:t>17.4.0</w:t>
            </w:r>
          </w:p>
        </w:tc>
      </w:tr>
      <w:tr w:rsidR="007F2609" w:rsidRPr="007F2609" w14:paraId="0C6F0B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346178">
            <w:pPr>
              <w:pStyle w:val="TAL"/>
              <w:rPr>
                <w:lang w:eastAsia="zh-CN"/>
              </w:rPr>
            </w:pPr>
            <w:r w:rsidRPr="007F2609">
              <w:rPr>
                <w:lang w:eastAsia="zh-CN"/>
              </w:rPr>
              <w:t>R5-221113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346178">
            <w:pPr>
              <w:pStyle w:val="TAL"/>
              <w:rPr>
                <w:lang w:eastAsia="zh-CN"/>
              </w:rPr>
            </w:pPr>
            <w:r w:rsidRPr="007F2609">
              <w:rPr>
                <w:lang w:eastAsia="zh-CN"/>
              </w:rPr>
              <w:t>1577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346178">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346178">
            <w:pPr>
              <w:pStyle w:val="TAL"/>
              <w:rPr>
                <w:lang w:eastAsia="zh-CN"/>
              </w:rPr>
            </w:pPr>
            <w:r w:rsidRPr="007F2609">
              <w:rPr>
                <w:lang w:eastAsia="zh-CN"/>
              </w:rPr>
              <w:t>17.4.0</w:t>
            </w:r>
          </w:p>
        </w:tc>
      </w:tr>
      <w:tr w:rsidR="007F2609" w:rsidRPr="007F2609" w14:paraId="62021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346178">
            <w:pPr>
              <w:pStyle w:val="TAL"/>
              <w:rPr>
                <w:lang w:eastAsia="zh-CN"/>
              </w:rPr>
            </w:pPr>
            <w:r w:rsidRPr="007F2609">
              <w:rPr>
                <w:lang w:eastAsia="zh-CN"/>
              </w:rPr>
              <w:t>R5-221114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346178">
            <w:pPr>
              <w:pStyle w:val="TAL"/>
              <w:rPr>
                <w:lang w:eastAsia="zh-CN"/>
              </w:rPr>
            </w:pPr>
            <w:r w:rsidRPr="007F2609">
              <w:rPr>
                <w:lang w:eastAsia="zh-CN"/>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346178">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346178">
            <w:pPr>
              <w:pStyle w:val="TAL"/>
              <w:rPr>
                <w:lang w:eastAsia="zh-CN"/>
              </w:rPr>
            </w:pPr>
            <w:r w:rsidRPr="007F2609">
              <w:rPr>
                <w:lang w:eastAsia="zh-CN"/>
              </w:rPr>
              <w:t>17.4.0</w:t>
            </w:r>
          </w:p>
        </w:tc>
      </w:tr>
      <w:tr w:rsidR="007F2609" w:rsidRPr="007F2609" w14:paraId="11DEF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346178">
            <w:pPr>
              <w:pStyle w:val="TAL"/>
              <w:rPr>
                <w:lang w:eastAsia="zh-CN"/>
              </w:rPr>
            </w:pPr>
            <w:r w:rsidRPr="007F2609">
              <w:rPr>
                <w:lang w:eastAsia="zh-CN"/>
              </w:rPr>
              <w:t>R5-221116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346178">
            <w:pPr>
              <w:pStyle w:val="TAL"/>
              <w:rPr>
                <w:lang w:eastAsia="zh-CN"/>
              </w:rPr>
            </w:pPr>
            <w:r w:rsidRPr="007F2609">
              <w:rPr>
                <w:lang w:eastAsia="zh-CN"/>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346178">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346178">
            <w:pPr>
              <w:pStyle w:val="TAL"/>
              <w:rPr>
                <w:lang w:eastAsia="zh-CN"/>
              </w:rPr>
            </w:pPr>
            <w:r w:rsidRPr="007F2609">
              <w:rPr>
                <w:lang w:eastAsia="zh-CN"/>
              </w:rPr>
              <w:t>17.4.0</w:t>
            </w:r>
          </w:p>
        </w:tc>
      </w:tr>
      <w:tr w:rsidR="007F2609" w:rsidRPr="007F2609" w14:paraId="4F9688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346178">
            <w:pPr>
              <w:pStyle w:val="TAL"/>
              <w:rPr>
                <w:lang w:eastAsia="zh-CN"/>
              </w:rPr>
            </w:pPr>
            <w:r w:rsidRPr="007F2609">
              <w:rPr>
                <w:lang w:eastAsia="zh-CN"/>
              </w:rPr>
              <w:t>R5-221117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346178">
            <w:pPr>
              <w:pStyle w:val="TAL"/>
              <w:rPr>
                <w:lang w:eastAsia="zh-CN"/>
              </w:rPr>
            </w:pPr>
            <w:r w:rsidRPr="007F2609">
              <w:rPr>
                <w:lang w:eastAsia="zh-CN"/>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346178">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346178">
            <w:pPr>
              <w:pStyle w:val="TAL"/>
              <w:rPr>
                <w:lang w:eastAsia="zh-CN"/>
              </w:rPr>
            </w:pPr>
            <w:r w:rsidRPr="007F2609">
              <w:rPr>
                <w:lang w:eastAsia="zh-CN"/>
              </w:rPr>
              <w:t>17.4.0</w:t>
            </w:r>
          </w:p>
        </w:tc>
      </w:tr>
      <w:tr w:rsidR="007F2609" w:rsidRPr="007F2609" w14:paraId="61BB58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346178">
            <w:pPr>
              <w:pStyle w:val="TAL"/>
              <w:rPr>
                <w:lang w:eastAsia="zh-CN"/>
              </w:rPr>
            </w:pPr>
            <w:r w:rsidRPr="007F2609">
              <w:rPr>
                <w:lang w:eastAsia="zh-CN"/>
              </w:rPr>
              <w:t>R5-221119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346178">
            <w:pPr>
              <w:pStyle w:val="TAL"/>
              <w:rPr>
                <w:lang w:eastAsia="zh-CN"/>
              </w:rPr>
            </w:pPr>
            <w:r w:rsidRPr="007F2609">
              <w:rPr>
                <w:lang w:eastAsia="zh-CN"/>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346178">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346178">
            <w:pPr>
              <w:pStyle w:val="TAL"/>
              <w:rPr>
                <w:lang w:eastAsia="zh-CN"/>
              </w:rPr>
            </w:pPr>
            <w:r w:rsidRPr="007F2609">
              <w:rPr>
                <w:lang w:eastAsia="zh-CN"/>
              </w:rPr>
              <w:t>17.4.0</w:t>
            </w:r>
          </w:p>
        </w:tc>
      </w:tr>
      <w:tr w:rsidR="007F2609" w:rsidRPr="007F2609" w14:paraId="3F1BC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346178">
            <w:pPr>
              <w:pStyle w:val="TAL"/>
              <w:rPr>
                <w:lang w:eastAsia="zh-CN"/>
              </w:rPr>
            </w:pPr>
            <w:r w:rsidRPr="007F2609">
              <w:rPr>
                <w:lang w:eastAsia="zh-CN"/>
              </w:rPr>
              <w:t>R5-221120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346178">
            <w:pPr>
              <w:pStyle w:val="TAL"/>
              <w:rPr>
                <w:lang w:eastAsia="zh-CN"/>
              </w:rPr>
            </w:pPr>
            <w:r w:rsidRPr="007F2609">
              <w:rPr>
                <w:lang w:eastAsia="zh-CN"/>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346178">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346178">
            <w:pPr>
              <w:pStyle w:val="TAL"/>
              <w:rPr>
                <w:lang w:eastAsia="zh-CN"/>
              </w:rPr>
            </w:pPr>
            <w:r w:rsidRPr="007F2609">
              <w:rPr>
                <w:lang w:eastAsia="zh-CN"/>
              </w:rPr>
              <w:t>17.4.0</w:t>
            </w:r>
          </w:p>
        </w:tc>
      </w:tr>
      <w:tr w:rsidR="007F2609" w:rsidRPr="007F2609" w14:paraId="2FC3F3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346178">
            <w:pPr>
              <w:pStyle w:val="TAL"/>
              <w:rPr>
                <w:lang w:eastAsia="zh-CN"/>
              </w:rPr>
            </w:pPr>
            <w:r w:rsidRPr="007F2609">
              <w:rPr>
                <w:lang w:eastAsia="zh-CN"/>
              </w:rPr>
              <w:t>R5-221121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346178">
            <w:pPr>
              <w:pStyle w:val="TAL"/>
              <w:rPr>
                <w:lang w:eastAsia="zh-CN"/>
              </w:rPr>
            </w:pPr>
            <w:r w:rsidRPr="007F2609">
              <w:rPr>
                <w:lang w:eastAsia="zh-CN"/>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346178">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346178">
            <w:pPr>
              <w:pStyle w:val="TAL"/>
              <w:rPr>
                <w:lang w:eastAsia="zh-CN"/>
              </w:rPr>
            </w:pPr>
            <w:r w:rsidRPr="007F2609">
              <w:rPr>
                <w:lang w:eastAsia="zh-CN"/>
              </w:rPr>
              <w:t>17.4.0</w:t>
            </w:r>
          </w:p>
        </w:tc>
      </w:tr>
      <w:tr w:rsidR="007F2609" w:rsidRPr="007F2609" w14:paraId="6BA4BB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346178">
            <w:pPr>
              <w:pStyle w:val="TAL"/>
              <w:rPr>
                <w:lang w:eastAsia="zh-CN"/>
              </w:rPr>
            </w:pPr>
            <w:r w:rsidRPr="007F2609">
              <w:rPr>
                <w:lang w:eastAsia="zh-CN"/>
              </w:rPr>
              <w:t>R5-221122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346178">
            <w:pPr>
              <w:pStyle w:val="TAL"/>
              <w:rPr>
                <w:lang w:eastAsia="zh-CN"/>
              </w:rPr>
            </w:pPr>
            <w:r w:rsidRPr="007F2609">
              <w:rPr>
                <w:lang w:eastAsia="zh-CN"/>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346178">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346178">
            <w:pPr>
              <w:pStyle w:val="TAL"/>
              <w:rPr>
                <w:lang w:eastAsia="zh-CN"/>
              </w:rPr>
            </w:pPr>
            <w:r w:rsidRPr="007F2609">
              <w:rPr>
                <w:lang w:eastAsia="zh-CN"/>
              </w:rPr>
              <w:t>17.4.0</w:t>
            </w:r>
          </w:p>
        </w:tc>
      </w:tr>
      <w:tr w:rsidR="007F2609" w:rsidRPr="007F2609" w14:paraId="1E431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346178">
            <w:pPr>
              <w:pStyle w:val="TAL"/>
              <w:rPr>
                <w:lang w:eastAsia="zh-CN"/>
              </w:rPr>
            </w:pPr>
            <w:r w:rsidRPr="007F2609">
              <w:rPr>
                <w:lang w:eastAsia="zh-CN"/>
              </w:rPr>
              <w:t>R5-221128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346178">
            <w:pPr>
              <w:pStyle w:val="TAL"/>
              <w:rPr>
                <w:lang w:eastAsia="zh-CN"/>
              </w:rPr>
            </w:pPr>
            <w:r w:rsidRPr="007F2609">
              <w:rPr>
                <w:lang w:eastAsia="zh-CN"/>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346178">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346178">
            <w:pPr>
              <w:pStyle w:val="TAL"/>
              <w:rPr>
                <w:lang w:eastAsia="zh-CN"/>
              </w:rPr>
            </w:pPr>
            <w:r w:rsidRPr="007F2609">
              <w:rPr>
                <w:lang w:eastAsia="zh-CN"/>
              </w:rPr>
              <w:t>17.4.0</w:t>
            </w:r>
          </w:p>
        </w:tc>
      </w:tr>
      <w:tr w:rsidR="007F2609" w:rsidRPr="007F2609" w14:paraId="1CD02C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346178">
            <w:pPr>
              <w:pStyle w:val="TAL"/>
              <w:rPr>
                <w:lang w:eastAsia="zh-CN"/>
              </w:rPr>
            </w:pPr>
            <w:r w:rsidRPr="007F2609">
              <w:rPr>
                <w:lang w:eastAsia="zh-CN"/>
              </w:rPr>
              <w:t>R5-221130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346178">
            <w:pPr>
              <w:pStyle w:val="TAL"/>
              <w:rPr>
                <w:lang w:eastAsia="zh-CN"/>
              </w:rPr>
            </w:pPr>
            <w:r w:rsidRPr="007F2609">
              <w:rPr>
                <w:lang w:eastAsia="zh-CN"/>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346178">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346178">
            <w:pPr>
              <w:pStyle w:val="TAL"/>
              <w:rPr>
                <w:lang w:eastAsia="zh-CN"/>
              </w:rPr>
            </w:pPr>
            <w:r w:rsidRPr="007F2609">
              <w:rPr>
                <w:lang w:eastAsia="zh-CN"/>
              </w:rPr>
              <w:t>17.4.0</w:t>
            </w:r>
          </w:p>
        </w:tc>
      </w:tr>
      <w:tr w:rsidR="007F2609" w:rsidRPr="007F2609" w14:paraId="13F1D0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346178">
            <w:pPr>
              <w:pStyle w:val="TAL"/>
              <w:rPr>
                <w:lang w:eastAsia="zh-CN"/>
              </w:rPr>
            </w:pPr>
            <w:r w:rsidRPr="007F2609">
              <w:rPr>
                <w:lang w:eastAsia="zh-CN"/>
              </w:rPr>
              <w:t>R5-221198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346178">
            <w:pPr>
              <w:pStyle w:val="TAL"/>
              <w:rPr>
                <w:lang w:eastAsia="zh-CN"/>
              </w:rPr>
            </w:pPr>
            <w:r w:rsidRPr="007F2609">
              <w:rPr>
                <w:lang w:eastAsia="zh-CN"/>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346178">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346178">
            <w:pPr>
              <w:pStyle w:val="TAL"/>
              <w:rPr>
                <w:lang w:eastAsia="zh-CN"/>
              </w:rPr>
            </w:pPr>
            <w:r w:rsidRPr="007F2609">
              <w:rPr>
                <w:lang w:eastAsia="zh-CN"/>
              </w:rPr>
              <w:t>17.4.0</w:t>
            </w:r>
          </w:p>
        </w:tc>
      </w:tr>
      <w:tr w:rsidR="007F2609" w:rsidRPr="007F2609" w14:paraId="0A9E5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346178">
            <w:pPr>
              <w:pStyle w:val="TAL"/>
              <w:rPr>
                <w:lang w:eastAsia="zh-CN"/>
              </w:rPr>
            </w:pPr>
            <w:r w:rsidRPr="007F2609">
              <w:rPr>
                <w:lang w:eastAsia="zh-CN"/>
              </w:rPr>
              <w:t>R5-221200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346178">
            <w:pPr>
              <w:pStyle w:val="TAL"/>
              <w:rPr>
                <w:lang w:eastAsia="zh-CN"/>
              </w:rPr>
            </w:pPr>
            <w:r w:rsidRPr="007F2609">
              <w:rPr>
                <w:lang w:eastAsia="zh-CN"/>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346178">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346178">
            <w:pPr>
              <w:pStyle w:val="TAL"/>
              <w:rPr>
                <w:lang w:eastAsia="zh-CN"/>
              </w:rPr>
            </w:pPr>
            <w:r w:rsidRPr="007F2609">
              <w:rPr>
                <w:lang w:eastAsia="zh-CN"/>
              </w:rPr>
              <w:t>17.4.0</w:t>
            </w:r>
          </w:p>
        </w:tc>
      </w:tr>
      <w:tr w:rsidR="007F2609" w:rsidRPr="007F2609" w14:paraId="11F258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346178">
            <w:pPr>
              <w:pStyle w:val="TAL"/>
              <w:rPr>
                <w:lang w:eastAsia="zh-CN"/>
              </w:rPr>
            </w:pPr>
            <w:r w:rsidRPr="007F2609">
              <w:rPr>
                <w:lang w:eastAsia="zh-CN"/>
              </w:rPr>
              <w:t>R5-221209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346178">
            <w:pPr>
              <w:pStyle w:val="TAL"/>
              <w:rPr>
                <w:lang w:eastAsia="zh-CN"/>
              </w:rPr>
            </w:pPr>
            <w:r w:rsidRPr="007F2609">
              <w:rPr>
                <w:lang w:eastAsia="zh-CN"/>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346178">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346178">
            <w:pPr>
              <w:pStyle w:val="TAL"/>
              <w:rPr>
                <w:lang w:eastAsia="zh-CN"/>
              </w:rPr>
            </w:pPr>
            <w:r w:rsidRPr="007F2609">
              <w:rPr>
                <w:lang w:eastAsia="zh-CN"/>
              </w:rPr>
              <w:t>17.4.0</w:t>
            </w:r>
          </w:p>
        </w:tc>
      </w:tr>
      <w:tr w:rsidR="007F2609" w:rsidRPr="007F2609" w14:paraId="12BCA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346178">
            <w:pPr>
              <w:pStyle w:val="TAL"/>
              <w:rPr>
                <w:lang w:eastAsia="zh-CN"/>
              </w:rPr>
            </w:pPr>
            <w:r w:rsidRPr="007F2609">
              <w:rPr>
                <w:lang w:eastAsia="zh-CN"/>
              </w:rPr>
              <w:t>R5-221244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346178">
            <w:pPr>
              <w:pStyle w:val="TAL"/>
              <w:rPr>
                <w:lang w:eastAsia="zh-CN"/>
              </w:rPr>
            </w:pPr>
            <w:r w:rsidRPr="007F2609">
              <w:rPr>
                <w:lang w:eastAsia="zh-CN"/>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346178">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346178">
            <w:pPr>
              <w:pStyle w:val="TAL"/>
              <w:rPr>
                <w:lang w:eastAsia="zh-CN"/>
              </w:rPr>
            </w:pPr>
            <w:r w:rsidRPr="007F2609">
              <w:rPr>
                <w:lang w:eastAsia="zh-CN"/>
              </w:rPr>
              <w:t>17.4.0</w:t>
            </w:r>
          </w:p>
        </w:tc>
      </w:tr>
      <w:tr w:rsidR="007F2609" w:rsidRPr="007F2609" w14:paraId="4F4197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346178">
            <w:pPr>
              <w:pStyle w:val="TAL"/>
              <w:rPr>
                <w:lang w:eastAsia="zh-CN"/>
              </w:rPr>
            </w:pPr>
            <w:r w:rsidRPr="007F2609">
              <w:rPr>
                <w:lang w:eastAsia="zh-CN"/>
              </w:rPr>
              <w:t>R5-221266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346178">
            <w:pPr>
              <w:pStyle w:val="TAL"/>
              <w:rPr>
                <w:lang w:eastAsia="zh-CN"/>
              </w:rPr>
            </w:pPr>
            <w:r w:rsidRPr="007F2609">
              <w:rPr>
                <w:lang w:eastAsia="zh-CN"/>
              </w:rPr>
              <w:t>1604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346178">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346178">
            <w:pPr>
              <w:pStyle w:val="TAL"/>
              <w:rPr>
                <w:lang w:eastAsia="zh-CN"/>
              </w:rPr>
            </w:pPr>
            <w:r w:rsidRPr="007F2609">
              <w:rPr>
                <w:lang w:eastAsia="zh-CN"/>
              </w:rPr>
              <w:t>17.4.0</w:t>
            </w:r>
          </w:p>
        </w:tc>
      </w:tr>
      <w:tr w:rsidR="007F2609" w:rsidRPr="007F2609" w14:paraId="7AEDB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346178">
            <w:pPr>
              <w:pStyle w:val="TAL"/>
              <w:rPr>
                <w:lang w:eastAsia="zh-CN"/>
              </w:rPr>
            </w:pPr>
            <w:r w:rsidRPr="007F2609">
              <w:rPr>
                <w:lang w:eastAsia="zh-CN"/>
              </w:rPr>
              <w:t>R5-221267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346178">
            <w:pPr>
              <w:pStyle w:val="TAL"/>
              <w:rPr>
                <w:lang w:eastAsia="zh-CN"/>
              </w:rPr>
            </w:pPr>
            <w:r w:rsidRPr="007F2609">
              <w:rPr>
                <w:lang w:eastAsia="zh-CN"/>
              </w:rPr>
              <w:t>1605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346178">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346178">
            <w:pPr>
              <w:pStyle w:val="TAL"/>
              <w:rPr>
                <w:lang w:eastAsia="zh-CN"/>
              </w:rPr>
            </w:pPr>
            <w:r w:rsidRPr="007F2609">
              <w:rPr>
                <w:lang w:eastAsia="zh-CN"/>
              </w:rPr>
              <w:t>17.4.0</w:t>
            </w:r>
          </w:p>
        </w:tc>
      </w:tr>
      <w:tr w:rsidR="007F2609" w:rsidRPr="007F2609" w14:paraId="14043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346178">
            <w:pPr>
              <w:pStyle w:val="TAL"/>
              <w:rPr>
                <w:lang w:eastAsia="zh-CN"/>
              </w:rPr>
            </w:pPr>
            <w:r w:rsidRPr="007F2609">
              <w:rPr>
                <w:lang w:eastAsia="zh-CN"/>
              </w:rPr>
              <w:t>R5-221322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346178">
            <w:pPr>
              <w:pStyle w:val="TAL"/>
              <w:rPr>
                <w:lang w:eastAsia="zh-CN"/>
              </w:rPr>
            </w:pPr>
            <w:r w:rsidRPr="007F2609">
              <w:rPr>
                <w:lang w:eastAsia="zh-CN"/>
              </w:rPr>
              <w:t>1606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346178">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346178">
            <w:pPr>
              <w:pStyle w:val="TAL"/>
              <w:rPr>
                <w:lang w:eastAsia="zh-CN"/>
              </w:rPr>
            </w:pPr>
            <w:r w:rsidRPr="007F2609">
              <w:rPr>
                <w:lang w:eastAsia="zh-CN"/>
              </w:rPr>
              <w:t>17.4.0</w:t>
            </w:r>
          </w:p>
        </w:tc>
      </w:tr>
      <w:tr w:rsidR="007F2609" w:rsidRPr="007F2609" w14:paraId="07ABF3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346178">
            <w:pPr>
              <w:pStyle w:val="TAL"/>
              <w:rPr>
                <w:lang w:eastAsia="zh-CN"/>
              </w:rPr>
            </w:pPr>
            <w:r w:rsidRPr="007F2609">
              <w:rPr>
                <w:lang w:eastAsia="zh-CN"/>
              </w:rPr>
              <w:t>R5-221339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346178">
            <w:pPr>
              <w:pStyle w:val="TAL"/>
              <w:rPr>
                <w:lang w:eastAsia="zh-CN"/>
              </w:rPr>
            </w:pPr>
            <w:r w:rsidRPr="007F2609">
              <w:rPr>
                <w:lang w:eastAsia="zh-CN"/>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346178">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346178">
            <w:pPr>
              <w:pStyle w:val="TAL"/>
              <w:rPr>
                <w:lang w:eastAsia="zh-CN"/>
              </w:rPr>
            </w:pPr>
            <w:r w:rsidRPr="007F2609">
              <w:rPr>
                <w:lang w:eastAsia="zh-CN"/>
              </w:rPr>
              <w:t>17.4.0</w:t>
            </w:r>
          </w:p>
        </w:tc>
      </w:tr>
      <w:tr w:rsidR="007F2609" w:rsidRPr="007F2609" w14:paraId="6C0614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346178">
            <w:pPr>
              <w:pStyle w:val="TAL"/>
              <w:rPr>
                <w:lang w:eastAsia="zh-CN"/>
              </w:rPr>
            </w:pPr>
            <w:r w:rsidRPr="007F2609">
              <w:rPr>
                <w:lang w:eastAsia="zh-CN"/>
              </w:rPr>
              <w:t>R5-221361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346178">
            <w:pPr>
              <w:pStyle w:val="TAL"/>
              <w:rPr>
                <w:lang w:eastAsia="zh-CN"/>
              </w:rPr>
            </w:pPr>
            <w:r w:rsidRPr="007F2609">
              <w:rPr>
                <w:lang w:eastAsia="zh-CN"/>
              </w:rPr>
              <w:t>1613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346178">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346178">
            <w:pPr>
              <w:pStyle w:val="TAL"/>
              <w:rPr>
                <w:lang w:eastAsia="zh-CN"/>
              </w:rPr>
            </w:pPr>
            <w:r w:rsidRPr="007F2609">
              <w:rPr>
                <w:lang w:eastAsia="zh-CN"/>
              </w:rPr>
              <w:t>17.4.0</w:t>
            </w:r>
          </w:p>
        </w:tc>
      </w:tr>
      <w:tr w:rsidR="007F2609" w:rsidRPr="007F2609" w14:paraId="0CDC3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346178">
            <w:pPr>
              <w:pStyle w:val="TAL"/>
              <w:rPr>
                <w:lang w:eastAsia="zh-CN"/>
              </w:rPr>
            </w:pPr>
            <w:r w:rsidRPr="007F2609">
              <w:rPr>
                <w:lang w:eastAsia="zh-CN"/>
              </w:rPr>
              <w:t>R5-221675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346178">
            <w:pPr>
              <w:pStyle w:val="TAL"/>
              <w:rPr>
                <w:lang w:eastAsia="zh-CN"/>
              </w:rPr>
            </w:pPr>
            <w:r w:rsidRPr="007F2609">
              <w:rPr>
                <w:lang w:eastAsia="zh-CN"/>
              </w:rPr>
              <w:t>1480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346178">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346178">
            <w:pPr>
              <w:pStyle w:val="TAL"/>
              <w:rPr>
                <w:lang w:eastAsia="zh-CN"/>
              </w:rPr>
            </w:pPr>
            <w:r w:rsidRPr="007F2609">
              <w:rPr>
                <w:lang w:eastAsia="zh-CN"/>
              </w:rPr>
              <w:t>17.4.0</w:t>
            </w:r>
          </w:p>
        </w:tc>
      </w:tr>
      <w:tr w:rsidR="007F2609" w:rsidRPr="007F2609" w14:paraId="1A3E62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346178">
            <w:pPr>
              <w:pStyle w:val="TAL"/>
              <w:rPr>
                <w:lang w:eastAsia="zh-CN"/>
              </w:rPr>
            </w:pPr>
            <w:r w:rsidRPr="007F2609">
              <w:rPr>
                <w:lang w:eastAsia="zh-CN"/>
              </w:rPr>
              <w:t>R5-221676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346178">
            <w:pPr>
              <w:pStyle w:val="TAL"/>
              <w:rPr>
                <w:lang w:eastAsia="zh-CN"/>
              </w:rPr>
            </w:pPr>
            <w:r w:rsidRPr="007F2609">
              <w:rPr>
                <w:lang w:eastAsia="zh-CN"/>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346178">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346178">
            <w:pPr>
              <w:pStyle w:val="TAL"/>
              <w:rPr>
                <w:lang w:eastAsia="zh-CN"/>
              </w:rPr>
            </w:pPr>
            <w:r w:rsidRPr="007F2609">
              <w:rPr>
                <w:lang w:eastAsia="zh-CN"/>
              </w:rPr>
              <w:t>17.4.0</w:t>
            </w:r>
          </w:p>
        </w:tc>
      </w:tr>
      <w:tr w:rsidR="007F2609" w:rsidRPr="007F2609" w14:paraId="5865A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346178">
            <w:pPr>
              <w:pStyle w:val="TAL"/>
              <w:rPr>
                <w:lang w:eastAsia="zh-CN"/>
              </w:rPr>
            </w:pPr>
            <w:r w:rsidRPr="007F2609">
              <w:rPr>
                <w:lang w:eastAsia="zh-CN"/>
              </w:rPr>
              <w:t>R5-221677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346178">
            <w:pPr>
              <w:pStyle w:val="TAL"/>
              <w:rPr>
                <w:lang w:eastAsia="zh-CN"/>
              </w:rPr>
            </w:pPr>
            <w:r w:rsidRPr="007F2609">
              <w:rPr>
                <w:lang w:eastAsia="zh-CN"/>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346178">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346178">
            <w:pPr>
              <w:pStyle w:val="TAL"/>
              <w:rPr>
                <w:lang w:eastAsia="zh-CN"/>
              </w:rPr>
            </w:pPr>
            <w:r w:rsidRPr="007F2609">
              <w:rPr>
                <w:lang w:eastAsia="zh-CN"/>
              </w:rPr>
              <w:t>17.4.0</w:t>
            </w:r>
          </w:p>
        </w:tc>
      </w:tr>
      <w:tr w:rsidR="007F2609" w:rsidRPr="007F2609" w14:paraId="27DF5A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346178">
            <w:pPr>
              <w:pStyle w:val="TAL"/>
              <w:rPr>
                <w:lang w:eastAsia="zh-CN"/>
              </w:rPr>
            </w:pPr>
            <w:r w:rsidRPr="007F2609">
              <w:rPr>
                <w:lang w:eastAsia="zh-CN"/>
              </w:rPr>
              <w:t>R5-221678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346178">
            <w:pPr>
              <w:pStyle w:val="TAL"/>
              <w:rPr>
                <w:lang w:eastAsia="zh-CN"/>
              </w:rPr>
            </w:pPr>
            <w:r w:rsidRPr="007F2609">
              <w:rPr>
                <w:lang w:eastAsia="zh-CN"/>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346178">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346178">
            <w:pPr>
              <w:pStyle w:val="TAL"/>
              <w:rPr>
                <w:lang w:eastAsia="zh-CN"/>
              </w:rPr>
            </w:pPr>
            <w:r w:rsidRPr="007F2609">
              <w:rPr>
                <w:lang w:eastAsia="zh-CN"/>
              </w:rPr>
              <w:t>17.4.0</w:t>
            </w:r>
          </w:p>
        </w:tc>
      </w:tr>
      <w:tr w:rsidR="007F2609" w:rsidRPr="007F2609" w14:paraId="3DA05A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346178">
            <w:pPr>
              <w:pStyle w:val="TAL"/>
              <w:rPr>
                <w:lang w:eastAsia="zh-CN"/>
              </w:rPr>
            </w:pPr>
            <w:r w:rsidRPr="007F2609">
              <w:rPr>
                <w:lang w:eastAsia="zh-CN"/>
              </w:rPr>
              <w:t>R5-221679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346178">
            <w:pPr>
              <w:pStyle w:val="TAL"/>
              <w:rPr>
                <w:lang w:eastAsia="zh-CN"/>
              </w:rPr>
            </w:pPr>
            <w:r w:rsidRPr="007F2609">
              <w:rPr>
                <w:lang w:eastAsia="zh-CN"/>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346178">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346178">
            <w:pPr>
              <w:pStyle w:val="TAL"/>
              <w:rPr>
                <w:lang w:eastAsia="zh-CN"/>
              </w:rPr>
            </w:pPr>
            <w:r w:rsidRPr="007F2609">
              <w:rPr>
                <w:lang w:eastAsia="zh-CN"/>
              </w:rPr>
              <w:t>17.4.0</w:t>
            </w:r>
          </w:p>
        </w:tc>
      </w:tr>
      <w:tr w:rsidR="007F2609" w:rsidRPr="007F2609" w14:paraId="06CA38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346178">
            <w:pPr>
              <w:pStyle w:val="TAL"/>
              <w:rPr>
                <w:lang w:eastAsia="zh-CN"/>
              </w:rPr>
            </w:pPr>
            <w:r w:rsidRPr="007F2609">
              <w:rPr>
                <w:lang w:eastAsia="zh-CN"/>
              </w:rPr>
              <w:t>R5-221680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346178">
            <w:pPr>
              <w:pStyle w:val="TAL"/>
              <w:rPr>
                <w:lang w:eastAsia="zh-CN"/>
              </w:rPr>
            </w:pPr>
            <w:r w:rsidRPr="007F2609">
              <w:rPr>
                <w:lang w:eastAsia="zh-CN"/>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346178">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346178">
            <w:pPr>
              <w:pStyle w:val="TAL"/>
              <w:rPr>
                <w:lang w:eastAsia="zh-CN"/>
              </w:rPr>
            </w:pPr>
            <w:r w:rsidRPr="007F2609">
              <w:rPr>
                <w:lang w:eastAsia="zh-CN"/>
              </w:rPr>
              <w:t>17.4.0</w:t>
            </w:r>
          </w:p>
        </w:tc>
      </w:tr>
      <w:tr w:rsidR="007F2609" w:rsidRPr="007F2609" w14:paraId="6F3984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346178">
            <w:pPr>
              <w:pStyle w:val="TAL"/>
              <w:rPr>
                <w:lang w:eastAsia="zh-CN"/>
              </w:rPr>
            </w:pPr>
            <w:r w:rsidRPr="007F2609">
              <w:rPr>
                <w:lang w:eastAsia="zh-CN"/>
              </w:rPr>
              <w:t>R5-221681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346178">
            <w:pPr>
              <w:pStyle w:val="TAL"/>
              <w:rPr>
                <w:lang w:eastAsia="zh-CN"/>
              </w:rPr>
            </w:pPr>
            <w:r w:rsidRPr="007F2609">
              <w:rPr>
                <w:lang w:eastAsia="zh-CN"/>
              </w:rPr>
              <w:t>1565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346178">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346178">
            <w:pPr>
              <w:pStyle w:val="TAL"/>
              <w:rPr>
                <w:lang w:eastAsia="zh-CN"/>
              </w:rPr>
            </w:pPr>
            <w:r w:rsidRPr="007F2609">
              <w:rPr>
                <w:lang w:eastAsia="zh-CN"/>
              </w:rPr>
              <w:t>17.4.0</w:t>
            </w:r>
          </w:p>
        </w:tc>
      </w:tr>
      <w:tr w:rsidR="007F2609" w:rsidRPr="007F2609" w14:paraId="3CF2A7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346178">
            <w:pPr>
              <w:pStyle w:val="TAL"/>
              <w:rPr>
                <w:lang w:eastAsia="zh-CN"/>
              </w:rPr>
            </w:pPr>
            <w:r w:rsidRPr="007F2609">
              <w:rPr>
                <w:lang w:eastAsia="zh-CN"/>
              </w:rPr>
              <w:t>R5-221682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346178">
            <w:pPr>
              <w:pStyle w:val="TAL"/>
              <w:rPr>
                <w:lang w:eastAsia="zh-CN"/>
              </w:rPr>
            </w:pPr>
            <w:r w:rsidRPr="007F2609">
              <w:rPr>
                <w:lang w:eastAsia="zh-CN"/>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346178">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346178">
            <w:pPr>
              <w:pStyle w:val="TAL"/>
              <w:rPr>
                <w:lang w:eastAsia="zh-CN"/>
              </w:rPr>
            </w:pPr>
            <w:r w:rsidRPr="007F2609">
              <w:rPr>
                <w:lang w:eastAsia="zh-CN"/>
              </w:rPr>
              <w:t>17.4.0</w:t>
            </w:r>
          </w:p>
        </w:tc>
      </w:tr>
      <w:tr w:rsidR="007F2609" w:rsidRPr="007F2609" w14:paraId="79BBA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346178">
            <w:pPr>
              <w:pStyle w:val="TAL"/>
              <w:rPr>
                <w:lang w:eastAsia="zh-CN"/>
              </w:rPr>
            </w:pPr>
            <w:r w:rsidRPr="007F2609">
              <w:rPr>
                <w:lang w:eastAsia="zh-CN"/>
              </w:rPr>
              <w:t>R5-221683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346178">
            <w:pPr>
              <w:pStyle w:val="TAL"/>
              <w:rPr>
                <w:lang w:eastAsia="zh-CN"/>
              </w:rPr>
            </w:pPr>
            <w:r w:rsidRPr="007F2609">
              <w:rPr>
                <w:lang w:eastAsia="zh-CN"/>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346178">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346178">
            <w:pPr>
              <w:pStyle w:val="TAL"/>
              <w:rPr>
                <w:lang w:eastAsia="zh-CN"/>
              </w:rPr>
            </w:pPr>
            <w:r w:rsidRPr="007F2609">
              <w:rPr>
                <w:lang w:eastAsia="zh-CN"/>
              </w:rPr>
              <w:t>17.4.0</w:t>
            </w:r>
          </w:p>
        </w:tc>
      </w:tr>
      <w:tr w:rsidR="007F2609" w:rsidRPr="007F2609" w14:paraId="243F69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346178">
            <w:pPr>
              <w:pStyle w:val="TAL"/>
              <w:rPr>
                <w:lang w:eastAsia="zh-CN"/>
              </w:rPr>
            </w:pPr>
            <w:r w:rsidRPr="007F2609">
              <w:rPr>
                <w:lang w:eastAsia="zh-CN"/>
              </w:rPr>
              <w:t>R5-221684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346178">
            <w:pPr>
              <w:pStyle w:val="TAL"/>
              <w:rPr>
                <w:lang w:eastAsia="zh-CN"/>
              </w:rPr>
            </w:pPr>
            <w:r w:rsidRPr="007F2609">
              <w:rPr>
                <w:lang w:eastAsia="zh-CN"/>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346178">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346178">
            <w:pPr>
              <w:pStyle w:val="TAL"/>
              <w:rPr>
                <w:lang w:eastAsia="zh-CN"/>
              </w:rPr>
            </w:pPr>
            <w:r w:rsidRPr="007F2609">
              <w:rPr>
                <w:lang w:eastAsia="zh-CN"/>
              </w:rPr>
              <w:t>17.4.0</w:t>
            </w:r>
          </w:p>
        </w:tc>
      </w:tr>
      <w:tr w:rsidR="007F2609" w:rsidRPr="007F2609" w14:paraId="2891CC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346178">
            <w:pPr>
              <w:pStyle w:val="TAL"/>
              <w:rPr>
                <w:lang w:eastAsia="zh-CN"/>
              </w:rPr>
            </w:pPr>
            <w:r w:rsidRPr="007F2609">
              <w:rPr>
                <w:lang w:eastAsia="zh-CN"/>
              </w:rPr>
              <w:t>R5-221758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346178">
            <w:pPr>
              <w:pStyle w:val="TAL"/>
              <w:rPr>
                <w:lang w:eastAsia="zh-CN"/>
              </w:rPr>
            </w:pPr>
            <w:r w:rsidRPr="007F2609">
              <w:rPr>
                <w:lang w:eastAsia="zh-CN"/>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346178">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346178">
            <w:pPr>
              <w:pStyle w:val="TAL"/>
              <w:rPr>
                <w:lang w:eastAsia="zh-CN"/>
              </w:rPr>
            </w:pPr>
            <w:r w:rsidRPr="007F2609">
              <w:rPr>
                <w:lang w:eastAsia="zh-CN"/>
              </w:rPr>
              <w:t>17.4.0</w:t>
            </w:r>
          </w:p>
        </w:tc>
      </w:tr>
      <w:tr w:rsidR="007F2609" w:rsidRPr="007F2609" w14:paraId="1B5617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346178">
            <w:pPr>
              <w:pStyle w:val="TAL"/>
              <w:rPr>
                <w:lang w:eastAsia="zh-CN"/>
              </w:rPr>
            </w:pPr>
            <w:r w:rsidRPr="007F2609">
              <w:rPr>
                <w:lang w:eastAsia="zh-CN"/>
              </w:rPr>
              <w:t>R5-221759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346178">
            <w:pPr>
              <w:pStyle w:val="TAL"/>
              <w:rPr>
                <w:lang w:eastAsia="zh-CN"/>
              </w:rPr>
            </w:pPr>
            <w:r w:rsidRPr="007F2609">
              <w:rPr>
                <w:lang w:eastAsia="zh-CN"/>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346178">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346178">
            <w:pPr>
              <w:pStyle w:val="TAL"/>
              <w:rPr>
                <w:lang w:eastAsia="zh-CN"/>
              </w:rPr>
            </w:pPr>
            <w:r w:rsidRPr="007F2609">
              <w:rPr>
                <w:lang w:eastAsia="zh-CN"/>
              </w:rPr>
              <w:t>17.4.0</w:t>
            </w:r>
          </w:p>
        </w:tc>
      </w:tr>
      <w:tr w:rsidR="007F2609" w:rsidRPr="007F2609" w14:paraId="395168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346178">
            <w:pPr>
              <w:pStyle w:val="TAL"/>
              <w:rPr>
                <w:lang w:eastAsia="zh-CN"/>
              </w:rPr>
            </w:pPr>
            <w:r w:rsidRPr="007F2609">
              <w:rPr>
                <w:lang w:eastAsia="zh-CN"/>
              </w:rPr>
              <w:t>R5-221760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346178">
            <w:pPr>
              <w:pStyle w:val="TAL"/>
              <w:rPr>
                <w:lang w:eastAsia="zh-CN"/>
              </w:rPr>
            </w:pPr>
            <w:r w:rsidRPr="007F2609">
              <w:rPr>
                <w:lang w:eastAsia="zh-CN"/>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346178">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346178">
            <w:pPr>
              <w:pStyle w:val="TAL"/>
              <w:rPr>
                <w:lang w:eastAsia="zh-CN"/>
              </w:rPr>
            </w:pPr>
            <w:r w:rsidRPr="007F2609">
              <w:rPr>
                <w:lang w:eastAsia="zh-CN"/>
              </w:rPr>
              <w:t>17.4.0</w:t>
            </w:r>
          </w:p>
        </w:tc>
      </w:tr>
      <w:tr w:rsidR="007F2609" w:rsidRPr="007F2609" w14:paraId="5E3F2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346178">
            <w:pPr>
              <w:pStyle w:val="TAL"/>
              <w:rPr>
                <w:lang w:eastAsia="zh-CN"/>
              </w:rPr>
            </w:pPr>
            <w:r w:rsidRPr="007F2609">
              <w:rPr>
                <w:lang w:eastAsia="zh-CN"/>
              </w:rPr>
              <w:t>R5-221761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346178">
            <w:pPr>
              <w:pStyle w:val="TAL"/>
              <w:rPr>
                <w:lang w:eastAsia="zh-CN"/>
              </w:rPr>
            </w:pPr>
            <w:r w:rsidRPr="007F2609">
              <w:rPr>
                <w:lang w:eastAsia="zh-CN"/>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346178">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346178">
            <w:pPr>
              <w:pStyle w:val="TAL"/>
              <w:rPr>
                <w:lang w:eastAsia="zh-CN"/>
              </w:rPr>
            </w:pPr>
            <w:r w:rsidRPr="007F2609">
              <w:rPr>
                <w:lang w:eastAsia="zh-CN"/>
              </w:rPr>
              <w:t>17.4.0</w:t>
            </w:r>
          </w:p>
        </w:tc>
      </w:tr>
      <w:tr w:rsidR="007F2609" w:rsidRPr="007F2609" w14:paraId="2DB6AE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346178">
            <w:pPr>
              <w:pStyle w:val="TAL"/>
              <w:rPr>
                <w:lang w:eastAsia="zh-CN"/>
              </w:rPr>
            </w:pPr>
            <w:r w:rsidRPr="007F2609">
              <w:rPr>
                <w:lang w:eastAsia="zh-CN"/>
              </w:rPr>
              <w:t>R5-221762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346178">
            <w:pPr>
              <w:pStyle w:val="TAL"/>
              <w:rPr>
                <w:lang w:eastAsia="zh-CN"/>
              </w:rPr>
            </w:pPr>
            <w:r w:rsidRPr="007F2609">
              <w:rPr>
                <w:lang w:eastAsia="zh-CN"/>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346178">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346178">
            <w:pPr>
              <w:pStyle w:val="TAL"/>
              <w:rPr>
                <w:lang w:eastAsia="zh-CN"/>
              </w:rPr>
            </w:pPr>
            <w:r w:rsidRPr="007F2609">
              <w:rPr>
                <w:lang w:eastAsia="zh-CN"/>
              </w:rPr>
              <w:t>17.4.0</w:t>
            </w:r>
          </w:p>
        </w:tc>
      </w:tr>
      <w:tr w:rsidR="007F2609" w:rsidRPr="007F2609" w14:paraId="3E92EE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346178">
            <w:pPr>
              <w:pStyle w:val="TAL"/>
              <w:rPr>
                <w:lang w:eastAsia="zh-CN"/>
              </w:rPr>
            </w:pPr>
            <w:r w:rsidRPr="007F2609">
              <w:rPr>
                <w:lang w:eastAsia="zh-CN"/>
              </w:rPr>
              <w:t>R5-221763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346178">
            <w:pPr>
              <w:pStyle w:val="TAL"/>
              <w:rPr>
                <w:lang w:eastAsia="zh-CN"/>
              </w:rPr>
            </w:pPr>
            <w:r w:rsidRPr="007F2609">
              <w:rPr>
                <w:lang w:eastAsia="zh-CN"/>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346178">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346178">
            <w:pPr>
              <w:pStyle w:val="TAL"/>
              <w:rPr>
                <w:lang w:eastAsia="zh-CN"/>
              </w:rPr>
            </w:pPr>
            <w:r w:rsidRPr="007F2609">
              <w:rPr>
                <w:lang w:eastAsia="zh-CN"/>
              </w:rPr>
              <w:t>17.4.0</w:t>
            </w:r>
          </w:p>
        </w:tc>
      </w:tr>
      <w:tr w:rsidR="007F2609" w:rsidRPr="007F2609" w14:paraId="51A9FA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346178">
            <w:pPr>
              <w:pStyle w:val="TAL"/>
              <w:rPr>
                <w:lang w:eastAsia="zh-CN"/>
              </w:rPr>
            </w:pPr>
            <w:r w:rsidRPr="007F2609">
              <w:rPr>
                <w:lang w:eastAsia="zh-CN"/>
              </w:rPr>
              <w:t>R5-221764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346178">
            <w:pPr>
              <w:pStyle w:val="TAL"/>
              <w:rPr>
                <w:lang w:eastAsia="zh-CN"/>
              </w:rPr>
            </w:pPr>
            <w:r w:rsidRPr="007F2609">
              <w:rPr>
                <w:lang w:eastAsia="zh-CN"/>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346178">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346178">
            <w:pPr>
              <w:pStyle w:val="TAL"/>
              <w:rPr>
                <w:lang w:eastAsia="zh-CN"/>
              </w:rPr>
            </w:pPr>
            <w:r w:rsidRPr="007F2609">
              <w:rPr>
                <w:lang w:eastAsia="zh-CN"/>
              </w:rPr>
              <w:t>17.4.0</w:t>
            </w:r>
          </w:p>
        </w:tc>
      </w:tr>
      <w:tr w:rsidR="007F2609" w:rsidRPr="007F2609" w14:paraId="10E252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346178">
            <w:pPr>
              <w:pStyle w:val="TAL"/>
              <w:rPr>
                <w:lang w:eastAsia="zh-CN"/>
              </w:rPr>
            </w:pPr>
            <w:r w:rsidRPr="007F2609">
              <w:rPr>
                <w:lang w:eastAsia="zh-CN"/>
              </w:rPr>
              <w:t>R5-221765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346178">
            <w:pPr>
              <w:pStyle w:val="TAL"/>
              <w:rPr>
                <w:lang w:eastAsia="zh-CN"/>
              </w:rPr>
            </w:pPr>
            <w:r w:rsidRPr="007F2609">
              <w:rPr>
                <w:lang w:eastAsia="zh-CN"/>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346178">
            <w:pPr>
              <w:pStyle w:val="TAL"/>
              <w:rPr>
                <w:lang w:eastAsia="zh-CN"/>
              </w:rPr>
            </w:pPr>
            <w:r w:rsidRPr="007F2609">
              <w:rPr>
                <w:lang w:eastAsia="zh-CN"/>
              </w:rPr>
              <w:t>17.4.0</w:t>
            </w:r>
          </w:p>
        </w:tc>
      </w:tr>
      <w:tr w:rsidR="007F2609" w:rsidRPr="007F2609" w14:paraId="3090DE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346178">
            <w:pPr>
              <w:pStyle w:val="TAL"/>
              <w:rPr>
                <w:lang w:eastAsia="zh-CN"/>
              </w:rPr>
            </w:pPr>
            <w:r w:rsidRPr="007F2609">
              <w:rPr>
                <w:lang w:eastAsia="zh-CN"/>
              </w:rPr>
              <w:t>R5-221788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346178">
            <w:pPr>
              <w:pStyle w:val="TAL"/>
              <w:rPr>
                <w:lang w:eastAsia="zh-CN"/>
              </w:rPr>
            </w:pPr>
            <w:r w:rsidRPr="007F2609">
              <w:rPr>
                <w:lang w:eastAsia="zh-CN"/>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346178">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346178">
            <w:pPr>
              <w:pStyle w:val="TAL"/>
              <w:rPr>
                <w:lang w:eastAsia="zh-CN"/>
              </w:rPr>
            </w:pPr>
            <w:r w:rsidRPr="007F2609">
              <w:rPr>
                <w:lang w:eastAsia="zh-CN"/>
              </w:rPr>
              <w:t>17.4.0</w:t>
            </w:r>
          </w:p>
        </w:tc>
      </w:tr>
      <w:tr w:rsidR="007F2609" w:rsidRPr="007F2609" w14:paraId="7230A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346178">
            <w:pPr>
              <w:pStyle w:val="TAL"/>
              <w:rPr>
                <w:lang w:eastAsia="zh-CN"/>
              </w:rPr>
            </w:pPr>
            <w:r w:rsidRPr="007F2609">
              <w:rPr>
                <w:lang w:eastAsia="zh-CN"/>
              </w:rPr>
              <w:t>R5-221789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346178">
            <w:pPr>
              <w:pStyle w:val="TAL"/>
              <w:rPr>
                <w:lang w:eastAsia="zh-CN"/>
              </w:rPr>
            </w:pPr>
            <w:r w:rsidRPr="007F2609">
              <w:rPr>
                <w:lang w:eastAsia="zh-CN"/>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346178">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346178">
            <w:pPr>
              <w:pStyle w:val="TAL"/>
              <w:rPr>
                <w:lang w:eastAsia="zh-CN"/>
              </w:rPr>
            </w:pPr>
            <w:r w:rsidRPr="007F2609">
              <w:rPr>
                <w:lang w:eastAsia="zh-CN"/>
              </w:rPr>
              <w:t>17.4.0</w:t>
            </w:r>
          </w:p>
        </w:tc>
      </w:tr>
      <w:tr w:rsidR="007F2609" w:rsidRPr="007F2609" w14:paraId="08CA24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346178">
            <w:pPr>
              <w:pStyle w:val="TAL"/>
              <w:rPr>
                <w:lang w:eastAsia="zh-CN"/>
              </w:rPr>
            </w:pPr>
            <w:r w:rsidRPr="007F2609">
              <w:rPr>
                <w:lang w:eastAsia="zh-CN"/>
              </w:rPr>
              <w:t>R5-221790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346178">
            <w:pPr>
              <w:pStyle w:val="TAL"/>
              <w:rPr>
                <w:lang w:eastAsia="zh-CN"/>
              </w:rPr>
            </w:pPr>
            <w:r w:rsidRPr="007F2609">
              <w:rPr>
                <w:lang w:eastAsia="zh-CN"/>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346178">
            <w:pPr>
              <w:pStyle w:val="TAL"/>
              <w:rPr>
                <w:lang w:eastAsia="zh-CN"/>
              </w:rPr>
            </w:pPr>
            <w:r w:rsidRPr="007F2609">
              <w:rPr>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346178">
            <w:pPr>
              <w:pStyle w:val="TAL"/>
              <w:rPr>
                <w:lang w:eastAsia="zh-CN"/>
              </w:rPr>
            </w:pPr>
            <w:r w:rsidRPr="007F2609">
              <w:rPr>
                <w:lang w:eastAsia="zh-CN"/>
              </w:rPr>
              <w:t>17.4.0</w:t>
            </w:r>
          </w:p>
        </w:tc>
      </w:tr>
      <w:tr w:rsidR="007F2609" w:rsidRPr="007F2609" w14:paraId="16C038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346178">
            <w:pPr>
              <w:pStyle w:val="TAL"/>
              <w:rPr>
                <w:lang w:eastAsia="zh-CN"/>
              </w:rPr>
            </w:pPr>
            <w:r w:rsidRPr="007F2609">
              <w:rPr>
                <w:lang w:eastAsia="zh-CN"/>
              </w:rPr>
              <w:t>R5-221791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346178">
            <w:pPr>
              <w:pStyle w:val="TAL"/>
              <w:rPr>
                <w:lang w:eastAsia="zh-CN"/>
              </w:rPr>
            </w:pPr>
            <w:r w:rsidRPr="007F2609">
              <w:rPr>
                <w:lang w:eastAsia="zh-CN"/>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346178">
            <w:pPr>
              <w:pStyle w:val="TAL"/>
              <w:rPr>
                <w:lang w:eastAsia="zh-CN"/>
              </w:rPr>
            </w:pPr>
            <w:r w:rsidRPr="007F2609">
              <w:rPr>
                <w:lang w:eastAsia="zh-CN"/>
              </w:rPr>
              <w:t>17.4.0</w:t>
            </w:r>
          </w:p>
        </w:tc>
      </w:tr>
      <w:tr w:rsidR="007F2609" w:rsidRPr="007F2609" w14:paraId="7A86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346178">
            <w:pPr>
              <w:pStyle w:val="TAL"/>
              <w:rPr>
                <w:lang w:eastAsia="zh-CN"/>
              </w:rPr>
            </w:pPr>
            <w:r w:rsidRPr="007F2609">
              <w:rPr>
                <w:lang w:eastAsia="zh-CN"/>
              </w:rPr>
              <w:t>R5-221794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346178">
            <w:pPr>
              <w:pStyle w:val="TAL"/>
              <w:rPr>
                <w:lang w:eastAsia="zh-CN"/>
              </w:rPr>
            </w:pPr>
            <w:r w:rsidRPr="007F2609">
              <w:rPr>
                <w:lang w:eastAsia="zh-CN"/>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346178">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346178">
            <w:pPr>
              <w:pStyle w:val="TAL"/>
              <w:rPr>
                <w:lang w:eastAsia="zh-CN"/>
              </w:rPr>
            </w:pPr>
            <w:r w:rsidRPr="007F2609">
              <w:rPr>
                <w:lang w:eastAsia="zh-CN"/>
              </w:rPr>
              <w:t>17.4.0</w:t>
            </w:r>
          </w:p>
        </w:tc>
      </w:tr>
      <w:tr w:rsidR="007F2609" w:rsidRPr="007F2609" w14:paraId="60B12C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346178">
            <w:pPr>
              <w:pStyle w:val="TAL"/>
              <w:rPr>
                <w:lang w:eastAsia="zh-CN"/>
              </w:rPr>
            </w:pPr>
            <w:r w:rsidRPr="007F2609">
              <w:rPr>
                <w:lang w:eastAsia="zh-CN"/>
              </w:rPr>
              <w:t>R5-221795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346178">
            <w:pPr>
              <w:pStyle w:val="TAL"/>
              <w:rPr>
                <w:lang w:eastAsia="zh-CN"/>
              </w:rPr>
            </w:pPr>
            <w:r w:rsidRPr="007F2609">
              <w:rPr>
                <w:lang w:eastAsia="zh-CN"/>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346178">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346178">
            <w:pPr>
              <w:pStyle w:val="TAL"/>
              <w:rPr>
                <w:lang w:eastAsia="zh-CN"/>
              </w:rPr>
            </w:pPr>
            <w:r w:rsidRPr="007F2609">
              <w:rPr>
                <w:lang w:eastAsia="zh-CN"/>
              </w:rPr>
              <w:t>17.4.0</w:t>
            </w:r>
          </w:p>
        </w:tc>
      </w:tr>
      <w:tr w:rsidR="007F2609" w:rsidRPr="007F2609" w14:paraId="145DD0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346178">
            <w:pPr>
              <w:pStyle w:val="TAL"/>
              <w:rPr>
                <w:lang w:eastAsia="zh-CN"/>
              </w:rPr>
            </w:pPr>
            <w:r w:rsidRPr="007F2609">
              <w:rPr>
                <w:lang w:eastAsia="zh-CN"/>
              </w:rPr>
              <w:t>R5-221796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346178">
            <w:pPr>
              <w:pStyle w:val="TAL"/>
              <w:rPr>
                <w:lang w:eastAsia="zh-CN"/>
              </w:rPr>
            </w:pPr>
            <w:r w:rsidRPr="007F2609">
              <w:rPr>
                <w:lang w:eastAsia="zh-CN"/>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346178">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346178">
            <w:pPr>
              <w:pStyle w:val="TAL"/>
              <w:rPr>
                <w:lang w:eastAsia="zh-CN"/>
              </w:rPr>
            </w:pPr>
            <w:r w:rsidRPr="007F2609">
              <w:rPr>
                <w:lang w:eastAsia="zh-CN"/>
              </w:rPr>
              <w:t>17.4.0</w:t>
            </w:r>
          </w:p>
        </w:tc>
      </w:tr>
      <w:tr w:rsidR="007F2609" w:rsidRPr="007F2609" w14:paraId="51C4B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346178">
            <w:pPr>
              <w:pStyle w:val="TAL"/>
              <w:rPr>
                <w:lang w:eastAsia="zh-CN"/>
              </w:rPr>
            </w:pPr>
            <w:r w:rsidRPr="007F2609">
              <w:rPr>
                <w:lang w:eastAsia="zh-CN"/>
              </w:rPr>
              <w:t>R5-221817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346178">
            <w:pPr>
              <w:pStyle w:val="TAL"/>
              <w:rPr>
                <w:lang w:eastAsia="zh-CN"/>
              </w:rPr>
            </w:pPr>
            <w:r w:rsidRPr="007F2609">
              <w:rPr>
                <w:lang w:eastAsia="zh-CN"/>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346178">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346178">
            <w:pPr>
              <w:pStyle w:val="TAL"/>
              <w:rPr>
                <w:lang w:eastAsia="zh-CN"/>
              </w:rPr>
            </w:pPr>
            <w:r w:rsidRPr="007F2609">
              <w:rPr>
                <w:lang w:eastAsia="zh-CN"/>
              </w:rPr>
              <w:t>17.4.0</w:t>
            </w:r>
          </w:p>
        </w:tc>
      </w:tr>
      <w:tr w:rsidR="007F2609" w:rsidRPr="007F2609" w14:paraId="5ED50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346178">
            <w:pPr>
              <w:pStyle w:val="TAL"/>
              <w:rPr>
                <w:lang w:eastAsia="zh-CN"/>
              </w:rPr>
            </w:pPr>
            <w:r w:rsidRPr="007F2609">
              <w:rPr>
                <w:lang w:eastAsia="zh-CN"/>
              </w:rPr>
              <w:t>R5-221818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346178">
            <w:pPr>
              <w:pStyle w:val="TAL"/>
              <w:rPr>
                <w:lang w:eastAsia="zh-CN"/>
              </w:rPr>
            </w:pPr>
            <w:r w:rsidRPr="007F2609">
              <w:rPr>
                <w:lang w:eastAsia="zh-CN"/>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346178">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346178">
            <w:pPr>
              <w:pStyle w:val="TAL"/>
              <w:rPr>
                <w:lang w:eastAsia="zh-CN"/>
              </w:rPr>
            </w:pPr>
            <w:r w:rsidRPr="007F2609">
              <w:rPr>
                <w:lang w:eastAsia="zh-CN"/>
              </w:rPr>
              <w:t>17.4.0</w:t>
            </w:r>
          </w:p>
        </w:tc>
      </w:tr>
      <w:tr w:rsidR="007F2609" w:rsidRPr="007F2609" w14:paraId="6C35D4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346178">
            <w:pPr>
              <w:pStyle w:val="TAL"/>
              <w:rPr>
                <w:lang w:eastAsia="zh-CN"/>
              </w:rPr>
            </w:pPr>
            <w:r w:rsidRPr="007F2609">
              <w:rPr>
                <w:lang w:eastAsia="zh-CN"/>
              </w:rPr>
              <w:t>R5-221819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346178">
            <w:pPr>
              <w:pStyle w:val="TAL"/>
              <w:rPr>
                <w:lang w:eastAsia="zh-CN"/>
              </w:rPr>
            </w:pPr>
            <w:r w:rsidRPr="007F2609">
              <w:rPr>
                <w:lang w:eastAsia="zh-CN"/>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346178">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346178">
            <w:pPr>
              <w:pStyle w:val="TAL"/>
              <w:rPr>
                <w:lang w:eastAsia="zh-CN"/>
              </w:rPr>
            </w:pPr>
            <w:r w:rsidRPr="007F2609">
              <w:rPr>
                <w:lang w:eastAsia="zh-CN"/>
              </w:rPr>
              <w:t>17.4.0</w:t>
            </w:r>
          </w:p>
        </w:tc>
      </w:tr>
      <w:tr w:rsidR="007F2609" w:rsidRPr="007F2609" w14:paraId="2F6D11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346178">
            <w:pPr>
              <w:pStyle w:val="TAL"/>
              <w:rPr>
                <w:lang w:eastAsia="zh-CN"/>
              </w:rPr>
            </w:pPr>
            <w:r w:rsidRPr="007F2609">
              <w:rPr>
                <w:lang w:eastAsia="zh-CN"/>
              </w:rPr>
              <w:t>R5-221820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346178">
            <w:pPr>
              <w:pStyle w:val="TAL"/>
              <w:rPr>
                <w:lang w:eastAsia="zh-CN"/>
              </w:rPr>
            </w:pPr>
            <w:r w:rsidRPr="007F2609">
              <w:rPr>
                <w:lang w:eastAsia="zh-CN"/>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346178">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346178">
            <w:pPr>
              <w:pStyle w:val="TAL"/>
              <w:rPr>
                <w:lang w:eastAsia="zh-CN"/>
              </w:rPr>
            </w:pPr>
            <w:r w:rsidRPr="007F2609">
              <w:rPr>
                <w:lang w:eastAsia="zh-CN"/>
              </w:rPr>
              <w:t>17.4.0</w:t>
            </w:r>
          </w:p>
        </w:tc>
      </w:tr>
      <w:tr w:rsidR="007F2609" w:rsidRPr="007F2609" w14:paraId="1EF688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346178">
            <w:pPr>
              <w:pStyle w:val="TAL"/>
              <w:rPr>
                <w:lang w:eastAsia="zh-CN"/>
              </w:rPr>
            </w:pPr>
            <w:r w:rsidRPr="007F2609">
              <w:rPr>
                <w:lang w:eastAsia="zh-CN"/>
              </w:rPr>
              <w:t>R5-221870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346178">
            <w:pPr>
              <w:pStyle w:val="TAL"/>
              <w:rPr>
                <w:lang w:eastAsia="zh-CN"/>
              </w:rPr>
            </w:pPr>
            <w:r w:rsidRPr="007F2609">
              <w:rPr>
                <w:lang w:eastAsia="zh-CN"/>
              </w:rPr>
              <w:t>1601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346178">
            <w:pPr>
              <w:pStyle w:val="TAL"/>
              <w:rPr>
                <w:lang w:eastAsia="zh-CN"/>
              </w:rPr>
            </w:pPr>
            <w:r w:rsidRPr="007F2609">
              <w:rPr>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346178">
            <w:pPr>
              <w:pStyle w:val="TAL"/>
              <w:rPr>
                <w:lang w:eastAsia="zh-CN"/>
              </w:rPr>
            </w:pPr>
            <w:r w:rsidRPr="007F2609">
              <w:rPr>
                <w:lang w:eastAsia="zh-CN"/>
              </w:rPr>
              <w:t>17.4.0</w:t>
            </w:r>
          </w:p>
        </w:tc>
      </w:tr>
      <w:tr w:rsidR="007F2609" w:rsidRPr="007F2609" w14:paraId="129A9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346178">
            <w:pPr>
              <w:pStyle w:val="TAL"/>
              <w:rPr>
                <w:lang w:eastAsia="zh-CN"/>
              </w:rPr>
            </w:pPr>
            <w:r w:rsidRPr="007F2609">
              <w:rPr>
                <w:lang w:eastAsia="zh-CN"/>
              </w:rPr>
              <w:t>R5-221877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346178">
            <w:pPr>
              <w:pStyle w:val="TAL"/>
              <w:rPr>
                <w:lang w:eastAsia="zh-CN"/>
              </w:rPr>
            </w:pPr>
            <w:r w:rsidRPr="007F2609">
              <w:rPr>
                <w:lang w:eastAsia="zh-CN"/>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346178">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346178">
            <w:pPr>
              <w:pStyle w:val="TAL"/>
              <w:rPr>
                <w:lang w:eastAsia="zh-CN"/>
              </w:rPr>
            </w:pPr>
            <w:r w:rsidRPr="007F2609">
              <w:rPr>
                <w:lang w:eastAsia="zh-CN"/>
              </w:rPr>
              <w:t>17.4.0</w:t>
            </w:r>
          </w:p>
        </w:tc>
      </w:tr>
      <w:tr w:rsidR="007F2609" w:rsidRPr="007F2609" w14:paraId="6C8FC2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346178">
            <w:pPr>
              <w:pStyle w:val="TAL"/>
              <w:rPr>
                <w:lang w:eastAsia="zh-CN"/>
              </w:rPr>
            </w:pPr>
            <w:r w:rsidRPr="007F2609">
              <w:rPr>
                <w:lang w:eastAsia="zh-CN"/>
              </w:rPr>
              <w:t>R5-221878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346178">
            <w:pPr>
              <w:pStyle w:val="TAL"/>
              <w:rPr>
                <w:lang w:eastAsia="zh-CN"/>
              </w:rPr>
            </w:pPr>
            <w:r w:rsidRPr="007F2609">
              <w:rPr>
                <w:lang w:eastAsia="zh-CN"/>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346178">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346178">
            <w:pPr>
              <w:pStyle w:val="TAL"/>
              <w:rPr>
                <w:lang w:eastAsia="zh-CN"/>
              </w:rPr>
            </w:pPr>
            <w:r w:rsidRPr="007F2609">
              <w:rPr>
                <w:lang w:eastAsia="zh-CN"/>
              </w:rPr>
              <w:t>17.4.0</w:t>
            </w:r>
          </w:p>
        </w:tc>
      </w:tr>
      <w:tr w:rsidR="007F2609" w:rsidRPr="007F2609" w14:paraId="4D4413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346178">
            <w:pPr>
              <w:pStyle w:val="TAL"/>
              <w:rPr>
                <w:lang w:eastAsia="zh-CN"/>
              </w:rPr>
            </w:pPr>
            <w:r w:rsidRPr="007F2609">
              <w:rPr>
                <w:lang w:eastAsia="zh-CN"/>
              </w:rPr>
              <w:t>R5-221879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346178">
            <w:pPr>
              <w:pStyle w:val="TAL"/>
              <w:rPr>
                <w:lang w:eastAsia="zh-CN"/>
              </w:rPr>
            </w:pPr>
            <w:r w:rsidRPr="007F2609">
              <w:rPr>
                <w:lang w:eastAsia="zh-CN"/>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346178">
            <w:pPr>
              <w:pStyle w:val="TAL"/>
              <w:rPr>
                <w:lang w:eastAsia="zh-CN"/>
              </w:rPr>
            </w:pPr>
            <w:r w:rsidRPr="007F2609">
              <w:rPr>
                <w:lang w:eastAsia="zh-CN"/>
              </w:rPr>
              <w:t>Updating Delta_RIB_c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346178">
            <w:pPr>
              <w:pStyle w:val="TAL"/>
              <w:rPr>
                <w:lang w:eastAsia="zh-CN"/>
              </w:rPr>
            </w:pPr>
            <w:r w:rsidRPr="007F2609">
              <w:rPr>
                <w:lang w:eastAsia="zh-CN"/>
              </w:rPr>
              <w:t>17.4.0</w:t>
            </w:r>
          </w:p>
        </w:tc>
      </w:tr>
      <w:tr w:rsidR="007F2609" w:rsidRPr="007F2609" w14:paraId="4D715E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346178">
            <w:pPr>
              <w:pStyle w:val="TAL"/>
              <w:rPr>
                <w:lang w:eastAsia="zh-CN"/>
              </w:rPr>
            </w:pPr>
            <w:r w:rsidRPr="007F2609">
              <w:rPr>
                <w:lang w:eastAsia="zh-CN"/>
              </w:rPr>
              <w:t>R5-221880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346178">
            <w:pPr>
              <w:pStyle w:val="TAL"/>
              <w:rPr>
                <w:lang w:eastAsia="zh-CN"/>
              </w:rPr>
            </w:pPr>
            <w:r w:rsidRPr="007F2609">
              <w:rPr>
                <w:lang w:eastAsia="zh-CN"/>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346178">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346178">
            <w:pPr>
              <w:pStyle w:val="TAL"/>
              <w:rPr>
                <w:lang w:eastAsia="zh-CN"/>
              </w:rPr>
            </w:pPr>
            <w:r w:rsidRPr="007F2609">
              <w:rPr>
                <w:lang w:eastAsia="zh-CN"/>
              </w:rPr>
              <w:t>17.4.0</w:t>
            </w:r>
          </w:p>
        </w:tc>
      </w:tr>
      <w:tr w:rsidR="007F2609" w:rsidRPr="007F2609" w14:paraId="2FAA43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346178">
            <w:pPr>
              <w:pStyle w:val="TAL"/>
              <w:rPr>
                <w:lang w:eastAsia="zh-CN"/>
              </w:rPr>
            </w:pPr>
            <w:r w:rsidRPr="007F2609">
              <w:rPr>
                <w:lang w:eastAsia="zh-CN"/>
              </w:rPr>
              <w:t>R5-221881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346178">
            <w:pPr>
              <w:pStyle w:val="TAL"/>
              <w:rPr>
                <w:lang w:eastAsia="zh-CN"/>
              </w:rPr>
            </w:pPr>
            <w:r w:rsidRPr="007F2609">
              <w:rPr>
                <w:lang w:eastAsia="zh-CN"/>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346178">
            <w:pPr>
              <w:pStyle w:val="TAL"/>
              <w:rPr>
                <w:lang w:eastAsia="zh-CN"/>
              </w:rPr>
            </w:pPr>
            <w:r w:rsidRPr="007F2609">
              <w:rPr>
                <w:lang w:eastAsia="zh-CN"/>
              </w:rPr>
              <w:t>17.4.0</w:t>
            </w:r>
          </w:p>
        </w:tc>
      </w:tr>
      <w:tr w:rsidR="007F2609" w:rsidRPr="007F2609" w14:paraId="4687FF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346178">
            <w:pPr>
              <w:pStyle w:val="TAL"/>
              <w:rPr>
                <w:lang w:eastAsia="zh-CN"/>
              </w:rPr>
            </w:pPr>
            <w:r w:rsidRPr="007F2609">
              <w:rPr>
                <w:lang w:eastAsia="zh-CN"/>
              </w:rPr>
              <w:t>R5-221882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346178">
            <w:pPr>
              <w:pStyle w:val="TAL"/>
              <w:rPr>
                <w:lang w:eastAsia="zh-CN"/>
              </w:rPr>
            </w:pPr>
            <w:r w:rsidRPr="007F2609">
              <w:rPr>
                <w:lang w:eastAsia="zh-CN"/>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346178">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346178">
            <w:pPr>
              <w:pStyle w:val="TAL"/>
              <w:rPr>
                <w:lang w:eastAsia="zh-CN"/>
              </w:rPr>
            </w:pPr>
            <w:r w:rsidRPr="007F2609">
              <w:rPr>
                <w:lang w:eastAsia="zh-CN"/>
              </w:rPr>
              <w:t>17.4.0</w:t>
            </w:r>
          </w:p>
        </w:tc>
      </w:tr>
      <w:tr w:rsidR="007F2609" w:rsidRPr="007F2609" w14:paraId="06695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346178">
            <w:pPr>
              <w:pStyle w:val="TAL"/>
              <w:rPr>
                <w:lang w:eastAsia="zh-CN"/>
              </w:rPr>
            </w:pPr>
            <w:r w:rsidRPr="007F2609">
              <w:rPr>
                <w:lang w:eastAsia="zh-CN"/>
              </w:rPr>
              <w:t>R5-221894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346178">
            <w:pPr>
              <w:pStyle w:val="TAL"/>
              <w:rPr>
                <w:lang w:eastAsia="zh-CN"/>
              </w:rPr>
            </w:pPr>
            <w:r w:rsidRPr="007F2609">
              <w:rPr>
                <w:lang w:eastAsia="zh-CN"/>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346178">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346178">
            <w:pPr>
              <w:pStyle w:val="TAL"/>
              <w:rPr>
                <w:lang w:eastAsia="zh-CN"/>
              </w:rPr>
            </w:pPr>
            <w:r w:rsidRPr="007F2609">
              <w:rPr>
                <w:lang w:eastAsia="zh-CN"/>
              </w:rPr>
              <w:t>17.4.0</w:t>
            </w:r>
          </w:p>
        </w:tc>
      </w:tr>
      <w:tr w:rsidR="007F2609" w:rsidRPr="007F2609" w14:paraId="18006B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346178">
            <w:pPr>
              <w:pStyle w:val="TAL"/>
              <w:rPr>
                <w:lang w:eastAsia="zh-CN"/>
              </w:rPr>
            </w:pPr>
            <w:r w:rsidRPr="007F2609">
              <w:rPr>
                <w:lang w:eastAsia="zh-CN"/>
              </w:rPr>
              <w:t>R5-221895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346178">
            <w:pPr>
              <w:pStyle w:val="TAL"/>
              <w:rPr>
                <w:lang w:eastAsia="zh-CN"/>
              </w:rPr>
            </w:pPr>
            <w:r w:rsidRPr="007F2609">
              <w:rPr>
                <w:lang w:eastAsia="zh-CN"/>
              </w:rPr>
              <w:t>1600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346178">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346178">
            <w:pPr>
              <w:pStyle w:val="TAL"/>
              <w:rPr>
                <w:lang w:eastAsia="zh-CN"/>
              </w:rPr>
            </w:pPr>
            <w:r w:rsidRPr="007F2609">
              <w:rPr>
                <w:lang w:eastAsia="zh-CN"/>
              </w:rPr>
              <w:t>17.4.0</w:t>
            </w:r>
          </w:p>
        </w:tc>
      </w:tr>
      <w:tr w:rsidR="007F2609" w:rsidRPr="007F2609" w14:paraId="70769A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346178">
            <w:pPr>
              <w:pStyle w:val="TAL"/>
              <w:rPr>
                <w:lang w:eastAsia="zh-CN"/>
              </w:rPr>
            </w:pPr>
            <w:r w:rsidRPr="007F2609">
              <w:rPr>
                <w:lang w:eastAsia="zh-CN"/>
              </w:rPr>
              <w:t>R5-221896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346178">
            <w:pPr>
              <w:pStyle w:val="TAL"/>
              <w:rPr>
                <w:lang w:eastAsia="zh-CN"/>
              </w:rPr>
            </w:pPr>
            <w:r w:rsidRPr="007F2609">
              <w:rPr>
                <w:lang w:eastAsia="zh-CN"/>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346178">
            <w:pPr>
              <w:pStyle w:val="TAL"/>
              <w:rPr>
                <w:lang w:eastAsia="zh-CN"/>
              </w:rPr>
            </w:pPr>
            <w:r w:rsidRPr="007F2609">
              <w:rPr>
                <w:lang w:eastAsia="zh-CN"/>
              </w:rPr>
              <w:t>17.4.0</w:t>
            </w:r>
          </w:p>
        </w:tc>
      </w:tr>
      <w:tr w:rsidR="007F2609" w:rsidRPr="007F2609" w14:paraId="42D514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346178">
            <w:pPr>
              <w:pStyle w:val="TAL"/>
              <w:rPr>
                <w:lang w:eastAsia="zh-CN"/>
              </w:rPr>
            </w:pPr>
            <w:r w:rsidRPr="007F2609">
              <w:rPr>
                <w:lang w:eastAsia="zh-CN"/>
              </w:rPr>
              <w:t>R5-221897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346178">
            <w:pPr>
              <w:pStyle w:val="TAL"/>
              <w:rPr>
                <w:lang w:eastAsia="zh-CN"/>
              </w:rPr>
            </w:pPr>
            <w:r w:rsidRPr="007F2609">
              <w:rPr>
                <w:lang w:eastAsia="zh-CN"/>
              </w:rPr>
              <w:t>1530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346178">
            <w:pPr>
              <w:pStyle w:val="TAL"/>
              <w:rPr>
                <w:lang w:eastAsia="zh-CN"/>
              </w:rPr>
            </w:pPr>
            <w:r w:rsidRPr="007F2609">
              <w:rPr>
                <w:lang w:eastAsia="zh-CN"/>
              </w:rPr>
              <w:t>17.4.0</w:t>
            </w:r>
          </w:p>
        </w:tc>
      </w:tr>
      <w:tr w:rsidR="007F2609" w:rsidRPr="007F2609" w14:paraId="35B912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346178">
            <w:pPr>
              <w:pStyle w:val="TAL"/>
              <w:rPr>
                <w:lang w:eastAsia="zh-CN"/>
              </w:rPr>
            </w:pPr>
            <w:r w:rsidRPr="007F2609">
              <w:rPr>
                <w:lang w:eastAsia="zh-CN"/>
              </w:rPr>
              <w:t>R5-221898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346178">
            <w:pPr>
              <w:pStyle w:val="TAL"/>
              <w:rPr>
                <w:lang w:eastAsia="zh-CN"/>
              </w:rPr>
            </w:pPr>
            <w:r w:rsidRPr="007F2609">
              <w:rPr>
                <w:lang w:eastAsia="zh-CN"/>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346178">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346178">
            <w:pPr>
              <w:pStyle w:val="TAL"/>
              <w:rPr>
                <w:lang w:eastAsia="zh-CN"/>
              </w:rPr>
            </w:pPr>
            <w:r w:rsidRPr="007F2609">
              <w:rPr>
                <w:lang w:eastAsia="zh-CN"/>
              </w:rPr>
              <w:t>17.4.0</w:t>
            </w:r>
          </w:p>
        </w:tc>
      </w:tr>
      <w:tr w:rsidR="007F2609" w:rsidRPr="007F2609" w14:paraId="1ABA73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346178">
            <w:pPr>
              <w:pStyle w:val="TAL"/>
              <w:rPr>
                <w:lang w:eastAsia="zh-CN"/>
              </w:rPr>
            </w:pPr>
            <w:r w:rsidRPr="007F2609">
              <w:rPr>
                <w:lang w:eastAsia="zh-CN"/>
              </w:rPr>
              <w:t>R5-221899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346178">
            <w:pPr>
              <w:pStyle w:val="TAL"/>
              <w:rPr>
                <w:lang w:eastAsia="zh-CN"/>
              </w:rPr>
            </w:pPr>
            <w:r w:rsidRPr="007F2609">
              <w:rPr>
                <w:lang w:eastAsia="zh-CN"/>
              </w:rPr>
              <w:t>1535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346178">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346178">
            <w:pPr>
              <w:pStyle w:val="TAL"/>
              <w:rPr>
                <w:lang w:eastAsia="zh-CN"/>
              </w:rPr>
            </w:pPr>
            <w:r w:rsidRPr="007F2609">
              <w:rPr>
                <w:lang w:eastAsia="zh-CN"/>
              </w:rPr>
              <w:t>17.4.0</w:t>
            </w:r>
          </w:p>
        </w:tc>
      </w:tr>
      <w:tr w:rsidR="007F2609" w:rsidRPr="007F2609" w14:paraId="5B7FB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346178">
            <w:pPr>
              <w:pStyle w:val="TAL"/>
              <w:rPr>
                <w:lang w:eastAsia="zh-CN"/>
              </w:rPr>
            </w:pPr>
            <w:r w:rsidRPr="007F2609">
              <w:rPr>
                <w:lang w:eastAsia="zh-CN"/>
              </w:rPr>
              <w:t>R5-221900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346178">
            <w:pPr>
              <w:pStyle w:val="TAL"/>
              <w:rPr>
                <w:lang w:eastAsia="zh-CN"/>
              </w:rPr>
            </w:pPr>
            <w:r w:rsidRPr="007F2609">
              <w:rPr>
                <w:lang w:eastAsia="zh-CN"/>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346178">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346178">
            <w:pPr>
              <w:pStyle w:val="TAL"/>
              <w:rPr>
                <w:lang w:eastAsia="zh-CN"/>
              </w:rPr>
            </w:pPr>
            <w:r w:rsidRPr="007F2609">
              <w:rPr>
                <w:lang w:eastAsia="zh-CN"/>
              </w:rPr>
              <w:t>17.4.0</w:t>
            </w:r>
          </w:p>
        </w:tc>
      </w:tr>
      <w:tr w:rsidR="007F2609" w:rsidRPr="007F2609" w14:paraId="3AB552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346178">
            <w:pPr>
              <w:pStyle w:val="TAL"/>
              <w:rPr>
                <w:lang w:eastAsia="zh-CN"/>
              </w:rPr>
            </w:pPr>
            <w:r w:rsidRPr="007F2609">
              <w:rPr>
                <w:lang w:eastAsia="zh-CN"/>
              </w:rPr>
              <w:t>R5-221901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346178">
            <w:pPr>
              <w:pStyle w:val="TAL"/>
              <w:rPr>
                <w:lang w:eastAsia="zh-CN"/>
              </w:rPr>
            </w:pPr>
            <w:r w:rsidRPr="007F2609">
              <w:rPr>
                <w:lang w:eastAsia="zh-CN"/>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346178">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346178">
            <w:pPr>
              <w:pStyle w:val="TAL"/>
              <w:rPr>
                <w:lang w:eastAsia="zh-CN"/>
              </w:rPr>
            </w:pPr>
            <w:r w:rsidRPr="007F2609">
              <w:rPr>
                <w:lang w:eastAsia="zh-CN"/>
              </w:rPr>
              <w:t>17.4.0</w:t>
            </w:r>
          </w:p>
        </w:tc>
      </w:tr>
      <w:tr w:rsidR="007F2609" w:rsidRPr="007F2609" w14:paraId="0CB4F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346178">
            <w:pPr>
              <w:pStyle w:val="TAL"/>
              <w:rPr>
                <w:lang w:eastAsia="zh-CN"/>
              </w:rPr>
            </w:pPr>
            <w:r w:rsidRPr="007F2609">
              <w:rPr>
                <w:lang w:eastAsia="zh-CN"/>
              </w:rPr>
              <w:t>R5-221902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346178">
            <w:pPr>
              <w:pStyle w:val="TAL"/>
              <w:rPr>
                <w:lang w:eastAsia="zh-CN"/>
              </w:rPr>
            </w:pPr>
            <w:r w:rsidRPr="007F2609">
              <w:rPr>
                <w:lang w:eastAsia="zh-CN"/>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346178">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346178">
            <w:pPr>
              <w:pStyle w:val="TAL"/>
              <w:rPr>
                <w:lang w:eastAsia="zh-CN"/>
              </w:rPr>
            </w:pPr>
            <w:r w:rsidRPr="007F2609">
              <w:rPr>
                <w:lang w:eastAsia="zh-CN"/>
              </w:rPr>
              <w:t>17.4.0</w:t>
            </w:r>
          </w:p>
        </w:tc>
      </w:tr>
      <w:tr w:rsidR="007F2609" w:rsidRPr="007F2609" w14:paraId="0E287A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346178">
            <w:pPr>
              <w:pStyle w:val="TAL"/>
              <w:rPr>
                <w:lang w:eastAsia="zh-CN"/>
              </w:rPr>
            </w:pPr>
            <w:r w:rsidRPr="007F2609">
              <w:rPr>
                <w:lang w:eastAsia="zh-CN"/>
              </w:rPr>
              <w:t>R5-221903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346178">
            <w:pPr>
              <w:pStyle w:val="TAL"/>
              <w:rPr>
                <w:lang w:eastAsia="zh-CN"/>
              </w:rPr>
            </w:pPr>
            <w:r w:rsidRPr="007F2609">
              <w:rPr>
                <w:lang w:eastAsia="zh-CN"/>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346178">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346178">
            <w:pPr>
              <w:pStyle w:val="TAL"/>
              <w:rPr>
                <w:lang w:eastAsia="zh-CN"/>
              </w:rPr>
            </w:pPr>
            <w:r w:rsidRPr="007F2609">
              <w:rPr>
                <w:lang w:eastAsia="zh-CN"/>
              </w:rPr>
              <w:t>17.4.0</w:t>
            </w:r>
          </w:p>
        </w:tc>
      </w:tr>
      <w:tr w:rsidR="007F2609" w:rsidRPr="007F2609" w14:paraId="5FDA95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346178">
            <w:pPr>
              <w:pStyle w:val="TAL"/>
              <w:rPr>
                <w:lang w:eastAsia="zh-CN"/>
              </w:rPr>
            </w:pPr>
            <w:r w:rsidRPr="007F2609">
              <w:rPr>
                <w:lang w:eastAsia="zh-CN"/>
              </w:rPr>
              <w:t>R5-221904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346178">
            <w:pPr>
              <w:pStyle w:val="TAL"/>
              <w:rPr>
                <w:lang w:eastAsia="zh-CN"/>
              </w:rPr>
            </w:pPr>
            <w:r w:rsidRPr="007F2609">
              <w:rPr>
                <w:lang w:eastAsia="zh-CN"/>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346178">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346178">
            <w:pPr>
              <w:pStyle w:val="TAL"/>
              <w:rPr>
                <w:lang w:eastAsia="zh-CN"/>
              </w:rPr>
            </w:pPr>
            <w:r w:rsidRPr="007F2609">
              <w:rPr>
                <w:lang w:eastAsia="zh-CN"/>
              </w:rPr>
              <w:t>17.4.0</w:t>
            </w:r>
          </w:p>
        </w:tc>
      </w:tr>
      <w:tr w:rsidR="007F2609" w:rsidRPr="007F2609" w14:paraId="4E324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346178">
            <w:pPr>
              <w:pStyle w:val="TAL"/>
              <w:rPr>
                <w:lang w:eastAsia="zh-CN"/>
              </w:rPr>
            </w:pPr>
            <w:r w:rsidRPr="007F2609">
              <w:rPr>
                <w:lang w:eastAsia="zh-CN"/>
              </w:rPr>
              <w:t>R5-221905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346178">
            <w:pPr>
              <w:pStyle w:val="TAL"/>
              <w:rPr>
                <w:lang w:eastAsia="zh-CN"/>
              </w:rPr>
            </w:pPr>
            <w:r w:rsidRPr="007F2609">
              <w:rPr>
                <w:lang w:eastAsia="zh-CN"/>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346178">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346178">
            <w:pPr>
              <w:pStyle w:val="TAL"/>
              <w:rPr>
                <w:lang w:eastAsia="zh-CN"/>
              </w:rPr>
            </w:pPr>
            <w:r w:rsidRPr="007F2609">
              <w:rPr>
                <w:lang w:eastAsia="zh-CN"/>
              </w:rPr>
              <w:t>17.4.0</w:t>
            </w:r>
          </w:p>
        </w:tc>
      </w:tr>
      <w:tr w:rsidR="007F2609" w:rsidRPr="007F2609" w14:paraId="44A6F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346178">
            <w:pPr>
              <w:pStyle w:val="TAL"/>
              <w:rPr>
                <w:lang w:eastAsia="zh-CN"/>
              </w:rPr>
            </w:pPr>
            <w:r w:rsidRPr="007F2609">
              <w:rPr>
                <w:lang w:eastAsia="zh-CN"/>
              </w:rPr>
              <w:t>R5-221906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346178">
            <w:pPr>
              <w:pStyle w:val="TAL"/>
              <w:rPr>
                <w:lang w:eastAsia="zh-CN"/>
              </w:rPr>
            </w:pPr>
            <w:r w:rsidRPr="007F2609">
              <w:rPr>
                <w:lang w:eastAsia="zh-CN"/>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346178">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346178">
            <w:pPr>
              <w:pStyle w:val="TAL"/>
              <w:rPr>
                <w:lang w:eastAsia="zh-CN"/>
              </w:rPr>
            </w:pPr>
            <w:r w:rsidRPr="007F2609">
              <w:rPr>
                <w:lang w:eastAsia="zh-CN"/>
              </w:rPr>
              <w:t>17.4.0</w:t>
            </w:r>
          </w:p>
        </w:tc>
      </w:tr>
      <w:tr w:rsidR="007F2609" w:rsidRPr="007F2609" w14:paraId="7A702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346178">
            <w:pPr>
              <w:pStyle w:val="TAL"/>
              <w:rPr>
                <w:lang w:eastAsia="zh-CN"/>
              </w:rPr>
            </w:pPr>
            <w:r w:rsidRPr="007F2609">
              <w:rPr>
                <w:lang w:eastAsia="zh-CN"/>
              </w:rPr>
              <w:t>R5-221907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346178">
            <w:pPr>
              <w:pStyle w:val="TAL"/>
              <w:rPr>
                <w:lang w:eastAsia="zh-CN"/>
              </w:rPr>
            </w:pPr>
            <w:r w:rsidRPr="007F2609">
              <w:rPr>
                <w:lang w:eastAsia="zh-CN"/>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346178">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346178">
            <w:pPr>
              <w:pStyle w:val="TAL"/>
              <w:rPr>
                <w:lang w:eastAsia="zh-CN"/>
              </w:rPr>
            </w:pPr>
            <w:r w:rsidRPr="007F2609">
              <w:rPr>
                <w:lang w:eastAsia="zh-CN"/>
              </w:rPr>
              <w:t>17.4.0</w:t>
            </w:r>
          </w:p>
        </w:tc>
      </w:tr>
      <w:tr w:rsidR="007F2609" w:rsidRPr="007F2609" w14:paraId="0CAE79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346178">
            <w:pPr>
              <w:pStyle w:val="TAL"/>
              <w:rPr>
                <w:lang w:eastAsia="zh-CN"/>
              </w:rPr>
            </w:pPr>
            <w:r w:rsidRPr="007F2609">
              <w:rPr>
                <w:lang w:eastAsia="zh-CN"/>
              </w:rPr>
              <w:t>R5-221912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346178">
            <w:pPr>
              <w:pStyle w:val="TAL"/>
              <w:rPr>
                <w:lang w:eastAsia="zh-CN"/>
              </w:rPr>
            </w:pPr>
            <w:r w:rsidRPr="007F2609">
              <w:rPr>
                <w:lang w:eastAsia="zh-CN"/>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346178">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346178">
            <w:pPr>
              <w:pStyle w:val="TAL"/>
              <w:rPr>
                <w:lang w:eastAsia="zh-CN"/>
              </w:rPr>
            </w:pPr>
            <w:r w:rsidRPr="007F2609">
              <w:rPr>
                <w:lang w:eastAsia="zh-CN"/>
              </w:rPr>
              <w:t>17.4.0</w:t>
            </w:r>
          </w:p>
        </w:tc>
      </w:tr>
      <w:tr w:rsidR="007F2609" w:rsidRPr="007F2609" w14:paraId="3CBFF1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346178">
            <w:pPr>
              <w:pStyle w:val="TAL"/>
              <w:rPr>
                <w:lang w:eastAsia="zh-CN"/>
              </w:rPr>
            </w:pPr>
            <w:r w:rsidRPr="007F2609">
              <w:rPr>
                <w:lang w:eastAsia="zh-CN"/>
              </w:rPr>
              <w:t>R5-221930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346178">
            <w:pPr>
              <w:pStyle w:val="TAL"/>
              <w:rPr>
                <w:lang w:eastAsia="zh-CN"/>
              </w:rPr>
            </w:pPr>
            <w:r w:rsidRPr="007F2609">
              <w:rPr>
                <w:lang w:eastAsia="zh-CN"/>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346178">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346178">
            <w:pPr>
              <w:pStyle w:val="TAL"/>
              <w:rPr>
                <w:lang w:eastAsia="zh-CN"/>
              </w:rPr>
            </w:pPr>
            <w:r w:rsidRPr="007F2609">
              <w:rPr>
                <w:lang w:eastAsia="zh-CN"/>
              </w:rPr>
              <w:t>17.4.0</w:t>
            </w:r>
          </w:p>
        </w:tc>
      </w:tr>
      <w:tr w:rsidR="007F2609" w:rsidRPr="007F2609" w14:paraId="1F3B9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346178">
            <w:pPr>
              <w:pStyle w:val="TAL"/>
              <w:rPr>
                <w:lang w:eastAsia="zh-CN"/>
              </w:rPr>
            </w:pPr>
            <w:r w:rsidRPr="007F2609">
              <w:rPr>
                <w:lang w:eastAsia="zh-CN"/>
              </w:rPr>
              <w:t>R5-222174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346178">
            <w:pPr>
              <w:pStyle w:val="TAL"/>
              <w:rPr>
                <w:lang w:eastAsia="zh-CN"/>
              </w:rPr>
            </w:pPr>
            <w:r w:rsidRPr="007F2609">
              <w:rPr>
                <w:lang w:eastAsia="zh-CN"/>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346178">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346178">
            <w:pPr>
              <w:pStyle w:val="TAL"/>
              <w:rPr>
                <w:lang w:eastAsia="zh-CN"/>
              </w:rPr>
            </w:pPr>
            <w:r w:rsidRPr="007F2609">
              <w:rPr>
                <w:lang w:eastAsia="zh-CN"/>
              </w:rPr>
              <w:t>17.5.0</w:t>
            </w:r>
          </w:p>
        </w:tc>
      </w:tr>
      <w:tr w:rsidR="007F2609" w:rsidRPr="007F2609" w14:paraId="75D4E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346178">
            <w:pPr>
              <w:pStyle w:val="TAL"/>
              <w:rPr>
                <w:lang w:eastAsia="zh-CN"/>
              </w:rPr>
            </w:pPr>
            <w:r w:rsidRPr="007F2609">
              <w:rPr>
                <w:lang w:eastAsia="zh-CN"/>
              </w:rPr>
              <w:t>R5-222200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346178">
            <w:pPr>
              <w:pStyle w:val="TAL"/>
              <w:rPr>
                <w:lang w:eastAsia="zh-CN"/>
              </w:rPr>
            </w:pPr>
            <w:r w:rsidRPr="007F2609">
              <w:rPr>
                <w:lang w:eastAsia="zh-CN"/>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346178">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346178">
            <w:pPr>
              <w:pStyle w:val="TAL"/>
              <w:rPr>
                <w:lang w:eastAsia="zh-CN"/>
              </w:rPr>
            </w:pPr>
            <w:r w:rsidRPr="007F2609">
              <w:rPr>
                <w:lang w:eastAsia="zh-CN"/>
              </w:rPr>
              <w:t>17.5.0</w:t>
            </w:r>
          </w:p>
        </w:tc>
      </w:tr>
      <w:tr w:rsidR="007F2609" w:rsidRPr="007F2609" w14:paraId="65B159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346178">
            <w:pPr>
              <w:pStyle w:val="TAL"/>
              <w:rPr>
                <w:lang w:eastAsia="zh-CN"/>
              </w:rPr>
            </w:pPr>
            <w:r w:rsidRPr="007F2609">
              <w:rPr>
                <w:lang w:eastAsia="zh-CN"/>
              </w:rPr>
              <w:t>R5-222201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346178">
            <w:pPr>
              <w:pStyle w:val="TAL"/>
              <w:rPr>
                <w:lang w:eastAsia="zh-CN"/>
              </w:rPr>
            </w:pPr>
            <w:r w:rsidRPr="007F2609">
              <w:rPr>
                <w:lang w:eastAsia="zh-CN"/>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346178">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346178">
            <w:pPr>
              <w:pStyle w:val="TAL"/>
              <w:rPr>
                <w:lang w:eastAsia="zh-CN"/>
              </w:rPr>
            </w:pPr>
            <w:r w:rsidRPr="007F2609">
              <w:rPr>
                <w:lang w:eastAsia="zh-CN"/>
              </w:rPr>
              <w:t>17.5.0</w:t>
            </w:r>
          </w:p>
        </w:tc>
      </w:tr>
      <w:tr w:rsidR="007F2609" w:rsidRPr="007F2609" w14:paraId="69006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346178">
            <w:pPr>
              <w:pStyle w:val="TAL"/>
              <w:rPr>
                <w:lang w:eastAsia="zh-CN"/>
              </w:rPr>
            </w:pPr>
            <w:r w:rsidRPr="007F2609">
              <w:rPr>
                <w:lang w:eastAsia="zh-CN"/>
              </w:rPr>
              <w:t>R5-222202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346178">
            <w:pPr>
              <w:pStyle w:val="TAL"/>
              <w:rPr>
                <w:lang w:eastAsia="zh-CN"/>
              </w:rPr>
            </w:pPr>
            <w:r w:rsidRPr="007F2609">
              <w:rPr>
                <w:lang w:eastAsia="zh-CN"/>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346178">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346178">
            <w:pPr>
              <w:pStyle w:val="TAL"/>
              <w:rPr>
                <w:lang w:eastAsia="zh-CN"/>
              </w:rPr>
            </w:pPr>
            <w:r w:rsidRPr="007F2609">
              <w:rPr>
                <w:lang w:eastAsia="zh-CN"/>
              </w:rPr>
              <w:t>17.5.0</w:t>
            </w:r>
          </w:p>
        </w:tc>
      </w:tr>
      <w:tr w:rsidR="007F2609" w:rsidRPr="007F2609" w14:paraId="0E211A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346178">
            <w:pPr>
              <w:pStyle w:val="TAL"/>
              <w:rPr>
                <w:lang w:eastAsia="zh-CN"/>
              </w:rPr>
            </w:pPr>
            <w:r w:rsidRPr="007F2609">
              <w:rPr>
                <w:lang w:eastAsia="zh-CN"/>
              </w:rPr>
              <w:t>R5-222203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346178">
            <w:pPr>
              <w:pStyle w:val="TAL"/>
              <w:rPr>
                <w:lang w:eastAsia="zh-CN"/>
              </w:rPr>
            </w:pPr>
            <w:r w:rsidRPr="007F2609">
              <w:rPr>
                <w:lang w:eastAsia="zh-CN"/>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346178">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346178">
            <w:pPr>
              <w:pStyle w:val="TAL"/>
              <w:rPr>
                <w:lang w:eastAsia="zh-CN"/>
              </w:rPr>
            </w:pPr>
            <w:r w:rsidRPr="007F2609">
              <w:rPr>
                <w:lang w:eastAsia="zh-CN"/>
              </w:rPr>
              <w:t>17.5.0</w:t>
            </w:r>
          </w:p>
        </w:tc>
      </w:tr>
      <w:tr w:rsidR="007F2609" w:rsidRPr="007F2609" w14:paraId="13D82D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346178">
            <w:pPr>
              <w:pStyle w:val="TAL"/>
              <w:rPr>
                <w:lang w:eastAsia="zh-CN"/>
              </w:rPr>
            </w:pPr>
            <w:r w:rsidRPr="007F2609">
              <w:rPr>
                <w:lang w:eastAsia="zh-CN"/>
              </w:rPr>
              <w:t>R5-222204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346178">
            <w:pPr>
              <w:pStyle w:val="TAL"/>
              <w:rPr>
                <w:lang w:eastAsia="zh-CN"/>
              </w:rPr>
            </w:pPr>
            <w:r w:rsidRPr="007F2609">
              <w:rPr>
                <w:lang w:eastAsia="zh-CN"/>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346178">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346178">
            <w:pPr>
              <w:pStyle w:val="TAL"/>
              <w:rPr>
                <w:lang w:eastAsia="zh-CN"/>
              </w:rPr>
            </w:pPr>
            <w:r w:rsidRPr="007F2609">
              <w:rPr>
                <w:lang w:eastAsia="zh-CN"/>
              </w:rPr>
              <w:t>17.5.0</w:t>
            </w:r>
          </w:p>
        </w:tc>
      </w:tr>
      <w:tr w:rsidR="007F2609" w:rsidRPr="007F2609" w14:paraId="6662AC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346178">
            <w:pPr>
              <w:pStyle w:val="TAL"/>
              <w:rPr>
                <w:lang w:eastAsia="zh-CN"/>
              </w:rPr>
            </w:pPr>
            <w:r w:rsidRPr="007F2609">
              <w:rPr>
                <w:lang w:eastAsia="zh-CN"/>
              </w:rPr>
              <w:t>R5-222205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346178">
            <w:pPr>
              <w:pStyle w:val="TAL"/>
              <w:rPr>
                <w:lang w:eastAsia="zh-CN"/>
              </w:rPr>
            </w:pPr>
            <w:r w:rsidRPr="007F2609">
              <w:rPr>
                <w:lang w:eastAsia="zh-CN"/>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346178">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346178">
            <w:pPr>
              <w:pStyle w:val="TAL"/>
              <w:rPr>
                <w:lang w:eastAsia="zh-CN"/>
              </w:rPr>
            </w:pPr>
            <w:r w:rsidRPr="007F2609">
              <w:rPr>
                <w:lang w:eastAsia="zh-CN"/>
              </w:rPr>
              <w:t>17.5.0</w:t>
            </w:r>
          </w:p>
        </w:tc>
      </w:tr>
      <w:tr w:rsidR="007F2609" w:rsidRPr="007F2609" w14:paraId="3D5F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346178">
            <w:pPr>
              <w:pStyle w:val="TAL"/>
              <w:rPr>
                <w:lang w:eastAsia="zh-CN"/>
              </w:rPr>
            </w:pPr>
            <w:r w:rsidRPr="007F2609">
              <w:rPr>
                <w:lang w:eastAsia="zh-CN"/>
              </w:rPr>
              <w:t>R5-222206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346178">
            <w:pPr>
              <w:pStyle w:val="TAL"/>
              <w:rPr>
                <w:lang w:eastAsia="zh-CN"/>
              </w:rPr>
            </w:pPr>
            <w:r w:rsidRPr="007F2609">
              <w:rPr>
                <w:lang w:eastAsia="zh-CN"/>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346178">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346178">
            <w:pPr>
              <w:pStyle w:val="TAL"/>
              <w:rPr>
                <w:lang w:eastAsia="zh-CN"/>
              </w:rPr>
            </w:pPr>
            <w:r w:rsidRPr="007F2609">
              <w:rPr>
                <w:lang w:eastAsia="zh-CN"/>
              </w:rPr>
              <w:t>17.5.0</w:t>
            </w:r>
          </w:p>
        </w:tc>
      </w:tr>
      <w:tr w:rsidR="007F2609" w:rsidRPr="007F2609" w14:paraId="4ADA82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346178">
            <w:pPr>
              <w:pStyle w:val="TAL"/>
              <w:rPr>
                <w:lang w:eastAsia="zh-CN"/>
              </w:rPr>
            </w:pPr>
            <w:r w:rsidRPr="007F2609">
              <w:rPr>
                <w:lang w:eastAsia="zh-CN"/>
              </w:rPr>
              <w:t>R5-222241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346178">
            <w:pPr>
              <w:pStyle w:val="TAL"/>
              <w:rPr>
                <w:lang w:eastAsia="zh-CN"/>
              </w:rPr>
            </w:pPr>
            <w:r w:rsidRPr="007F2609">
              <w:rPr>
                <w:lang w:eastAsia="zh-CN"/>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346178">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346178">
            <w:pPr>
              <w:pStyle w:val="TAL"/>
              <w:rPr>
                <w:lang w:eastAsia="zh-CN"/>
              </w:rPr>
            </w:pPr>
            <w:r w:rsidRPr="007F2609">
              <w:rPr>
                <w:lang w:eastAsia="zh-CN"/>
              </w:rPr>
              <w:t>17.5.0</w:t>
            </w:r>
          </w:p>
        </w:tc>
      </w:tr>
      <w:tr w:rsidR="007F2609" w:rsidRPr="007F2609" w14:paraId="09CD4F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346178">
            <w:pPr>
              <w:pStyle w:val="TAL"/>
              <w:rPr>
                <w:lang w:eastAsia="zh-CN"/>
              </w:rPr>
            </w:pPr>
            <w:r w:rsidRPr="007F2609">
              <w:rPr>
                <w:lang w:eastAsia="zh-CN"/>
              </w:rPr>
              <w:t>R5-222310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346178">
            <w:pPr>
              <w:pStyle w:val="TAL"/>
              <w:rPr>
                <w:lang w:eastAsia="zh-CN"/>
              </w:rPr>
            </w:pPr>
            <w:r w:rsidRPr="007F2609">
              <w:rPr>
                <w:lang w:eastAsia="zh-CN"/>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346178">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346178">
            <w:pPr>
              <w:pStyle w:val="TAL"/>
              <w:rPr>
                <w:lang w:eastAsia="zh-CN"/>
              </w:rPr>
            </w:pPr>
            <w:r w:rsidRPr="007F2609">
              <w:rPr>
                <w:lang w:eastAsia="zh-CN"/>
              </w:rPr>
              <w:t>17.5.0</w:t>
            </w:r>
          </w:p>
        </w:tc>
      </w:tr>
      <w:tr w:rsidR="007F2609" w:rsidRPr="007F2609" w14:paraId="2CC1E7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346178">
            <w:pPr>
              <w:pStyle w:val="TAL"/>
              <w:rPr>
                <w:lang w:eastAsia="zh-CN"/>
              </w:rPr>
            </w:pPr>
            <w:r w:rsidRPr="007F2609">
              <w:rPr>
                <w:lang w:eastAsia="zh-CN"/>
              </w:rPr>
              <w:t>R5-222311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346178">
            <w:pPr>
              <w:pStyle w:val="TAL"/>
              <w:rPr>
                <w:lang w:eastAsia="zh-CN"/>
              </w:rPr>
            </w:pPr>
            <w:r w:rsidRPr="007F2609">
              <w:rPr>
                <w:lang w:eastAsia="zh-CN"/>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346178">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346178">
            <w:pPr>
              <w:pStyle w:val="TAL"/>
              <w:rPr>
                <w:lang w:eastAsia="zh-CN"/>
              </w:rPr>
            </w:pPr>
            <w:r w:rsidRPr="007F2609">
              <w:rPr>
                <w:lang w:eastAsia="zh-CN"/>
              </w:rPr>
              <w:t>17.5.0</w:t>
            </w:r>
          </w:p>
        </w:tc>
      </w:tr>
      <w:tr w:rsidR="007F2609" w:rsidRPr="007F2609" w14:paraId="36C0F7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346178">
            <w:pPr>
              <w:pStyle w:val="TAL"/>
              <w:rPr>
                <w:lang w:eastAsia="zh-CN"/>
              </w:rPr>
            </w:pPr>
            <w:r w:rsidRPr="007F2609">
              <w:rPr>
                <w:lang w:eastAsia="zh-CN"/>
              </w:rPr>
              <w:t>R5-222312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346178">
            <w:pPr>
              <w:pStyle w:val="TAL"/>
              <w:rPr>
                <w:lang w:eastAsia="zh-CN"/>
              </w:rPr>
            </w:pPr>
            <w:r w:rsidRPr="007F2609">
              <w:rPr>
                <w:lang w:eastAsia="zh-CN"/>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346178">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346178">
            <w:pPr>
              <w:pStyle w:val="TAL"/>
              <w:rPr>
                <w:lang w:eastAsia="zh-CN"/>
              </w:rPr>
            </w:pPr>
            <w:r w:rsidRPr="007F2609">
              <w:rPr>
                <w:lang w:eastAsia="zh-CN"/>
              </w:rPr>
              <w:t>17.5.0</w:t>
            </w:r>
          </w:p>
        </w:tc>
      </w:tr>
      <w:tr w:rsidR="007F2609" w:rsidRPr="007F2609" w14:paraId="15A5C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346178">
            <w:pPr>
              <w:pStyle w:val="TAL"/>
              <w:rPr>
                <w:lang w:eastAsia="zh-CN"/>
              </w:rPr>
            </w:pPr>
            <w:r w:rsidRPr="007F2609">
              <w:rPr>
                <w:lang w:eastAsia="zh-CN"/>
              </w:rPr>
              <w:t>R5-222313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346178">
            <w:pPr>
              <w:pStyle w:val="TAL"/>
              <w:rPr>
                <w:lang w:eastAsia="zh-CN"/>
              </w:rPr>
            </w:pPr>
            <w:r w:rsidRPr="007F2609">
              <w:rPr>
                <w:lang w:eastAsia="zh-CN"/>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346178">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346178">
            <w:pPr>
              <w:pStyle w:val="TAL"/>
              <w:rPr>
                <w:lang w:eastAsia="zh-CN"/>
              </w:rPr>
            </w:pPr>
            <w:r w:rsidRPr="007F2609">
              <w:rPr>
                <w:lang w:eastAsia="zh-CN"/>
              </w:rPr>
              <w:t>17.5.0</w:t>
            </w:r>
          </w:p>
        </w:tc>
      </w:tr>
      <w:tr w:rsidR="007F2609" w:rsidRPr="007F2609" w14:paraId="5D924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346178">
            <w:pPr>
              <w:pStyle w:val="TAL"/>
              <w:rPr>
                <w:lang w:eastAsia="zh-CN"/>
              </w:rPr>
            </w:pPr>
            <w:r w:rsidRPr="007F2609">
              <w:rPr>
                <w:lang w:eastAsia="zh-CN"/>
              </w:rPr>
              <w:t>R5-222327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346178">
            <w:pPr>
              <w:pStyle w:val="TAL"/>
              <w:rPr>
                <w:lang w:eastAsia="zh-CN"/>
              </w:rPr>
            </w:pPr>
            <w:r w:rsidRPr="007F2609">
              <w:rPr>
                <w:lang w:eastAsia="zh-CN"/>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346178">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346178">
            <w:pPr>
              <w:pStyle w:val="TAL"/>
              <w:rPr>
                <w:lang w:eastAsia="zh-CN"/>
              </w:rPr>
            </w:pPr>
            <w:r w:rsidRPr="007F2609">
              <w:rPr>
                <w:lang w:eastAsia="zh-CN"/>
              </w:rPr>
              <w:t>17.5.0</w:t>
            </w:r>
          </w:p>
        </w:tc>
      </w:tr>
      <w:tr w:rsidR="007F2609" w:rsidRPr="007F2609" w14:paraId="6A6974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346178">
            <w:pPr>
              <w:pStyle w:val="TAL"/>
              <w:rPr>
                <w:lang w:eastAsia="zh-CN"/>
              </w:rPr>
            </w:pPr>
            <w:r w:rsidRPr="007F2609">
              <w:rPr>
                <w:lang w:eastAsia="zh-CN"/>
              </w:rPr>
              <w:t>R5-222331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346178">
            <w:pPr>
              <w:pStyle w:val="TAL"/>
              <w:rPr>
                <w:lang w:eastAsia="zh-CN"/>
              </w:rPr>
            </w:pPr>
            <w:r w:rsidRPr="007F2609">
              <w:rPr>
                <w:lang w:eastAsia="zh-CN"/>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346178">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346178">
            <w:pPr>
              <w:pStyle w:val="TAL"/>
              <w:rPr>
                <w:lang w:eastAsia="zh-CN"/>
              </w:rPr>
            </w:pPr>
            <w:r w:rsidRPr="007F2609">
              <w:rPr>
                <w:lang w:eastAsia="zh-CN"/>
              </w:rPr>
              <w:t>17.5.0</w:t>
            </w:r>
          </w:p>
        </w:tc>
      </w:tr>
      <w:tr w:rsidR="007F2609" w:rsidRPr="007F2609" w14:paraId="1BF7D6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346178">
            <w:pPr>
              <w:pStyle w:val="TAL"/>
              <w:rPr>
                <w:lang w:eastAsia="zh-CN"/>
              </w:rPr>
            </w:pPr>
            <w:r w:rsidRPr="007F2609">
              <w:rPr>
                <w:lang w:eastAsia="zh-CN"/>
              </w:rPr>
              <w:t>R5-222334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346178">
            <w:pPr>
              <w:pStyle w:val="TAL"/>
              <w:rPr>
                <w:lang w:eastAsia="zh-CN"/>
              </w:rPr>
            </w:pPr>
            <w:r w:rsidRPr="007F2609">
              <w:rPr>
                <w:lang w:eastAsia="zh-CN"/>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346178">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346178">
            <w:pPr>
              <w:pStyle w:val="TAL"/>
              <w:rPr>
                <w:lang w:eastAsia="zh-CN"/>
              </w:rPr>
            </w:pPr>
            <w:r w:rsidRPr="007F2609">
              <w:rPr>
                <w:lang w:eastAsia="zh-CN"/>
              </w:rPr>
              <w:t>17.5.0</w:t>
            </w:r>
          </w:p>
        </w:tc>
      </w:tr>
      <w:tr w:rsidR="007F2609" w:rsidRPr="007F2609" w14:paraId="75464C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346178">
            <w:pPr>
              <w:pStyle w:val="TAL"/>
              <w:rPr>
                <w:lang w:eastAsia="zh-CN"/>
              </w:rPr>
            </w:pPr>
            <w:r w:rsidRPr="007F2609">
              <w:rPr>
                <w:lang w:eastAsia="zh-CN"/>
              </w:rPr>
              <w:t>R5-222335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346178">
            <w:pPr>
              <w:pStyle w:val="TAL"/>
              <w:rPr>
                <w:lang w:eastAsia="zh-CN"/>
              </w:rPr>
            </w:pPr>
            <w:r w:rsidRPr="007F2609">
              <w:rPr>
                <w:lang w:eastAsia="zh-CN"/>
              </w:rPr>
              <w:t>1653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346178">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346178">
            <w:pPr>
              <w:pStyle w:val="TAL"/>
              <w:rPr>
                <w:lang w:eastAsia="zh-CN"/>
              </w:rPr>
            </w:pPr>
            <w:r w:rsidRPr="007F2609">
              <w:rPr>
                <w:lang w:eastAsia="zh-CN"/>
              </w:rPr>
              <w:t>17.5.0</w:t>
            </w:r>
          </w:p>
        </w:tc>
      </w:tr>
      <w:tr w:rsidR="007F2609" w:rsidRPr="007F2609" w14:paraId="76AA13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346178">
            <w:pPr>
              <w:pStyle w:val="TAL"/>
              <w:rPr>
                <w:lang w:eastAsia="zh-CN"/>
              </w:rPr>
            </w:pPr>
            <w:r w:rsidRPr="007F2609">
              <w:rPr>
                <w:lang w:eastAsia="zh-CN"/>
              </w:rPr>
              <w:t>R5-222336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346178">
            <w:pPr>
              <w:pStyle w:val="TAL"/>
              <w:rPr>
                <w:lang w:eastAsia="zh-CN"/>
              </w:rPr>
            </w:pPr>
            <w:r w:rsidRPr="007F2609">
              <w:rPr>
                <w:lang w:eastAsia="zh-CN"/>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346178">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346178">
            <w:pPr>
              <w:pStyle w:val="TAL"/>
              <w:rPr>
                <w:lang w:eastAsia="zh-CN"/>
              </w:rPr>
            </w:pPr>
            <w:r w:rsidRPr="007F2609">
              <w:rPr>
                <w:lang w:eastAsia="zh-CN"/>
              </w:rPr>
              <w:t>17.5.0</w:t>
            </w:r>
          </w:p>
        </w:tc>
      </w:tr>
      <w:tr w:rsidR="007F2609" w:rsidRPr="007F2609" w14:paraId="0019E0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346178">
            <w:pPr>
              <w:pStyle w:val="TAL"/>
              <w:rPr>
                <w:lang w:eastAsia="zh-CN"/>
              </w:rPr>
            </w:pPr>
            <w:r w:rsidRPr="007F2609">
              <w:rPr>
                <w:lang w:eastAsia="zh-CN"/>
              </w:rPr>
              <w:t>R5-222337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346178">
            <w:pPr>
              <w:pStyle w:val="TAL"/>
              <w:rPr>
                <w:lang w:eastAsia="zh-CN"/>
              </w:rPr>
            </w:pPr>
            <w:r w:rsidRPr="007F2609">
              <w:rPr>
                <w:lang w:eastAsia="zh-CN"/>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346178">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346178">
            <w:pPr>
              <w:pStyle w:val="TAL"/>
              <w:rPr>
                <w:lang w:eastAsia="zh-CN"/>
              </w:rPr>
            </w:pPr>
            <w:r w:rsidRPr="007F2609">
              <w:rPr>
                <w:lang w:eastAsia="zh-CN"/>
              </w:rPr>
              <w:t>17.5.0</w:t>
            </w:r>
          </w:p>
        </w:tc>
      </w:tr>
      <w:tr w:rsidR="007F2609" w:rsidRPr="007F2609" w14:paraId="53630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346178">
            <w:pPr>
              <w:pStyle w:val="TAL"/>
              <w:rPr>
                <w:lang w:eastAsia="zh-CN"/>
              </w:rPr>
            </w:pPr>
            <w:r w:rsidRPr="007F2609">
              <w:rPr>
                <w:lang w:eastAsia="zh-CN"/>
              </w:rPr>
              <w:t>R5-222338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346178">
            <w:pPr>
              <w:pStyle w:val="TAL"/>
              <w:rPr>
                <w:lang w:eastAsia="zh-CN"/>
              </w:rPr>
            </w:pPr>
            <w:r w:rsidRPr="007F2609">
              <w:rPr>
                <w:lang w:eastAsia="zh-CN"/>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346178">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346178">
            <w:pPr>
              <w:pStyle w:val="TAL"/>
              <w:rPr>
                <w:lang w:eastAsia="zh-CN"/>
              </w:rPr>
            </w:pPr>
            <w:r w:rsidRPr="007F2609">
              <w:rPr>
                <w:lang w:eastAsia="zh-CN"/>
              </w:rPr>
              <w:t>17.5.0</w:t>
            </w:r>
          </w:p>
        </w:tc>
      </w:tr>
      <w:tr w:rsidR="007F2609" w:rsidRPr="007F2609" w14:paraId="25E121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346178">
            <w:pPr>
              <w:pStyle w:val="TAL"/>
              <w:rPr>
                <w:lang w:eastAsia="zh-CN"/>
              </w:rPr>
            </w:pPr>
            <w:r w:rsidRPr="007F2609">
              <w:rPr>
                <w:lang w:eastAsia="zh-CN"/>
              </w:rPr>
              <w:t>R5-222339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346178">
            <w:pPr>
              <w:pStyle w:val="TAL"/>
              <w:rPr>
                <w:lang w:eastAsia="zh-CN"/>
              </w:rPr>
            </w:pPr>
            <w:r w:rsidRPr="007F2609">
              <w:rPr>
                <w:lang w:eastAsia="zh-CN"/>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346178">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346178">
            <w:pPr>
              <w:pStyle w:val="TAL"/>
              <w:rPr>
                <w:lang w:eastAsia="zh-CN"/>
              </w:rPr>
            </w:pPr>
            <w:r w:rsidRPr="007F2609">
              <w:rPr>
                <w:lang w:eastAsia="zh-CN"/>
              </w:rPr>
              <w:t>17.5.0</w:t>
            </w:r>
          </w:p>
        </w:tc>
      </w:tr>
      <w:tr w:rsidR="007F2609" w:rsidRPr="007F2609" w14:paraId="3B83F6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346178">
            <w:pPr>
              <w:pStyle w:val="TAL"/>
              <w:rPr>
                <w:lang w:eastAsia="zh-CN"/>
              </w:rPr>
            </w:pPr>
            <w:r w:rsidRPr="007F2609">
              <w:rPr>
                <w:lang w:eastAsia="zh-CN"/>
              </w:rPr>
              <w:t>R5-222351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346178">
            <w:pPr>
              <w:pStyle w:val="TAL"/>
              <w:rPr>
                <w:lang w:eastAsia="zh-CN"/>
              </w:rPr>
            </w:pPr>
            <w:r w:rsidRPr="007F2609">
              <w:rPr>
                <w:lang w:eastAsia="zh-CN"/>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346178">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346178">
            <w:pPr>
              <w:pStyle w:val="TAL"/>
              <w:rPr>
                <w:lang w:eastAsia="zh-CN"/>
              </w:rPr>
            </w:pPr>
            <w:r w:rsidRPr="007F2609">
              <w:rPr>
                <w:lang w:eastAsia="zh-CN"/>
              </w:rPr>
              <w:t>17.5.0</w:t>
            </w:r>
          </w:p>
        </w:tc>
      </w:tr>
      <w:tr w:rsidR="007F2609" w:rsidRPr="007F2609" w14:paraId="0701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346178">
            <w:pPr>
              <w:pStyle w:val="TAL"/>
              <w:rPr>
                <w:lang w:eastAsia="zh-CN"/>
              </w:rPr>
            </w:pPr>
            <w:r w:rsidRPr="007F2609">
              <w:rPr>
                <w:lang w:eastAsia="zh-CN"/>
              </w:rPr>
              <w:t>R5-222352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346178">
            <w:pPr>
              <w:pStyle w:val="TAL"/>
              <w:rPr>
                <w:lang w:eastAsia="zh-CN"/>
              </w:rPr>
            </w:pPr>
            <w:r w:rsidRPr="007F2609">
              <w:rPr>
                <w:lang w:eastAsia="zh-CN"/>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346178">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346178">
            <w:pPr>
              <w:pStyle w:val="TAL"/>
              <w:rPr>
                <w:lang w:eastAsia="zh-CN"/>
              </w:rPr>
            </w:pPr>
            <w:r w:rsidRPr="007F2609">
              <w:rPr>
                <w:lang w:eastAsia="zh-CN"/>
              </w:rPr>
              <w:t>17.5.0</w:t>
            </w:r>
          </w:p>
        </w:tc>
      </w:tr>
      <w:tr w:rsidR="007F2609" w:rsidRPr="007F2609" w14:paraId="6A336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346178">
            <w:pPr>
              <w:pStyle w:val="TAL"/>
              <w:rPr>
                <w:lang w:eastAsia="zh-CN"/>
              </w:rPr>
            </w:pPr>
            <w:r w:rsidRPr="007F2609">
              <w:rPr>
                <w:lang w:eastAsia="zh-CN"/>
              </w:rPr>
              <w:t>R5-222353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346178">
            <w:pPr>
              <w:pStyle w:val="TAL"/>
              <w:rPr>
                <w:lang w:eastAsia="zh-CN"/>
              </w:rPr>
            </w:pPr>
            <w:r w:rsidRPr="007F2609">
              <w:rPr>
                <w:lang w:eastAsia="zh-CN"/>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346178">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346178">
            <w:pPr>
              <w:pStyle w:val="TAL"/>
              <w:rPr>
                <w:lang w:eastAsia="zh-CN"/>
              </w:rPr>
            </w:pPr>
            <w:r w:rsidRPr="007F2609">
              <w:rPr>
                <w:lang w:eastAsia="zh-CN"/>
              </w:rPr>
              <w:t>17.5.0</w:t>
            </w:r>
          </w:p>
        </w:tc>
      </w:tr>
      <w:tr w:rsidR="007F2609" w:rsidRPr="007F2609" w14:paraId="0583B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346178">
            <w:pPr>
              <w:pStyle w:val="TAL"/>
              <w:rPr>
                <w:lang w:eastAsia="zh-CN"/>
              </w:rPr>
            </w:pPr>
            <w:r w:rsidRPr="007F2609">
              <w:rPr>
                <w:lang w:eastAsia="zh-CN"/>
              </w:rPr>
              <w:t>R5-222354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346178">
            <w:pPr>
              <w:pStyle w:val="TAL"/>
              <w:rPr>
                <w:lang w:eastAsia="zh-CN"/>
              </w:rPr>
            </w:pPr>
            <w:r w:rsidRPr="007F2609">
              <w:rPr>
                <w:lang w:eastAsia="zh-CN"/>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346178">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346178">
            <w:pPr>
              <w:pStyle w:val="TAL"/>
              <w:rPr>
                <w:lang w:eastAsia="zh-CN"/>
              </w:rPr>
            </w:pPr>
            <w:r w:rsidRPr="007F2609">
              <w:rPr>
                <w:lang w:eastAsia="zh-CN"/>
              </w:rPr>
              <w:t>17.5.0</w:t>
            </w:r>
          </w:p>
        </w:tc>
      </w:tr>
      <w:tr w:rsidR="007F2609" w:rsidRPr="007F2609" w14:paraId="1699C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346178">
            <w:pPr>
              <w:pStyle w:val="TAL"/>
              <w:rPr>
                <w:lang w:eastAsia="zh-CN"/>
              </w:rPr>
            </w:pPr>
            <w:r w:rsidRPr="007F2609">
              <w:rPr>
                <w:lang w:eastAsia="zh-CN"/>
              </w:rPr>
              <w:t>R5-222355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346178">
            <w:pPr>
              <w:pStyle w:val="TAL"/>
              <w:rPr>
                <w:lang w:eastAsia="zh-CN"/>
              </w:rPr>
            </w:pPr>
            <w:r w:rsidRPr="007F2609">
              <w:rPr>
                <w:lang w:eastAsia="zh-CN"/>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346178">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346178">
            <w:pPr>
              <w:pStyle w:val="TAL"/>
              <w:rPr>
                <w:lang w:eastAsia="zh-CN"/>
              </w:rPr>
            </w:pPr>
            <w:r w:rsidRPr="007F2609">
              <w:rPr>
                <w:lang w:eastAsia="zh-CN"/>
              </w:rPr>
              <w:t>17.5.0</w:t>
            </w:r>
          </w:p>
        </w:tc>
      </w:tr>
      <w:tr w:rsidR="007F2609" w:rsidRPr="007F2609" w14:paraId="16A24B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346178">
            <w:pPr>
              <w:pStyle w:val="TAL"/>
              <w:rPr>
                <w:lang w:eastAsia="zh-CN"/>
              </w:rPr>
            </w:pPr>
            <w:r w:rsidRPr="007F2609">
              <w:rPr>
                <w:lang w:eastAsia="zh-CN"/>
              </w:rPr>
              <w:t>R5-222356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346178">
            <w:pPr>
              <w:pStyle w:val="TAL"/>
              <w:rPr>
                <w:lang w:eastAsia="zh-CN"/>
              </w:rPr>
            </w:pPr>
            <w:r w:rsidRPr="007F2609">
              <w:rPr>
                <w:lang w:eastAsia="zh-CN"/>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346178">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346178">
            <w:pPr>
              <w:pStyle w:val="TAL"/>
              <w:rPr>
                <w:lang w:eastAsia="zh-CN"/>
              </w:rPr>
            </w:pPr>
            <w:r w:rsidRPr="007F2609">
              <w:rPr>
                <w:lang w:eastAsia="zh-CN"/>
              </w:rPr>
              <w:t>17.5.0</w:t>
            </w:r>
          </w:p>
        </w:tc>
      </w:tr>
      <w:tr w:rsidR="007F2609" w:rsidRPr="007F2609" w14:paraId="725451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346178">
            <w:pPr>
              <w:pStyle w:val="TAL"/>
              <w:rPr>
                <w:lang w:eastAsia="zh-CN"/>
              </w:rPr>
            </w:pPr>
            <w:r w:rsidRPr="007F2609">
              <w:rPr>
                <w:lang w:eastAsia="zh-CN"/>
              </w:rPr>
              <w:t>R5-222448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346178">
            <w:pPr>
              <w:pStyle w:val="TAL"/>
              <w:rPr>
                <w:lang w:eastAsia="zh-CN"/>
              </w:rPr>
            </w:pPr>
            <w:r w:rsidRPr="007F2609">
              <w:rPr>
                <w:lang w:eastAsia="zh-CN"/>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346178">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346178">
            <w:pPr>
              <w:pStyle w:val="TAL"/>
              <w:rPr>
                <w:lang w:eastAsia="zh-CN"/>
              </w:rPr>
            </w:pPr>
            <w:r w:rsidRPr="007F2609">
              <w:rPr>
                <w:lang w:eastAsia="zh-CN"/>
              </w:rPr>
              <w:t>17.5.0</w:t>
            </w:r>
          </w:p>
        </w:tc>
      </w:tr>
      <w:tr w:rsidR="007F2609" w:rsidRPr="007F2609" w14:paraId="279E79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346178">
            <w:pPr>
              <w:pStyle w:val="TAL"/>
              <w:rPr>
                <w:lang w:eastAsia="zh-CN"/>
              </w:rPr>
            </w:pPr>
            <w:r w:rsidRPr="007F2609">
              <w:rPr>
                <w:lang w:eastAsia="zh-CN"/>
              </w:rPr>
              <w:t>R5-222450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346178">
            <w:pPr>
              <w:pStyle w:val="TAL"/>
              <w:rPr>
                <w:lang w:eastAsia="zh-CN"/>
              </w:rPr>
            </w:pPr>
            <w:r w:rsidRPr="007F2609">
              <w:rPr>
                <w:lang w:eastAsia="zh-CN"/>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346178">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346178">
            <w:pPr>
              <w:pStyle w:val="TAL"/>
              <w:rPr>
                <w:lang w:eastAsia="zh-CN"/>
              </w:rPr>
            </w:pPr>
            <w:r w:rsidRPr="007F2609">
              <w:rPr>
                <w:lang w:eastAsia="zh-CN"/>
              </w:rPr>
              <w:t>17.5.0</w:t>
            </w:r>
          </w:p>
        </w:tc>
      </w:tr>
      <w:tr w:rsidR="007F2609" w:rsidRPr="007F2609" w14:paraId="51016E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346178">
            <w:pPr>
              <w:pStyle w:val="TAL"/>
              <w:rPr>
                <w:lang w:eastAsia="zh-CN"/>
              </w:rPr>
            </w:pPr>
            <w:r w:rsidRPr="007F2609">
              <w:rPr>
                <w:lang w:eastAsia="zh-CN"/>
              </w:rPr>
              <w:t>R5-222481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346178">
            <w:pPr>
              <w:pStyle w:val="TAL"/>
              <w:rPr>
                <w:lang w:eastAsia="zh-CN"/>
              </w:rPr>
            </w:pPr>
            <w:r w:rsidRPr="007F2609">
              <w:rPr>
                <w:lang w:eastAsia="zh-CN"/>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346178">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346178">
            <w:pPr>
              <w:pStyle w:val="TAL"/>
              <w:rPr>
                <w:lang w:eastAsia="zh-CN"/>
              </w:rPr>
            </w:pPr>
            <w:r w:rsidRPr="007F2609">
              <w:rPr>
                <w:lang w:eastAsia="zh-CN"/>
              </w:rPr>
              <w:t>17.5.0</w:t>
            </w:r>
          </w:p>
        </w:tc>
      </w:tr>
      <w:tr w:rsidR="007F2609" w:rsidRPr="007F2609" w14:paraId="588FD5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346178">
            <w:pPr>
              <w:pStyle w:val="TAL"/>
              <w:rPr>
                <w:lang w:eastAsia="zh-CN"/>
              </w:rPr>
            </w:pPr>
            <w:r w:rsidRPr="007F2609">
              <w:rPr>
                <w:lang w:eastAsia="zh-CN"/>
              </w:rPr>
              <w:t>R5-222540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346178">
            <w:pPr>
              <w:pStyle w:val="TAL"/>
              <w:rPr>
                <w:lang w:eastAsia="zh-CN"/>
              </w:rPr>
            </w:pPr>
            <w:r w:rsidRPr="007F2609">
              <w:rPr>
                <w:lang w:eastAsia="zh-CN"/>
              </w:rPr>
              <w:t>1674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346178">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346178">
            <w:pPr>
              <w:pStyle w:val="TAL"/>
              <w:rPr>
                <w:lang w:eastAsia="zh-CN"/>
              </w:rPr>
            </w:pPr>
            <w:r w:rsidRPr="007F2609">
              <w:rPr>
                <w:lang w:eastAsia="zh-CN"/>
              </w:rPr>
              <w:t>17.5.0</w:t>
            </w:r>
          </w:p>
        </w:tc>
      </w:tr>
      <w:tr w:rsidR="007F2609" w:rsidRPr="007F2609" w14:paraId="644867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346178">
            <w:pPr>
              <w:pStyle w:val="TAL"/>
              <w:rPr>
                <w:lang w:eastAsia="zh-CN"/>
              </w:rPr>
            </w:pPr>
            <w:r w:rsidRPr="007F2609">
              <w:rPr>
                <w:lang w:eastAsia="zh-CN"/>
              </w:rPr>
              <w:t>R5-222571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346178">
            <w:pPr>
              <w:pStyle w:val="TAL"/>
              <w:rPr>
                <w:lang w:eastAsia="zh-CN"/>
              </w:rPr>
            </w:pPr>
            <w:r w:rsidRPr="007F2609">
              <w:rPr>
                <w:lang w:eastAsia="zh-CN"/>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346178">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346178">
            <w:pPr>
              <w:pStyle w:val="TAL"/>
              <w:rPr>
                <w:lang w:eastAsia="zh-CN"/>
              </w:rPr>
            </w:pPr>
            <w:r w:rsidRPr="007F2609">
              <w:rPr>
                <w:lang w:eastAsia="zh-CN"/>
              </w:rPr>
              <w:t>17.5.0</w:t>
            </w:r>
          </w:p>
        </w:tc>
      </w:tr>
      <w:tr w:rsidR="007F2609" w:rsidRPr="007F2609" w14:paraId="05C09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346178">
            <w:pPr>
              <w:pStyle w:val="TAL"/>
              <w:rPr>
                <w:lang w:eastAsia="zh-CN"/>
              </w:rPr>
            </w:pPr>
            <w:r w:rsidRPr="007F2609">
              <w:rPr>
                <w:lang w:eastAsia="zh-CN"/>
              </w:rPr>
              <w:t>R5-222655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346178">
            <w:pPr>
              <w:pStyle w:val="TAL"/>
              <w:rPr>
                <w:lang w:eastAsia="zh-CN"/>
              </w:rPr>
            </w:pPr>
            <w:r w:rsidRPr="007F2609">
              <w:rPr>
                <w:lang w:eastAsia="zh-CN"/>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346178">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346178">
            <w:pPr>
              <w:pStyle w:val="TAL"/>
              <w:rPr>
                <w:lang w:eastAsia="zh-CN"/>
              </w:rPr>
            </w:pPr>
            <w:r w:rsidRPr="007F2609">
              <w:rPr>
                <w:lang w:eastAsia="zh-CN"/>
              </w:rPr>
              <w:t>17.5.0</w:t>
            </w:r>
          </w:p>
        </w:tc>
      </w:tr>
      <w:tr w:rsidR="007F2609" w:rsidRPr="007F2609" w14:paraId="54DD9F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346178">
            <w:pPr>
              <w:pStyle w:val="TAL"/>
              <w:rPr>
                <w:lang w:eastAsia="zh-CN"/>
              </w:rPr>
            </w:pPr>
            <w:r w:rsidRPr="007F2609">
              <w:rPr>
                <w:lang w:eastAsia="zh-CN"/>
              </w:rPr>
              <w:t>R5-222664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346178">
            <w:pPr>
              <w:pStyle w:val="TAL"/>
              <w:rPr>
                <w:lang w:eastAsia="zh-CN"/>
              </w:rPr>
            </w:pPr>
            <w:r w:rsidRPr="007F2609">
              <w:rPr>
                <w:lang w:eastAsia="zh-CN"/>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346178">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346178">
            <w:pPr>
              <w:pStyle w:val="TAL"/>
              <w:rPr>
                <w:lang w:eastAsia="zh-CN"/>
              </w:rPr>
            </w:pPr>
            <w:r w:rsidRPr="007F2609">
              <w:rPr>
                <w:lang w:eastAsia="zh-CN"/>
              </w:rPr>
              <w:t>17.5.0</w:t>
            </w:r>
          </w:p>
        </w:tc>
      </w:tr>
      <w:tr w:rsidR="007F2609" w:rsidRPr="007F2609" w14:paraId="3B217D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346178">
            <w:pPr>
              <w:pStyle w:val="TAL"/>
              <w:rPr>
                <w:lang w:eastAsia="zh-CN"/>
              </w:rPr>
            </w:pPr>
            <w:r w:rsidRPr="007F2609">
              <w:rPr>
                <w:lang w:eastAsia="zh-CN"/>
              </w:rPr>
              <w:t>R5-222683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346178">
            <w:pPr>
              <w:pStyle w:val="TAL"/>
              <w:rPr>
                <w:lang w:eastAsia="zh-CN"/>
              </w:rPr>
            </w:pPr>
            <w:r w:rsidRPr="007F2609">
              <w:rPr>
                <w:lang w:eastAsia="zh-CN"/>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346178">
            <w:pPr>
              <w:pStyle w:val="TAL"/>
              <w:rPr>
                <w:lang w:eastAsia="zh-CN"/>
              </w:rPr>
            </w:pPr>
            <w:r w:rsidRPr="007F2609">
              <w:rPr>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346178">
            <w:pPr>
              <w:pStyle w:val="TAL"/>
              <w:rPr>
                <w:lang w:eastAsia="zh-CN"/>
              </w:rPr>
            </w:pPr>
            <w:r w:rsidRPr="007F2609">
              <w:rPr>
                <w:lang w:eastAsia="zh-CN"/>
              </w:rPr>
              <w:t>17.5.0</w:t>
            </w:r>
          </w:p>
        </w:tc>
      </w:tr>
      <w:tr w:rsidR="007F2609" w:rsidRPr="007F2609" w14:paraId="2748F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346178">
            <w:pPr>
              <w:pStyle w:val="TAL"/>
              <w:rPr>
                <w:lang w:eastAsia="zh-CN"/>
              </w:rPr>
            </w:pPr>
            <w:r w:rsidRPr="007F2609">
              <w:rPr>
                <w:lang w:eastAsia="zh-CN"/>
              </w:rPr>
              <w:t>R5-222738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346178">
            <w:pPr>
              <w:pStyle w:val="TAL"/>
              <w:rPr>
                <w:lang w:eastAsia="zh-CN"/>
              </w:rPr>
            </w:pPr>
            <w:r w:rsidRPr="007F2609">
              <w:rPr>
                <w:lang w:eastAsia="zh-CN"/>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346178">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346178">
            <w:pPr>
              <w:pStyle w:val="TAL"/>
              <w:rPr>
                <w:lang w:eastAsia="zh-CN"/>
              </w:rPr>
            </w:pPr>
            <w:r w:rsidRPr="007F2609">
              <w:rPr>
                <w:lang w:eastAsia="zh-CN"/>
              </w:rPr>
              <w:t>17.5.0</w:t>
            </w:r>
          </w:p>
        </w:tc>
      </w:tr>
      <w:tr w:rsidR="007F2609" w:rsidRPr="007F2609" w14:paraId="2B986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346178">
            <w:pPr>
              <w:pStyle w:val="TAL"/>
              <w:rPr>
                <w:lang w:eastAsia="zh-CN"/>
              </w:rPr>
            </w:pPr>
            <w:r w:rsidRPr="007F2609">
              <w:rPr>
                <w:lang w:eastAsia="zh-CN"/>
              </w:rPr>
              <w:t>R5-222739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346178">
            <w:pPr>
              <w:pStyle w:val="TAL"/>
              <w:rPr>
                <w:lang w:eastAsia="zh-CN"/>
              </w:rPr>
            </w:pPr>
            <w:r w:rsidRPr="007F2609">
              <w:rPr>
                <w:lang w:eastAsia="zh-CN"/>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346178">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346178">
            <w:pPr>
              <w:pStyle w:val="TAL"/>
              <w:rPr>
                <w:lang w:eastAsia="zh-CN"/>
              </w:rPr>
            </w:pPr>
            <w:r w:rsidRPr="007F2609">
              <w:rPr>
                <w:lang w:eastAsia="zh-CN"/>
              </w:rPr>
              <w:t>17.5.0</w:t>
            </w:r>
          </w:p>
        </w:tc>
      </w:tr>
      <w:tr w:rsidR="007F2609" w:rsidRPr="007F2609" w14:paraId="36BB7D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346178">
            <w:pPr>
              <w:pStyle w:val="TAL"/>
              <w:rPr>
                <w:lang w:eastAsia="zh-CN"/>
              </w:rPr>
            </w:pPr>
            <w:r w:rsidRPr="007F2609">
              <w:rPr>
                <w:lang w:eastAsia="zh-CN"/>
              </w:rPr>
              <w:t>R5-222745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346178">
            <w:pPr>
              <w:pStyle w:val="TAL"/>
              <w:rPr>
                <w:lang w:eastAsia="zh-CN"/>
              </w:rPr>
            </w:pPr>
            <w:r w:rsidRPr="007F2609">
              <w:rPr>
                <w:lang w:eastAsia="zh-CN"/>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346178">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346178">
            <w:pPr>
              <w:pStyle w:val="TAL"/>
              <w:rPr>
                <w:lang w:eastAsia="zh-CN"/>
              </w:rPr>
            </w:pPr>
            <w:r w:rsidRPr="007F2609">
              <w:rPr>
                <w:lang w:eastAsia="zh-CN"/>
              </w:rPr>
              <w:t>17.5.0</w:t>
            </w:r>
          </w:p>
        </w:tc>
      </w:tr>
      <w:tr w:rsidR="007F2609" w:rsidRPr="007F2609" w14:paraId="04917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346178">
            <w:pPr>
              <w:pStyle w:val="TAL"/>
              <w:rPr>
                <w:lang w:eastAsia="zh-CN"/>
              </w:rPr>
            </w:pPr>
            <w:r w:rsidRPr="007F2609">
              <w:rPr>
                <w:lang w:eastAsia="zh-CN"/>
              </w:rPr>
              <w:t>R5-222746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346178">
            <w:pPr>
              <w:pStyle w:val="TAL"/>
              <w:rPr>
                <w:lang w:eastAsia="zh-CN"/>
              </w:rPr>
            </w:pPr>
            <w:r w:rsidRPr="007F2609">
              <w:rPr>
                <w:lang w:eastAsia="zh-CN"/>
              </w:rPr>
              <w:t>1701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346178">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346178">
            <w:pPr>
              <w:pStyle w:val="TAL"/>
              <w:rPr>
                <w:lang w:eastAsia="zh-CN"/>
              </w:rPr>
            </w:pPr>
            <w:r w:rsidRPr="007F2609">
              <w:rPr>
                <w:lang w:eastAsia="zh-CN"/>
              </w:rPr>
              <w:t>17.5.0</w:t>
            </w:r>
          </w:p>
        </w:tc>
      </w:tr>
      <w:tr w:rsidR="007F2609" w:rsidRPr="007F2609" w14:paraId="1EE11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346178">
            <w:pPr>
              <w:pStyle w:val="TAL"/>
              <w:rPr>
                <w:lang w:eastAsia="zh-CN"/>
              </w:rPr>
            </w:pPr>
            <w:r w:rsidRPr="007F2609">
              <w:rPr>
                <w:lang w:eastAsia="zh-CN"/>
              </w:rPr>
              <w:t>R5-222808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346178">
            <w:pPr>
              <w:pStyle w:val="TAL"/>
              <w:rPr>
                <w:lang w:eastAsia="zh-CN"/>
              </w:rPr>
            </w:pPr>
            <w:r w:rsidRPr="007F2609">
              <w:rPr>
                <w:lang w:eastAsia="zh-CN"/>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346178">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346178">
            <w:pPr>
              <w:pStyle w:val="TAL"/>
              <w:rPr>
                <w:lang w:eastAsia="zh-CN"/>
              </w:rPr>
            </w:pPr>
            <w:r w:rsidRPr="007F2609">
              <w:rPr>
                <w:lang w:eastAsia="zh-CN"/>
              </w:rPr>
              <w:t>17.5.0</w:t>
            </w:r>
          </w:p>
        </w:tc>
      </w:tr>
      <w:tr w:rsidR="007F2609" w:rsidRPr="007F2609" w14:paraId="6333CE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346178">
            <w:pPr>
              <w:pStyle w:val="TAL"/>
              <w:rPr>
                <w:lang w:eastAsia="zh-CN"/>
              </w:rPr>
            </w:pPr>
            <w:r w:rsidRPr="007F2609">
              <w:rPr>
                <w:lang w:eastAsia="zh-CN"/>
              </w:rPr>
              <w:t>R5-222857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346178">
            <w:pPr>
              <w:pStyle w:val="TAL"/>
              <w:rPr>
                <w:lang w:eastAsia="zh-CN"/>
              </w:rPr>
            </w:pPr>
            <w:r w:rsidRPr="007F2609">
              <w:rPr>
                <w:lang w:eastAsia="zh-CN"/>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346178">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346178">
            <w:pPr>
              <w:pStyle w:val="TAL"/>
              <w:rPr>
                <w:lang w:eastAsia="zh-CN"/>
              </w:rPr>
            </w:pPr>
            <w:r w:rsidRPr="007F2609">
              <w:rPr>
                <w:lang w:eastAsia="zh-CN"/>
              </w:rPr>
              <w:t>17.5.0</w:t>
            </w:r>
          </w:p>
        </w:tc>
      </w:tr>
      <w:tr w:rsidR="007F2609" w:rsidRPr="007F2609" w14:paraId="0FF356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346178">
            <w:pPr>
              <w:pStyle w:val="TAL"/>
              <w:rPr>
                <w:lang w:eastAsia="zh-CN"/>
              </w:rPr>
            </w:pPr>
            <w:r w:rsidRPr="007F2609">
              <w:rPr>
                <w:lang w:eastAsia="zh-CN"/>
              </w:rPr>
              <w:t>R5-222873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346178">
            <w:pPr>
              <w:pStyle w:val="TAL"/>
              <w:rPr>
                <w:lang w:eastAsia="zh-CN"/>
              </w:rPr>
            </w:pPr>
            <w:r w:rsidRPr="007F2609">
              <w:rPr>
                <w:lang w:eastAsia="zh-CN"/>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346178">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346178">
            <w:pPr>
              <w:pStyle w:val="TAL"/>
              <w:rPr>
                <w:lang w:eastAsia="zh-CN"/>
              </w:rPr>
            </w:pPr>
            <w:r w:rsidRPr="007F2609">
              <w:rPr>
                <w:lang w:eastAsia="zh-CN"/>
              </w:rPr>
              <w:t>17.5.0</w:t>
            </w:r>
          </w:p>
        </w:tc>
      </w:tr>
      <w:tr w:rsidR="007F2609" w:rsidRPr="007F2609" w14:paraId="1CCB89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346178">
            <w:pPr>
              <w:pStyle w:val="TAL"/>
              <w:rPr>
                <w:lang w:eastAsia="zh-CN"/>
              </w:rPr>
            </w:pPr>
            <w:r w:rsidRPr="007F2609">
              <w:rPr>
                <w:lang w:eastAsia="zh-CN"/>
              </w:rPr>
              <w:t>R5-222930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346178">
            <w:pPr>
              <w:pStyle w:val="TAL"/>
              <w:rPr>
                <w:lang w:eastAsia="zh-CN"/>
              </w:rPr>
            </w:pPr>
            <w:r w:rsidRPr="007F2609">
              <w:rPr>
                <w:lang w:eastAsia="zh-CN"/>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346178">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346178">
            <w:pPr>
              <w:pStyle w:val="TAL"/>
              <w:rPr>
                <w:lang w:eastAsia="zh-CN"/>
              </w:rPr>
            </w:pPr>
            <w:r w:rsidRPr="007F2609">
              <w:rPr>
                <w:lang w:eastAsia="zh-CN"/>
              </w:rPr>
              <w:t>17.5.0</w:t>
            </w:r>
          </w:p>
        </w:tc>
      </w:tr>
      <w:tr w:rsidR="007F2609" w:rsidRPr="007F2609" w14:paraId="70A6B4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346178">
            <w:pPr>
              <w:pStyle w:val="TAL"/>
              <w:rPr>
                <w:lang w:eastAsia="zh-CN"/>
              </w:rPr>
            </w:pPr>
            <w:r w:rsidRPr="007F2609">
              <w:rPr>
                <w:lang w:eastAsia="zh-CN"/>
              </w:rPr>
              <w:t>R5-222939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346178">
            <w:pPr>
              <w:pStyle w:val="TAL"/>
              <w:rPr>
                <w:lang w:eastAsia="zh-CN"/>
              </w:rPr>
            </w:pPr>
            <w:r w:rsidRPr="007F2609">
              <w:rPr>
                <w:lang w:eastAsia="zh-CN"/>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346178">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346178">
            <w:pPr>
              <w:pStyle w:val="TAL"/>
              <w:rPr>
                <w:lang w:eastAsia="zh-CN"/>
              </w:rPr>
            </w:pPr>
            <w:r w:rsidRPr="007F2609">
              <w:rPr>
                <w:lang w:eastAsia="zh-CN"/>
              </w:rPr>
              <w:t>17.5.0</w:t>
            </w:r>
          </w:p>
        </w:tc>
      </w:tr>
      <w:tr w:rsidR="007F2609" w:rsidRPr="007F2609" w14:paraId="72ECF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346178">
            <w:pPr>
              <w:pStyle w:val="TAL"/>
              <w:rPr>
                <w:lang w:eastAsia="zh-CN"/>
              </w:rPr>
            </w:pPr>
            <w:r w:rsidRPr="007F2609">
              <w:rPr>
                <w:lang w:eastAsia="zh-CN"/>
              </w:rPr>
              <w:t>R5-222955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346178">
            <w:pPr>
              <w:pStyle w:val="TAL"/>
              <w:rPr>
                <w:lang w:eastAsia="zh-CN"/>
              </w:rPr>
            </w:pPr>
            <w:r w:rsidRPr="007F2609">
              <w:rPr>
                <w:lang w:eastAsia="zh-CN"/>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346178">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346178">
            <w:pPr>
              <w:pStyle w:val="TAL"/>
              <w:rPr>
                <w:lang w:eastAsia="zh-CN"/>
              </w:rPr>
            </w:pPr>
            <w:r w:rsidRPr="007F2609">
              <w:rPr>
                <w:lang w:eastAsia="zh-CN"/>
              </w:rPr>
              <w:t>17.5.0</w:t>
            </w:r>
          </w:p>
        </w:tc>
      </w:tr>
      <w:tr w:rsidR="007F2609" w:rsidRPr="007F2609" w14:paraId="458E44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346178">
            <w:pPr>
              <w:pStyle w:val="TAL"/>
              <w:rPr>
                <w:lang w:eastAsia="zh-CN"/>
              </w:rPr>
            </w:pPr>
            <w:r w:rsidRPr="007F2609">
              <w:rPr>
                <w:lang w:eastAsia="zh-CN"/>
              </w:rPr>
              <w:t>R5-222975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346178">
            <w:pPr>
              <w:pStyle w:val="TAL"/>
              <w:rPr>
                <w:lang w:eastAsia="zh-CN"/>
              </w:rPr>
            </w:pPr>
            <w:r w:rsidRPr="007F2609">
              <w:rPr>
                <w:lang w:eastAsia="zh-CN"/>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346178">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346178">
            <w:pPr>
              <w:pStyle w:val="TAL"/>
              <w:rPr>
                <w:lang w:eastAsia="zh-CN"/>
              </w:rPr>
            </w:pPr>
            <w:r w:rsidRPr="007F2609">
              <w:rPr>
                <w:lang w:eastAsia="zh-CN"/>
              </w:rPr>
              <w:t>17.5.0</w:t>
            </w:r>
          </w:p>
        </w:tc>
      </w:tr>
      <w:tr w:rsidR="007F2609" w:rsidRPr="007F2609" w14:paraId="5A8650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346178">
            <w:pPr>
              <w:pStyle w:val="TAL"/>
              <w:rPr>
                <w:lang w:eastAsia="zh-CN"/>
              </w:rPr>
            </w:pPr>
            <w:r w:rsidRPr="007F2609">
              <w:rPr>
                <w:lang w:eastAsia="zh-CN"/>
              </w:rPr>
              <w:t>R5-222993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346178">
            <w:pPr>
              <w:pStyle w:val="TAL"/>
              <w:rPr>
                <w:lang w:eastAsia="zh-CN"/>
              </w:rPr>
            </w:pPr>
            <w:r w:rsidRPr="007F2609">
              <w:rPr>
                <w:lang w:eastAsia="zh-CN"/>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346178">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346178">
            <w:pPr>
              <w:pStyle w:val="TAL"/>
              <w:rPr>
                <w:lang w:eastAsia="zh-CN"/>
              </w:rPr>
            </w:pPr>
            <w:r w:rsidRPr="007F2609">
              <w:rPr>
                <w:lang w:eastAsia="zh-CN"/>
              </w:rPr>
              <w:t>17.5.0</w:t>
            </w:r>
          </w:p>
        </w:tc>
      </w:tr>
      <w:tr w:rsidR="007F2609" w:rsidRPr="007F2609" w14:paraId="0806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346178">
            <w:pPr>
              <w:pStyle w:val="TAL"/>
              <w:rPr>
                <w:lang w:eastAsia="zh-CN"/>
              </w:rPr>
            </w:pPr>
            <w:r w:rsidRPr="007F2609">
              <w:rPr>
                <w:lang w:eastAsia="zh-CN"/>
              </w:rPr>
              <w:t>R5-222997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346178">
            <w:pPr>
              <w:pStyle w:val="TAL"/>
              <w:rPr>
                <w:lang w:eastAsia="zh-CN"/>
              </w:rPr>
            </w:pPr>
            <w:r w:rsidRPr="007F2609">
              <w:rPr>
                <w:lang w:eastAsia="zh-CN"/>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346178">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346178">
            <w:pPr>
              <w:pStyle w:val="TAL"/>
              <w:rPr>
                <w:lang w:eastAsia="zh-CN"/>
              </w:rPr>
            </w:pPr>
            <w:r w:rsidRPr="007F2609">
              <w:rPr>
                <w:lang w:eastAsia="zh-CN"/>
              </w:rPr>
              <w:t>17.5.0</w:t>
            </w:r>
          </w:p>
        </w:tc>
      </w:tr>
      <w:tr w:rsidR="007F2609" w:rsidRPr="007F2609" w14:paraId="3E1B32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346178">
            <w:pPr>
              <w:pStyle w:val="TAL"/>
              <w:rPr>
                <w:lang w:eastAsia="zh-CN"/>
              </w:rPr>
            </w:pPr>
            <w:r w:rsidRPr="007F2609">
              <w:rPr>
                <w:lang w:eastAsia="zh-CN"/>
              </w:rPr>
              <w:t>R5-223018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346178">
            <w:pPr>
              <w:pStyle w:val="TAL"/>
              <w:rPr>
                <w:lang w:eastAsia="zh-CN"/>
              </w:rPr>
            </w:pPr>
            <w:r w:rsidRPr="007F2609">
              <w:rPr>
                <w:lang w:eastAsia="zh-CN"/>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346178">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346178">
            <w:pPr>
              <w:pStyle w:val="TAL"/>
              <w:rPr>
                <w:lang w:eastAsia="zh-CN"/>
              </w:rPr>
            </w:pPr>
            <w:r w:rsidRPr="007F2609">
              <w:rPr>
                <w:lang w:eastAsia="zh-CN"/>
              </w:rPr>
              <w:t>17.5.0</w:t>
            </w:r>
          </w:p>
        </w:tc>
      </w:tr>
      <w:tr w:rsidR="007F2609" w:rsidRPr="007F2609" w14:paraId="60744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346178">
            <w:pPr>
              <w:pStyle w:val="TAL"/>
              <w:rPr>
                <w:lang w:eastAsia="zh-CN"/>
              </w:rPr>
            </w:pPr>
            <w:r w:rsidRPr="007F2609">
              <w:rPr>
                <w:lang w:eastAsia="zh-CN"/>
              </w:rPr>
              <w:t>R5-223022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346178">
            <w:pPr>
              <w:pStyle w:val="TAL"/>
              <w:rPr>
                <w:lang w:eastAsia="zh-CN"/>
              </w:rPr>
            </w:pPr>
            <w:r w:rsidRPr="007F2609">
              <w:rPr>
                <w:lang w:eastAsia="zh-CN"/>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346178">
            <w:pPr>
              <w:pStyle w:val="TAL"/>
              <w:rPr>
                <w:lang w:eastAsia="zh-CN"/>
              </w:rPr>
            </w:pPr>
            <w:r w:rsidRPr="007F2609">
              <w:rPr>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346178">
            <w:pPr>
              <w:pStyle w:val="TAL"/>
              <w:rPr>
                <w:lang w:eastAsia="zh-CN"/>
              </w:rPr>
            </w:pPr>
            <w:r w:rsidRPr="007F2609">
              <w:rPr>
                <w:lang w:eastAsia="zh-CN"/>
              </w:rPr>
              <w:t>17.5.0</w:t>
            </w:r>
          </w:p>
        </w:tc>
      </w:tr>
      <w:tr w:rsidR="007F2609" w:rsidRPr="007F2609" w14:paraId="65434B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346178">
            <w:pPr>
              <w:pStyle w:val="TAL"/>
              <w:rPr>
                <w:lang w:eastAsia="zh-CN"/>
              </w:rPr>
            </w:pPr>
            <w:r w:rsidRPr="007F2609">
              <w:rPr>
                <w:lang w:eastAsia="zh-CN"/>
              </w:rPr>
              <w:t>R5-223124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346178">
            <w:pPr>
              <w:pStyle w:val="TAL"/>
              <w:rPr>
                <w:lang w:eastAsia="zh-CN"/>
              </w:rPr>
            </w:pPr>
            <w:r w:rsidRPr="007F2609">
              <w:rPr>
                <w:lang w:eastAsia="zh-CN"/>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346178">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346178">
            <w:pPr>
              <w:pStyle w:val="TAL"/>
              <w:rPr>
                <w:lang w:eastAsia="zh-CN"/>
              </w:rPr>
            </w:pPr>
            <w:r w:rsidRPr="007F2609">
              <w:rPr>
                <w:lang w:eastAsia="zh-CN"/>
              </w:rPr>
              <w:t>17.5.0</w:t>
            </w:r>
          </w:p>
        </w:tc>
      </w:tr>
      <w:tr w:rsidR="007F2609" w:rsidRPr="007F2609" w14:paraId="395E44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346178">
            <w:pPr>
              <w:pStyle w:val="TAL"/>
              <w:rPr>
                <w:lang w:eastAsia="zh-CN"/>
              </w:rPr>
            </w:pPr>
            <w:r w:rsidRPr="007F2609">
              <w:rPr>
                <w:lang w:eastAsia="zh-CN"/>
              </w:rPr>
              <w:t>R5-223130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346178">
            <w:pPr>
              <w:pStyle w:val="TAL"/>
              <w:rPr>
                <w:lang w:eastAsia="zh-CN"/>
              </w:rPr>
            </w:pPr>
            <w:r w:rsidRPr="007F2609">
              <w:rPr>
                <w:lang w:eastAsia="zh-CN"/>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346178">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346178">
            <w:pPr>
              <w:pStyle w:val="TAL"/>
              <w:rPr>
                <w:lang w:eastAsia="zh-CN"/>
              </w:rPr>
            </w:pPr>
            <w:r w:rsidRPr="007F2609">
              <w:rPr>
                <w:lang w:eastAsia="zh-CN"/>
              </w:rPr>
              <w:t>17.5.0</w:t>
            </w:r>
          </w:p>
        </w:tc>
      </w:tr>
      <w:tr w:rsidR="007F2609" w:rsidRPr="007F2609" w14:paraId="4FB50A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346178">
            <w:pPr>
              <w:pStyle w:val="TAL"/>
              <w:rPr>
                <w:lang w:eastAsia="zh-CN"/>
              </w:rPr>
            </w:pPr>
            <w:r w:rsidRPr="007F2609">
              <w:rPr>
                <w:lang w:eastAsia="zh-CN"/>
              </w:rPr>
              <w:t>R5-223133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346178">
            <w:pPr>
              <w:pStyle w:val="TAL"/>
              <w:rPr>
                <w:lang w:eastAsia="zh-CN"/>
              </w:rPr>
            </w:pPr>
            <w:r w:rsidRPr="007F2609">
              <w:rPr>
                <w:lang w:eastAsia="zh-CN"/>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346178">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346178">
            <w:pPr>
              <w:pStyle w:val="TAL"/>
              <w:rPr>
                <w:lang w:eastAsia="zh-CN"/>
              </w:rPr>
            </w:pPr>
            <w:r w:rsidRPr="007F2609">
              <w:rPr>
                <w:lang w:eastAsia="zh-CN"/>
              </w:rPr>
              <w:t>17.5.0</w:t>
            </w:r>
          </w:p>
        </w:tc>
      </w:tr>
      <w:tr w:rsidR="007F2609" w:rsidRPr="007F2609" w14:paraId="169B8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346178">
            <w:pPr>
              <w:pStyle w:val="TAL"/>
              <w:rPr>
                <w:lang w:eastAsia="zh-CN"/>
              </w:rPr>
            </w:pPr>
            <w:r w:rsidRPr="007F2609">
              <w:rPr>
                <w:lang w:eastAsia="zh-CN"/>
              </w:rPr>
              <w:t>R5-223134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346178">
            <w:pPr>
              <w:pStyle w:val="TAL"/>
              <w:rPr>
                <w:lang w:eastAsia="zh-CN"/>
              </w:rPr>
            </w:pPr>
            <w:r w:rsidRPr="007F2609">
              <w:rPr>
                <w:lang w:eastAsia="zh-CN"/>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346178">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346178">
            <w:pPr>
              <w:pStyle w:val="TAL"/>
              <w:rPr>
                <w:lang w:eastAsia="zh-CN"/>
              </w:rPr>
            </w:pPr>
            <w:r w:rsidRPr="007F2609">
              <w:rPr>
                <w:lang w:eastAsia="zh-CN"/>
              </w:rPr>
              <w:t>17.5.0</w:t>
            </w:r>
          </w:p>
        </w:tc>
      </w:tr>
      <w:tr w:rsidR="007F2609" w:rsidRPr="007F2609" w14:paraId="7FD83A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346178">
            <w:pPr>
              <w:pStyle w:val="TAL"/>
              <w:rPr>
                <w:lang w:eastAsia="zh-CN"/>
              </w:rPr>
            </w:pPr>
            <w:r w:rsidRPr="007F2609">
              <w:rPr>
                <w:lang w:eastAsia="zh-CN"/>
              </w:rPr>
              <w:t>R5-223135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346178">
            <w:pPr>
              <w:pStyle w:val="TAL"/>
              <w:rPr>
                <w:lang w:eastAsia="zh-CN"/>
              </w:rPr>
            </w:pPr>
            <w:r w:rsidRPr="007F2609">
              <w:rPr>
                <w:lang w:eastAsia="zh-CN"/>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346178">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346178">
            <w:pPr>
              <w:pStyle w:val="TAL"/>
              <w:rPr>
                <w:lang w:eastAsia="zh-CN"/>
              </w:rPr>
            </w:pPr>
            <w:r w:rsidRPr="007F2609">
              <w:rPr>
                <w:lang w:eastAsia="zh-CN"/>
              </w:rPr>
              <w:t>17.5.0</w:t>
            </w:r>
          </w:p>
        </w:tc>
      </w:tr>
      <w:tr w:rsidR="007F2609" w:rsidRPr="007F2609" w14:paraId="701906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346178">
            <w:pPr>
              <w:pStyle w:val="TAL"/>
              <w:rPr>
                <w:lang w:eastAsia="zh-CN"/>
              </w:rPr>
            </w:pPr>
            <w:r w:rsidRPr="007F2609">
              <w:rPr>
                <w:lang w:eastAsia="zh-CN"/>
              </w:rPr>
              <w:t>R5-223136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346178">
            <w:pPr>
              <w:pStyle w:val="TAL"/>
              <w:rPr>
                <w:lang w:eastAsia="zh-CN"/>
              </w:rPr>
            </w:pPr>
            <w:r w:rsidRPr="007F2609">
              <w:rPr>
                <w:lang w:eastAsia="zh-CN"/>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346178">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346178">
            <w:pPr>
              <w:pStyle w:val="TAL"/>
              <w:rPr>
                <w:lang w:eastAsia="zh-CN"/>
              </w:rPr>
            </w:pPr>
            <w:r w:rsidRPr="007F2609">
              <w:rPr>
                <w:lang w:eastAsia="zh-CN"/>
              </w:rPr>
              <w:t>17.5.0</w:t>
            </w:r>
          </w:p>
        </w:tc>
      </w:tr>
      <w:tr w:rsidR="007F2609" w:rsidRPr="007F2609" w14:paraId="094644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346178">
            <w:pPr>
              <w:pStyle w:val="TAL"/>
              <w:rPr>
                <w:lang w:eastAsia="zh-CN"/>
              </w:rPr>
            </w:pPr>
            <w:r w:rsidRPr="007F2609">
              <w:rPr>
                <w:lang w:eastAsia="zh-CN"/>
              </w:rPr>
              <w:t>R5-223137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346178">
            <w:pPr>
              <w:pStyle w:val="TAL"/>
              <w:rPr>
                <w:lang w:eastAsia="zh-CN"/>
              </w:rPr>
            </w:pPr>
            <w:r w:rsidRPr="007F2609">
              <w:rPr>
                <w:lang w:eastAsia="zh-CN"/>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346178">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346178">
            <w:pPr>
              <w:pStyle w:val="TAL"/>
              <w:rPr>
                <w:lang w:eastAsia="zh-CN"/>
              </w:rPr>
            </w:pPr>
            <w:r w:rsidRPr="007F2609">
              <w:rPr>
                <w:lang w:eastAsia="zh-CN"/>
              </w:rPr>
              <w:t>17.5.0</w:t>
            </w:r>
          </w:p>
        </w:tc>
      </w:tr>
      <w:tr w:rsidR="007F2609" w:rsidRPr="007F2609" w14:paraId="3C459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346178">
            <w:pPr>
              <w:pStyle w:val="TAL"/>
              <w:rPr>
                <w:lang w:eastAsia="zh-CN"/>
              </w:rPr>
            </w:pPr>
            <w:r w:rsidRPr="007F2609">
              <w:rPr>
                <w:lang w:eastAsia="zh-CN"/>
              </w:rPr>
              <w:t>R5-223138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346178">
            <w:pPr>
              <w:pStyle w:val="TAL"/>
              <w:rPr>
                <w:lang w:eastAsia="zh-CN"/>
              </w:rPr>
            </w:pPr>
            <w:r w:rsidRPr="007F2609">
              <w:rPr>
                <w:lang w:eastAsia="zh-CN"/>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346178">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346178">
            <w:pPr>
              <w:pStyle w:val="TAL"/>
              <w:rPr>
                <w:lang w:eastAsia="zh-CN"/>
              </w:rPr>
            </w:pPr>
            <w:r w:rsidRPr="007F2609">
              <w:rPr>
                <w:lang w:eastAsia="zh-CN"/>
              </w:rPr>
              <w:t>17.5.0</w:t>
            </w:r>
          </w:p>
        </w:tc>
      </w:tr>
      <w:tr w:rsidR="007F2609" w:rsidRPr="007F2609" w14:paraId="390C7A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346178">
            <w:pPr>
              <w:pStyle w:val="TAL"/>
              <w:rPr>
                <w:lang w:eastAsia="zh-CN"/>
              </w:rPr>
            </w:pPr>
            <w:r w:rsidRPr="007F2609">
              <w:rPr>
                <w:lang w:eastAsia="zh-CN"/>
              </w:rPr>
              <w:t>R5-223159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346178">
            <w:pPr>
              <w:pStyle w:val="TAL"/>
              <w:rPr>
                <w:lang w:eastAsia="zh-CN"/>
              </w:rPr>
            </w:pPr>
            <w:r w:rsidRPr="007F2609">
              <w:rPr>
                <w:lang w:eastAsia="zh-CN"/>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346178">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346178">
            <w:pPr>
              <w:pStyle w:val="TAL"/>
              <w:rPr>
                <w:lang w:eastAsia="zh-CN"/>
              </w:rPr>
            </w:pPr>
            <w:r w:rsidRPr="007F2609">
              <w:rPr>
                <w:lang w:eastAsia="zh-CN"/>
              </w:rPr>
              <w:t>17.5.0</w:t>
            </w:r>
          </w:p>
        </w:tc>
      </w:tr>
      <w:tr w:rsidR="007F2609" w:rsidRPr="007F2609" w14:paraId="6F93B6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346178">
            <w:pPr>
              <w:pStyle w:val="TAL"/>
              <w:rPr>
                <w:lang w:eastAsia="zh-CN"/>
              </w:rPr>
            </w:pPr>
            <w:r w:rsidRPr="007F2609">
              <w:rPr>
                <w:lang w:eastAsia="zh-CN"/>
              </w:rPr>
              <w:t>R5-223198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346178">
            <w:pPr>
              <w:pStyle w:val="TAL"/>
              <w:rPr>
                <w:lang w:eastAsia="zh-CN"/>
              </w:rPr>
            </w:pPr>
            <w:r w:rsidRPr="007F2609">
              <w:rPr>
                <w:lang w:eastAsia="zh-CN"/>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346178">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346178">
            <w:pPr>
              <w:pStyle w:val="TAL"/>
              <w:rPr>
                <w:lang w:eastAsia="zh-CN"/>
              </w:rPr>
            </w:pPr>
            <w:r w:rsidRPr="007F2609">
              <w:rPr>
                <w:lang w:eastAsia="zh-CN"/>
              </w:rPr>
              <w:t>17.5.0</w:t>
            </w:r>
          </w:p>
        </w:tc>
      </w:tr>
      <w:tr w:rsidR="007F2609" w:rsidRPr="007F2609" w14:paraId="4D09E4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346178">
            <w:pPr>
              <w:pStyle w:val="TAL"/>
              <w:rPr>
                <w:lang w:eastAsia="zh-CN"/>
              </w:rPr>
            </w:pPr>
            <w:r w:rsidRPr="007F2609">
              <w:rPr>
                <w:lang w:eastAsia="zh-CN"/>
              </w:rPr>
              <w:t>R5-223655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346178">
            <w:pPr>
              <w:pStyle w:val="TAL"/>
              <w:rPr>
                <w:lang w:eastAsia="zh-CN"/>
              </w:rPr>
            </w:pPr>
            <w:r w:rsidRPr="007F2609">
              <w:rPr>
                <w:lang w:eastAsia="zh-CN"/>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346178">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346178">
            <w:pPr>
              <w:pStyle w:val="TAL"/>
              <w:rPr>
                <w:lang w:eastAsia="zh-CN"/>
              </w:rPr>
            </w:pPr>
            <w:r w:rsidRPr="007F2609">
              <w:rPr>
                <w:lang w:eastAsia="zh-CN"/>
              </w:rPr>
              <w:t>17.5.0</w:t>
            </w:r>
          </w:p>
        </w:tc>
      </w:tr>
      <w:tr w:rsidR="007F2609" w:rsidRPr="007F2609" w14:paraId="4EA456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346178">
            <w:pPr>
              <w:pStyle w:val="TAL"/>
              <w:rPr>
                <w:lang w:eastAsia="zh-CN"/>
              </w:rPr>
            </w:pPr>
            <w:r w:rsidRPr="007F2609">
              <w:rPr>
                <w:lang w:eastAsia="zh-CN"/>
              </w:rPr>
              <w:t>R5-223656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346178">
            <w:pPr>
              <w:pStyle w:val="TAL"/>
              <w:rPr>
                <w:lang w:eastAsia="zh-CN"/>
              </w:rPr>
            </w:pPr>
            <w:r w:rsidRPr="007F2609">
              <w:rPr>
                <w:lang w:eastAsia="zh-CN"/>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346178">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346178">
            <w:pPr>
              <w:pStyle w:val="TAL"/>
              <w:rPr>
                <w:lang w:eastAsia="zh-CN"/>
              </w:rPr>
            </w:pPr>
            <w:r w:rsidRPr="007F2609">
              <w:rPr>
                <w:lang w:eastAsia="zh-CN"/>
              </w:rPr>
              <w:t>17.5.0</w:t>
            </w:r>
          </w:p>
        </w:tc>
      </w:tr>
      <w:tr w:rsidR="007F2609" w:rsidRPr="007F2609" w14:paraId="2B09F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346178">
            <w:pPr>
              <w:pStyle w:val="TAL"/>
              <w:rPr>
                <w:lang w:eastAsia="zh-CN"/>
              </w:rPr>
            </w:pPr>
            <w:r w:rsidRPr="007F2609">
              <w:rPr>
                <w:lang w:eastAsia="zh-CN"/>
              </w:rPr>
              <w:t>R5-223657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346178">
            <w:pPr>
              <w:pStyle w:val="TAL"/>
              <w:rPr>
                <w:lang w:eastAsia="zh-CN"/>
              </w:rPr>
            </w:pPr>
            <w:r w:rsidRPr="007F2609">
              <w:rPr>
                <w:lang w:eastAsia="zh-CN"/>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346178">
            <w:pPr>
              <w:pStyle w:val="TAL"/>
              <w:rPr>
                <w:lang w:eastAsia="zh-CN"/>
              </w:rPr>
            </w:pPr>
            <w:r w:rsidRPr="007F2609">
              <w:rPr>
                <w:lang w:eastAsia="zh-CN"/>
              </w:rPr>
              <w:t>17.5.0</w:t>
            </w:r>
          </w:p>
        </w:tc>
      </w:tr>
      <w:tr w:rsidR="007F2609" w:rsidRPr="007F2609" w14:paraId="4688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346178">
            <w:pPr>
              <w:pStyle w:val="TAL"/>
              <w:rPr>
                <w:lang w:eastAsia="zh-CN"/>
              </w:rPr>
            </w:pPr>
            <w:r w:rsidRPr="007F2609">
              <w:rPr>
                <w:lang w:eastAsia="zh-CN"/>
              </w:rPr>
              <w:t>R5-223693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346178">
            <w:pPr>
              <w:pStyle w:val="TAL"/>
              <w:rPr>
                <w:lang w:eastAsia="zh-CN"/>
              </w:rPr>
            </w:pPr>
            <w:r w:rsidRPr="007F2609">
              <w:rPr>
                <w:lang w:eastAsia="zh-CN"/>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346178">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346178">
            <w:pPr>
              <w:pStyle w:val="TAL"/>
              <w:rPr>
                <w:lang w:eastAsia="zh-CN"/>
              </w:rPr>
            </w:pPr>
            <w:r w:rsidRPr="007F2609">
              <w:rPr>
                <w:lang w:eastAsia="zh-CN"/>
              </w:rPr>
              <w:t>17.5.0</w:t>
            </w:r>
          </w:p>
        </w:tc>
      </w:tr>
      <w:tr w:rsidR="007F2609" w:rsidRPr="007F2609" w14:paraId="6C5647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346178">
            <w:pPr>
              <w:pStyle w:val="TAL"/>
              <w:rPr>
                <w:lang w:eastAsia="zh-CN"/>
              </w:rPr>
            </w:pPr>
            <w:r w:rsidRPr="007F2609">
              <w:rPr>
                <w:lang w:eastAsia="zh-CN"/>
              </w:rPr>
              <w:t>R5-223694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346178">
            <w:pPr>
              <w:pStyle w:val="TAL"/>
              <w:rPr>
                <w:lang w:eastAsia="zh-CN"/>
              </w:rPr>
            </w:pPr>
            <w:r w:rsidRPr="007F2609">
              <w:rPr>
                <w:lang w:eastAsia="zh-CN"/>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346178">
            <w:pPr>
              <w:pStyle w:val="TAL"/>
              <w:rPr>
                <w:lang w:eastAsia="zh-CN"/>
              </w:rPr>
            </w:pPr>
            <w:r w:rsidRPr="007F2609">
              <w:rPr>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346178">
            <w:pPr>
              <w:pStyle w:val="TAL"/>
              <w:rPr>
                <w:lang w:eastAsia="zh-CN"/>
              </w:rPr>
            </w:pPr>
            <w:r w:rsidRPr="007F2609">
              <w:rPr>
                <w:lang w:eastAsia="zh-CN"/>
              </w:rPr>
              <w:t>17.5.0</w:t>
            </w:r>
          </w:p>
        </w:tc>
      </w:tr>
      <w:tr w:rsidR="007F2609" w:rsidRPr="007F2609" w14:paraId="7F15BA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346178">
            <w:pPr>
              <w:pStyle w:val="TAL"/>
              <w:rPr>
                <w:lang w:eastAsia="zh-CN"/>
              </w:rPr>
            </w:pPr>
            <w:r w:rsidRPr="007F2609">
              <w:rPr>
                <w:lang w:eastAsia="zh-CN"/>
              </w:rPr>
              <w:t>R5-223695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346178">
            <w:pPr>
              <w:pStyle w:val="TAL"/>
              <w:rPr>
                <w:lang w:eastAsia="zh-CN"/>
              </w:rPr>
            </w:pPr>
            <w:r w:rsidRPr="007F2609">
              <w:rPr>
                <w:lang w:eastAsia="zh-CN"/>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346178">
            <w:pPr>
              <w:pStyle w:val="TAL"/>
              <w:rPr>
                <w:lang w:eastAsia="zh-CN"/>
              </w:rPr>
            </w:pPr>
            <w:r w:rsidRPr="007F2609">
              <w:rPr>
                <w:lang w:eastAsia="zh-CN"/>
              </w:rPr>
              <w:t>17.5.0</w:t>
            </w:r>
          </w:p>
        </w:tc>
      </w:tr>
      <w:tr w:rsidR="007F2609" w:rsidRPr="007F2609" w14:paraId="281DB2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346178">
            <w:pPr>
              <w:pStyle w:val="TAL"/>
              <w:rPr>
                <w:lang w:eastAsia="zh-CN"/>
              </w:rPr>
            </w:pPr>
            <w:r w:rsidRPr="007F2609">
              <w:rPr>
                <w:lang w:eastAsia="zh-CN"/>
              </w:rPr>
              <w:t>R5-223697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346178">
            <w:pPr>
              <w:pStyle w:val="TAL"/>
              <w:rPr>
                <w:lang w:eastAsia="zh-CN"/>
              </w:rPr>
            </w:pPr>
            <w:r w:rsidRPr="007F2609">
              <w:rPr>
                <w:lang w:eastAsia="zh-CN"/>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346178">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346178">
            <w:pPr>
              <w:pStyle w:val="TAL"/>
              <w:rPr>
                <w:lang w:eastAsia="zh-CN"/>
              </w:rPr>
            </w:pPr>
            <w:r w:rsidRPr="007F2609">
              <w:rPr>
                <w:lang w:eastAsia="zh-CN"/>
              </w:rPr>
              <w:t>17.5.0</w:t>
            </w:r>
          </w:p>
        </w:tc>
      </w:tr>
      <w:tr w:rsidR="007F2609" w:rsidRPr="007F2609" w14:paraId="0EB528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346178">
            <w:pPr>
              <w:pStyle w:val="TAL"/>
              <w:rPr>
                <w:lang w:eastAsia="zh-CN"/>
              </w:rPr>
            </w:pPr>
            <w:r w:rsidRPr="007F2609">
              <w:rPr>
                <w:lang w:eastAsia="zh-CN"/>
              </w:rPr>
              <w:t>R5-223698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346178">
            <w:pPr>
              <w:pStyle w:val="TAL"/>
              <w:rPr>
                <w:lang w:eastAsia="zh-CN"/>
              </w:rPr>
            </w:pPr>
            <w:r w:rsidRPr="007F2609">
              <w:rPr>
                <w:lang w:eastAsia="zh-CN"/>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346178">
            <w:pPr>
              <w:pStyle w:val="TAL"/>
              <w:rPr>
                <w:lang w:eastAsia="zh-CN"/>
              </w:rPr>
            </w:pPr>
            <w:r w:rsidRPr="007F2609">
              <w:rPr>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346178">
            <w:pPr>
              <w:pStyle w:val="TAL"/>
              <w:rPr>
                <w:lang w:eastAsia="zh-CN"/>
              </w:rPr>
            </w:pPr>
            <w:r w:rsidRPr="007F2609">
              <w:rPr>
                <w:lang w:eastAsia="zh-CN"/>
              </w:rPr>
              <w:t>17.5.0</w:t>
            </w:r>
          </w:p>
        </w:tc>
      </w:tr>
      <w:tr w:rsidR="007F2609" w:rsidRPr="007F2609" w14:paraId="0B37F0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346178">
            <w:pPr>
              <w:pStyle w:val="TAL"/>
              <w:rPr>
                <w:lang w:eastAsia="zh-CN"/>
              </w:rPr>
            </w:pPr>
            <w:r w:rsidRPr="007F2609">
              <w:rPr>
                <w:lang w:eastAsia="zh-CN"/>
              </w:rPr>
              <w:t>R5-223699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346178">
            <w:pPr>
              <w:pStyle w:val="TAL"/>
              <w:rPr>
                <w:lang w:eastAsia="zh-CN"/>
              </w:rPr>
            </w:pPr>
            <w:r w:rsidRPr="007F2609">
              <w:rPr>
                <w:lang w:eastAsia="zh-CN"/>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346178">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346178">
            <w:pPr>
              <w:pStyle w:val="TAL"/>
              <w:rPr>
                <w:lang w:eastAsia="zh-CN"/>
              </w:rPr>
            </w:pPr>
            <w:r w:rsidRPr="007F2609">
              <w:rPr>
                <w:lang w:eastAsia="zh-CN"/>
              </w:rPr>
              <w:t>17.5.0</w:t>
            </w:r>
          </w:p>
        </w:tc>
      </w:tr>
      <w:tr w:rsidR="007F2609" w:rsidRPr="007F2609" w14:paraId="1B723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346178">
            <w:pPr>
              <w:pStyle w:val="TAL"/>
              <w:rPr>
                <w:lang w:eastAsia="zh-CN"/>
              </w:rPr>
            </w:pPr>
            <w:r w:rsidRPr="007F2609">
              <w:rPr>
                <w:lang w:eastAsia="zh-CN"/>
              </w:rPr>
              <w:t>R5-223700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346178">
            <w:pPr>
              <w:pStyle w:val="TAL"/>
              <w:rPr>
                <w:lang w:eastAsia="zh-CN"/>
              </w:rPr>
            </w:pPr>
            <w:r w:rsidRPr="007F2609">
              <w:rPr>
                <w:lang w:eastAsia="zh-CN"/>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346178">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346178">
            <w:pPr>
              <w:pStyle w:val="TAL"/>
              <w:rPr>
                <w:lang w:eastAsia="zh-CN"/>
              </w:rPr>
            </w:pPr>
            <w:r w:rsidRPr="007F2609">
              <w:rPr>
                <w:lang w:eastAsia="zh-CN"/>
              </w:rPr>
              <w:t>17.5.0</w:t>
            </w:r>
          </w:p>
        </w:tc>
      </w:tr>
      <w:tr w:rsidR="007F2609" w:rsidRPr="007F2609" w14:paraId="1FFEF7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346178">
            <w:pPr>
              <w:pStyle w:val="TAL"/>
              <w:rPr>
                <w:lang w:eastAsia="zh-CN"/>
              </w:rPr>
            </w:pPr>
            <w:r w:rsidRPr="007F2609">
              <w:rPr>
                <w:lang w:eastAsia="zh-CN"/>
              </w:rPr>
              <w:t>R5-223705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346178">
            <w:pPr>
              <w:pStyle w:val="TAL"/>
              <w:rPr>
                <w:lang w:eastAsia="zh-CN"/>
              </w:rPr>
            </w:pPr>
            <w:r w:rsidRPr="007F2609">
              <w:rPr>
                <w:lang w:eastAsia="zh-CN"/>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346178">
            <w:pPr>
              <w:pStyle w:val="TAL"/>
              <w:rPr>
                <w:lang w:eastAsia="zh-CN"/>
              </w:rPr>
            </w:pPr>
            <w:r w:rsidRPr="007F2609">
              <w:rPr>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346178">
            <w:pPr>
              <w:pStyle w:val="TAL"/>
              <w:rPr>
                <w:lang w:eastAsia="zh-CN"/>
              </w:rPr>
            </w:pPr>
            <w:r w:rsidRPr="007F2609">
              <w:rPr>
                <w:lang w:eastAsia="zh-CN"/>
              </w:rPr>
              <w:t>17.5.0</w:t>
            </w:r>
          </w:p>
        </w:tc>
      </w:tr>
      <w:tr w:rsidR="007F2609" w:rsidRPr="007F2609" w14:paraId="20439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346178">
            <w:pPr>
              <w:pStyle w:val="TAL"/>
              <w:rPr>
                <w:lang w:eastAsia="zh-CN"/>
              </w:rPr>
            </w:pPr>
            <w:r w:rsidRPr="007F2609">
              <w:rPr>
                <w:lang w:eastAsia="zh-CN"/>
              </w:rPr>
              <w:t>R5-223729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346178">
            <w:pPr>
              <w:pStyle w:val="TAL"/>
              <w:rPr>
                <w:lang w:eastAsia="zh-CN"/>
              </w:rPr>
            </w:pPr>
            <w:r w:rsidRPr="007F2609">
              <w:rPr>
                <w:lang w:eastAsia="zh-CN"/>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346178">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346178">
            <w:pPr>
              <w:pStyle w:val="TAL"/>
              <w:rPr>
                <w:lang w:eastAsia="zh-CN"/>
              </w:rPr>
            </w:pPr>
            <w:r w:rsidRPr="007F2609">
              <w:rPr>
                <w:lang w:eastAsia="zh-CN"/>
              </w:rPr>
              <w:t>17.5.0</w:t>
            </w:r>
          </w:p>
        </w:tc>
      </w:tr>
      <w:tr w:rsidR="007F2609" w:rsidRPr="007F2609" w14:paraId="7D457A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346178">
            <w:pPr>
              <w:pStyle w:val="TAL"/>
              <w:rPr>
                <w:lang w:eastAsia="zh-CN"/>
              </w:rPr>
            </w:pPr>
            <w:r w:rsidRPr="007F2609">
              <w:rPr>
                <w:lang w:eastAsia="zh-CN"/>
              </w:rPr>
              <w:t>R5-223730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346178">
            <w:pPr>
              <w:pStyle w:val="TAL"/>
              <w:rPr>
                <w:lang w:eastAsia="zh-CN"/>
              </w:rPr>
            </w:pPr>
            <w:r w:rsidRPr="007F2609">
              <w:rPr>
                <w:lang w:eastAsia="zh-CN"/>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346178">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346178">
            <w:pPr>
              <w:pStyle w:val="TAL"/>
              <w:rPr>
                <w:lang w:eastAsia="zh-CN"/>
              </w:rPr>
            </w:pPr>
            <w:r w:rsidRPr="007F2609">
              <w:rPr>
                <w:lang w:eastAsia="zh-CN"/>
              </w:rPr>
              <w:t>17.5.0</w:t>
            </w:r>
          </w:p>
        </w:tc>
      </w:tr>
      <w:tr w:rsidR="007F2609" w:rsidRPr="007F2609" w14:paraId="6FC1A2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346178">
            <w:pPr>
              <w:pStyle w:val="TAL"/>
              <w:rPr>
                <w:lang w:eastAsia="zh-CN"/>
              </w:rPr>
            </w:pPr>
            <w:r w:rsidRPr="007F2609">
              <w:rPr>
                <w:lang w:eastAsia="zh-CN"/>
              </w:rPr>
              <w:t>R5-223731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346178">
            <w:pPr>
              <w:pStyle w:val="TAL"/>
              <w:rPr>
                <w:lang w:eastAsia="zh-CN"/>
              </w:rPr>
            </w:pPr>
            <w:r w:rsidRPr="007F2609">
              <w:rPr>
                <w:lang w:eastAsia="zh-CN"/>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346178">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346178">
            <w:pPr>
              <w:pStyle w:val="TAL"/>
              <w:rPr>
                <w:lang w:eastAsia="zh-CN"/>
              </w:rPr>
            </w:pPr>
            <w:r w:rsidRPr="007F2609">
              <w:rPr>
                <w:lang w:eastAsia="zh-CN"/>
              </w:rPr>
              <w:t>17.5.0</w:t>
            </w:r>
          </w:p>
        </w:tc>
      </w:tr>
      <w:tr w:rsidR="007F2609" w:rsidRPr="007F2609" w14:paraId="54AE24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346178">
            <w:pPr>
              <w:pStyle w:val="TAL"/>
              <w:rPr>
                <w:lang w:eastAsia="zh-CN"/>
              </w:rPr>
            </w:pPr>
            <w:r w:rsidRPr="007F2609">
              <w:rPr>
                <w:lang w:eastAsia="zh-CN"/>
              </w:rPr>
              <w:t>R5-223734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346178">
            <w:pPr>
              <w:pStyle w:val="TAL"/>
              <w:rPr>
                <w:lang w:eastAsia="zh-CN"/>
              </w:rPr>
            </w:pPr>
            <w:r w:rsidRPr="007F2609">
              <w:rPr>
                <w:lang w:eastAsia="zh-CN"/>
              </w:rPr>
              <w:t>1679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346178">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346178">
            <w:pPr>
              <w:pStyle w:val="TAL"/>
              <w:rPr>
                <w:lang w:eastAsia="zh-CN"/>
              </w:rPr>
            </w:pPr>
            <w:r w:rsidRPr="007F2609">
              <w:rPr>
                <w:lang w:eastAsia="zh-CN"/>
              </w:rPr>
              <w:t>17.5.0</w:t>
            </w:r>
          </w:p>
        </w:tc>
      </w:tr>
      <w:tr w:rsidR="007F2609" w:rsidRPr="007F2609" w14:paraId="5DD688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346178">
            <w:pPr>
              <w:pStyle w:val="TAL"/>
              <w:rPr>
                <w:lang w:eastAsia="zh-CN"/>
              </w:rPr>
            </w:pPr>
            <w:r w:rsidRPr="007F2609">
              <w:rPr>
                <w:lang w:eastAsia="zh-CN"/>
              </w:rPr>
              <w:t>R5-223735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346178">
            <w:pPr>
              <w:pStyle w:val="TAL"/>
              <w:rPr>
                <w:lang w:eastAsia="zh-CN"/>
              </w:rPr>
            </w:pPr>
            <w:r w:rsidRPr="007F2609">
              <w:rPr>
                <w:lang w:eastAsia="zh-CN"/>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346178">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346178">
            <w:pPr>
              <w:pStyle w:val="TAL"/>
              <w:rPr>
                <w:lang w:eastAsia="zh-CN"/>
              </w:rPr>
            </w:pPr>
            <w:r w:rsidRPr="007F2609">
              <w:rPr>
                <w:lang w:eastAsia="zh-CN"/>
              </w:rPr>
              <w:t>17.5.0</w:t>
            </w:r>
          </w:p>
        </w:tc>
      </w:tr>
      <w:tr w:rsidR="007F2609" w:rsidRPr="007F2609" w14:paraId="306AB7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346178">
            <w:pPr>
              <w:pStyle w:val="TAL"/>
              <w:rPr>
                <w:lang w:eastAsia="zh-CN"/>
              </w:rPr>
            </w:pPr>
            <w:r w:rsidRPr="007F2609">
              <w:rPr>
                <w:lang w:eastAsia="zh-CN"/>
              </w:rPr>
              <w:t>R5-223736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346178">
            <w:pPr>
              <w:pStyle w:val="TAL"/>
              <w:rPr>
                <w:lang w:eastAsia="zh-CN"/>
              </w:rPr>
            </w:pPr>
            <w:r w:rsidRPr="007F2609">
              <w:rPr>
                <w:lang w:eastAsia="zh-CN"/>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346178">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346178">
            <w:pPr>
              <w:pStyle w:val="TAL"/>
              <w:rPr>
                <w:lang w:eastAsia="zh-CN"/>
              </w:rPr>
            </w:pPr>
            <w:r w:rsidRPr="007F2609">
              <w:rPr>
                <w:lang w:eastAsia="zh-CN"/>
              </w:rPr>
              <w:t>17.5.0</w:t>
            </w:r>
          </w:p>
        </w:tc>
      </w:tr>
      <w:tr w:rsidR="007F2609" w:rsidRPr="007F2609" w14:paraId="029A77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346178">
            <w:pPr>
              <w:pStyle w:val="TAL"/>
              <w:rPr>
                <w:lang w:eastAsia="zh-CN"/>
              </w:rPr>
            </w:pPr>
            <w:r w:rsidRPr="007F2609">
              <w:rPr>
                <w:lang w:eastAsia="zh-CN"/>
              </w:rPr>
              <w:t>R5-223737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346178">
            <w:pPr>
              <w:pStyle w:val="TAL"/>
              <w:rPr>
                <w:lang w:eastAsia="zh-CN"/>
              </w:rPr>
            </w:pPr>
            <w:r w:rsidRPr="007F2609">
              <w:rPr>
                <w:lang w:eastAsia="zh-CN"/>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346178">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346178">
            <w:pPr>
              <w:pStyle w:val="TAL"/>
              <w:rPr>
                <w:lang w:eastAsia="zh-CN"/>
              </w:rPr>
            </w:pPr>
            <w:r w:rsidRPr="007F2609">
              <w:rPr>
                <w:lang w:eastAsia="zh-CN"/>
              </w:rPr>
              <w:t>17.5.0</w:t>
            </w:r>
          </w:p>
        </w:tc>
      </w:tr>
      <w:tr w:rsidR="007F2609" w:rsidRPr="007F2609" w14:paraId="72C822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346178">
            <w:pPr>
              <w:pStyle w:val="TAL"/>
              <w:rPr>
                <w:lang w:eastAsia="zh-CN"/>
              </w:rPr>
            </w:pPr>
            <w:r w:rsidRPr="007F2609">
              <w:rPr>
                <w:lang w:eastAsia="zh-CN"/>
              </w:rPr>
              <w:t>R5-223738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346178">
            <w:pPr>
              <w:pStyle w:val="TAL"/>
              <w:rPr>
                <w:lang w:eastAsia="zh-CN"/>
              </w:rPr>
            </w:pPr>
            <w:r w:rsidRPr="007F2609">
              <w:rPr>
                <w:lang w:eastAsia="zh-CN"/>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346178">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346178">
            <w:pPr>
              <w:pStyle w:val="TAL"/>
              <w:rPr>
                <w:lang w:eastAsia="zh-CN"/>
              </w:rPr>
            </w:pPr>
            <w:r w:rsidRPr="007F2609">
              <w:rPr>
                <w:lang w:eastAsia="zh-CN"/>
              </w:rPr>
              <w:t>17.5.0</w:t>
            </w:r>
          </w:p>
        </w:tc>
      </w:tr>
      <w:tr w:rsidR="007F2609" w:rsidRPr="007F2609" w14:paraId="108AA0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346178">
            <w:pPr>
              <w:pStyle w:val="TAL"/>
              <w:rPr>
                <w:lang w:eastAsia="zh-CN"/>
              </w:rPr>
            </w:pPr>
            <w:r w:rsidRPr="007F2609">
              <w:rPr>
                <w:lang w:eastAsia="zh-CN"/>
              </w:rPr>
              <w:t>R5-223739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346178">
            <w:pPr>
              <w:pStyle w:val="TAL"/>
              <w:rPr>
                <w:lang w:eastAsia="zh-CN"/>
              </w:rPr>
            </w:pPr>
            <w:r w:rsidRPr="007F2609">
              <w:rPr>
                <w:lang w:eastAsia="zh-CN"/>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346178">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346178">
            <w:pPr>
              <w:pStyle w:val="TAL"/>
              <w:rPr>
                <w:lang w:eastAsia="zh-CN"/>
              </w:rPr>
            </w:pPr>
            <w:r w:rsidRPr="007F2609">
              <w:rPr>
                <w:lang w:eastAsia="zh-CN"/>
              </w:rPr>
              <w:t>17.5.0</w:t>
            </w:r>
          </w:p>
        </w:tc>
      </w:tr>
      <w:tr w:rsidR="007F2609" w:rsidRPr="007F2609" w14:paraId="763C93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346178">
            <w:pPr>
              <w:pStyle w:val="TAL"/>
              <w:rPr>
                <w:lang w:eastAsia="zh-CN"/>
              </w:rPr>
            </w:pPr>
            <w:r w:rsidRPr="007F2609">
              <w:rPr>
                <w:lang w:eastAsia="zh-CN"/>
              </w:rPr>
              <w:t>R5-223740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346178">
            <w:pPr>
              <w:pStyle w:val="TAL"/>
              <w:rPr>
                <w:lang w:eastAsia="zh-CN"/>
              </w:rPr>
            </w:pPr>
            <w:r w:rsidRPr="007F2609">
              <w:rPr>
                <w:lang w:eastAsia="zh-CN"/>
              </w:rPr>
              <w:t>1686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346178">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346178">
            <w:pPr>
              <w:pStyle w:val="TAL"/>
              <w:rPr>
                <w:lang w:eastAsia="zh-CN"/>
              </w:rPr>
            </w:pPr>
            <w:r w:rsidRPr="007F2609">
              <w:rPr>
                <w:lang w:eastAsia="zh-CN"/>
              </w:rPr>
              <w:t>17.5.0</w:t>
            </w:r>
          </w:p>
        </w:tc>
      </w:tr>
      <w:tr w:rsidR="007F2609" w:rsidRPr="007F2609" w14:paraId="48AE16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346178">
            <w:pPr>
              <w:pStyle w:val="TAL"/>
              <w:rPr>
                <w:lang w:eastAsia="zh-CN"/>
              </w:rPr>
            </w:pPr>
            <w:r w:rsidRPr="007F2609">
              <w:rPr>
                <w:lang w:eastAsia="zh-CN"/>
              </w:rPr>
              <w:t>R5-223741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346178">
            <w:pPr>
              <w:pStyle w:val="TAL"/>
              <w:rPr>
                <w:lang w:eastAsia="zh-CN"/>
              </w:rPr>
            </w:pPr>
            <w:r w:rsidRPr="007F2609">
              <w:rPr>
                <w:lang w:eastAsia="zh-CN"/>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346178">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346178">
            <w:pPr>
              <w:pStyle w:val="TAL"/>
              <w:rPr>
                <w:lang w:eastAsia="zh-CN"/>
              </w:rPr>
            </w:pPr>
            <w:r w:rsidRPr="007F2609">
              <w:rPr>
                <w:lang w:eastAsia="zh-CN"/>
              </w:rPr>
              <w:t>17.5.0</w:t>
            </w:r>
          </w:p>
        </w:tc>
      </w:tr>
      <w:tr w:rsidR="007F2609" w:rsidRPr="007F2609" w14:paraId="35F384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346178">
            <w:pPr>
              <w:pStyle w:val="TAL"/>
              <w:rPr>
                <w:lang w:eastAsia="zh-CN"/>
              </w:rPr>
            </w:pPr>
            <w:r w:rsidRPr="007F2609">
              <w:rPr>
                <w:lang w:eastAsia="zh-CN"/>
              </w:rPr>
              <w:t>R5-223742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346178">
            <w:pPr>
              <w:pStyle w:val="TAL"/>
              <w:rPr>
                <w:lang w:eastAsia="zh-CN"/>
              </w:rPr>
            </w:pPr>
            <w:r w:rsidRPr="007F2609">
              <w:rPr>
                <w:lang w:eastAsia="zh-CN"/>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346178">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346178">
            <w:pPr>
              <w:pStyle w:val="TAL"/>
              <w:rPr>
                <w:lang w:eastAsia="zh-CN"/>
              </w:rPr>
            </w:pPr>
            <w:r w:rsidRPr="007F2609">
              <w:rPr>
                <w:lang w:eastAsia="zh-CN"/>
              </w:rPr>
              <w:t>17.5.0</w:t>
            </w:r>
          </w:p>
        </w:tc>
      </w:tr>
      <w:tr w:rsidR="007F2609" w:rsidRPr="007F2609" w14:paraId="5ADF95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346178">
            <w:pPr>
              <w:pStyle w:val="TAL"/>
              <w:rPr>
                <w:lang w:eastAsia="zh-CN"/>
              </w:rPr>
            </w:pPr>
            <w:r w:rsidRPr="007F2609">
              <w:rPr>
                <w:lang w:eastAsia="zh-CN"/>
              </w:rPr>
              <w:t>R5-223743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346178">
            <w:pPr>
              <w:pStyle w:val="TAL"/>
              <w:rPr>
                <w:lang w:eastAsia="zh-CN"/>
              </w:rPr>
            </w:pPr>
            <w:r w:rsidRPr="007F2609">
              <w:rPr>
                <w:lang w:eastAsia="zh-CN"/>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346178">
            <w:pPr>
              <w:pStyle w:val="TAL"/>
              <w:rPr>
                <w:lang w:eastAsia="zh-CN"/>
              </w:rPr>
            </w:pPr>
            <w:r w:rsidRPr="007F2609">
              <w:rPr>
                <w:lang w:eastAsia="zh-CN"/>
              </w:rPr>
              <w:t>17.5.0</w:t>
            </w:r>
          </w:p>
        </w:tc>
      </w:tr>
      <w:tr w:rsidR="007F2609" w:rsidRPr="007F2609" w14:paraId="085DEC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346178">
            <w:pPr>
              <w:pStyle w:val="TAL"/>
              <w:rPr>
                <w:lang w:eastAsia="zh-CN"/>
              </w:rPr>
            </w:pPr>
            <w:r w:rsidRPr="007F2609">
              <w:rPr>
                <w:lang w:eastAsia="zh-CN"/>
              </w:rPr>
              <w:t>R5-223754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346178">
            <w:pPr>
              <w:pStyle w:val="TAL"/>
              <w:rPr>
                <w:lang w:eastAsia="zh-CN"/>
              </w:rPr>
            </w:pPr>
            <w:r w:rsidRPr="007F2609">
              <w:rPr>
                <w:lang w:eastAsia="zh-CN"/>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346178">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346178">
            <w:pPr>
              <w:pStyle w:val="TAL"/>
              <w:rPr>
                <w:lang w:eastAsia="zh-CN"/>
              </w:rPr>
            </w:pPr>
            <w:r w:rsidRPr="007F2609">
              <w:rPr>
                <w:lang w:eastAsia="zh-CN"/>
              </w:rPr>
              <w:t>17.5.0</w:t>
            </w:r>
          </w:p>
        </w:tc>
      </w:tr>
      <w:tr w:rsidR="007F2609" w:rsidRPr="007F2609" w14:paraId="6A984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346178">
            <w:pPr>
              <w:pStyle w:val="TAL"/>
              <w:rPr>
                <w:lang w:eastAsia="zh-CN"/>
              </w:rPr>
            </w:pPr>
            <w:r w:rsidRPr="007F2609">
              <w:rPr>
                <w:lang w:eastAsia="zh-CN"/>
              </w:rPr>
              <w:t>R5-223756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346178">
            <w:pPr>
              <w:pStyle w:val="TAL"/>
              <w:rPr>
                <w:lang w:eastAsia="zh-CN"/>
              </w:rPr>
            </w:pPr>
            <w:r w:rsidRPr="007F2609">
              <w:rPr>
                <w:lang w:eastAsia="zh-CN"/>
              </w:rPr>
              <w:t>1635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346178">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346178">
            <w:pPr>
              <w:pStyle w:val="TAL"/>
              <w:rPr>
                <w:lang w:eastAsia="zh-CN"/>
              </w:rPr>
            </w:pPr>
            <w:r w:rsidRPr="007F2609">
              <w:rPr>
                <w:lang w:eastAsia="zh-CN"/>
              </w:rPr>
              <w:t>17.5.0</w:t>
            </w:r>
          </w:p>
        </w:tc>
      </w:tr>
      <w:tr w:rsidR="007F2609" w:rsidRPr="007F2609" w14:paraId="1CDCA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346178">
            <w:pPr>
              <w:pStyle w:val="TAL"/>
              <w:rPr>
                <w:lang w:eastAsia="zh-CN"/>
              </w:rPr>
            </w:pPr>
            <w:r w:rsidRPr="007F2609">
              <w:rPr>
                <w:lang w:eastAsia="zh-CN"/>
              </w:rPr>
              <w:t>R5-223757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346178">
            <w:pPr>
              <w:pStyle w:val="TAL"/>
              <w:rPr>
                <w:lang w:eastAsia="zh-CN"/>
              </w:rPr>
            </w:pPr>
            <w:r w:rsidRPr="007F2609">
              <w:rPr>
                <w:lang w:eastAsia="zh-CN"/>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346178">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346178">
            <w:pPr>
              <w:pStyle w:val="TAL"/>
              <w:rPr>
                <w:lang w:eastAsia="zh-CN"/>
              </w:rPr>
            </w:pPr>
            <w:r w:rsidRPr="007F2609">
              <w:rPr>
                <w:lang w:eastAsia="zh-CN"/>
              </w:rPr>
              <w:t>17.5.0</w:t>
            </w:r>
          </w:p>
        </w:tc>
      </w:tr>
      <w:tr w:rsidR="007F2609" w:rsidRPr="007F2609" w14:paraId="4EBF1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346178">
            <w:pPr>
              <w:pStyle w:val="TAL"/>
              <w:rPr>
                <w:lang w:eastAsia="zh-CN"/>
              </w:rPr>
            </w:pPr>
            <w:r w:rsidRPr="007F2609">
              <w:rPr>
                <w:lang w:eastAsia="zh-CN"/>
              </w:rPr>
              <w:t>R5-223758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346178">
            <w:pPr>
              <w:pStyle w:val="TAL"/>
              <w:rPr>
                <w:lang w:eastAsia="zh-CN"/>
              </w:rPr>
            </w:pPr>
            <w:r w:rsidRPr="007F2609">
              <w:rPr>
                <w:lang w:eastAsia="zh-CN"/>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346178">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346178">
            <w:pPr>
              <w:pStyle w:val="TAL"/>
              <w:rPr>
                <w:lang w:eastAsia="zh-CN"/>
              </w:rPr>
            </w:pPr>
            <w:r w:rsidRPr="007F2609">
              <w:rPr>
                <w:lang w:eastAsia="zh-CN"/>
              </w:rPr>
              <w:t>17.5.0</w:t>
            </w:r>
          </w:p>
        </w:tc>
      </w:tr>
      <w:tr w:rsidR="007F2609" w:rsidRPr="007F2609" w14:paraId="6E83BB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346178">
            <w:pPr>
              <w:pStyle w:val="TAL"/>
              <w:rPr>
                <w:lang w:eastAsia="zh-CN"/>
              </w:rPr>
            </w:pPr>
            <w:r w:rsidRPr="007F2609">
              <w:rPr>
                <w:lang w:eastAsia="zh-CN"/>
              </w:rPr>
              <w:t>R5-223759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346178">
            <w:pPr>
              <w:pStyle w:val="TAL"/>
              <w:rPr>
                <w:lang w:eastAsia="zh-CN"/>
              </w:rPr>
            </w:pPr>
            <w:r w:rsidRPr="007F2609">
              <w:rPr>
                <w:lang w:eastAsia="zh-CN"/>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346178">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346178">
            <w:pPr>
              <w:pStyle w:val="TAL"/>
              <w:rPr>
                <w:lang w:eastAsia="zh-CN"/>
              </w:rPr>
            </w:pPr>
            <w:r w:rsidRPr="007F2609">
              <w:rPr>
                <w:lang w:eastAsia="zh-CN"/>
              </w:rPr>
              <w:t>17.5.0</w:t>
            </w:r>
          </w:p>
        </w:tc>
      </w:tr>
      <w:tr w:rsidR="007F2609" w:rsidRPr="007F2609" w14:paraId="793755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346178">
            <w:pPr>
              <w:pStyle w:val="TAL"/>
              <w:rPr>
                <w:lang w:eastAsia="zh-CN"/>
              </w:rPr>
            </w:pPr>
            <w:r w:rsidRPr="007F2609">
              <w:rPr>
                <w:lang w:eastAsia="zh-CN"/>
              </w:rPr>
              <w:t>R5-223760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346178">
            <w:pPr>
              <w:pStyle w:val="TAL"/>
              <w:rPr>
                <w:lang w:eastAsia="zh-CN"/>
              </w:rPr>
            </w:pPr>
            <w:r w:rsidRPr="007F2609">
              <w:rPr>
                <w:lang w:eastAsia="zh-CN"/>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346178">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346178">
            <w:pPr>
              <w:pStyle w:val="TAL"/>
              <w:rPr>
                <w:lang w:eastAsia="zh-CN"/>
              </w:rPr>
            </w:pPr>
            <w:r w:rsidRPr="007F2609">
              <w:rPr>
                <w:lang w:eastAsia="zh-CN"/>
              </w:rPr>
              <w:t>17.5.0</w:t>
            </w:r>
          </w:p>
        </w:tc>
      </w:tr>
      <w:tr w:rsidR="007F2609" w:rsidRPr="007F2609" w14:paraId="2A840C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346178">
            <w:pPr>
              <w:pStyle w:val="TAL"/>
              <w:rPr>
                <w:lang w:eastAsia="zh-CN"/>
              </w:rPr>
            </w:pPr>
            <w:r w:rsidRPr="007F2609">
              <w:rPr>
                <w:lang w:eastAsia="zh-CN"/>
              </w:rPr>
              <w:t>R5-223761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346178">
            <w:pPr>
              <w:pStyle w:val="TAL"/>
              <w:rPr>
                <w:lang w:eastAsia="zh-CN"/>
              </w:rPr>
            </w:pPr>
            <w:r w:rsidRPr="007F2609">
              <w:rPr>
                <w:lang w:eastAsia="zh-CN"/>
              </w:rPr>
              <w:t>1640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346178">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346178">
            <w:pPr>
              <w:pStyle w:val="TAL"/>
              <w:rPr>
                <w:lang w:eastAsia="zh-CN"/>
              </w:rPr>
            </w:pPr>
            <w:r w:rsidRPr="007F2609">
              <w:rPr>
                <w:lang w:eastAsia="zh-CN"/>
              </w:rPr>
              <w:t>17.5.0</w:t>
            </w:r>
          </w:p>
        </w:tc>
      </w:tr>
      <w:tr w:rsidR="007F2609" w:rsidRPr="007F2609" w14:paraId="1118A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346178">
            <w:pPr>
              <w:pStyle w:val="TAL"/>
              <w:rPr>
                <w:lang w:eastAsia="zh-CN"/>
              </w:rPr>
            </w:pPr>
            <w:r w:rsidRPr="007F2609">
              <w:rPr>
                <w:lang w:eastAsia="zh-CN"/>
              </w:rPr>
              <w:t>R5-223762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346178">
            <w:pPr>
              <w:pStyle w:val="TAL"/>
              <w:rPr>
                <w:lang w:eastAsia="zh-CN"/>
              </w:rPr>
            </w:pPr>
            <w:r w:rsidRPr="007F2609">
              <w:rPr>
                <w:lang w:eastAsia="zh-CN"/>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346178">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346178">
            <w:pPr>
              <w:pStyle w:val="TAL"/>
              <w:rPr>
                <w:lang w:eastAsia="zh-CN"/>
              </w:rPr>
            </w:pPr>
            <w:r w:rsidRPr="007F2609">
              <w:rPr>
                <w:lang w:eastAsia="zh-CN"/>
              </w:rPr>
              <w:t>17.5.0</w:t>
            </w:r>
          </w:p>
        </w:tc>
      </w:tr>
      <w:tr w:rsidR="007F2609" w:rsidRPr="007F2609" w14:paraId="2C80C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346178">
            <w:pPr>
              <w:pStyle w:val="TAL"/>
              <w:rPr>
                <w:lang w:eastAsia="zh-CN"/>
              </w:rPr>
            </w:pPr>
            <w:r w:rsidRPr="007F2609">
              <w:rPr>
                <w:lang w:eastAsia="zh-CN"/>
              </w:rPr>
              <w:t>R5-223763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346178">
            <w:pPr>
              <w:pStyle w:val="TAL"/>
              <w:rPr>
                <w:lang w:eastAsia="zh-CN"/>
              </w:rPr>
            </w:pPr>
            <w:r w:rsidRPr="007F2609">
              <w:rPr>
                <w:lang w:eastAsia="zh-CN"/>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346178">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346178">
            <w:pPr>
              <w:pStyle w:val="TAL"/>
              <w:rPr>
                <w:lang w:eastAsia="zh-CN"/>
              </w:rPr>
            </w:pPr>
            <w:r w:rsidRPr="007F2609">
              <w:rPr>
                <w:lang w:eastAsia="zh-CN"/>
              </w:rPr>
              <w:t>17.5.0</w:t>
            </w:r>
          </w:p>
        </w:tc>
      </w:tr>
      <w:tr w:rsidR="007F2609" w:rsidRPr="007F2609" w14:paraId="73F22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346178">
            <w:pPr>
              <w:pStyle w:val="TAL"/>
              <w:rPr>
                <w:lang w:eastAsia="zh-CN"/>
              </w:rPr>
            </w:pPr>
            <w:r w:rsidRPr="007F2609">
              <w:rPr>
                <w:lang w:eastAsia="zh-CN"/>
              </w:rPr>
              <w:t>R5-223764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346178">
            <w:pPr>
              <w:pStyle w:val="TAL"/>
              <w:rPr>
                <w:lang w:eastAsia="zh-CN"/>
              </w:rPr>
            </w:pPr>
            <w:r w:rsidRPr="007F2609">
              <w:rPr>
                <w:lang w:eastAsia="zh-CN"/>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346178">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346178">
            <w:pPr>
              <w:pStyle w:val="TAL"/>
              <w:rPr>
                <w:lang w:eastAsia="zh-CN"/>
              </w:rPr>
            </w:pPr>
            <w:r w:rsidRPr="007F2609">
              <w:rPr>
                <w:lang w:eastAsia="zh-CN"/>
              </w:rPr>
              <w:t>17.5.0</w:t>
            </w:r>
          </w:p>
        </w:tc>
      </w:tr>
      <w:tr w:rsidR="007F2609" w:rsidRPr="007F2609" w14:paraId="43A99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346178">
            <w:pPr>
              <w:pStyle w:val="TAL"/>
              <w:rPr>
                <w:lang w:eastAsia="zh-CN"/>
              </w:rPr>
            </w:pPr>
            <w:r w:rsidRPr="007F2609">
              <w:rPr>
                <w:lang w:eastAsia="zh-CN"/>
              </w:rPr>
              <w:t>R5-223765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346178">
            <w:pPr>
              <w:pStyle w:val="TAL"/>
              <w:rPr>
                <w:lang w:eastAsia="zh-CN"/>
              </w:rPr>
            </w:pPr>
            <w:r w:rsidRPr="007F2609">
              <w:rPr>
                <w:lang w:eastAsia="zh-CN"/>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346178">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346178">
            <w:pPr>
              <w:pStyle w:val="TAL"/>
              <w:rPr>
                <w:lang w:eastAsia="zh-CN"/>
              </w:rPr>
            </w:pPr>
            <w:r w:rsidRPr="007F2609">
              <w:rPr>
                <w:lang w:eastAsia="zh-CN"/>
              </w:rPr>
              <w:t>17.5.0</w:t>
            </w:r>
          </w:p>
        </w:tc>
      </w:tr>
      <w:tr w:rsidR="007F2609" w:rsidRPr="007F2609" w14:paraId="33E58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346178">
            <w:pPr>
              <w:pStyle w:val="TAL"/>
              <w:rPr>
                <w:lang w:eastAsia="zh-CN"/>
              </w:rPr>
            </w:pPr>
            <w:r w:rsidRPr="007F2609">
              <w:rPr>
                <w:lang w:eastAsia="zh-CN"/>
              </w:rPr>
              <w:t>R5-223766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346178">
            <w:pPr>
              <w:pStyle w:val="TAL"/>
              <w:rPr>
                <w:lang w:eastAsia="zh-CN"/>
              </w:rPr>
            </w:pPr>
            <w:r w:rsidRPr="007F2609">
              <w:rPr>
                <w:lang w:eastAsia="zh-CN"/>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346178">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346178">
            <w:pPr>
              <w:pStyle w:val="TAL"/>
              <w:rPr>
                <w:lang w:eastAsia="zh-CN"/>
              </w:rPr>
            </w:pPr>
            <w:r w:rsidRPr="007F2609">
              <w:rPr>
                <w:lang w:eastAsia="zh-CN"/>
              </w:rPr>
              <w:t>17.5.0</w:t>
            </w:r>
          </w:p>
        </w:tc>
      </w:tr>
      <w:tr w:rsidR="007F2609" w:rsidRPr="007F2609" w14:paraId="72B439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346178">
            <w:pPr>
              <w:pStyle w:val="TAL"/>
              <w:rPr>
                <w:lang w:eastAsia="zh-CN"/>
              </w:rPr>
            </w:pPr>
            <w:r w:rsidRPr="007F2609">
              <w:rPr>
                <w:lang w:eastAsia="zh-CN"/>
              </w:rPr>
              <w:t>R5-223767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346178">
            <w:pPr>
              <w:pStyle w:val="TAL"/>
              <w:rPr>
                <w:lang w:eastAsia="zh-CN"/>
              </w:rPr>
            </w:pPr>
            <w:r w:rsidRPr="007F2609">
              <w:rPr>
                <w:lang w:eastAsia="zh-CN"/>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346178">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346178">
            <w:pPr>
              <w:pStyle w:val="TAL"/>
              <w:rPr>
                <w:lang w:eastAsia="zh-CN"/>
              </w:rPr>
            </w:pPr>
            <w:r w:rsidRPr="007F2609">
              <w:rPr>
                <w:lang w:eastAsia="zh-CN"/>
              </w:rPr>
              <w:t>17.5.0</w:t>
            </w:r>
          </w:p>
        </w:tc>
      </w:tr>
      <w:tr w:rsidR="007F2609" w:rsidRPr="007F2609" w14:paraId="07C069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346178">
            <w:pPr>
              <w:pStyle w:val="TAL"/>
              <w:rPr>
                <w:lang w:eastAsia="zh-CN"/>
              </w:rPr>
            </w:pPr>
            <w:r w:rsidRPr="007F2609">
              <w:rPr>
                <w:lang w:eastAsia="zh-CN"/>
              </w:rPr>
              <w:t>R5-223768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346178">
            <w:pPr>
              <w:pStyle w:val="TAL"/>
              <w:rPr>
                <w:lang w:eastAsia="zh-CN"/>
              </w:rPr>
            </w:pPr>
            <w:r w:rsidRPr="007F2609">
              <w:rPr>
                <w:lang w:eastAsia="zh-CN"/>
              </w:rPr>
              <w:t>1647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346178">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346178">
            <w:pPr>
              <w:pStyle w:val="TAL"/>
              <w:rPr>
                <w:lang w:eastAsia="zh-CN"/>
              </w:rPr>
            </w:pPr>
            <w:r w:rsidRPr="007F2609">
              <w:rPr>
                <w:lang w:eastAsia="zh-CN"/>
              </w:rPr>
              <w:t>17.5.0</w:t>
            </w:r>
          </w:p>
        </w:tc>
      </w:tr>
      <w:tr w:rsidR="007F2609" w:rsidRPr="007F2609" w14:paraId="346B9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346178">
            <w:pPr>
              <w:pStyle w:val="TAL"/>
              <w:rPr>
                <w:lang w:eastAsia="zh-CN"/>
              </w:rPr>
            </w:pPr>
            <w:r w:rsidRPr="007F2609">
              <w:rPr>
                <w:lang w:eastAsia="zh-CN"/>
              </w:rPr>
              <w:t>R5-223769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346178">
            <w:pPr>
              <w:pStyle w:val="TAL"/>
              <w:rPr>
                <w:lang w:eastAsia="zh-CN"/>
              </w:rPr>
            </w:pPr>
            <w:r w:rsidRPr="007F2609">
              <w:rPr>
                <w:lang w:eastAsia="zh-CN"/>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346178">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346178">
            <w:pPr>
              <w:pStyle w:val="TAL"/>
              <w:rPr>
                <w:lang w:eastAsia="zh-CN"/>
              </w:rPr>
            </w:pPr>
            <w:r w:rsidRPr="007F2609">
              <w:rPr>
                <w:lang w:eastAsia="zh-CN"/>
              </w:rPr>
              <w:t>17.5.0</w:t>
            </w:r>
          </w:p>
        </w:tc>
      </w:tr>
      <w:tr w:rsidR="007F2609" w:rsidRPr="007F2609" w14:paraId="7FF5D8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346178">
            <w:pPr>
              <w:pStyle w:val="TAL"/>
              <w:rPr>
                <w:lang w:eastAsia="zh-CN"/>
              </w:rPr>
            </w:pPr>
            <w:r w:rsidRPr="007F2609">
              <w:rPr>
                <w:lang w:eastAsia="zh-CN"/>
              </w:rPr>
              <w:t>R5-223770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346178">
            <w:pPr>
              <w:pStyle w:val="TAL"/>
              <w:rPr>
                <w:lang w:eastAsia="zh-CN"/>
              </w:rPr>
            </w:pPr>
            <w:r w:rsidRPr="007F2609">
              <w:rPr>
                <w:lang w:eastAsia="zh-CN"/>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346178">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346178">
            <w:pPr>
              <w:pStyle w:val="TAL"/>
              <w:rPr>
                <w:lang w:eastAsia="zh-CN"/>
              </w:rPr>
            </w:pPr>
            <w:r w:rsidRPr="007F2609">
              <w:rPr>
                <w:lang w:eastAsia="zh-CN"/>
              </w:rPr>
              <w:t>17.5.0</w:t>
            </w:r>
          </w:p>
        </w:tc>
      </w:tr>
      <w:tr w:rsidR="007F2609" w:rsidRPr="007F2609" w14:paraId="05430B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346178">
            <w:pPr>
              <w:pStyle w:val="TAL"/>
              <w:rPr>
                <w:lang w:eastAsia="zh-CN"/>
              </w:rPr>
            </w:pPr>
            <w:r w:rsidRPr="007F2609">
              <w:rPr>
                <w:lang w:eastAsia="zh-CN"/>
              </w:rPr>
              <w:t>R5-223773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346178">
            <w:pPr>
              <w:pStyle w:val="TAL"/>
              <w:rPr>
                <w:lang w:eastAsia="zh-CN"/>
              </w:rPr>
            </w:pPr>
            <w:r w:rsidRPr="007F2609">
              <w:rPr>
                <w:lang w:eastAsia="zh-CN"/>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346178">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346178">
            <w:pPr>
              <w:pStyle w:val="TAL"/>
              <w:rPr>
                <w:lang w:eastAsia="zh-CN"/>
              </w:rPr>
            </w:pPr>
            <w:r w:rsidRPr="007F2609">
              <w:rPr>
                <w:lang w:eastAsia="zh-CN"/>
              </w:rPr>
              <w:t>17.5.0</w:t>
            </w:r>
          </w:p>
        </w:tc>
      </w:tr>
      <w:tr w:rsidR="007F2609" w:rsidRPr="007F2609" w14:paraId="00A81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346178">
            <w:pPr>
              <w:pStyle w:val="TAL"/>
              <w:rPr>
                <w:lang w:eastAsia="zh-CN"/>
              </w:rPr>
            </w:pPr>
            <w:r w:rsidRPr="007F2609">
              <w:rPr>
                <w:lang w:eastAsia="zh-CN"/>
              </w:rPr>
              <w:t>R5-223774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346178">
            <w:pPr>
              <w:pStyle w:val="TAL"/>
              <w:rPr>
                <w:lang w:eastAsia="zh-CN"/>
              </w:rPr>
            </w:pPr>
            <w:r w:rsidRPr="007F2609">
              <w:rPr>
                <w:lang w:eastAsia="zh-CN"/>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346178">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346178">
            <w:pPr>
              <w:pStyle w:val="TAL"/>
              <w:rPr>
                <w:lang w:eastAsia="zh-CN"/>
              </w:rPr>
            </w:pPr>
            <w:r w:rsidRPr="007F2609">
              <w:rPr>
                <w:lang w:eastAsia="zh-CN"/>
              </w:rPr>
              <w:t>17.5.0</w:t>
            </w:r>
          </w:p>
        </w:tc>
      </w:tr>
      <w:tr w:rsidR="007F2609" w:rsidRPr="007F2609" w14:paraId="1B3901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346178">
            <w:pPr>
              <w:pStyle w:val="TAL"/>
              <w:rPr>
                <w:lang w:eastAsia="zh-CN"/>
              </w:rPr>
            </w:pPr>
            <w:r w:rsidRPr="007F2609">
              <w:rPr>
                <w:lang w:eastAsia="zh-CN"/>
              </w:rPr>
              <w:t>R5-223775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346178">
            <w:pPr>
              <w:pStyle w:val="TAL"/>
              <w:rPr>
                <w:lang w:eastAsia="zh-CN"/>
              </w:rPr>
            </w:pPr>
            <w:r w:rsidRPr="007F2609">
              <w:rPr>
                <w:lang w:eastAsia="zh-CN"/>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346178">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346178">
            <w:pPr>
              <w:pStyle w:val="TAL"/>
              <w:rPr>
                <w:lang w:eastAsia="zh-CN"/>
              </w:rPr>
            </w:pPr>
            <w:r w:rsidRPr="007F2609">
              <w:rPr>
                <w:lang w:eastAsia="zh-CN"/>
              </w:rPr>
              <w:t>17.5.0</w:t>
            </w:r>
          </w:p>
        </w:tc>
      </w:tr>
      <w:tr w:rsidR="007F2609" w:rsidRPr="007F2609" w14:paraId="4011D6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346178">
            <w:pPr>
              <w:pStyle w:val="TAL"/>
              <w:rPr>
                <w:lang w:eastAsia="zh-CN"/>
              </w:rPr>
            </w:pPr>
            <w:r w:rsidRPr="007F2609">
              <w:rPr>
                <w:lang w:eastAsia="zh-CN"/>
              </w:rPr>
              <w:t>R5-223776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346178">
            <w:pPr>
              <w:pStyle w:val="TAL"/>
              <w:rPr>
                <w:lang w:eastAsia="zh-CN"/>
              </w:rPr>
            </w:pPr>
            <w:r w:rsidRPr="007F2609">
              <w:rPr>
                <w:lang w:eastAsia="zh-CN"/>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346178">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346178">
            <w:pPr>
              <w:pStyle w:val="TAL"/>
              <w:rPr>
                <w:lang w:eastAsia="zh-CN"/>
              </w:rPr>
            </w:pPr>
            <w:r w:rsidRPr="007F2609">
              <w:rPr>
                <w:lang w:eastAsia="zh-CN"/>
              </w:rPr>
              <w:t>17.5.0</w:t>
            </w:r>
          </w:p>
        </w:tc>
      </w:tr>
      <w:tr w:rsidR="007F2609" w:rsidRPr="007F2609" w14:paraId="6227B1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346178">
            <w:pPr>
              <w:pStyle w:val="TAL"/>
              <w:rPr>
                <w:lang w:eastAsia="zh-CN"/>
              </w:rPr>
            </w:pPr>
            <w:r w:rsidRPr="007F2609">
              <w:rPr>
                <w:lang w:eastAsia="zh-CN"/>
              </w:rPr>
              <w:t>R5-223777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346178">
            <w:pPr>
              <w:pStyle w:val="TAL"/>
              <w:rPr>
                <w:lang w:eastAsia="zh-CN"/>
              </w:rPr>
            </w:pPr>
            <w:r w:rsidRPr="007F2609">
              <w:rPr>
                <w:lang w:eastAsia="zh-CN"/>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346178">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346178">
            <w:pPr>
              <w:pStyle w:val="TAL"/>
              <w:rPr>
                <w:lang w:eastAsia="zh-CN"/>
              </w:rPr>
            </w:pPr>
            <w:r w:rsidRPr="007F2609">
              <w:rPr>
                <w:lang w:eastAsia="zh-CN"/>
              </w:rPr>
              <w:t>17.5.0</w:t>
            </w:r>
          </w:p>
        </w:tc>
      </w:tr>
      <w:tr w:rsidR="007F2609" w:rsidRPr="007F2609" w14:paraId="2F8FA0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346178">
            <w:pPr>
              <w:pStyle w:val="TAL"/>
              <w:rPr>
                <w:lang w:eastAsia="zh-CN"/>
              </w:rPr>
            </w:pPr>
            <w:r w:rsidRPr="007F2609">
              <w:rPr>
                <w:lang w:eastAsia="zh-CN"/>
              </w:rPr>
              <w:t>R5-223778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346178">
            <w:pPr>
              <w:pStyle w:val="TAL"/>
              <w:rPr>
                <w:lang w:eastAsia="zh-CN"/>
              </w:rPr>
            </w:pPr>
            <w:r w:rsidRPr="007F2609">
              <w:rPr>
                <w:lang w:eastAsia="zh-CN"/>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346178">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346178">
            <w:pPr>
              <w:pStyle w:val="TAL"/>
              <w:rPr>
                <w:lang w:eastAsia="zh-CN"/>
              </w:rPr>
            </w:pPr>
            <w:r w:rsidRPr="007F2609">
              <w:rPr>
                <w:lang w:eastAsia="zh-CN"/>
              </w:rPr>
              <w:t>17.5.0</w:t>
            </w:r>
          </w:p>
        </w:tc>
      </w:tr>
      <w:tr w:rsidR="007F2609" w:rsidRPr="007F2609" w14:paraId="0C372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346178">
            <w:pPr>
              <w:pStyle w:val="TAL"/>
              <w:rPr>
                <w:lang w:eastAsia="zh-CN"/>
              </w:rPr>
            </w:pPr>
            <w:r w:rsidRPr="007F2609">
              <w:rPr>
                <w:lang w:eastAsia="zh-CN"/>
              </w:rPr>
              <w:t>R5-223779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346178">
            <w:pPr>
              <w:pStyle w:val="TAL"/>
              <w:rPr>
                <w:lang w:eastAsia="zh-CN"/>
              </w:rPr>
            </w:pPr>
            <w:r w:rsidRPr="007F2609">
              <w:rPr>
                <w:lang w:eastAsia="zh-CN"/>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346178">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346178">
            <w:pPr>
              <w:pStyle w:val="TAL"/>
              <w:rPr>
                <w:lang w:eastAsia="zh-CN"/>
              </w:rPr>
            </w:pPr>
            <w:r w:rsidRPr="007F2609">
              <w:rPr>
                <w:lang w:eastAsia="zh-CN"/>
              </w:rPr>
              <w:t>17.5.0</w:t>
            </w:r>
          </w:p>
        </w:tc>
      </w:tr>
      <w:tr w:rsidR="007F2609" w:rsidRPr="007F2609" w14:paraId="36E46D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346178">
            <w:pPr>
              <w:pStyle w:val="TAL"/>
              <w:rPr>
                <w:lang w:eastAsia="zh-CN"/>
              </w:rPr>
            </w:pPr>
            <w:r w:rsidRPr="007F2609">
              <w:rPr>
                <w:lang w:eastAsia="zh-CN"/>
              </w:rPr>
              <w:t>R5-223780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346178">
            <w:pPr>
              <w:pStyle w:val="TAL"/>
              <w:rPr>
                <w:lang w:eastAsia="zh-CN"/>
              </w:rPr>
            </w:pPr>
            <w:r w:rsidRPr="007F2609">
              <w:rPr>
                <w:lang w:eastAsia="zh-CN"/>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346178">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346178">
            <w:pPr>
              <w:pStyle w:val="TAL"/>
              <w:rPr>
                <w:lang w:eastAsia="zh-CN"/>
              </w:rPr>
            </w:pPr>
            <w:r w:rsidRPr="007F2609">
              <w:rPr>
                <w:lang w:eastAsia="zh-CN"/>
              </w:rPr>
              <w:t>17.5.0</w:t>
            </w:r>
          </w:p>
        </w:tc>
      </w:tr>
      <w:tr w:rsidR="007F2609" w:rsidRPr="007F2609" w14:paraId="7276BC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346178">
            <w:pPr>
              <w:pStyle w:val="TAL"/>
              <w:rPr>
                <w:lang w:eastAsia="zh-CN"/>
              </w:rPr>
            </w:pPr>
            <w:r w:rsidRPr="007F2609">
              <w:rPr>
                <w:lang w:eastAsia="zh-CN"/>
              </w:rPr>
              <w:t>R5-223781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346178">
            <w:pPr>
              <w:pStyle w:val="TAL"/>
              <w:rPr>
                <w:lang w:eastAsia="zh-CN"/>
              </w:rPr>
            </w:pPr>
            <w:r w:rsidRPr="007F2609">
              <w:rPr>
                <w:lang w:eastAsia="zh-CN"/>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346178">
            <w:pPr>
              <w:pStyle w:val="TAL"/>
              <w:rPr>
                <w:lang w:eastAsia="zh-CN"/>
              </w:rPr>
            </w:pPr>
            <w:r w:rsidRPr="007F2609">
              <w:rPr>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346178">
            <w:pPr>
              <w:pStyle w:val="TAL"/>
              <w:rPr>
                <w:lang w:eastAsia="zh-CN"/>
              </w:rPr>
            </w:pPr>
            <w:r w:rsidRPr="007F2609">
              <w:rPr>
                <w:lang w:eastAsia="zh-CN"/>
              </w:rPr>
              <w:t>17.5.0</w:t>
            </w:r>
          </w:p>
        </w:tc>
      </w:tr>
      <w:tr w:rsidR="007F2609" w:rsidRPr="007F2609" w14:paraId="5B4500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346178">
            <w:pPr>
              <w:pStyle w:val="TAL"/>
              <w:rPr>
                <w:lang w:eastAsia="zh-CN"/>
              </w:rPr>
            </w:pPr>
            <w:r w:rsidRPr="007F2609">
              <w:rPr>
                <w:lang w:eastAsia="zh-CN"/>
              </w:rPr>
              <w:t>R5-223782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346178">
            <w:pPr>
              <w:pStyle w:val="TAL"/>
              <w:rPr>
                <w:lang w:eastAsia="zh-CN"/>
              </w:rPr>
            </w:pPr>
            <w:r w:rsidRPr="007F2609">
              <w:rPr>
                <w:lang w:eastAsia="zh-CN"/>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346178">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346178">
            <w:pPr>
              <w:pStyle w:val="TAL"/>
              <w:rPr>
                <w:lang w:eastAsia="zh-CN"/>
              </w:rPr>
            </w:pPr>
            <w:r w:rsidRPr="007F2609">
              <w:rPr>
                <w:lang w:eastAsia="zh-CN"/>
              </w:rPr>
              <w:t>17.5.0</w:t>
            </w:r>
          </w:p>
        </w:tc>
      </w:tr>
      <w:tr w:rsidR="007F2609" w:rsidRPr="007F2609" w14:paraId="1269FE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346178">
            <w:pPr>
              <w:pStyle w:val="TAL"/>
              <w:rPr>
                <w:lang w:eastAsia="zh-CN"/>
              </w:rPr>
            </w:pPr>
            <w:r w:rsidRPr="007F2609">
              <w:rPr>
                <w:lang w:eastAsia="zh-CN"/>
              </w:rPr>
              <w:t>R5-223785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346178">
            <w:pPr>
              <w:pStyle w:val="TAL"/>
              <w:rPr>
                <w:lang w:eastAsia="zh-CN"/>
              </w:rPr>
            </w:pPr>
            <w:r w:rsidRPr="007F2609">
              <w:rPr>
                <w:lang w:eastAsia="zh-CN"/>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346178">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346178">
            <w:pPr>
              <w:pStyle w:val="TAL"/>
              <w:rPr>
                <w:lang w:eastAsia="zh-CN"/>
              </w:rPr>
            </w:pPr>
            <w:r w:rsidRPr="007F2609">
              <w:rPr>
                <w:lang w:eastAsia="zh-CN"/>
              </w:rPr>
              <w:t>17.5.0</w:t>
            </w:r>
          </w:p>
        </w:tc>
      </w:tr>
      <w:tr w:rsidR="007F2609" w:rsidRPr="007F2609" w14:paraId="11BB0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346178">
            <w:pPr>
              <w:pStyle w:val="TAL"/>
              <w:rPr>
                <w:lang w:eastAsia="zh-CN"/>
              </w:rPr>
            </w:pPr>
            <w:r w:rsidRPr="007F2609">
              <w:rPr>
                <w:lang w:eastAsia="zh-CN"/>
              </w:rPr>
              <w:t>R5-223786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346178">
            <w:pPr>
              <w:pStyle w:val="TAL"/>
              <w:rPr>
                <w:lang w:eastAsia="zh-CN"/>
              </w:rPr>
            </w:pPr>
            <w:r w:rsidRPr="007F2609">
              <w:rPr>
                <w:lang w:eastAsia="zh-CN"/>
              </w:rPr>
              <w:t>1710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346178">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346178">
            <w:pPr>
              <w:pStyle w:val="TAL"/>
              <w:rPr>
                <w:lang w:eastAsia="zh-CN"/>
              </w:rPr>
            </w:pPr>
            <w:r w:rsidRPr="007F2609">
              <w:rPr>
                <w:lang w:eastAsia="zh-CN"/>
              </w:rPr>
              <w:t>17.5.0</w:t>
            </w:r>
          </w:p>
        </w:tc>
      </w:tr>
      <w:tr w:rsidR="007F2609" w:rsidRPr="007F2609" w14:paraId="1E20CA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346178">
            <w:pPr>
              <w:pStyle w:val="TAL"/>
              <w:rPr>
                <w:lang w:eastAsia="zh-CN"/>
              </w:rPr>
            </w:pPr>
            <w:r w:rsidRPr="007F2609">
              <w:rPr>
                <w:lang w:eastAsia="zh-CN"/>
              </w:rPr>
              <w:t>R5-223787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346178">
            <w:pPr>
              <w:pStyle w:val="TAL"/>
              <w:rPr>
                <w:lang w:eastAsia="zh-CN"/>
              </w:rPr>
            </w:pPr>
            <w:r w:rsidRPr="007F2609">
              <w:rPr>
                <w:lang w:eastAsia="zh-CN"/>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346178">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346178">
            <w:pPr>
              <w:pStyle w:val="TAL"/>
              <w:rPr>
                <w:lang w:eastAsia="zh-CN"/>
              </w:rPr>
            </w:pPr>
            <w:r w:rsidRPr="007F2609">
              <w:rPr>
                <w:lang w:eastAsia="zh-CN"/>
              </w:rPr>
              <w:t>17.5.0</w:t>
            </w:r>
          </w:p>
        </w:tc>
      </w:tr>
      <w:tr w:rsidR="007F2609" w:rsidRPr="007F2609" w14:paraId="77BAF7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346178">
            <w:pPr>
              <w:pStyle w:val="TAL"/>
              <w:rPr>
                <w:lang w:eastAsia="zh-CN"/>
              </w:rPr>
            </w:pPr>
            <w:r w:rsidRPr="007F2609">
              <w:rPr>
                <w:lang w:eastAsia="zh-CN"/>
              </w:rPr>
              <w:t>R5-223788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346178">
            <w:pPr>
              <w:pStyle w:val="TAL"/>
              <w:rPr>
                <w:lang w:eastAsia="zh-CN"/>
              </w:rPr>
            </w:pPr>
            <w:r w:rsidRPr="007F2609">
              <w:rPr>
                <w:lang w:eastAsia="zh-CN"/>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346178">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346178">
            <w:pPr>
              <w:pStyle w:val="TAL"/>
              <w:rPr>
                <w:lang w:eastAsia="zh-CN"/>
              </w:rPr>
            </w:pPr>
            <w:r w:rsidRPr="007F2609">
              <w:rPr>
                <w:lang w:eastAsia="zh-CN"/>
              </w:rPr>
              <w:t>17.5.0</w:t>
            </w:r>
          </w:p>
        </w:tc>
      </w:tr>
      <w:tr w:rsidR="007F2609" w:rsidRPr="007F2609" w14:paraId="313EF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346178">
            <w:pPr>
              <w:pStyle w:val="TAL"/>
              <w:rPr>
                <w:lang w:eastAsia="zh-CN"/>
              </w:rPr>
            </w:pPr>
            <w:r w:rsidRPr="007F2609">
              <w:rPr>
                <w:lang w:eastAsia="zh-CN"/>
              </w:rPr>
              <w:t>R5-223789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346178">
            <w:pPr>
              <w:pStyle w:val="TAL"/>
              <w:rPr>
                <w:lang w:eastAsia="zh-CN"/>
              </w:rPr>
            </w:pPr>
            <w:r w:rsidRPr="007F2609">
              <w:rPr>
                <w:lang w:eastAsia="zh-CN"/>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346178">
            <w:pPr>
              <w:pStyle w:val="TAL"/>
              <w:rPr>
                <w:lang w:eastAsia="zh-CN"/>
              </w:rPr>
            </w:pPr>
            <w:r w:rsidRPr="007F2609">
              <w:rPr>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346178">
            <w:pPr>
              <w:pStyle w:val="TAL"/>
              <w:rPr>
                <w:lang w:eastAsia="zh-CN"/>
              </w:rPr>
            </w:pPr>
            <w:r w:rsidRPr="007F2609">
              <w:rPr>
                <w:lang w:eastAsia="zh-CN"/>
              </w:rPr>
              <w:t>17.5.0</w:t>
            </w:r>
          </w:p>
        </w:tc>
      </w:tr>
      <w:tr w:rsidR="007F2609" w:rsidRPr="007F2609" w14:paraId="6D2E09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346178">
            <w:pPr>
              <w:pStyle w:val="TAL"/>
              <w:rPr>
                <w:lang w:eastAsia="zh-CN"/>
              </w:rPr>
            </w:pPr>
            <w:r w:rsidRPr="007F2609">
              <w:rPr>
                <w:lang w:eastAsia="zh-CN"/>
              </w:rPr>
              <w:t>R5-223790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346178">
            <w:pPr>
              <w:pStyle w:val="TAL"/>
              <w:rPr>
                <w:lang w:eastAsia="zh-CN"/>
              </w:rPr>
            </w:pPr>
            <w:r w:rsidRPr="007F2609">
              <w:rPr>
                <w:lang w:eastAsia="zh-CN"/>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346178">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346178">
            <w:pPr>
              <w:pStyle w:val="TAL"/>
              <w:rPr>
                <w:lang w:eastAsia="zh-CN"/>
              </w:rPr>
            </w:pPr>
            <w:r w:rsidRPr="007F2609">
              <w:rPr>
                <w:lang w:eastAsia="zh-CN"/>
              </w:rPr>
              <w:t>17.5.0</w:t>
            </w:r>
          </w:p>
        </w:tc>
      </w:tr>
      <w:tr w:rsidR="007F2609" w:rsidRPr="007F2609" w14:paraId="59139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346178">
            <w:pPr>
              <w:pStyle w:val="TAL"/>
              <w:rPr>
                <w:lang w:eastAsia="zh-CN"/>
              </w:rPr>
            </w:pPr>
            <w:r w:rsidRPr="007F2609">
              <w:rPr>
                <w:lang w:eastAsia="zh-CN"/>
              </w:rPr>
              <w:t>R5-223804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346178">
            <w:pPr>
              <w:pStyle w:val="TAL"/>
              <w:rPr>
                <w:lang w:eastAsia="zh-CN"/>
              </w:rPr>
            </w:pPr>
            <w:r w:rsidRPr="007F2609">
              <w:rPr>
                <w:lang w:eastAsia="zh-CN"/>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346178">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346178">
            <w:pPr>
              <w:pStyle w:val="TAL"/>
              <w:rPr>
                <w:lang w:eastAsia="zh-CN"/>
              </w:rPr>
            </w:pPr>
            <w:r w:rsidRPr="007F2609">
              <w:rPr>
                <w:lang w:eastAsia="zh-CN"/>
              </w:rPr>
              <w:t>17.5.0</w:t>
            </w:r>
          </w:p>
        </w:tc>
      </w:tr>
      <w:tr w:rsidR="007F2609" w:rsidRPr="007F2609" w14:paraId="7D9C02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346178">
            <w:pPr>
              <w:pStyle w:val="TAL"/>
              <w:rPr>
                <w:lang w:eastAsia="zh-CN"/>
              </w:rPr>
            </w:pPr>
            <w:r w:rsidRPr="007F2609">
              <w:rPr>
                <w:lang w:eastAsia="zh-CN"/>
              </w:rPr>
              <w:t>R5-223805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346178">
            <w:pPr>
              <w:pStyle w:val="TAL"/>
              <w:rPr>
                <w:lang w:eastAsia="zh-CN"/>
              </w:rPr>
            </w:pPr>
            <w:r w:rsidRPr="007F2609">
              <w:rPr>
                <w:lang w:eastAsia="zh-CN"/>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346178">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346178">
            <w:pPr>
              <w:pStyle w:val="TAL"/>
              <w:rPr>
                <w:lang w:eastAsia="zh-CN"/>
              </w:rPr>
            </w:pPr>
            <w:r w:rsidRPr="007F2609">
              <w:rPr>
                <w:lang w:eastAsia="zh-CN"/>
              </w:rPr>
              <w:t>17.5.0</w:t>
            </w:r>
          </w:p>
        </w:tc>
      </w:tr>
      <w:tr w:rsidR="007F2609" w:rsidRPr="007F2609" w14:paraId="2745C5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346178">
            <w:pPr>
              <w:pStyle w:val="TAL"/>
              <w:rPr>
                <w:lang w:eastAsia="zh-CN"/>
              </w:rPr>
            </w:pPr>
            <w:r w:rsidRPr="007F2609">
              <w:rPr>
                <w:lang w:eastAsia="zh-CN"/>
              </w:rPr>
              <w:t>R5-223806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346178">
            <w:pPr>
              <w:pStyle w:val="TAL"/>
              <w:rPr>
                <w:lang w:eastAsia="zh-CN"/>
              </w:rPr>
            </w:pPr>
            <w:r w:rsidRPr="007F2609">
              <w:rPr>
                <w:lang w:eastAsia="zh-CN"/>
              </w:rPr>
              <w:t>1672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346178">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346178">
            <w:pPr>
              <w:pStyle w:val="TAL"/>
              <w:rPr>
                <w:lang w:eastAsia="zh-CN"/>
              </w:rPr>
            </w:pPr>
            <w:r w:rsidRPr="007F2609">
              <w:rPr>
                <w:lang w:eastAsia="zh-CN"/>
              </w:rPr>
              <w:t>17.5.0</w:t>
            </w:r>
          </w:p>
        </w:tc>
      </w:tr>
      <w:tr w:rsidR="007F2609" w:rsidRPr="007F2609" w14:paraId="65B6C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346178">
            <w:pPr>
              <w:pStyle w:val="TAL"/>
              <w:rPr>
                <w:lang w:eastAsia="zh-CN"/>
              </w:rPr>
            </w:pPr>
            <w:r w:rsidRPr="007F2609">
              <w:rPr>
                <w:lang w:eastAsia="zh-CN"/>
              </w:rPr>
              <w:t>R5-223807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346178">
            <w:pPr>
              <w:pStyle w:val="TAL"/>
              <w:rPr>
                <w:lang w:eastAsia="zh-CN"/>
              </w:rPr>
            </w:pPr>
            <w:r w:rsidRPr="007F2609">
              <w:rPr>
                <w:lang w:eastAsia="zh-CN"/>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346178">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346178">
            <w:pPr>
              <w:pStyle w:val="TAL"/>
              <w:rPr>
                <w:lang w:eastAsia="zh-CN"/>
              </w:rPr>
            </w:pPr>
            <w:r w:rsidRPr="007F2609">
              <w:rPr>
                <w:lang w:eastAsia="zh-CN"/>
              </w:rPr>
              <w:t>17.5.0</w:t>
            </w:r>
          </w:p>
        </w:tc>
      </w:tr>
      <w:tr w:rsidR="007F2609" w:rsidRPr="007F2609" w14:paraId="15882B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346178">
            <w:pPr>
              <w:pStyle w:val="TAL"/>
              <w:rPr>
                <w:lang w:eastAsia="zh-CN"/>
              </w:rPr>
            </w:pPr>
            <w:r w:rsidRPr="007F2609">
              <w:rPr>
                <w:lang w:eastAsia="zh-CN"/>
              </w:rPr>
              <w:t>R5-223809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346178">
            <w:pPr>
              <w:pStyle w:val="TAL"/>
              <w:rPr>
                <w:lang w:eastAsia="zh-CN"/>
              </w:rPr>
            </w:pPr>
            <w:r w:rsidRPr="007F2609">
              <w:rPr>
                <w:lang w:eastAsia="zh-CN"/>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346178">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346178">
            <w:pPr>
              <w:pStyle w:val="TAL"/>
              <w:rPr>
                <w:lang w:eastAsia="zh-CN"/>
              </w:rPr>
            </w:pPr>
            <w:r w:rsidRPr="007F2609">
              <w:rPr>
                <w:lang w:eastAsia="zh-CN"/>
              </w:rPr>
              <w:t>17.5.0</w:t>
            </w:r>
          </w:p>
        </w:tc>
      </w:tr>
      <w:tr w:rsidR="007F2609" w:rsidRPr="007F2609" w14:paraId="7CEAA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346178">
            <w:pPr>
              <w:pStyle w:val="TAL"/>
              <w:rPr>
                <w:lang w:eastAsia="zh-CN"/>
              </w:rPr>
            </w:pPr>
            <w:r w:rsidRPr="007F2609">
              <w:rPr>
                <w:lang w:eastAsia="zh-CN"/>
              </w:rPr>
              <w:t>R5-223810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346178">
            <w:pPr>
              <w:pStyle w:val="TAL"/>
              <w:rPr>
                <w:lang w:eastAsia="zh-CN"/>
              </w:rPr>
            </w:pPr>
            <w:r w:rsidRPr="007F2609">
              <w:rPr>
                <w:lang w:eastAsia="zh-CN"/>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346178">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346178">
            <w:pPr>
              <w:pStyle w:val="TAL"/>
              <w:rPr>
                <w:lang w:eastAsia="zh-CN"/>
              </w:rPr>
            </w:pPr>
            <w:r w:rsidRPr="007F2609">
              <w:rPr>
                <w:lang w:eastAsia="zh-CN"/>
              </w:rPr>
              <w:t>17.5.0</w:t>
            </w:r>
          </w:p>
        </w:tc>
      </w:tr>
      <w:tr w:rsidR="007F2609" w:rsidRPr="007F2609" w14:paraId="2B79D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346178">
            <w:pPr>
              <w:pStyle w:val="TAL"/>
              <w:rPr>
                <w:lang w:eastAsia="zh-CN"/>
              </w:rPr>
            </w:pPr>
            <w:r w:rsidRPr="007F2609">
              <w:rPr>
                <w:lang w:eastAsia="zh-CN"/>
              </w:rPr>
              <w:t>R5-223811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346178">
            <w:pPr>
              <w:pStyle w:val="TAL"/>
              <w:rPr>
                <w:lang w:eastAsia="zh-CN"/>
              </w:rPr>
            </w:pPr>
            <w:r w:rsidRPr="007F2609">
              <w:rPr>
                <w:lang w:eastAsia="zh-CN"/>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346178">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346178">
            <w:pPr>
              <w:pStyle w:val="TAL"/>
              <w:rPr>
                <w:lang w:eastAsia="zh-CN"/>
              </w:rPr>
            </w:pPr>
            <w:r w:rsidRPr="007F2609">
              <w:rPr>
                <w:lang w:eastAsia="zh-CN"/>
              </w:rPr>
              <w:t>17.5.0</w:t>
            </w:r>
          </w:p>
        </w:tc>
      </w:tr>
      <w:tr w:rsidR="007F2609" w:rsidRPr="007F2609" w14:paraId="0C4FCA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346178">
            <w:pPr>
              <w:pStyle w:val="TAL"/>
              <w:rPr>
                <w:lang w:eastAsia="zh-CN"/>
              </w:rPr>
            </w:pPr>
            <w:r w:rsidRPr="007F2609">
              <w:rPr>
                <w:lang w:eastAsia="zh-CN"/>
              </w:rPr>
              <w:t>R5-223812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346178">
            <w:pPr>
              <w:pStyle w:val="TAL"/>
              <w:rPr>
                <w:lang w:eastAsia="zh-CN"/>
              </w:rPr>
            </w:pPr>
            <w:r w:rsidRPr="007F2609">
              <w:rPr>
                <w:lang w:eastAsia="zh-CN"/>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346178">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346178">
            <w:pPr>
              <w:pStyle w:val="TAL"/>
              <w:rPr>
                <w:lang w:eastAsia="zh-CN"/>
              </w:rPr>
            </w:pPr>
            <w:r w:rsidRPr="007F2609">
              <w:rPr>
                <w:lang w:eastAsia="zh-CN"/>
              </w:rPr>
              <w:t>17.5.0</w:t>
            </w:r>
          </w:p>
        </w:tc>
      </w:tr>
      <w:tr w:rsidR="007F2609" w:rsidRPr="007F2609" w14:paraId="27FE6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346178">
            <w:pPr>
              <w:pStyle w:val="TAL"/>
              <w:rPr>
                <w:lang w:eastAsia="zh-CN"/>
              </w:rPr>
            </w:pPr>
            <w:r w:rsidRPr="007F2609">
              <w:rPr>
                <w:lang w:eastAsia="zh-CN"/>
              </w:rPr>
              <w:t>R5-223813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346178">
            <w:pPr>
              <w:pStyle w:val="TAL"/>
              <w:rPr>
                <w:lang w:eastAsia="zh-CN"/>
              </w:rPr>
            </w:pPr>
            <w:r w:rsidRPr="007F2609">
              <w:rPr>
                <w:lang w:eastAsia="zh-CN"/>
              </w:rPr>
              <w:t>1675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346178">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346178">
            <w:pPr>
              <w:pStyle w:val="TAL"/>
              <w:rPr>
                <w:lang w:eastAsia="zh-CN"/>
              </w:rPr>
            </w:pPr>
            <w:r w:rsidRPr="007F2609">
              <w:rPr>
                <w:lang w:eastAsia="zh-CN"/>
              </w:rPr>
              <w:t>17.5.0</w:t>
            </w:r>
          </w:p>
        </w:tc>
      </w:tr>
      <w:tr w:rsidR="007F2609" w:rsidRPr="007F2609" w14:paraId="3FCDA4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346178">
            <w:pPr>
              <w:pStyle w:val="TAL"/>
              <w:rPr>
                <w:lang w:eastAsia="zh-CN"/>
              </w:rPr>
            </w:pPr>
            <w:r w:rsidRPr="007F2609">
              <w:rPr>
                <w:lang w:eastAsia="zh-CN"/>
              </w:rPr>
              <w:t>R5-223872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346178">
            <w:pPr>
              <w:pStyle w:val="TAL"/>
              <w:rPr>
                <w:lang w:eastAsia="zh-CN"/>
              </w:rPr>
            </w:pPr>
            <w:r w:rsidRPr="007F2609">
              <w:rPr>
                <w:lang w:eastAsia="zh-CN"/>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346178">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346178">
            <w:pPr>
              <w:pStyle w:val="TAL"/>
              <w:rPr>
                <w:lang w:eastAsia="zh-CN"/>
              </w:rPr>
            </w:pPr>
            <w:r w:rsidRPr="007F2609">
              <w:rPr>
                <w:lang w:eastAsia="zh-CN"/>
              </w:rPr>
              <w:t>17.5.0</w:t>
            </w:r>
          </w:p>
        </w:tc>
      </w:tr>
      <w:tr w:rsidR="007F2609" w:rsidRPr="007F2609" w14:paraId="670BF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346178">
            <w:pPr>
              <w:pStyle w:val="TAL"/>
              <w:rPr>
                <w:lang w:eastAsia="zh-CN"/>
              </w:rPr>
            </w:pPr>
            <w:r w:rsidRPr="007F2609">
              <w:rPr>
                <w:lang w:eastAsia="zh-CN"/>
              </w:rPr>
              <w:t>R5-223873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346178">
            <w:pPr>
              <w:pStyle w:val="TAL"/>
              <w:rPr>
                <w:lang w:eastAsia="zh-CN"/>
              </w:rPr>
            </w:pPr>
            <w:r w:rsidRPr="007F2609">
              <w:rPr>
                <w:lang w:eastAsia="zh-CN"/>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346178">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346178">
            <w:pPr>
              <w:pStyle w:val="TAL"/>
              <w:rPr>
                <w:lang w:eastAsia="zh-CN"/>
              </w:rPr>
            </w:pPr>
            <w:r w:rsidRPr="007F2609">
              <w:rPr>
                <w:lang w:eastAsia="zh-CN"/>
              </w:rPr>
              <w:t>17.5.0</w:t>
            </w:r>
          </w:p>
        </w:tc>
      </w:tr>
      <w:tr w:rsidR="007F2609" w:rsidRPr="007F2609" w14:paraId="441691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346178">
            <w:pPr>
              <w:pStyle w:val="TAL"/>
              <w:rPr>
                <w:lang w:eastAsia="zh-CN"/>
              </w:rPr>
            </w:pPr>
            <w:r w:rsidRPr="007F2609">
              <w:rPr>
                <w:lang w:eastAsia="zh-CN"/>
              </w:rPr>
              <w:t>R5-223875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346178">
            <w:pPr>
              <w:pStyle w:val="TAL"/>
              <w:rPr>
                <w:lang w:eastAsia="zh-CN"/>
              </w:rPr>
            </w:pPr>
            <w:r w:rsidRPr="007F2609">
              <w:rPr>
                <w:lang w:eastAsia="zh-CN"/>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346178">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346178">
            <w:pPr>
              <w:pStyle w:val="TAL"/>
              <w:rPr>
                <w:lang w:eastAsia="zh-CN"/>
              </w:rPr>
            </w:pPr>
            <w:r w:rsidRPr="007F2609">
              <w:rPr>
                <w:lang w:eastAsia="zh-CN"/>
              </w:rPr>
              <w:t>17.5.0</w:t>
            </w:r>
          </w:p>
        </w:tc>
      </w:tr>
      <w:tr w:rsidR="007F2609" w:rsidRPr="007F2609" w14:paraId="6D38D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346178">
            <w:pPr>
              <w:pStyle w:val="TAL"/>
              <w:rPr>
                <w:lang w:eastAsia="zh-CN"/>
              </w:rPr>
            </w:pPr>
            <w:r w:rsidRPr="007F2609">
              <w:t>R5-224167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346178">
            <w:pPr>
              <w:pStyle w:val="TAL"/>
            </w:pPr>
            <w:r w:rsidRPr="007F2609">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346178">
            <w:pPr>
              <w:pStyle w:val="TAL"/>
              <w:rPr>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346178">
            <w:pPr>
              <w:pStyle w:val="TAL"/>
              <w:rPr>
                <w:lang w:eastAsia="zh-CN"/>
              </w:rPr>
            </w:pPr>
            <w:r w:rsidRPr="007F2609">
              <w:rPr>
                <w:lang w:eastAsia="zh-CN"/>
              </w:rPr>
              <w:t>17.6.0</w:t>
            </w:r>
          </w:p>
        </w:tc>
      </w:tr>
      <w:tr w:rsidR="007F2609" w:rsidRPr="007F2609" w14:paraId="2F73DB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346178">
            <w:pPr>
              <w:pStyle w:val="TAL"/>
              <w:rPr>
                <w:lang w:eastAsia="zh-CN"/>
              </w:rPr>
            </w:pPr>
            <w:r w:rsidRPr="007F2609">
              <w:t>R5-224169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346178">
            <w:pPr>
              <w:pStyle w:val="TAL"/>
            </w:pPr>
            <w:r w:rsidRPr="007F2609">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346178">
            <w:pPr>
              <w:pStyle w:val="TAL"/>
              <w:rPr>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346178">
            <w:pPr>
              <w:pStyle w:val="TAL"/>
              <w:rPr>
                <w:lang w:eastAsia="zh-CN"/>
              </w:rPr>
            </w:pPr>
            <w:r w:rsidRPr="007F2609">
              <w:rPr>
                <w:lang w:eastAsia="zh-CN"/>
              </w:rPr>
              <w:t>17.6.0</w:t>
            </w:r>
          </w:p>
        </w:tc>
      </w:tr>
      <w:tr w:rsidR="007F2609" w:rsidRPr="007F2609" w14:paraId="140B8B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346178">
            <w:pPr>
              <w:pStyle w:val="TAL"/>
              <w:rPr>
                <w:lang w:eastAsia="zh-CN"/>
              </w:rPr>
            </w:pPr>
            <w:r w:rsidRPr="007F2609">
              <w:t>R5-224170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346178">
            <w:pPr>
              <w:pStyle w:val="TAL"/>
            </w:pPr>
            <w:r w:rsidRPr="007F2609">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346178">
            <w:pPr>
              <w:pStyle w:val="TAL"/>
              <w:rPr>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346178">
            <w:pPr>
              <w:pStyle w:val="TAL"/>
              <w:rPr>
                <w:lang w:eastAsia="zh-CN"/>
              </w:rPr>
            </w:pPr>
            <w:r w:rsidRPr="007F2609">
              <w:rPr>
                <w:lang w:eastAsia="zh-CN"/>
              </w:rPr>
              <w:t>17.6.0</w:t>
            </w:r>
          </w:p>
        </w:tc>
      </w:tr>
      <w:tr w:rsidR="007F2609" w:rsidRPr="007F2609" w14:paraId="5B707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346178">
            <w:pPr>
              <w:pStyle w:val="TAL"/>
              <w:rPr>
                <w:lang w:eastAsia="zh-CN"/>
              </w:rPr>
            </w:pPr>
            <w:r w:rsidRPr="007F2609">
              <w:t>R5-224171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346178">
            <w:pPr>
              <w:pStyle w:val="TAL"/>
            </w:pPr>
            <w:r w:rsidRPr="007F2609">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346178">
            <w:pPr>
              <w:pStyle w:val="TAL"/>
              <w:rPr>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346178">
            <w:pPr>
              <w:pStyle w:val="TAL"/>
              <w:rPr>
                <w:lang w:eastAsia="zh-CN"/>
              </w:rPr>
            </w:pPr>
            <w:r w:rsidRPr="007F2609">
              <w:rPr>
                <w:lang w:eastAsia="zh-CN"/>
              </w:rPr>
              <w:t>17.6.0</w:t>
            </w:r>
          </w:p>
        </w:tc>
      </w:tr>
      <w:tr w:rsidR="007F2609" w:rsidRPr="007F2609" w14:paraId="37612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346178">
            <w:pPr>
              <w:pStyle w:val="TAL"/>
              <w:rPr>
                <w:lang w:eastAsia="zh-CN"/>
              </w:rPr>
            </w:pPr>
            <w:r w:rsidRPr="007F2609">
              <w:t>R5-224172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346178">
            <w:pPr>
              <w:pStyle w:val="TAL"/>
            </w:pPr>
            <w:r w:rsidRPr="007F2609">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346178">
            <w:pPr>
              <w:pStyle w:val="TAL"/>
              <w:rPr>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346178">
            <w:pPr>
              <w:pStyle w:val="TAL"/>
              <w:rPr>
                <w:lang w:eastAsia="zh-CN"/>
              </w:rPr>
            </w:pPr>
            <w:r w:rsidRPr="007F2609">
              <w:rPr>
                <w:lang w:eastAsia="zh-CN"/>
              </w:rPr>
              <w:t>17.6.0</w:t>
            </w:r>
          </w:p>
        </w:tc>
      </w:tr>
      <w:tr w:rsidR="007F2609" w:rsidRPr="007F2609" w14:paraId="4872D5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346178">
            <w:pPr>
              <w:pStyle w:val="TAL"/>
              <w:rPr>
                <w:lang w:eastAsia="zh-CN"/>
              </w:rPr>
            </w:pPr>
            <w:r w:rsidRPr="007F2609">
              <w:t>R5-224173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346178">
            <w:pPr>
              <w:pStyle w:val="TAL"/>
            </w:pPr>
            <w:r w:rsidRPr="007F2609">
              <w:t>1762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346178">
            <w:pPr>
              <w:pStyle w:val="TAL"/>
              <w:rPr>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346178">
            <w:pPr>
              <w:pStyle w:val="TAL"/>
              <w:rPr>
                <w:lang w:eastAsia="zh-CN"/>
              </w:rPr>
            </w:pPr>
            <w:r w:rsidRPr="007F2609">
              <w:rPr>
                <w:lang w:eastAsia="zh-CN"/>
              </w:rPr>
              <w:t>17.6.0</w:t>
            </w:r>
          </w:p>
        </w:tc>
      </w:tr>
      <w:tr w:rsidR="007F2609" w:rsidRPr="007F2609" w14:paraId="56F930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346178">
            <w:pPr>
              <w:pStyle w:val="TAL"/>
              <w:rPr>
                <w:lang w:eastAsia="zh-CN"/>
              </w:rPr>
            </w:pPr>
            <w:r w:rsidRPr="007F2609">
              <w:t>R5-224174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346178">
            <w:pPr>
              <w:pStyle w:val="TAL"/>
            </w:pPr>
            <w:r w:rsidRPr="007F2609">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346178">
            <w:pPr>
              <w:pStyle w:val="TAL"/>
              <w:rPr>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346178">
            <w:pPr>
              <w:pStyle w:val="TAL"/>
              <w:rPr>
                <w:lang w:eastAsia="zh-CN"/>
              </w:rPr>
            </w:pPr>
            <w:r w:rsidRPr="007F2609">
              <w:rPr>
                <w:lang w:eastAsia="zh-CN"/>
              </w:rPr>
              <w:t>17.6.0</w:t>
            </w:r>
          </w:p>
        </w:tc>
      </w:tr>
      <w:tr w:rsidR="007F2609" w:rsidRPr="007F2609" w14:paraId="3104D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346178">
            <w:pPr>
              <w:pStyle w:val="TAL"/>
              <w:rPr>
                <w:lang w:eastAsia="zh-CN"/>
              </w:rPr>
            </w:pPr>
            <w:r w:rsidRPr="007F2609">
              <w:t>R5-224175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346178">
            <w:pPr>
              <w:pStyle w:val="TAL"/>
            </w:pPr>
            <w:r w:rsidRPr="007F2609">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346178">
            <w:pPr>
              <w:pStyle w:val="TAL"/>
              <w:rPr>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346178">
            <w:pPr>
              <w:pStyle w:val="TAL"/>
              <w:rPr>
                <w:lang w:eastAsia="zh-CN"/>
              </w:rPr>
            </w:pPr>
            <w:r w:rsidRPr="007F2609">
              <w:rPr>
                <w:lang w:eastAsia="zh-CN"/>
              </w:rPr>
              <w:t>17.6.0</w:t>
            </w:r>
          </w:p>
        </w:tc>
      </w:tr>
      <w:tr w:rsidR="007F2609" w:rsidRPr="007F2609" w14:paraId="531F37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346178">
            <w:pPr>
              <w:pStyle w:val="TAL"/>
              <w:rPr>
                <w:lang w:eastAsia="zh-CN"/>
              </w:rPr>
            </w:pPr>
            <w:r w:rsidRPr="007F2609">
              <w:t>R5-224176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346178">
            <w:pPr>
              <w:pStyle w:val="TAL"/>
            </w:pPr>
            <w:r w:rsidRPr="007F2609">
              <w:t>1765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346178">
            <w:pPr>
              <w:pStyle w:val="TAL"/>
              <w:rPr>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346178">
            <w:pPr>
              <w:pStyle w:val="TAL"/>
              <w:rPr>
                <w:lang w:eastAsia="zh-CN"/>
              </w:rPr>
            </w:pPr>
            <w:r w:rsidRPr="007F2609">
              <w:rPr>
                <w:lang w:eastAsia="zh-CN"/>
              </w:rPr>
              <w:t>17.6.0</w:t>
            </w:r>
          </w:p>
        </w:tc>
      </w:tr>
      <w:tr w:rsidR="007F2609" w:rsidRPr="007F2609" w14:paraId="5C4D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346178">
            <w:pPr>
              <w:pStyle w:val="TAL"/>
              <w:rPr>
                <w:lang w:eastAsia="zh-CN"/>
              </w:rPr>
            </w:pPr>
            <w:r w:rsidRPr="007F2609">
              <w:t>R5-224177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346178">
            <w:pPr>
              <w:pStyle w:val="TAL"/>
            </w:pPr>
            <w:r w:rsidRPr="007F2609">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346178">
            <w:pPr>
              <w:pStyle w:val="TAL"/>
              <w:rPr>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346178">
            <w:pPr>
              <w:pStyle w:val="TAL"/>
              <w:rPr>
                <w:lang w:eastAsia="zh-CN"/>
              </w:rPr>
            </w:pPr>
            <w:r w:rsidRPr="007F2609">
              <w:rPr>
                <w:lang w:eastAsia="zh-CN"/>
              </w:rPr>
              <w:t>17.6.0</w:t>
            </w:r>
          </w:p>
        </w:tc>
      </w:tr>
      <w:tr w:rsidR="007F2609" w:rsidRPr="007F2609" w14:paraId="46633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346178">
            <w:pPr>
              <w:pStyle w:val="TAL"/>
              <w:rPr>
                <w:lang w:eastAsia="zh-CN"/>
              </w:rPr>
            </w:pPr>
            <w:r w:rsidRPr="007F2609">
              <w:t>R5-224205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346178">
            <w:pPr>
              <w:pStyle w:val="TAL"/>
            </w:pPr>
            <w:r w:rsidRPr="007F2609">
              <w:t>1767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346178">
            <w:pPr>
              <w:pStyle w:val="TAL"/>
              <w:rPr>
                <w:lang w:eastAsia="zh-CN"/>
              </w:rPr>
            </w:pPr>
            <w:r w:rsidRPr="007F2609">
              <w:t>Addition of 30 MHz ChBW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346178">
            <w:pPr>
              <w:pStyle w:val="TAL"/>
              <w:rPr>
                <w:lang w:eastAsia="zh-CN"/>
              </w:rPr>
            </w:pPr>
            <w:r w:rsidRPr="007F2609">
              <w:rPr>
                <w:lang w:eastAsia="zh-CN"/>
              </w:rPr>
              <w:t>17.6.0</w:t>
            </w:r>
          </w:p>
        </w:tc>
      </w:tr>
      <w:tr w:rsidR="007F2609" w:rsidRPr="007F2609" w14:paraId="482C2D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346178">
            <w:pPr>
              <w:pStyle w:val="TAL"/>
              <w:rPr>
                <w:lang w:eastAsia="zh-CN"/>
              </w:rPr>
            </w:pPr>
            <w:r w:rsidRPr="007F2609">
              <w:t>R5-224206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346178">
            <w:pPr>
              <w:pStyle w:val="TAL"/>
            </w:pPr>
            <w:r w:rsidRPr="007F2609">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346178">
            <w:pPr>
              <w:pStyle w:val="TAL"/>
              <w:rPr>
                <w:lang w:eastAsia="zh-CN"/>
              </w:rPr>
            </w:pPr>
            <w:r w:rsidRPr="007F2609">
              <w:t>Addition of 30 MHz ChBW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346178">
            <w:pPr>
              <w:pStyle w:val="TAL"/>
              <w:rPr>
                <w:lang w:eastAsia="zh-CN"/>
              </w:rPr>
            </w:pPr>
            <w:r w:rsidRPr="007F2609">
              <w:rPr>
                <w:lang w:eastAsia="zh-CN"/>
              </w:rPr>
              <w:t>17.6.0</w:t>
            </w:r>
          </w:p>
        </w:tc>
      </w:tr>
      <w:tr w:rsidR="007F2609" w:rsidRPr="007F2609" w14:paraId="7863B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346178">
            <w:pPr>
              <w:pStyle w:val="TAL"/>
              <w:rPr>
                <w:lang w:eastAsia="zh-CN"/>
              </w:rPr>
            </w:pPr>
            <w:r w:rsidRPr="007F2609">
              <w:t>R5-224222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346178">
            <w:pPr>
              <w:pStyle w:val="TAL"/>
            </w:pPr>
            <w:r w:rsidRPr="007F2609">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346178">
            <w:pPr>
              <w:pStyle w:val="TAL"/>
              <w:rPr>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346178">
            <w:pPr>
              <w:pStyle w:val="TAL"/>
              <w:rPr>
                <w:lang w:eastAsia="zh-CN"/>
              </w:rPr>
            </w:pPr>
            <w:r w:rsidRPr="007F2609">
              <w:rPr>
                <w:lang w:eastAsia="zh-CN"/>
              </w:rPr>
              <w:t>17.6.0</w:t>
            </w:r>
          </w:p>
        </w:tc>
      </w:tr>
      <w:tr w:rsidR="007F2609" w:rsidRPr="007F2609" w14:paraId="4C0BE1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346178">
            <w:pPr>
              <w:pStyle w:val="TAL"/>
              <w:rPr>
                <w:lang w:eastAsia="zh-CN"/>
              </w:rPr>
            </w:pPr>
            <w:r w:rsidRPr="007F2609">
              <w:t>R5-224231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346178">
            <w:pPr>
              <w:pStyle w:val="TAL"/>
            </w:pPr>
            <w:r w:rsidRPr="007F2609">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346178">
            <w:pPr>
              <w:pStyle w:val="TAL"/>
              <w:rPr>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346178">
            <w:pPr>
              <w:pStyle w:val="TAL"/>
              <w:rPr>
                <w:lang w:eastAsia="zh-CN"/>
              </w:rPr>
            </w:pPr>
            <w:r w:rsidRPr="007F2609">
              <w:rPr>
                <w:lang w:eastAsia="zh-CN"/>
              </w:rPr>
              <w:t>17.6.0</w:t>
            </w:r>
          </w:p>
        </w:tc>
      </w:tr>
      <w:tr w:rsidR="007F2609" w:rsidRPr="007F2609" w14:paraId="36718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346178">
            <w:pPr>
              <w:pStyle w:val="TAL"/>
              <w:rPr>
                <w:lang w:eastAsia="zh-CN"/>
              </w:rPr>
            </w:pPr>
            <w:r w:rsidRPr="007F2609">
              <w:t>R5-224241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346178">
            <w:pPr>
              <w:pStyle w:val="TAL"/>
            </w:pPr>
            <w:r w:rsidRPr="007F2609">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346178">
            <w:pPr>
              <w:pStyle w:val="TAL"/>
              <w:rPr>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346178">
            <w:pPr>
              <w:pStyle w:val="TAL"/>
              <w:rPr>
                <w:lang w:eastAsia="zh-CN"/>
              </w:rPr>
            </w:pPr>
            <w:r w:rsidRPr="007F2609">
              <w:rPr>
                <w:lang w:eastAsia="zh-CN"/>
              </w:rPr>
              <w:t>17.6.0</w:t>
            </w:r>
          </w:p>
        </w:tc>
      </w:tr>
      <w:tr w:rsidR="007F2609" w:rsidRPr="007F2609" w14:paraId="0915D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346178">
            <w:pPr>
              <w:pStyle w:val="TAL"/>
              <w:rPr>
                <w:lang w:eastAsia="zh-CN"/>
              </w:rPr>
            </w:pPr>
            <w:r w:rsidRPr="007F2609">
              <w:t>R5-224242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346178">
            <w:pPr>
              <w:pStyle w:val="TAL"/>
            </w:pPr>
            <w:r w:rsidRPr="007F2609">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346178">
            <w:pPr>
              <w:pStyle w:val="TAL"/>
              <w:rPr>
                <w:lang w:eastAsia="zh-CN"/>
              </w:rPr>
            </w:pPr>
            <w:r w:rsidRPr="007F2609">
              <w:t>Adding additional tolerance to test requirement of TxD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346178">
            <w:pPr>
              <w:pStyle w:val="TAL"/>
              <w:rPr>
                <w:lang w:eastAsia="zh-CN"/>
              </w:rPr>
            </w:pPr>
            <w:r w:rsidRPr="007F2609">
              <w:rPr>
                <w:lang w:eastAsia="zh-CN"/>
              </w:rPr>
              <w:t>17.6.0</w:t>
            </w:r>
          </w:p>
        </w:tc>
      </w:tr>
      <w:tr w:rsidR="007F2609" w:rsidRPr="007F2609" w14:paraId="51157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346178">
            <w:pPr>
              <w:pStyle w:val="TAL"/>
              <w:rPr>
                <w:lang w:eastAsia="zh-CN"/>
              </w:rPr>
            </w:pPr>
            <w:r w:rsidRPr="007F2609">
              <w:t>R5-224243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346178">
            <w:pPr>
              <w:pStyle w:val="TAL"/>
            </w:pPr>
            <w:r w:rsidRPr="007F2609">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346178">
            <w:pPr>
              <w:pStyle w:val="TAL"/>
              <w:rPr>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346178">
            <w:pPr>
              <w:pStyle w:val="TAL"/>
              <w:rPr>
                <w:lang w:eastAsia="zh-CN"/>
              </w:rPr>
            </w:pPr>
            <w:r w:rsidRPr="007F2609">
              <w:rPr>
                <w:lang w:eastAsia="zh-CN"/>
              </w:rPr>
              <w:t>17.6.0</w:t>
            </w:r>
          </w:p>
        </w:tc>
      </w:tr>
      <w:tr w:rsidR="007F2609" w:rsidRPr="007F2609" w14:paraId="02FE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346178">
            <w:pPr>
              <w:pStyle w:val="TAL"/>
              <w:rPr>
                <w:lang w:eastAsia="zh-CN"/>
              </w:rPr>
            </w:pPr>
            <w:r w:rsidRPr="007F2609">
              <w:t>R5-224244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346178">
            <w:pPr>
              <w:pStyle w:val="TAL"/>
            </w:pPr>
            <w:r w:rsidRPr="007F2609">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346178">
            <w:pPr>
              <w:pStyle w:val="TAL"/>
              <w:rPr>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346178">
            <w:pPr>
              <w:pStyle w:val="TAL"/>
              <w:rPr>
                <w:lang w:eastAsia="zh-CN"/>
              </w:rPr>
            </w:pPr>
            <w:r w:rsidRPr="007F2609">
              <w:rPr>
                <w:lang w:eastAsia="zh-CN"/>
              </w:rPr>
              <w:t>17.6.0</w:t>
            </w:r>
          </w:p>
        </w:tc>
      </w:tr>
      <w:tr w:rsidR="007F2609" w:rsidRPr="007F2609" w14:paraId="10337C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346178">
            <w:pPr>
              <w:pStyle w:val="TAL"/>
              <w:rPr>
                <w:lang w:eastAsia="zh-CN"/>
              </w:rPr>
            </w:pPr>
            <w:r w:rsidRPr="007F2609">
              <w:t>R5-224245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346178">
            <w:pPr>
              <w:pStyle w:val="TAL"/>
            </w:pPr>
            <w:r w:rsidRPr="007F2609">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346178">
            <w:pPr>
              <w:pStyle w:val="TAL"/>
              <w:rPr>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346178">
            <w:pPr>
              <w:pStyle w:val="TAL"/>
              <w:rPr>
                <w:lang w:eastAsia="zh-CN"/>
              </w:rPr>
            </w:pPr>
            <w:r w:rsidRPr="007F2609">
              <w:rPr>
                <w:lang w:eastAsia="zh-CN"/>
              </w:rPr>
              <w:t>17.6.0</w:t>
            </w:r>
          </w:p>
        </w:tc>
      </w:tr>
      <w:tr w:rsidR="007F2609" w:rsidRPr="007F2609" w14:paraId="0A70A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346178">
            <w:pPr>
              <w:pStyle w:val="TAL"/>
              <w:rPr>
                <w:lang w:eastAsia="zh-CN"/>
              </w:rPr>
            </w:pPr>
            <w:r w:rsidRPr="007F2609">
              <w:t>R5-224246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346178">
            <w:pPr>
              <w:pStyle w:val="TAL"/>
            </w:pPr>
            <w:r w:rsidRPr="007F2609">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346178">
            <w:pPr>
              <w:pStyle w:val="TAL"/>
              <w:rPr>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346178">
            <w:pPr>
              <w:pStyle w:val="TAL"/>
              <w:rPr>
                <w:lang w:eastAsia="zh-CN"/>
              </w:rPr>
            </w:pPr>
            <w:r w:rsidRPr="007F2609">
              <w:rPr>
                <w:lang w:eastAsia="zh-CN"/>
              </w:rPr>
              <w:t>17.6.0</w:t>
            </w:r>
          </w:p>
        </w:tc>
      </w:tr>
      <w:tr w:rsidR="007F2609" w:rsidRPr="007F2609" w14:paraId="7664D6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346178">
            <w:pPr>
              <w:pStyle w:val="TAL"/>
              <w:rPr>
                <w:lang w:eastAsia="zh-CN"/>
              </w:rPr>
            </w:pPr>
            <w:r w:rsidRPr="007F2609">
              <w:t>R5-224274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346178">
            <w:pPr>
              <w:pStyle w:val="TAL"/>
            </w:pPr>
            <w:r w:rsidRPr="007F2609">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346178">
            <w:pPr>
              <w:pStyle w:val="TAL"/>
              <w:rPr>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346178">
            <w:pPr>
              <w:pStyle w:val="TAL"/>
              <w:rPr>
                <w:lang w:eastAsia="zh-CN"/>
              </w:rPr>
            </w:pPr>
            <w:r w:rsidRPr="007F2609">
              <w:rPr>
                <w:lang w:eastAsia="zh-CN"/>
              </w:rPr>
              <w:t>17.6.0</w:t>
            </w:r>
          </w:p>
        </w:tc>
      </w:tr>
      <w:tr w:rsidR="007F2609" w:rsidRPr="007F2609" w14:paraId="65C95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346178">
            <w:pPr>
              <w:pStyle w:val="TAL"/>
              <w:rPr>
                <w:lang w:eastAsia="zh-CN"/>
              </w:rPr>
            </w:pPr>
            <w:r w:rsidRPr="007F2609">
              <w:t>R5-224289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346178">
            <w:pPr>
              <w:pStyle w:val="TAL"/>
            </w:pPr>
            <w:r w:rsidRPr="007F2609">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346178">
            <w:pPr>
              <w:pStyle w:val="TAL"/>
              <w:rPr>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346178">
            <w:pPr>
              <w:pStyle w:val="TAL"/>
              <w:rPr>
                <w:lang w:eastAsia="zh-CN"/>
              </w:rPr>
            </w:pPr>
            <w:r w:rsidRPr="007F2609">
              <w:rPr>
                <w:lang w:eastAsia="zh-CN"/>
              </w:rPr>
              <w:t>17.6.0</w:t>
            </w:r>
          </w:p>
        </w:tc>
      </w:tr>
      <w:tr w:rsidR="007F2609" w:rsidRPr="007F2609" w14:paraId="05A9DF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346178">
            <w:pPr>
              <w:pStyle w:val="TAL"/>
              <w:rPr>
                <w:lang w:eastAsia="zh-CN"/>
              </w:rPr>
            </w:pPr>
            <w:r w:rsidRPr="007F2609">
              <w:t>R5-224291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346178">
            <w:pPr>
              <w:pStyle w:val="TAL"/>
            </w:pPr>
            <w:r w:rsidRPr="007F2609">
              <w:t>1793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346178">
            <w:pPr>
              <w:pStyle w:val="TAL"/>
              <w:rPr>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346178">
            <w:pPr>
              <w:pStyle w:val="TAL"/>
              <w:rPr>
                <w:lang w:eastAsia="zh-CN"/>
              </w:rPr>
            </w:pPr>
            <w:r w:rsidRPr="007F2609">
              <w:rPr>
                <w:lang w:eastAsia="zh-CN"/>
              </w:rPr>
              <w:t>17.6.0</w:t>
            </w:r>
          </w:p>
        </w:tc>
      </w:tr>
      <w:tr w:rsidR="007F2609" w:rsidRPr="007F2609" w14:paraId="0A1CAB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346178">
            <w:pPr>
              <w:pStyle w:val="TAL"/>
              <w:rPr>
                <w:lang w:eastAsia="zh-CN"/>
              </w:rPr>
            </w:pPr>
            <w:r w:rsidRPr="007F2609">
              <w:t>R5-224292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346178">
            <w:pPr>
              <w:pStyle w:val="TAL"/>
            </w:pPr>
            <w:r w:rsidRPr="007F2609">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346178">
            <w:pPr>
              <w:pStyle w:val="TAL"/>
              <w:rPr>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346178">
            <w:pPr>
              <w:pStyle w:val="TAL"/>
              <w:rPr>
                <w:lang w:eastAsia="zh-CN"/>
              </w:rPr>
            </w:pPr>
            <w:r w:rsidRPr="007F2609">
              <w:rPr>
                <w:lang w:eastAsia="zh-CN"/>
              </w:rPr>
              <w:t>17.6.0</w:t>
            </w:r>
          </w:p>
        </w:tc>
      </w:tr>
      <w:tr w:rsidR="007F2609" w:rsidRPr="007F2609" w14:paraId="7BAF89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346178">
            <w:pPr>
              <w:pStyle w:val="TAL"/>
              <w:rPr>
                <w:lang w:eastAsia="zh-CN"/>
              </w:rPr>
            </w:pPr>
            <w:r w:rsidRPr="007F2609">
              <w:t>R5-224293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346178">
            <w:pPr>
              <w:pStyle w:val="TAL"/>
            </w:pPr>
            <w:r w:rsidRPr="007F2609">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346178">
            <w:pPr>
              <w:pStyle w:val="TAL"/>
              <w:rPr>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346178">
            <w:pPr>
              <w:pStyle w:val="TAL"/>
              <w:rPr>
                <w:lang w:eastAsia="zh-CN"/>
              </w:rPr>
            </w:pPr>
            <w:r w:rsidRPr="007F2609">
              <w:rPr>
                <w:lang w:eastAsia="zh-CN"/>
              </w:rPr>
              <w:t>17.6.0</w:t>
            </w:r>
          </w:p>
        </w:tc>
      </w:tr>
      <w:tr w:rsidR="007F2609" w:rsidRPr="007F2609" w14:paraId="1AB8A7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346178">
            <w:pPr>
              <w:pStyle w:val="TAL"/>
              <w:rPr>
                <w:lang w:eastAsia="zh-CN"/>
              </w:rPr>
            </w:pPr>
            <w:r w:rsidRPr="007F2609">
              <w:t>R5-224300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346178">
            <w:pPr>
              <w:pStyle w:val="TAL"/>
            </w:pPr>
            <w:r w:rsidRPr="007F2609">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346178">
            <w:pPr>
              <w:pStyle w:val="TAL"/>
              <w:rPr>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346178">
            <w:pPr>
              <w:pStyle w:val="TAL"/>
              <w:rPr>
                <w:lang w:eastAsia="zh-CN"/>
              </w:rPr>
            </w:pPr>
            <w:r w:rsidRPr="007F2609">
              <w:rPr>
                <w:lang w:eastAsia="zh-CN"/>
              </w:rPr>
              <w:t>17.6.0</w:t>
            </w:r>
          </w:p>
        </w:tc>
      </w:tr>
      <w:tr w:rsidR="007F2609" w:rsidRPr="007F2609" w14:paraId="6DF34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346178">
            <w:pPr>
              <w:pStyle w:val="TAL"/>
              <w:rPr>
                <w:lang w:eastAsia="zh-CN"/>
              </w:rPr>
            </w:pPr>
            <w:r w:rsidRPr="007F2609">
              <w:t>R5-224301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346178">
            <w:pPr>
              <w:pStyle w:val="TAL"/>
            </w:pPr>
            <w:r w:rsidRPr="007F2609">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346178">
            <w:pPr>
              <w:pStyle w:val="TAL"/>
              <w:rPr>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346178">
            <w:pPr>
              <w:pStyle w:val="TAL"/>
              <w:rPr>
                <w:lang w:eastAsia="zh-CN"/>
              </w:rPr>
            </w:pPr>
            <w:r w:rsidRPr="007F2609">
              <w:rPr>
                <w:lang w:eastAsia="zh-CN"/>
              </w:rPr>
              <w:t>17.6.0</w:t>
            </w:r>
          </w:p>
        </w:tc>
      </w:tr>
      <w:tr w:rsidR="007F2609" w:rsidRPr="007F2609" w14:paraId="4735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346178">
            <w:pPr>
              <w:pStyle w:val="TAL"/>
              <w:rPr>
                <w:lang w:eastAsia="zh-CN"/>
              </w:rPr>
            </w:pPr>
            <w:r w:rsidRPr="007F2609">
              <w:t>R5-224617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346178">
            <w:pPr>
              <w:pStyle w:val="TAL"/>
            </w:pPr>
            <w:r w:rsidRPr="007F2609">
              <w:t>1808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346178">
            <w:pPr>
              <w:pStyle w:val="TAL"/>
              <w:rPr>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346178">
            <w:pPr>
              <w:pStyle w:val="TAL"/>
              <w:rPr>
                <w:lang w:eastAsia="zh-CN"/>
              </w:rPr>
            </w:pPr>
            <w:r w:rsidRPr="007F2609">
              <w:rPr>
                <w:lang w:eastAsia="zh-CN"/>
              </w:rPr>
              <w:t>17.6.0</w:t>
            </w:r>
          </w:p>
        </w:tc>
      </w:tr>
      <w:tr w:rsidR="007F2609" w:rsidRPr="007F2609" w14:paraId="7428E6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346178">
            <w:pPr>
              <w:pStyle w:val="TAL"/>
              <w:rPr>
                <w:lang w:eastAsia="zh-CN"/>
              </w:rPr>
            </w:pPr>
            <w:r w:rsidRPr="007F2609">
              <w:t>R5-224628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346178">
            <w:pPr>
              <w:pStyle w:val="TAL"/>
            </w:pPr>
            <w:r w:rsidRPr="007F2609">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346178">
            <w:pPr>
              <w:pStyle w:val="TAL"/>
              <w:rPr>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346178">
            <w:pPr>
              <w:pStyle w:val="TAL"/>
              <w:rPr>
                <w:lang w:eastAsia="zh-CN"/>
              </w:rPr>
            </w:pPr>
            <w:r w:rsidRPr="007F2609">
              <w:rPr>
                <w:lang w:eastAsia="zh-CN"/>
              </w:rPr>
              <w:t>17.6.0</w:t>
            </w:r>
          </w:p>
        </w:tc>
      </w:tr>
      <w:tr w:rsidR="007F2609" w:rsidRPr="007F2609" w14:paraId="3535C8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346178">
            <w:pPr>
              <w:pStyle w:val="TAL"/>
              <w:rPr>
                <w:lang w:eastAsia="zh-CN"/>
              </w:rPr>
            </w:pPr>
            <w:r w:rsidRPr="007F2609">
              <w:t>R5-224765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346178">
            <w:pPr>
              <w:pStyle w:val="TAL"/>
            </w:pPr>
            <w:r w:rsidRPr="007F2609">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346178">
            <w:pPr>
              <w:pStyle w:val="TAL"/>
              <w:rPr>
                <w:lang w:eastAsia="zh-CN"/>
              </w:rPr>
            </w:pPr>
            <w:r w:rsidRPr="007F2609">
              <w:t>Update to 6.2D.3 to add AMPR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346178">
            <w:pPr>
              <w:pStyle w:val="TAL"/>
              <w:rPr>
                <w:lang w:eastAsia="zh-CN"/>
              </w:rPr>
            </w:pPr>
            <w:r w:rsidRPr="007F2609">
              <w:rPr>
                <w:lang w:eastAsia="zh-CN"/>
              </w:rPr>
              <w:t>17.6.0</w:t>
            </w:r>
          </w:p>
        </w:tc>
      </w:tr>
      <w:tr w:rsidR="007F2609" w:rsidRPr="007F2609" w14:paraId="62EE87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346178">
            <w:pPr>
              <w:pStyle w:val="TAL"/>
              <w:rPr>
                <w:lang w:eastAsia="zh-CN"/>
              </w:rPr>
            </w:pPr>
            <w:r w:rsidRPr="007F2609">
              <w:t>R5-224767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346178">
            <w:pPr>
              <w:pStyle w:val="TAL"/>
            </w:pPr>
            <w:r w:rsidRPr="007F2609">
              <w:t>1814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346178">
            <w:pPr>
              <w:pStyle w:val="TAL"/>
              <w:rPr>
                <w:lang w:eastAsia="zh-CN"/>
              </w:rPr>
            </w:pPr>
            <w:r w:rsidRPr="007F2609">
              <w:t>Update to 6.5D.2.3 to add A-SEM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346178">
            <w:pPr>
              <w:pStyle w:val="TAL"/>
              <w:rPr>
                <w:lang w:eastAsia="zh-CN"/>
              </w:rPr>
            </w:pPr>
            <w:r w:rsidRPr="007F2609">
              <w:rPr>
                <w:lang w:eastAsia="zh-CN"/>
              </w:rPr>
              <w:t>17.6.0</w:t>
            </w:r>
          </w:p>
        </w:tc>
      </w:tr>
      <w:tr w:rsidR="007F2609" w:rsidRPr="007F2609" w14:paraId="728B3B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346178">
            <w:pPr>
              <w:pStyle w:val="TAL"/>
              <w:rPr>
                <w:lang w:eastAsia="zh-CN"/>
              </w:rPr>
            </w:pPr>
            <w:r w:rsidRPr="007F2609">
              <w:t>R5-224779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346178">
            <w:pPr>
              <w:pStyle w:val="TAL"/>
            </w:pPr>
            <w:r w:rsidRPr="007F2609">
              <w:t>1815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346178">
            <w:pPr>
              <w:pStyle w:val="TAL"/>
              <w:rPr>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346178">
            <w:pPr>
              <w:pStyle w:val="TAL"/>
              <w:rPr>
                <w:lang w:eastAsia="zh-CN"/>
              </w:rPr>
            </w:pPr>
            <w:r w:rsidRPr="007F2609">
              <w:rPr>
                <w:lang w:eastAsia="zh-CN"/>
              </w:rPr>
              <w:t>17.6.0</w:t>
            </w:r>
          </w:p>
        </w:tc>
      </w:tr>
      <w:tr w:rsidR="007F2609" w:rsidRPr="007F2609" w14:paraId="24CEB1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346178">
            <w:pPr>
              <w:pStyle w:val="TAL"/>
              <w:rPr>
                <w:lang w:eastAsia="zh-CN"/>
              </w:rPr>
            </w:pPr>
            <w:r w:rsidRPr="007F2609">
              <w:t>R5-224780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346178">
            <w:pPr>
              <w:pStyle w:val="TAL"/>
            </w:pPr>
            <w:r w:rsidRPr="007F2609">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346178">
            <w:pPr>
              <w:pStyle w:val="TAL"/>
              <w:rPr>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346178">
            <w:pPr>
              <w:pStyle w:val="TAL"/>
              <w:rPr>
                <w:lang w:eastAsia="zh-CN"/>
              </w:rPr>
            </w:pPr>
            <w:r w:rsidRPr="007F2609">
              <w:rPr>
                <w:lang w:eastAsia="zh-CN"/>
              </w:rPr>
              <w:t>17.6.0</w:t>
            </w:r>
          </w:p>
        </w:tc>
      </w:tr>
      <w:tr w:rsidR="007F2609" w:rsidRPr="007F2609" w14:paraId="6A9232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346178">
            <w:pPr>
              <w:pStyle w:val="TAL"/>
              <w:rPr>
                <w:lang w:eastAsia="zh-CN"/>
              </w:rPr>
            </w:pPr>
            <w:r w:rsidRPr="007F2609">
              <w:t>R5-224781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346178">
            <w:pPr>
              <w:pStyle w:val="TAL"/>
            </w:pPr>
            <w:r w:rsidRPr="007F2609">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346178">
            <w:pPr>
              <w:pStyle w:val="TAL"/>
              <w:rPr>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346178">
            <w:pPr>
              <w:pStyle w:val="TAL"/>
              <w:rPr>
                <w:lang w:eastAsia="zh-CN"/>
              </w:rPr>
            </w:pPr>
            <w:r w:rsidRPr="007F2609">
              <w:rPr>
                <w:lang w:eastAsia="zh-CN"/>
              </w:rPr>
              <w:t>17.6.0</w:t>
            </w:r>
          </w:p>
        </w:tc>
      </w:tr>
      <w:tr w:rsidR="007F2609" w:rsidRPr="007F2609" w14:paraId="449C6A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346178">
            <w:pPr>
              <w:pStyle w:val="TAL"/>
              <w:rPr>
                <w:lang w:eastAsia="zh-CN"/>
              </w:rPr>
            </w:pPr>
            <w:r w:rsidRPr="007F2609">
              <w:t>R5-224782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346178">
            <w:pPr>
              <w:pStyle w:val="TAL"/>
            </w:pPr>
            <w:r w:rsidRPr="007F2609">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346178">
            <w:pPr>
              <w:pStyle w:val="TAL"/>
              <w:rPr>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346178">
            <w:pPr>
              <w:pStyle w:val="TAL"/>
              <w:rPr>
                <w:lang w:eastAsia="zh-CN"/>
              </w:rPr>
            </w:pPr>
            <w:r w:rsidRPr="007F2609">
              <w:rPr>
                <w:lang w:eastAsia="zh-CN"/>
              </w:rPr>
              <w:t>17.6.0</w:t>
            </w:r>
          </w:p>
        </w:tc>
      </w:tr>
      <w:tr w:rsidR="007F2609" w:rsidRPr="007F2609" w14:paraId="05AA91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346178">
            <w:pPr>
              <w:pStyle w:val="TAL"/>
              <w:rPr>
                <w:lang w:eastAsia="zh-CN"/>
              </w:rPr>
            </w:pPr>
            <w:r w:rsidRPr="007F2609">
              <w:t>R5-224783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346178">
            <w:pPr>
              <w:pStyle w:val="TAL"/>
            </w:pPr>
            <w:r w:rsidRPr="007F2609">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346178">
            <w:pPr>
              <w:pStyle w:val="TAL"/>
              <w:rPr>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346178">
            <w:pPr>
              <w:pStyle w:val="TAL"/>
              <w:rPr>
                <w:lang w:eastAsia="zh-CN"/>
              </w:rPr>
            </w:pPr>
            <w:r w:rsidRPr="007F2609">
              <w:rPr>
                <w:lang w:eastAsia="zh-CN"/>
              </w:rPr>
              <w:t>17.6.0</w:t>
            </w:r>
          </w:p>
        </w:tc>
      </w:tr>
      <w:tr w:rsidR="007F2609" w:rsidRPr="007F2609" w14:paraId="14995E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346178">
            <w:pPr>
              <w:pStyle w:val="TAL"/>
              <w:rPr>
                <w:lang w:eastAsia="zh-CN"/>
              </w:rPr>
            </w:pPr>
            <w:r w:rsidRPr="007F2609">
              <w:t>R5-224784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346178">
            <w:pPr>
              <w:pStyle w:val="TAL"/>
            </w:pPr>
            <w:r w:rsidRPr="007F2609">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346178">
            <w:pPr>
              <w:pStyle w:val="TAL"/>
              <w:rPr>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346178">
            <w:pPr>
              <w:pStyle w:val="TAL"/>
              <w:rPr>
                <w:lang w:eastAsia="zh-CN"/>
              </w:rPr>
            </w:pPr>
            <w:r w:rsidRPr="007F2609">
              <w:rPr>
                <w:lang w:eastAsia="zh-CN"/>
              </w:rPr>
              <w:t>17.6.0</w:t>
            </w:r>
          </w:p>
        </w:tc>
      </w:tr>
      <w:tr w:rsidR="007F2609" w:rsidRPr="007F2609" w14:paraId="0B6783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346178">
            <w:pPr>
              <w:pStyle w:val="TAL"/>
              <w:rPr>
                <w:lang w:eastAsia="zh-CN"/>
              </w:rPr>
            </w:pPr>
            <w:r w:rsidRPr="007F2609">
              <w:t>R5-224785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346178">
            <w:pPr>
              <w:pStyle w:val="TAL"/>
            </w:pPr>
            <w:r w:rsidRPr="007F2609">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346178">
            <w:pPr>
              <w:pStyle w:val="TAL"/>
              <w:rPr>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346178">
            <w:pPr>
              <w:pStyle w:val="TAL"/>
              <w:rPr>
                <w:lang w:eastAsia="zh-CN"/>
              </w:rPr>
            </w:pPr>
            <w:r w:rsidRPr="007F2609">
              <w:rPr>
                <w:lang w:eastAsia="zh-CN"/>
              </w:rPr>
              <w:t>17.6.0</w:t>
            </w:r>
          </w:p>
        </w:tc>
      </w:tr>
      <w:tr w:rsidR="007F2609" w:rsidRPr="007F2609" w14:paraId="657E97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346178">
            <w:pPr>
              <w:pStyle w:val="TAL"/>
              <w:rPr>
                <w:lang w:eastAsia="zh-CN"/>
              </w:rPr>
            </w:pPr>
            <w:r w:rsidRPr="007F2609">
              <w:t>R5-224790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346178">
            <w:pPr>
              <w:pStyle w:val="TAL"/>
            </w:pPr>
            <w:r w:rsidRPr="007F2609">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346178">
            <w:pPr>
              <w:pStyle w:val="TAL"/>
              <w:rPr>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346178">
            <w:pPr>
              <w:pStyle w:val="TAL"/>
              <w:rPr>
                <w:lang w:eastAsia="zh-CN"/>
              </w:rPr>
            </w:pPr>
            <w:r w:rsidRPr="007F2609">
              <w:rPr>
                <w:lang w:eastAsia="zh-CN"/>
              </w:rPr>
              <w:t>17.6.0</w:t>
            </w:r>
          </w:p>
        </w:tc>
      </w:tr>
      <w:tr w:rsidR="007F2609" w:rsidRPr="007F2609" w14:paraId="0D490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346178">
            <w:pPr>
              <w:pStyle w:val="TAL"/>
              <w:rPr>
                <w:lang w:eastAsia="zh-CN"/>
              </w:rPr>
            </w:pPr>
            <w:r w:rsidRPr="007F2609">
              <w:t>R5-224811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346178">
            <w:pPr>
              <w:pStyle w:val="TAL"/>
            </w:pPr>
            <w:r w:rsidRPr="007F2609">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346178">
            <w:pPr>
              <w:pStyle w:val="TAL"/>
              <w:rPr>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346178">
            <w:pPr>
              <w:pStyle w:val="TAL"/>
              <w:rPr>
                <w:lang w:eastAsia="zh-CN"/>
              </w:rPr>
            </w:pPr>
            <w:r w:rsidRPr="007F2609">
              <w:rPr>
                <w:lang w:eastAsia="zh-CN"/>
              </w:rPr>
              <w:t>17.6.0</w:t>
            </w:r>
          </w:p>
        </w:tc>
      </w:tr>
      <w:tr w:rsidR="007F2609" w:rsidRPr="007F2609" w14:paraId="230CA0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346178">
            <w:pPr>
              <w:pStyle w:val="TAL"/>
              <w:rPr>
                <w:lang w:eastAsia="zh-CN"/>
              </w:rPr>
            </w:pPr>
            <w:r w:rsidRPr="007F2609">
              <w:t>R5-224812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346178">
            <w:pPr>
              <w:pStyle w:val="TAL"/>
            </w:pPr>
            <w:r w:rsidRPr="007F2609">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346178">
            <w:pPr>
              <w:pStyle w:val="TAL"/>
              <w:rPr>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346178">
            <w:pPr>
              <w:pStyle w:val="TAL"/>
              <w:rPr>
                <w:lang w:eastAsia="zh-CN"/>
              </w:rPr>
            </w:pPr>
            <w:r w:rsidRPr="007F2609">
              <w:rPr>
                <w:lang w:eastAsia="zh-CN"/>
              </w:rPr>
              <w:t>17.6.0</w:t>
            </w:r>
          </w:p>
        </w:tc>
      </w:tr>
      <w:tr w:rsidR="007F2609" w:rsidRPr="007F2609" w14:paraId="466C64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346178">
            <w:pPr>
              <w:pStyle w:val="TAL"/>
              <w:rPr>
                <w:lang w:eastAsia="zh-CN"/>
              </w:rPr>
            </w:pPr>
            <w:r w:rsidRPr="007F2609">
              <w:t>R5-224830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346178">
            <w:pPr>
              <w:pStyle w:val="TAL"/>
            </w:pPr>
            <w:r w:rsidRPr="007F2609">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346178">
            <w:pPr>
              <w:pStyle w:val="TAL"/>
              <w:rPr>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346178">
            <w:pPr>
              <w:pStyle w:val="TAL"/>
              <w:rPr>
                <w:lang w:eastAsia="zh-CN"/>
              </w:rPr>
            </w:pPr>
            <w:r w:rsidRPr="007F2609">
              <w:rPr>
                <w:lang w:eastAsia="zh-CN"/>
              </w:rPr>
              <w:t>17.6.0</w:t>
            </w:r>
          </w:p>
        </w:tc>
      </w:tr>
      <w:tr w:rsidR="007F2609" w:rsidRPr="007F2609" w14:paraId="6DDBB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346178">
            <w:pPr>
              <w:pStyle w:val="TAL"/>
              <w:rPr>
                <w:lang w:eastAsia="zh-CN"/>
              </w:rPr>
            </w:pPr>
            <w:r w:rsidRPr="007F2609">
              <w:t>R5-224831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346178">
            <w:pPr>
              <w:pStyle w:val="TAL"/>
            </w:pPr>
            <w:r w:rsidRPr="007F2609">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346178">
            <w:pPr>
              <w:pStyle w:val="TAL"/>
              <w:rPr>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346178">
            <w:pPr>
              <w:pStyle w:val="TAL"/>
              <w:rPr>
                <w:lang w:eastAsia="zh-CN"/>
              </w:rPr>
            </w:pPr>
            <w:r w:rsidRPr="007F2609">
              <w:rPr>
                <w:lang w:eastAsia="zh-CN"/>
              </w:rPr>
              <w:t>17.6.0</w:t>
            </w:r>
          </w:p>
        </w:tc>
      </w:tr>
      <w:tr w:rsidR="007F2609" w:rsidRPr="007F2609" w14:paraId="5C9C1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346178">
            <w:pPr>
              <w:pStyle w:val="TAL"/>
              <w:rPr>
                <w:lang w:eastAsia="zh-CN"/>
              </w:rPr>
            </w:pPr>
            <w:r w:rsidRPr="007F2609">
              <w:t>R5-224832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346178">
            <w:pPr>
              <w:pStyle w:val="TAL"/>
            </w:pPr>
            <w:r w:rsidRPr="007F2609">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346178">
            <w:pPr>
              <w:pStyle w:val="TAL"/>
              <w:rPr>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346178">
            <w:pPr>
              <w:pStyle w:val="TAL"/>
              <w:rPr>
                <w:lang w:eastAsia="zh-CN"/>
              </w:rPr>
            </w:pPr>
            <w:r w:rsidRPr="007F2609">
              <w:rPr>
                <w:lang w:eastAsia="zh-CN"/>
              </w:rPr>
              <w:t>17.6.0</w:t>
            </w:r>
          </w:p>
        </w:tc>
      </w:tr>
      <w:tr w:rsidR="007F2609" w:rsidRPr="007F2609" w14:paraId="08BC8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346178">
            <w:pPr>
              <w:pStyle w:val="TAL"/>
              <w:rPr>
                <w:lang w:eastAsia="zh-CN"/>
              </w:rPr>
            </w:pPr>
            <w:r w:rsidRPr="007F2609">
              <w:t>R5-224834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346178">
            <w:pPr>
              <w:pStyle w:val="TAL"/>
            </w:pPr>
            <w:r w:rsidRPr="007F2609">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346178">
            <w:pPr>
              <w:pStyle w:val="TAL"/>
              <w:rPr>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346178">
            <w:pPr>
              <w:pStyle w:val="TAL"/>
              <w:rPr>
                <w:lang w:eastAsia="zh-CN"/>
              </w:rPr>
            </w:pPr>
            <w:r w:rsidRPr="007F2609">
              <w:rPr>
                <w:lang w:eastAsia="zh-CN"/>
              </w:rPr>
              <w:t>17.6.0</w:t>
            </w:r>
          </w:p>
        </w:tc>
      </w:tr>
      <w:tr w:rsidR="007F2609" w:rsidRPr="007F2609" w14:paraId="756E0E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346178">
            <w:pPr>
              <w:pStyle w:val="TAL"/>
              <w:rPr>
                <w:lang w:eastAsia="zh-CN"/>
              </w:rPr>
            </w:pPr>
            <w:r w:rsidRPr="007F2609">
              <w:t>R5-224835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346178">
            <w:pPr>
              <w:pStyle w:val="TAL"/>
            </w:pPr>
            <w:r w:rsidRPr="007F2609">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346178">
            <w:pPr>
              <w:pStyle w:val="TAL"/>
              <w:rPr>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346178">
            <w:pPr>
              <w:pStyle w:val="TAL"/>
              <w:rPr>
                <w:lang w:eastAsia="zh-CN"/>
              </w:rPr>
            </w:pPr>
            <w:r w:rsidRPr="007F2609">
              <w:rPr>
                <w:lang w:eastAsia="zh-CN"/>
              </w:rPr>
              <w:t>17.6.0</w:t>
            </w:r>
          </w:p>
        </w:tc>
      </w:tr>
      <w:tr w:rsidR="007F2609" w:rsidRPr="007F2609" w14:paraId="3B9B1C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346178">
            <w:pPr>
              <w:pStyle w:val="TAL"/>
              <w:rPr>
                <w:lang w:eastAsia="zh-CN"/>
              </w:rPr>
            </w:pPr>
            <w:r w:rsidRPr="007F2609">
              <w:t>R5-224837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346178">
            <w:pPr>
              <w:pStyle w:val="TAL"/>
            </w:pPr>
            <w:r w:rsidRPr="007F2609">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346178">
            <w:pPr>
              <w:pStyle w:val="TAL"/>
              <w:rPr>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346178">
            <w:pPr>
              <w:pStyle w:val="TAL"/>
              <w:rPr>
                <w:lang w:eastAsia="zh-CN"/>
              </w:rPr>
            </w:pPr>
            <w:r w:rsidRPr="007F2609">
              <w:rPr>
                <w:lang w:eastAsia="zh-CN"/>
              </w:rPr>
              <w:t>17.6.0</w:t>
            </w:r>
          </w:p>
        </w:tc>
      </w:tr>
      <w:tr w:rsidR="007F2609" w:rsidRPr="007F2609" w14:paraId="343409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346178">
            <w:pPr>
              <w:pStyle w:val="TAL"/>
              <w:rPr>
                <w:lang w:eastAsia="zh-CN"/>
              </w:rPr>
            </w:pPr>
            <w:r w:rsidRPr="007F2609">
              <w:t>R5-224838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346178">
            <w:pPr>
              <w:pStyle w:val="TAL"/>
            </w:pPr>
            <w:r w:rsidRPr="007F2609">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346178">
            <w:pPr>
              <w:pStyle w:val="TAL"/>
              <w:rPr>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346178">
            <w:pPr>
              <w:pStyle w:val="TAL"/>
              <w:rPr>
                <w:lang w:eastAsia="zh-CN"/>
              </w:rPr>
            </w:pPr>
            <w:r w:rsidRPr="007F2609">
              <w:rPr>
                <w:lang w:eastAsia="zh-CN"/>
              </w:rPr>
              <w:t>17.6.0</w:t>
            </w:r>
          </w:p>
        </w:tc>
      </w:tr>
      <w:tr w:rsidR="007F2609" w:rsidRPr="007F2609" w14:paraId="2CE967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346178">
            <w:pPr>
              <w:pStyle w:val="TAL"/>
              <w:rPr>
                <w:lang w:eastAsia="zh-CN"/>
              </w:rPr>
            </w:pPr>
            <w:r w:rsidRPr="007F2609">
              <w:t>R5-224843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346178">
            <w:pPr>
              <w:pStyle w:val="TAL"/>
            </w:pPr>
            <w:r w:rsidRPr="007F2609">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346178">
            <w:pPr>
              <w:pStyle w:val="TAL"/>
              <w:rPr>
                <w:lang w:eastAsia="zh-CN"/>
              </w:rPr>
            </w:pPr>
            <w:r w:rsidRPr="007F2609">
              <w:t>Update to MOP to add PC2 TxD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346178">
            <w:pPr>
              <w:pStyle w:val="TAL"/>
              <w:rPr>
                <w:lang w:eastAsia="zh-CN"/>
              </w:rPr>
            </w:pPr>
            <w:r w:rsidRPr="007F2609">
              <w:rPr>
                <w:lang w:eastAsia="zh-CN"/>
              </w:rPr>
              <w:t>17.6.0</w:t>
            </w:r>
          </w:p>
        </w:tc>
      </w:tr>
      <w:tr w:rsidR="007F2609" w:rsidRPr="007F2609" w14:paraId="59AE4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346178">
            <w:pPr>
              <w:pStyle w:val="TAL"/>
              <w:rPr>
                <w:lang w:eastAsia="zh-CN"/>
              </w:rPr>
            </w:pPr>
            <w:r w:rsidRPr="007F2609">
              <w:t>R5-224857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346178">
            <w:pPr>
              <w:pStyle w:val="TAL"/>
            </w:pPr>
            <w:r w:rsidRPr="007F2609">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346178">
            <w:pPr>
              <w:pStyle w:val="TAL"/>
              <w:rPr>
                <w:lang w:eastAsia="zh-CN"/>
              </w:rPr>
            </w:pPr>
            <w:r w:rsidRPr="007F2609">
              <w:t>Addition of n3 CBW 35MHz, 45MHz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346178">
            <w:pPr>
              <w:pStyle w:val="TAL"/>
              <w:rPr>
                <w:lang w:eastAsia="zh-CN"/>
              </w:rPr>
            </w:pPr>
            <w:r w:rsidRPr="007F2609">
              <w:rPr>
                <w:lang w:eastAsia="zh-CN"/>
              </w:rPr>
              <w:t>17.6.0</w:t>
            </w:r>
          </w:p>
        </w:tc>
      </w:tr>
      <w:tr w:rsidR="007F2609" w:rsidRPr="007F2609" w14:paraId="06D321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346178">
            <w:pPr>
              <w:pStyle w:val="TAL"/>
              <w:rPr>
                <w:lang w:eastAsia="zh-CN"/>
              </w:rPr>
            </w:pPr>
            <w:r w:rsidRPr="007F2609">
              <w:t>R5-224874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346178">
            <w:pPr>
              <w:pStyle w:val="TAL"/>
            </w:pPr>
            <w:r w:rsidRPr="007F2609">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346178">
            <w:pPr>
              <w:pStyle w:val="TAL"/>
              <w:rPr>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346178">
            <w:pPr>
              <w:pStyle w:val="TAL"/>
              <w:rPr>
                <w:lang w:eastAsia="zh-CN"/>
              </w:rPr>
            </w:pPr>
            <w:r w:rsidRPr="007F2609">
              <w:rPr>
                <w:lang w:eastAsia="zh-CN"/>
              </w:rPr>
              <w:t>17.6.0</w:t>
            </w:r>
          </w:p>
        </w:tc>
      </w:tr>
      <w:tr w:rsidR="007F2609" w:rsidRPr="007F2609" w14:paraId="1D3FA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346178">
            <w:pPr>
              <w:pStyle w:val="TAL"/>
              <w:rPr>
                <w:lang w:eastAsia="zh-CN"/>
              </w:rPr>
            </w:pPr>
            <w:r w:rsidRPr="007F2609">
              <w:t>R5-224875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346178">
            <w:pPr>
              <w:pStyle w:val="TAL"/>
            </w:pPr>
            <w:r w:rsidRPr="007F2609">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346178">
            <w:pPr>
              <w:pStyle w:val="TAL"/>
              <w:rPr>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346178">
            <w:pPr>
              <w:pStyle w:val="TAL"/>
              <w:rPr>
                <w:lang w:eastAsia="zh-CN"/>
              </w:rPr>
            </w:pPr>
            <w:r w:rsidRPr="007F2609">
              <w:rPr>
                <w:lang w:eastAsia="zh-CN"/>
              </w:rPr>
              <w:t>17.6.0</w:t>
            </w:r>
          </w:p>
        </w:tc>
      </w:tr>
      <w:tr w:rsidR="007F2609" w:rsidRPr="007F2609" w14:paraId="6C1D2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346178">
            <w:pPr>
              <w:pStyle w:val="TAL"/>
              <w:rPr>
                <w:lang w:eastAsia="zh-CN"/>
              </w:rPr>
            </w:pPr>
            <w:r w:rsidRPr="007F2609">
              <w:t>R5-224876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346178">
            <w:pPr>
              <w:pStyle w:val="TAL"/>
            </w:pPr>
            <w:r w:rsidRPr="007F2609">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346178">
            <w:pPr>
              <w:pStyle w:val="TAL"/>
              <w:rPr>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346178">
            <w:pPr>
              <w:pStyle w:val="TAL"/>
              <w:rPr>
                <w:lang w:eastAsia="zh-CN"/>
              </w:rPr>
            </w:pPr>
            <w:r w:rsidRPr="007F2609">
              <w:rPr>
                <w:lang w:eastAsia="zh-CN"/>
              </w:rPr>
              <w:t>17.6.0</w:t>
            </w:r>
          </w:p>
        </w:tc>
      </w:tr>
      <w:tr w:rsidR="007F2609" w:rsidRPr="007F2609" w14:paraId="422F7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346178">
            <w:pPr>
              <w:pStyle w:val="TAL"/>
              <w:rPr>
                <w:lang w:eastAsia="zh-CN"/>
              </w:rPr>
            </w:pPr>
            <w:r w:rsidRPr="007F2609">
              <w:t>R5-224885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346178">
            <w:pPr>
              <w:pStyle w:val="TAL"/>
            </w:pPr>
            <w:r w:rsidRPr="007F2609">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346178">
            <w:pPr>
              <w:pStyle w:val="TAL"/>
              <w:rPr>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346178">
            <w:pPr>
              <w:pStyle w:val="TAL"/>
              <w:rPr>
                <w:lang w:eastAsia="zh-CN"/>
              </w:rPr>
            </w:pPr>
            <w:r w:rsidRPr="007F2609">
              <w:rPr>
                <w:lang w:eastAsia="zh-CN"/>
              </w:rPr>
              <w:t>17.6.0</w:t>
            </w:r>
          </w:p>
        </w:tc>
      </w:tr>
      <w:tr w:rsidR="007F2609" w:rsidRPr="007F2609" w14:paraId="6D960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346178">
            <w:pPr>
              <w:pStyle w:val="TAL"/>
              <w:rPr>
                <w:lang w:eastAsia="zh-CN"/>
              </w:rPr>
            </w:pPr>
            <w:r w:rsidRPr="007F2609">
              <w:t>R5-224899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346178">
            <w:pPr>
              <w:pStyle w:val="TAL"/>
            </w:pPr>
            <w:r w:rsidRPr="007F2609">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346178">
            <w:pPr>
              <w:pStyle w:val="TAL"/>
              <w:rPr>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346178">
            <w:pPr>
              <w:pStyle w:val="TAL"/>
              <w:rPr>
                <w:lang w:eastAsia="zh-CN"/>
              </w:rPr>
            </w:pPr>
            <w:r w:rsidRPr="007F2609">
              <w:rPr>
                <w:lang w:eastAsia="zh-CN"/>
              </w:rPr>
              <w:t>17.6.0</w:t>
            </w:r>
          </w:p>
        </w:tc>
      </w:tr>
      <w:tr w:rsidR="007F2609" w:rsidRPr="007F2609" w14:paraId="37E04E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346178">
            <w:pPr>
              <w:pStyle w:val="TAL"/>
              <w:rPr>
                <w:lang w:eastAsia="zh-CN"/>
              </w:rPr>
            </w:pPr>
            <w:r w:rsidRPr="007F2609">
              <w:t>R5-224900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346178">
            <w:pPr>
              <w:pStyle w:val="TAL"/>
            </w:pPr>
            <w:r w:rsidRPr="007F2609">
              <w:t>1853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346178">
            <w:pPr>
              <w:pStyle w:val="TAL"/>
              <w:rPr>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346178">
            <w:pPr>
              <w:pStyle w:val="TAL"/>
              <w:rPr>
                <w:lang w:eastAsia="zh-CN"/>
              </w:rPr>
            </w:pPr>
            <w:r w:rsidRPr="007F2609">
              <w:rPr>
                <w:lang w:eastAsia="zh-CN"/>
              </w:rPr>
              <w:t>17.6.0</w:t>
            </w:r>
          </w:p>
        </w:tc>
      </w:tr>
      <w:tr w:rsidR="007F2609" w:rsidRPr="007F2609" w14:paraId="153B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346178">
            <w:pPr>
              <w:pStyle w:val="TAL"/>
              <w:rPr>
                <w:lang w:eastAsia="zh-CN"/>
              </w:rPr>
            </w:pPr>
            <w:r w:rsidRPr="007F2609">
              <w:t>R5-224902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346178">
            <w:pPr>
              <w:pStyle w:val="TAL"/>
            </w:pPr>
            <w:r w:rsidRPr="007F2609">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346178">
            <w:pPr>
              <w:pStyle w:val="TAL"/>
              <w:rPr>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346178">
            <w:pPr>
              <w:pStyle w:val="TAL"/>
              <w:rPr>
                <w:lang w:eastAsia="zh-CN"/>
              </w:rPr>
            </w:pPr>
            <w:r w:rsidRPr="007F2609">
              <w:rPr>
                <w:lang w:eastAsia="zh-CN"/>
              </w:rPr>
              <w:t>17.6.0</w:t>
            </w:r>
          </w:p>
        </w:tc>
      </w:tr>
      <w:tr w:rsidR="007F2609" w:rsidRPr="007F2609" w14:paraId="1B2620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346178">
            <w:pPr>
              <w:pStyle w:val="TAL"/>
              <w:rPr>
                <w:lang w:eastAsia="zh-CN"/>
              </w:rPr>
            </w:pPr>
            <w:r w:rsidRPr="007F2609">
              <w:t>R5-224904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346178">
            <w:pPr>
              <w:pStyle w:val="TAL"/>
            </w:pPr>
            <w:r w:rsidRPr="007F2609">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346178">
            <w:pPr>
              <w:pStyle w:val="TAL"/>
              <w:rPr>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346178">
            <w:pPr>
              <w:pStyle w:val="TAL"/>
              <w:rPr>
                <w:lang w:eastAsia="zh-CN"/>
              </w:rPr>
            </w:pPr>
            <w:r w:rsidRPr="007F2609">
              <w:rPr>
                <w:lang w:eastAsia="zh-CN"/>
              </w:rPr>
              <w:t>17.6.0</w:t>
            </w:r>
          </w:p>
        </w:tc>
      </w:tr>
      <w:tr w:rsidR="007F2609" w:rsidRPr="007F2609" w14:paraId="41E845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346178">
            <w:pPr>
              <w:pStyle w:val="TAL"/>
              <w:rPr>
                <w:lang w:eastAsia="zh-CN"/>
              </w:rPr>
            </w:pPr>
            <w:r w:rsidRPr="007F2609">
              <w:t>R5-224905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346178">
            <w:pPr>
              <w:pStyle w:val="TAL"/>
            </w:pPr>
            <w:r w:rsidRPr="007F2609">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346178">
            <w:pPr>
              <w:pStyle w:val="TAL"/>
              <w:rPr>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346178">
            <w:pPr>
              <w:pStyle w:val="TAL"/>
              <w:rPr>
                <w:lang w:eastAsia="zh-CN"/>
              </w:rPr>
            </w:pPr>
            <w:r w:rsidRPr="007F2609">
              <w:rPr>
                <w:lang w:eastAsia="zh-CN"/>
              </w:rPr>
              <w:t>17.6.0</w:t>
            </w:r>
          </w:p>
        </w:tc>
      </w:tr>
      <w:tr w:rsidR="007F2609" w:rsidRPr="007F2609" w14:paraId="0BD337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346178">
            <w:pPr>
              <w:pStyle w:val="TAL"/>
              <w:rPr>
                <w:lang w:eastAsia="zh-CN"/>
              </w:rPr>
            </w:pPr>
            <w:r w:rsidRPr="007F2609">
              <w:t>R5-224935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346178">
            <w:pPr>
              <w:pStyle w:val="TAL"/>
            </w:pPr>
            <w:r w:rsidRPr="007F2609">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346178">
            <w:pPr>
              <w:pStyle w:val="TAL"/>
              <w:rPr>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346178">
            <w:pPr>
              <w:pStyle w:val="TAL"/>
              <w:rPr>
                <w:lang w:eastAsia="zh-CN"/>
              </w:rPr>
            </w:pPr>
            <w:r w:rsidRPr="007F2609">
              <w:rPr>
                <w:lang w:eastAsia="zh-CN"/>
              </w:rPr>
              <w:t>17.6.0</w:t>
            </w:r>
          </w:p>
        </w:tc>
      </w:tr>
      <w:tr w:rsidR="007F2609" w:rsidRPr="007F2609" w14:paraId="3651E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346178">
            <w:pPr>
              <w:pStyle w:val="TAL"/>
              <w:rPr>
                <w:lang w:eastAsia="zh-CN"/>
              </w:rPr>
            </w:pPr>
            <w:r w:rsidRPr="007F2609">
              <w:t>R5-224941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346178">
            <w:pPr>
              <w:pStyle w:val="TAL"/>
            </w:pPr>
            <w:r w:rsidRPr="007F2609">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346178">
            <w:pPr>
              <w:pStyle w:val="TAL"/>
              <w:rPr>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346178">
            <w:pPr>
              <w:pStyle w:val="TAL"/>
              <w:rPr>
                <w:lang w:eastAsia="zh-CN"/>
              </w:rPr>
            </w:pPr>
            <w:r w:rsidRPr="007F2609">
              <w:rPr>
                <w:lang w:eastAsia="zh-CN"/>
              </w:rPr>
              <w:t>17.6.0</w:t>
            </w:r>
          </w:p>
        </w:tc>
      </w:tr>
      <w:tr w:rsidR="007F2609" w:rsidRPr="007F2609" w14:paraId="2A0A73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346178">
            <w:pPr>
              <w:pStyle w:val="TAL"/>
              <w:rPr>
                <w:lang w:eastAsia="zh-CN"/>
              </w:rPr>
            </w:pPr>
            <w:r w:rsidRPr="007F2609">
              <w:t>R5-224982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346178">
            <w:pPr>
              <w:pStyle w:val="TAL"/>
            </w:pPr>
            <w:r w:rsidRPr="007F2609">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346178">
            <w:pPr>
              <w:pStyle w:val="TAL"/>
              <w:rPr>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346178">
            <w:pPr>
              <w:pStyle w:val="TAL"/>
              <w:rPr>
                <w:lang w:eastAsia="zh-CN"/>
              </w:rPr>
            </w:pPr>
            <w:r w:rsidRPr="007F2609">
              <w:rPr>
                <w:lang w:eastAsia="zh-CN"/>
              </w:rPr>
              <w:t>17.6.0</w:t>
            </w:r>
          </w:p>
        </w:tc>
      </w:tr>
      <w:tr w:rsidR="007F2609" w:rsidRPr="007F2609" w14:paraId="6B731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346178">
            <w:pPr>
              <w:pStyle w:val="TAL"/>
              <w:rPr>
                <w:lang w:eastAsia="zh-CN"/>
              </w:rPr>
            </w:pPr>
            <w:r w:rsidRPr="007F2609">
              <w:t>R5-225003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346178">
            <w:pPr>
              <w:pStyle w:val="TAL"/>
            </w:pPr>
            <w:r w:rsidRPr="007F2609">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346178">
            <w:pPr>
              <w:pStyle w:val="TAL"/>
              <w:rPr>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346178">
            <w:pPr>
              <w:pStyle w:val="TAL"/>
              <w:rPr>
                <w:lang w:eastAsia="zh-CN"/>
              </w:rPr>
            </w:pPr>
            <w:r w:rsidRPr="007F2609">
              <w:rPr>
                <w:lang w:eastAsia="zh-CN"/>
              </w:rPr>
              <w:t>17.6.0</w:t>
            </w:r>
          </w:p>
        </w:tc>
      </w:tr>
      <w:tr w:rsidR="007F2609" w:rsidRPr="007F2609" w14:paraId="20E2EC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346178">
            <w:pPr>
              <w:pStyle w:val="TAL"/>
              <w:rPr>
                <w:lang w:eastAsia="zh-CN"/>
              </w:rPr>
            </w:pPr>
            <w:r w:rsidRPr="007F2609">
              <w:t>R5-225011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346178">
            <w:pPr>
              <w:pStyle w:val="TAL"/>
            </w:pPr>
            <w:r w:rsidRPr="007F2609">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346178">
            <w:pPr>
              <w:pStyle w:val="TAL"/>
              <w:rPr>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346178">
            <w:pPr>
              <w:pStyle w:val="TAL"/>
              <w:rPr>
                <w:lang w:eastAsia="zh-CN"/>
              </w:rPr>
            </w:pPr>
            <w:r w:rsidRPr="007F2609">
              <w:rPr>
                <w:lang w:eastAsia="zh-CN"/>
              </w:rPr>
              <w:t>17.6.0</w:t>
            </w:r>
          </w:p>
        </w:tc>
      </w:tr>
      <w:tr w:rsidR="007F2609" w:rsidRPr="007F2609" w14:paraId="6D0B76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346178">
            <w:pPr>
              <w:pStyle w:val="TAL"/>
              <w:rPr>
                <w:lang w:eastAsia="zh-CN"/>
              </w:rPr>
            </w:pPr>
            <w:r w:rsidRPr="007F2609">
              <w:t>R5-225033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346178">
            <w:pPr>
              <w:pStyle w:val="TAL"/>
            </w:pPr>
            <w:r w:rsidRPr="007F2609">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346178">
            <w:pPr>
              <w:pStyle w:val="TAL"/>
              <w:rPr>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346178">
            <w:pPr>
              <w:pStyle w:val="TAL"/>
              <w:rPr>
                <w:lang w:eastAsia="zh-CN"/>
              </w:rPr>
            </w:pPr>
            <w:r w:rsidRPr="007F2609">
              <w:rPr>
                <w:lang w:eastAsia="zh-CN"/>
              </w:rPr>
              <w:t>17.6.0</w:t>
            </w:r>
          </w:p>
        </w:tc>
      </w:tr>
      <w:tr w:rsidR="007F2609" w:rsidRPr="007F2609" w14:paraId="6F8A19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346178">
            <w:pPr>
              <w:pStyle w:val="TAL"/>
              <w:rPr>
                <w:lang w:eastAsia="zh-CN"/>
              </w:rPr>
            </w:pPr>
            <w:r w:rsidRPr="007F2609">
              <w:t>R5-225058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346178">
            <w:pPr>
              <w:pStyle w:val="TAL"/>
            </w:pPr>
            <w:r w:rsidRPr="007F2609">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346178">
            <w:pPr>
              <w:pStyle w:val="TAL"/>
              <w:rPr>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346178">
            <w:pPr>
              <w:pStyle w:val="TAL"/>
              <w:rPr>
                <w:lang w:eastAsia="zh-CN"/>
              </w:rPr>
            </w:pPr>
            <w:r w:rsidRPr="007F2609">
              <w:rPr>
                <w:lang w:eastAsia="zh-CN"/>
              </w:rPr>
              <w:t>17.6.0</w:t>
            </w:r>
          </w:p>
        </w:tc>
      </w:tr>
      <w:tr w:rsidR="007F2609" w:rsidRPr="007F2609" w14:paraId="47D4F8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346178">
            <w:pPr>
              <w:pStyle w:val="TAL"/>
              <w:rPr>
                <w:lang w:eastAsia="zh-CN"/>
              </w:rPr>
            </w:pPr>
            <w:r w:rsidRPr="007F2609">
              <w:t>R5-225063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346178">
            <w:pPr>
              <w:pStyle w:val="TAL"/>
            </w:pPr>
            <w:r w:rsidRPr="007F2609">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346178">
            <w:pPr>
              <w:pStyle w:val="TAL"/>
              <w:rPr>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346178">
            <w:pPr>
              <w:pStyle w:val="TAL"/>
              <w:rPr>
                <w:lang w:eastAsia="zh-CN"/>
              </w:rPr>
            </w:pPr>
            <w:r w:rsidRPr="007F2609">
              <w:rPr>
                <w:lang w:eastAsia="zh-CN"/>
              </w:rPr>
              <w:t>17.6.0</w:t>
            </w:r>
          </w:p>
        </w:tc>
      </w:tr>
      <w:tr w:rsidR="007F2609" w:rsidRPr="007F2609" w14:paraId="7BB3C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346178">
            <w:pPr>
              <w:pStyle w:val="TAL"/>
              <w:rPr>
                <w:lang w:eastAsia="zh-CN"/>
              </w:rPr>
            </w:pPr>
            <w:r w:rsidRPr="007F2609">
              <w:t>R5-225064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346178">
            <w:pPr>
              <w:pStyle w:val="TAL"/>
            </w:pPr>
            <w:r w:rsidRPr="007F2609">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346178">
            <w:pPr>
              <w:pStyle w:val="TAL"/>
              <w:rPr>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346178">
            <w:pPr>
              <w:pStyle w:val="TAL"/>
              <w:rPr>
                <w:lang w:eastAsia="zh-CN"/>
              </w:rPr>
            </w:pPr>
            <w:r w:rsidRPr="007F2609">
              <w:rPr>
                <w:lang w:eastAsia="zh-CN"/>
              </w:rPr>
              <w:t>17.6.0</w:t>
            </w:r>
          </w:p>
        </w:tc>
      </w:tr>
      <w:tr w:rsidR="007F2609" w:rsidRPr="007F2609" w14:paraId="3F80FB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346178">
            <w:pPr>
              <w:pStyle w:val="TAL"/>
              <w:rPr>
                <w:lang w:eastAsia="zh-CN"/>
              </w:rPr>
            </w:pPr>
            <w:r w:rsidRPr="007F2609">
              <w:t>R5-225068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346178">
            <w:pPr>
              <w:pStyle w:val="TAL"/>
            </w:pPr>
            <w:r w:rsidRPr="007F2609">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346178">
            <w:pPr>
              <w:pStyle w:val="TAL"/>
              <w:rPr>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346178">
            <w:pPr>
              <w:pStyle w:val="TAL"/>
              <w:rPr>
                <w:lang w:eastAsia="zh-CN"/>
              </w:rPr>
            </w:pPr>
            <w:r w:rsidRPr="007F2609">
              <w:rPr>
                <w:lang w:eastAsia="zh-CN"/>
              </w:rPr>
              <w:t>17.6.0</w:t>
            </w:r>
          </w:p>
        </w:tc>
      </w:tr>
      <w:tr w:rsidR="007F2609" w:rsidRPr="007F2609" w14:paraId="509DAF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346178">
            <w:pPr>
              <w:pStyle w:val="TAL"/>
              <w:rPr>
                <w:lang w:eastAsia="zh-CN"/>
              </w:rPr>
            </w:pPr>
            <w:r w:rsidRPr="007F2609">
              <w:t>R5-225069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346178">
            <w:pPr>
              <w:pStyle w:val="TAL"/>
            </w:pPr>
            <w:r w:rsidRPr="007F2609">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346178">
            <w:pPr>
              <w:pStyle w:val="TAL"/>
              <w:rPr>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346178">
            <w:pPr>
              <w:pStyle w:val="TAL"/>
              <w:rPr>
                <w:lang w:eastAsia="zh-CN"/>
              </w:rPr>
            </w:pPr>
            <w:r w:rsidRPr="007F2609">
              <w:rPr>
                <w:lang w:eastAsia="zh-CN"/>
              </w:rPr>
              <w:t>17.6.0</w:t>
            </w:r>
          </w:p>
        </w:tc>
      </w:tr>
      <w:tr w:rsidR="007F2609" w:rsidRPr="007F2609" w14:paraId="5E760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346178">
            <w:pPr>
              <w:pStyle w:val="TAL"/>
              <w:rPr>
                <w:lang w:eastAsia="zh-CN"/>
              </w:rPr>
            </w:pPr>
            <w:r w:rsidRPr="007F2609">
              <w:t>R5-225070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346178">
            <w:pPr>
              <w:pStyle w:val="TAL"/>
            </w:pPr>
            <w:r w:rsidRPr="007F2609">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346178">
            <w:pPr>
              <w:pStyle w:val="TAL"/>
              <w:rPr>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346178">
            <w:pPr>
              <w:pStyle w:val="TAL"/>
              <w:rPr>
                <w:lang w:eastAsia="zh-CN"/>
              </w:rPr>
            </w:pPr>
            <w:r w:rsidRPr="007F2609">
              <w:rPr>
                <w:lang w:eastAsia="zh-CN"/>
              </w:rPr>
              <w:t>17.6.0</w:t>
            </w:r>
          </w:p>
        </w:tc>
      </w:tr>
      <w:tr w:rsidR="007F2609" w:rsidRPr="007F2609" w14:paraId="7E00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346178">
            <w:pPr>
              <w:pStyle w:val="TAL"/>
              <w:rPr>
                <w:lang w:eastAsia="zh-CN"/>
              </w:rPr>
            </w:pPr>
            <w:r w:rsidRPr="007F2609">
              <w:t>R5-225071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346178">
            <w:pPr>
              <w:pStyle w:val="TAL"/>
            </w:pPr>
            <w:r w:rsidRPr="007F2609">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346178">
            <w:pPr>
              <w:pStyle w:val="TAL"/>
              <w:rPr>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346178">
            <w:pPr>
              <w:pStyle w:val="TAL"/>
              <w:rPr>
                <w:lang w:eastAsia="zh-CN"/>
              </w:rPr>
            </w:pPr>
            <w:r w:rsidRPr="007F2609">
              <w:rPr>
                <w:lang w:eastAsia="zh-CN"/>
              </w:rPr>
              <w:t>17.6.0</w:t>
            </w:r>
          </w:p>
        </w:tc>
      </w:tr>
      <w:tr w:rsidR="007F2609" w:rsidRPr="007F2609" w14:paraId="5C5C4F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346178">
            <w:pPr>
              <w:pStyle w:val="TAL"/>
              <w:rPr>
                <w:lang w:eastAsia="zh-CN"/>
              </w:rPr>
            </w:pPr>
            <w:r w:rsidRPr="007F2609">
              <w:t>R5-225072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346178">
            <w:pPr>
              <w:pStyle w:val="TAL"/>
            </w:pPr>
            <w:r w:rsidRPr="007F2609">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346178">
            <w:pPr>
              <w:pStyle w:val="TAL"/>
              <w:rPr>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346178">
            <w:pPr>
              <w:pStyle w:val="TAL"/>
              <w:rPr>
                <w:lang w:eastAsia="zh-CN"/>
              </w:rPr>
            </w:pPr>
            <w:r w:rsidRPr="007F2609">
              <w:rPr>
                <w:lang w:eastAsia="zh-CN"/>
              </w:rPr>
              <w:t>17.6.0</w:t>
            </w:r>
          </w:p>
        </w:tc>
      </w:tr>
      <w:tr w:rsidR="007F2609" w:rsidRPr="007F2609" w14:paraId="743DA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346178">
            <w:pPr>
              <w:pStyle w:val="TAL"/>
              <w:rPr>
                <w:lang w:eastAsia="zh-CN"/>
              </w:rPr>
            </w:pPr>
            <w:r w:rsidRPr="007F2609">
              <w:t>R5-225078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346178">
            <w:pPr>
              <w:pStyle w:val="TAL"/>
            </w:pPr>
            <w:r w:rsidRPr="007F2609">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346178">
            <w:pPr>
              <w:pStyle w:val="TAL"/>
              <w:rPr>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346178">
            <w:pPr>
              <w:pStyle w:val="TAL"/>
              <w:rPr>
                <w:lang w:eastAsia="zh-CN"/>
              </w:rPr>
            </w:pPr>
            <w:r w:rsidRPr="007F2609">
              <w:rPr>
                <w:lang w:eastAsia="zh-CN"/>
              </w:rPr>
              <w:t>17.6.0</w:t>
            </w:r>
          </w:p>
        </w:tc>
      </w:tr>
      <w:tr w:rsidR="007F2609" w:rsidRPr="007F2609" w14:paraId="5A4397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346178">
            <w:pPr>
              <w:pStyle w:val="TAL"/>
              <w:rPr>
                <w:lang w:eastAsia="zh-CN"/>
              </w:rPr>
            </w:pPr>
            <w:r w:rsidRPr="007F2609">
              <w:t>R5-225079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346178">
            <w:pPr>
              <w:pStyle w:val="TAL"/>
            </w:pPr>
            <w:r w:rsidRPr="007F2609">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346178">
            <w:pPr>
              <w:pStyle w:val="TAL"/>
              <w:rPr>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346178">
            <w:pPr>
              <w:pStyle w:val="TAL"/>
              <w:rPr>
                <w:lang w:eastAsia="zh-CN"/>
              </w:rPr>
            </w:pPr>
            <w:r w:rsidRPr="007F2609">
              <w:rPr>
                <w:lang w:eastAsia="zh-CN"/>
              </w:rPr>
              <w:t>17.6.0</w:t>
            </w:r>
          </w:p>
        </w:tc>
      </w:tr>
      <w:tr w:rsidR="007F2609" w:rsidRPr="007F2609" w14:paraId="477D4D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346178">
            <w:pPr>
              <w:pStyle w:val="TAL"/>
              <w:rPr>
                <w:lang w:eastAsia="zh-CN"/>
              </w:rPr>
            </w:pPr>
            <w:r w:rsidRPr="007F2609">
              <w:t>R5-225080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346178">
            <w:pPr>
              <w:pStyle w:val="TAL"/>
            </w:pPr>
            <w:r w:rsidRPr="007F2609">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346178">
            <w:pPr>
              <w:pStyle w:val="TAL"/>
              <w:rPr>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346178">
            <w:pPr>
              <w:pStyle w:val="TAL"/>
              <w:rPr>
                <w:lang w:eastAsia="zh-CN"/>
              </w:rPr>
            </w:pPr>
            <w:r w:rsidRPr="007F2609">
              <w:rPr>
                <w:lang w:eastAsia="zh-CN"/>
              </w:rPr>
              <w:t>17.6.0</w:t>
            </w:r>
          </w:p>
        </w:tc>
      </w:tr>
      <w:tr w:rsidR="007F2609" w:rsidRPr="007F2609" w14:paraId="07F92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346178">
            <w:pPr>
              <w:pStyle w:val="TAL"/>
              <w:rPr>
                <w:lang w:eastAsia="zh-CN"/>
              </w:rPr>
            </w:pPr>
            <w:r w:rsidRPr="007F2609">
              <w:t>R5-225081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346178">
            <w:pPr>
              <w:pStyle w:val="TAL"/>
            </w:pPr>
            <w:r w:rsidRPr="007F2609">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346178">
            <w:pPr>
              <w:pStyle w:val="TAL"/>
              <w:rPr>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346178">
            <w:pPr>
              <w:pStyle w:val="TAL"/>
              <w:rPr>
                <w:lang w:eastAsia="zh-CN"/>
              </w:rPr>
            </w:pPr>
            <w:r w:rsidRPr="007F2609">
              <w:rPr>
                <w:lang w:eastAsia="zh-CN"/>
              </w:rPr>
              <w:t>17.6.0</w:t>
            </w:r>
          </w:p>
        </w:tc>
      </w:tr>
      <w:tr w:rsidR="007F2609" w:rsidRPr="007F2609" w14:paraId="16E503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346178">
            <w:pPr>
              <w:pStyle w:val="TAL"/>
              <w:rPr>
                <w:lang w:eastAsia="zh-CN"/>
              </w:rPr>
            </w:pPr>
            <w:r w:rsidRPr="007F2609">
              <w:t>R5-225082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346178">
            <w:pPr>
              <w:pStyle w:val="TAL"/>
            </w:pPr>
            <w:r w:rsidRPr="007F2609">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346178">
            <w:pPr>
              <w:pStyle w:val="TAL"/>
              <w:rPr>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346178">
            <w:pPr>
              <w:pStyle w:val="TAL"/>
              <w:rPr>
                <w:lang w:eastAsia="zh-CN"/>
              </w:rPr>
            </w:pPr>
            <w:r w:rsidRPr="007F2609">
              <w:rPr>
                <w:lang w:eastAsia="zh-CN"/>
              </w:rPr>
              <w:t>17.6.0</w:t>
            </w:r>
          </w:p>
        </w:tc>
      </w:tr>
      <w:tr w:rsidR="007F2609" w:rsidRPr="007F2609" w14:paraId="1F80E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346178">
            <w:pPr>
              <w:pStyle w:val="TAL"/>
              <w:rPr>
                <w:lang w:eastAsia="zh-CN"/>
              </w:rPr>
            </w:pPr>
            <w:r w:rsidRPr="007F2609">
              <w:t>R5-225083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346178">
            <w:pPr>
              <w:pStyle w:val="TAL"/>
            </w:pPr>
            <w:r w:rsidRPr="007F2609">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346178">
            <w:pPr>
              <w:pStyle w:val="TAL"/>
              <w:rPr>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346178">
            <w:pPr>
              <w:pStyle w:val="TAL"/>
              <w:rPr>
                <w:lang w:eastAsia="zh-CN"/>
              </w:rPr>
            </w:pPr>
            <w:r w:rsidRPr="007F2609">
              <w:rPr>
                <w:lang w:eastAsia="zh-CN"/>
              </w:rPr>
              <w:t>17.6.0</w:t>
            </w:r>
          </w:p>
        </w:tc>
      </w:tr>
      <w:tr w:rsidR="007F2609" w:rsidRPr="007F2609" w14:paraId="5EE120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346178">
            <w:pPr>
              <w:pStyle w:val="TAL"/>
              <w:rPr>
                <w:lang w:eastAsia="zh-CN"/>
              </w:rPr>
            </w:pPr>
            <w:r w:rsidRPr="007F2609">
              <w:t>R5-225084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346178">
            <w:pPr>
              <w:pStyle w:val="TAL"/>
            </w:pPr>
            <w:r w:rsidRPr="007F2609">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346178">
            <w:pPr>
              <w:pStyle w:val="TAL"/>
              <w:rPr>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346178">
            <w:pPr>
              <w:pStyle w:val="TAL"/>
              <w:rPr>
                <w:lang w:eastAsia="zh-CN"/>
              </w:rPr>
            </w:pPr>
            <w:r w:rsidRPr="007F2609">
              <w:rPr>
                <w:lang w:eastAsia="zh-CN"/>
              </w:rPr>
              <w:t>17.6.0</w:t>
            </w:r>
          </w:p>
        </w:tc>
      </w:tr>
      <w:tr w:rsidR="007F2609" w:rsidRPr="007F2609" w14:paraId="5F115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346178">
            <w:pPr>
              <w:pStyle w:val="TAL"/>
              <w:rPr>
                <w:lang w:eastAsia="zh-CN"/>
              </w:rPr>
            </w:pPr>
            <w:r w:rsidRPr="007F2609">
              <w:t>R5-225085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346178">
            <w:pPr>
              <w:pStyle w:val="TAL"/>
            </w:pPr>
            <w:r w:rsidRPr="007F2609">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346178">
            <w:pPr>
              <w:pStyle w:val="TAL"/>
              <w:rPr>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346178">
            <w:pPr>
              <w:pStyle w:val="TAL"/>
              <w:rPr>
                <w:lang w:eastAsia="zh-CN"/>
              </w:rPr>
            </w:pPr>
            <w:r w:rsidRPr="007F2609">
              <w:rPr>
                <w:lang w:eastAsia="zh-CN"/>
              </w:rPr>
              <w:t>17.6.0</w:t>
            </w:r>
          </w:p>
        </w:tc>
      </w:tr>
      <w:tr w:rsidR="007F2609" w:rsidRPr="007F2609" w14:paraId="03C58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346178">
            <w:pPr>
              <w:pStyle w:val="TAL"/>
              <w:rPr>
                <w:lang w:eastAsia="zh-CN"/>
              </w:rPr>
            </w:pPr>
            <w:r w:rsidRPr="007F2609">
              <w:t>R5-225086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346178">
            <w:pPr>
              <w:pStyle w:val="TAL"/>
            </w:pPr>
            <w:r w:rsidRPr="007F2609">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346178">
            <w:pPr>
              <w:pStyle w:val="TAL"/>
              <w:rPr>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346178">
            <w:pPr>
              <w:pStyle w:val="TAL"/>
              <w:rPr>
                <w:lang w:eastAsia="zh-CN"/>
              </w:rPr>
            </w:pPr>
            <w:r w:rsidRPr="007F2609">
              <w:rPr>
                <w:lang w:eastAsia="zh-CN"/>
              </w:rPr>
              <w:t>17.6.0</w:t>
            </w:r>
          </w:p>
        </w:tc>
      </w:tr>
      <w:tr w:rsidR="007F2609" w:rsidRPr="007F2609" w14:paraId="4F23E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346178">
            <w:pPr>
              <w:pStyle w:val="TAL"/>
              <w:rPr>
                <w:lang w:eastAsia="zh-CN"/>
              </w:rPr>
            </w:pPr>
            <w:r w:rsidRPr="007F2609">
              <w:t>R5-225089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346178">
            <w:pPr>
              <w:pStyle w:val="TAL"/>
            </w:pPr>
            <w:r w:rsidRPr="007F2609">
              <w:t>1895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346178">
            <w:pPr>
              <w:pStyle w:val="TAL"/>
              <w:rPr>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346178">
            <w:pPr>
              <w:pStyle w:val="TAL"/>
              <w:rPr>
                <w:lang w:eastAsia="zh-CN"/>
              </w:rPr>
            </w:pPr>
            <w:r w:rsidRPr="007F2609">
              <w:rPr>
                <w:lang w:eastAsia="zh-CN"/>
              </w:rPr>
              <w:t>17.6.0</w:t>
            </w:r>
          </w:p>
        </w:tc>
      </w:tr>
      <w:tr w:rsidR="007F2609" w:rsidRPr="007F2609" w14:paraId="764E7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346178">
            <w:pPr>
              <w:pStyle w:val="TAL"/>
              <w:rPr>
                <w:lang w:eastAsia="zh-CN"/>
              </w:rPr>
            </w:pPr>
            <w:r w:rsidRPr="007F2609">
              <w:t>R5-225091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346178">
            <w:pPr>
              <w:pStyle w:val="TAL"/>
            </w:pPr>
            <w:r w:rsidRPr="007F2609">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346178">
            <w:pPr>
              <w:pStyle w:val="TAL"/>
              <w:rPr>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346178">
            <w:pPr>
              <w:pStyle w:val="TAL"/>
              <w:rPr>
                <w:lang w:eastAsia="zh-CN"/>
              </w:rPr>
            </w:pPr>
            <w:r w:rsidRPr="007F2609">
              <w:rPr>
                <w:lang w:eastAsia="zh-CN"/>
              </w:rPr>
              <w:t>17.6.0</w:t>
            </w:r>
          </w:p>
        </w:tc>
      </w:tr>
      <w:tr w:rsidR="007F2609" w:rsidRPr="007F2609" w14:paraId="54E85D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346178">
            <w:pPr>
              <w:pStyle w:val="TAL"/>
              <w:rPr>
                <w:lang w:eastAsia="zh-CN"/>
              </w:rPr>
            </w:pPr>
            <w:r w:rsidRPr="007F2609">
              <w:t>R5-225113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346178">
            <w:pPr>
              <w:pStyle w:val="TAL"/>
            </w:pPr>
            <w:r w:rsidRPr="007F2609">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346178">
            <w:pPr>
              <w:pStyle w:val="TAL"/>
              <w:rPr>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346178">
            <w:pPr>
              <w:pStyle w:val="TAL"/>
              <w:rPr>
                <w:lang w:eastAsia="zh-CN"/>
              </w:rPr>
            </w:pPr>
            <w:r w:rsidRPr="007F2609">
              <w:rPr>
                <w:lang w:eastAsia="zh-CN"/>
              </w:rPr>
              <w:t>17.6.0</w:t>
            </w:r>
          </w:p>
        </w:tc>
      </w:tr>
      <w:tr w:rsidR="007F2609" w:rsidRPr="007F2609" w14:paraId="698022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346178">
            <w:pPr>
              <w:pStyle w:val="TAL"/>
              <w:rPr>
                <w:lang w:eastAsia="zh-CN"/>
              </w:rPr>
            </w:pPr>
            <w:r w:rsidRPr="007F2609">
              <w:t>R5-225114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346178">
            <w:pPr>
              <w:pStyle w:val="TAL"/>
            </w:pPr>
            <w:r w:rsidRPr="007F2609">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346178">
            <w:pPr>
              <w:pStyle w:val="TAL"/>
              <w:rPr>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346178">
            <w:pPr>
              <w:pStyle w:val="TAL"/>
              <w:rPr>
                <w:lang w:eastAsia="zh-CN"/>
              </w:rPr>
            </w:pPr>
            <w:r w:rsidRPr="007F2609">
              <w:rPr>
                <w:lang w:eastAsia="zh-CN"/>
              </w:rPr>
              <w:t>17.6.0</w:t>
            </w:r>
          </w:p>
        </w:tc>
      </w:tr>
      <w:tr w:rsidR="007F2609" w:rsidRPr="007F2609" w14:paraId="2581A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346178">
            <w:pPr>
              <w:pStyle w:val="TAL"/>
              <w:rPr>
                <w:lang w:eastAsia="zh-CN"/>
              </w:rPr>
            </w:pPr>
            <w:r w:rsidRPr="007F2609">
              <w:t>R5-225168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346178">
            <w:pPr>
              <w:pStyle w:val="TAL"/>
            </w:pPr>
            <w:r w:rsidRPr="007F2609">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346178">
            <w:pPr>
              <w:pStyle w:val="TAL"/>
              <w:rPr>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346178">
            <w:pPr>
              <w:pStyle w:val="TAL"/>
              <w:rPr>
                <w:lang w:eastAsia="zh-CN"/>
              </w:rPr>
            </w:pPr>
            <w:r w:rsidRPr="007F2609">
              <w:rPr>
                <w:lang w:eastAsia="zh-CN"/>
              </w:rPr>
              <w:t>17.6.0</w:t>
            </w:r>
          </w:p>
        </w:tc>
      </w:tr>
      <w:tr w:rsidR="007F2609" w:rsidRPr="007F2609" w14:paraId="7278BB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346178">
            <w:pPr>
              <w:pStyle w:val="TAL"/>
              <w:rPr>
                <w:lang w:eastAsia="zh-CN"/>
              </w:rPr>
            </w:pPr>
            <w:r w:rsidRPr="007F2609">
              <w:t>R5-225169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346178">
            <w:pPr>
              <w:pStyle w:val="TAL"/>
            </w:pPr>
            <w:r w:rsidRPr="007F2609">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346178">
            <w:pPr>
              <w:pStyle w:val="TAL"/>
              <w:rPr>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346178">
            <w:pPr>
              <w:pStyle w:val="TAL"/>
              <w:rPr>
                <w:lang w:eastAsia="zh-CN"/>
              </w:rPr>
            </w:pPr>
            <w:r w:rsidRPr="007F2609">
              <w:rPr>
                <w:lang w:eastAsia="zh-CN"/>
              </w:rPr>
              <w:t>17.6.0</w:t>
            </w:r>
          </w:p>
        </w:tc>
      </w:tr>
      <w:tr w:rsidR="007F2609" w:rsidRPr="007F2609" w14:paraId="044F70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346178">
            <w:pPr>
              <w:pStyle w:val="TAL"/>
              <w:rPr>
                <w:lang w:eastAsia="zh-CN"/>
              </w:rPr>
            </w:pPr>
            <w:r w:rsidRPr="007F2609">
              <w:t>R5-225683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346178">
            <w:pPr>
              <w:pStyle w:val="TAL"/>
            </w:pPr>
            <w:r w:rsidRPr="007F2609">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346178">
            <w:pPr>
              <w:pStyle w:val="TAL"/>
              <w:rPr>
                <w:lang w:eastAsia="zh-CN"/>
              </w:rPr>
            </w:pPr>
            <w:r w:rsidRPr="007F2609">
              <w:t>Update of Refsens TC for RedCap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346178">
            <w:pPr>
              <w:pStyle w:val="TAL"/>
              <w:rPr>
                <w:lang w:eastAsia="zh-CN"/>
              </w:rPr>
            </w:pPr>
            <w:r w:rsidRPr="007F2609">
              <w:rPr>
                <w:lang w:eastAsia="zh-CN"/>
              </w:rPr>
              <w:t>17.6.0</w:t>
            </w:r>
          </w:p>
        </w:tc>
      </w:tr>
      <w:tr w:rsidR="007F2609" w:rsidRPr="007F2609" w14:paraId="1C20B7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346178">
            <w:pPr>
              <w:pStyle w:val="TAL"/>
              <w:rPr>
                <w:lang w:eastAsia="zh-CN"/>
              </w:rPr>
            </w:pPr>
            <w:r w:rsidRPr="007F2609">
              <w:t>Update test procedure of MOP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346178">
            <w:pPr>
              <w:pStyle w:val="TAL"/>
              <w:rPr>
                <w:lang w:eastAsia="zh-CN"/>
              </w:rPr>
            </w:pPr>
            <w:r w:rsidRPr="007F2609">
              <w:rPr>
                <w:lang w:eastAsia="zh-CN"/>
              </w:rPr>
              <w:t>17.6.0</w:t>
            </w:r>
          </w:p>
        </w:tc>
      </w:tr>
      <w:tr w:rsidR="007F2609" w:rsidRPr="007F2609" w14:paraId="0D008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346178">
            <w:pPr>
              <w:pStyle w:val="TAL"/>
              <w:rPr>
                <w:lang w:eastAsia="zh-CN"/>
              </w:rPr>
            </w:pPr>
            <w:r w:rsidRPr="007F2609">
              <w:t>R5-225689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346178">
            <w:pPr>
              <w:pStyle w:val="TAL"/>
            </w:pPr>
            <w:r w:rsidRPr="007F2609">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346178">
            <w:pPr>
              <w:pStyle w:val="TAL"/>
              <w:rPr>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346178">
            <w:pPr>
              <w:pStyle w:val="TAL"/>
              <w:rPr>
                <w:lang w:eastAsia="zh-CN"/>
              </w:rPr>
            </w:pPr>
            <w:r w:rsidRPr="007F2609">
              <w:rPr>
                <w:lang w:eastAsia="zh-CN"/>
              </w:rPr>
              <w:t>17.6.0</w:t>
            </w:r>
          </w:p>
        </w:tc>
      </w:tr>
      <w:tr w:rsidR="007F2609" w:rsidRPr="007F2609" w14:paraId="102675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346178">
            <w:pPr>
              <w:pStyle w:val="TAL"/>
              <w:rPr>
                <w:lang w:eastAsia="zh-CN"/>
              </w:rPr>
            </w:pPr>
            <w:r w:rsidRPr="007F2609">
              <w:t>R5-225702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346178">
            <w:pPr>
              <w:pStyle w:val="TAL"/>
            </w:pPr>
            <w:r w:rsidRPr="007F2609">
              <w:t>1805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346178">
            <w:pPr>
              <w:pStyle w:val="TAL"/>
              <w:rPr>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346178">
            <w:pPr>
              <w:pStyle w:val="TAL"/>
              <w:rPr>
                <w:lang w:eastAsia="zh-CN"/>
              </w:rPr>
            </w:pPr>
            <w:r w:rsidRPr="007F2609">
              <w:rPr>
                <w:lang w:eastAsia="zh-CN"/>
              </w:rPr>
              <w:t>17.6.0</w:t>
            </w:r>
          </w:p>
        </w:tc>
      </w:tr>
      <w:tr w:rsidR="007F2609" w:rsidRPr="007F2609" w14:paraId="53C949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346178">
            <w:pPr>
              <w:pStyle w:val="TAL"/>
              <w:rPr>
                <w:lang w:eastAsia="zh-CN"/>
              </w:rPr>
            </w:pPr>
            <w:r w:rsidRPr="007F2609">
              <w:t>R5-225703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346178">
            <w:pPr>
              <w:pStyle w:val="TAL"/>
            </w:pPr>
            <w:r w:rsidRPr="007F2609">
              <w:t>1806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346178">
            <w:pPr>
              <w:pStyle w:val="TAL"/>
              <w:rPr>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346178">
            <w:pPr>
              <w:pStyle w:val="TAL"/>
              <w:rPr>
                <w:lang w:eastAsia="zh-CN"/>
              </w:rPr>
            </w:pPr>
            <w:r w:rsidRPr="007F2609">
              <w:rPr>
                <w:lang w:eastAsia="zh-CN"/>
              </w:rPr>
              <w:t>17.6.0</w:t>
            </w:r>
          </w:p>
        </w:tc>
      </w:tr>
      <w:tr w:rsidR="007F2609" w:rsidRPr="007F2609" w14:paraId="5B24F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346178">
            <w:pPr>
              <w:pStyle w:val="TAL"/>
              <w:rPr>
                <w:lang w:eastAsia="zh-CN"/>
              </w:rPr>
            </w:pPr>
            <w:r w:rsidRPr="007F2609">
              <w:t>R5-225704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346178">
            <w:pPr>
              <w:pStyle w:val="TAL"/>
            </w:pPr>
            <w:r w:rsidRPr="007F2609">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346178">
            <w:pPr>
              <w:pStyle w:val="TAL"/>
              <w:rPr>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346178">
            <w:pPr>
              <w:pStyle w:val="TAL"/>
              <w:rPr>
                <w:lang w:eastAsia="zh-CN"/>
              </w:rPr>
            </w:pPr>
            <w:r w:rsidRPr="007F2609">
              <w:rPr>
                <w:lang w:eastAsia="zh-CN"/>
              </w:rPr>
              <w:t>17.6.0</w:t>
            </w:r>
          </w:p>
        </w:tc>
      </w:tr>
      <w:tr w:rsidR="007F2609" w:rsidRPr="007F2609" w14:paraId="53B69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346178">
            <w:pPr>
              <w:pStyle w:val="TAL"/>
              <w:rPr>
                <w:lang w:eastAsia="zh-CN"/>
              </w:rPr>
            </w:pPr>
            <w:r w:rsidRPr="007F2609">
              <w:t>R5-225718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346178">
            <w:pPr>
              <w:pStyle w:val="TAL"/>
            </w:pPr>
            <w:r w:rsidRPr="007F2609">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346178">
            <w:pPr>
              <w:pStyle w:val="TAL"/>
              <w:rPr>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346178">
            <w:pPr>
              <w:pStyle w:val="TAL"/>
              <w:rPr>
                <w:lang w:eastAsia="zh-CN"/>
              </w:rPr>
            </w:pPr>
            <w:r w:rsidRPr="007F2609">
              <w:rPr>
                <w:lang w:eastAsia="zh-CN"/>
              </w:rPr>
              <w:t>17.6.0</w:t>
            </w:r>
          </w:p>
        </w:tc>
      </w:tr>
      <w:tr w:rsidR="007F2609" w:rsidRPr="007F2609" w14:paraId="0BCF48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346178">
            <w:pPr>
              <w:pStyle w:val="TAL"/>
              <w:rPr>
                <w:lang w:eastAsia="zh-CN"/>
              </w:rPr>
            </w:pPr>
            <w:r w:rsidRPr="007F2609">
              <w:t>R5-225720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346178">
            <w:pPr>
              <w:pStyle w:val="TAL"/>
            </w:pPr>
            <w:r w:rsidRPr="007F2609">
              <w:t>1851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346178">
            <w:pPr>
              <w:pStyle w:val="TAL"/>
              <w:rPr>
                <w:lang w:eastAsia="zh-CN"/>
              </w:rPr>
            </w:pPr>
            <w:r w:rsidRPr="007F2609">
              <w:t>Update 6.5.3 Spur-emiss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346178">
            <w:pPr>
              <w:pStyle w:val="TAL"/>
              <w:rPr>
                <w:lang w:eastAsia="zh-CN"/>
              </w:rPr>
            </w:pPr>
            <w:r w:rsidRPr="007F2609">
              <w:rPr>
                <w:lang w:eastAsia="zh-CN"/>
              </w:rPr>
              <w:t>17.6.0</w:t>
            </w:r>
          </w:p>
        </w:tc>
      </w:tr>
      <w:tr w:rsidR="007F2609" w:rsidRPr="007F2609" w14:paraId="2D8773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346178">
            <w:pPr>
              <w:pStyle w:val="TAL"/>
              <w:rPr>
                <w:lang w:eastAsia="zh-CN"/>
              </w:rPr>
            </w:pPr>
            <w:r w:rsidRPr="007F2609">
              <w:t>R5-225721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346178">
            <w:pPr>
              <w:pStyle w:val="TAL"/>
            </w:pPr>
            <w:r w:rsidRPr="007F2609">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346178">
            <w:pPr>
              <w:pStyle w:val="TAL"/>
              <w:rPr>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346178">
            <w:pPr>
              <w:pStyle w:val="TAL"/>
              <w:rPr>
                <w:lang w:eastAsia="zh-CN"/>
              </w:rPr>
            </w:pPr>
            <w:r w:rsidRPr="007F2609">
              <w:rPr>
                <w:lang w:eastAsia="zh-CN"/>
              </w:rPr>
              <w:t>17.6.0</w:t>
            </w:r>
          </w:p>
        </w:tc>
      </w:tr>
      <w:tr w:rsidR="007F2609" w:rsidRPr="007F2609" w14:paraId="4DE14D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346178">
            <w:pPr>
              <w:pStyle w:val="TAL"/>
              <w:rPr>
                <w:lang w:eastAsia="zh-CN"/>
              </w:rPr>
            </w:pPr>
            <w:r w:rsidRPr="007F2609">
              <w:t>R5-225722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346178">
            <w:pPr>
              <w:pStyle w:val="TAL"/>
            </w:pPr>
            <w:r w:rsidRPr="007F2609">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346178">
            <w:pPr>
              <w:pStyle w:val="TAL"/>
              <w:rPr>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346178">
            <w:pPr>
              <w:pStyle w:val="TAL"/>
              <w:rPr>
                <w:lang w:eastAsia="zh-CN"/>
              </w:rPr>
            </w:pPr>
            <w:r w:rsidRPr="007F2609">
              <w:rPr>
                <w:lang w:eastAsia="zh-CN"/>
              </w:rPr>
              <w:t>17.6.0</w:t>
            </w:r>
          </w:p>
        </w:tc>
      </w:tr>
      <w:tr w:rsidR="007F2609" w:rsidRPr="007F2609" w14:paraId="7222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346178">
            <w:pPr>
              <w:pStyle w:val="TAL"/>
              <w:rPr>
                <w:lang w:eastAsia="zh-CN"/>
              </w:rPr>
            </w:pPr>
            <w:r w:rsidRPr="007F2609">
              <w:t>R5-225723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346178">
            <w:pPr>
              <w:pStyle w:val="TAL"/>
            </w:pPr>
            <w:r w:rsidRPr="007F2609">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346178">
            <w:pPr>
              <w:pStyle w:val="TAL"/>
              <w:rPr>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346178">
            <w:pPr>
              <w:pStyle w:val="TAL"/>
              <w:rPr>
                <w:lang w:eastAsia="zh-CN"/>
              </w:rPr>
            </w:pPr>
            <w:r w:rsidRPr="007F2609">
              <w:rPr>
                <w:lang w:eastAsia="zh-CN"/>
              </w:rPr>
              <w:t>17.6.0</w:t>
            </w:r>
          </w:p>
        </w:tc>
      </w:tr>
      <w:tr w:rsidR="007F2609" w:rsidRPr="007F2609" w14:paraId="77D53E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346178">
            <w:pPr>
              <w:pStyle w:val="TAL"/>
              <w:rPr>
                <w:lang w:eastAsia="zh-CN"/>
              </w:rPr>
            </w:pPr>
            <w:r w:rsidRPr="007F2609">
              <w:t>R5-225728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346178">
            <w:pPr>
              <w:pStyle w:val="TAL"/>
            </w:pPr>
            <w:r w:rsidRPr="007F2609">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346178">
            <w:pPr>
              <w:pStyle w:val="TAL"/>
              <w:rPr>
                <w:lang w:eastAsia="zh-CN"/>
              </w:rPr>
            </w:pPr>
            <w:r w:rsidRPr="007F2609">
              <w:t>Addition of n8 CBW 35MHz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346178">
            <w:pPr>
              <w:pStyle w:val="TAL"/>
              <w:rPr>
                <w:lang w:eastAsia="zh-CN"/>
              </w:rPr>
            </w:pPr>
            <w:r w:rsidRPr="007F2609">
              <w:rPr>
                <w:lang w:eastAsia="zh-CN"/>
              </w:rPr>
              <w:t>17.6.0</w:t>
            </w:r>
          </w:p>
        </w:tc>
      </w:tr>
      <w:tr w:rsidR="007F2609" w:rsidRPr="007F2609" w14:paraId="24771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346178">
            <w:pPr>
              <w:pStyle w:val="TAL"/>
              <w:rPr>
                <w:lang w:eastAsia="zh-CN"/>
              </w:rPr>
            </w:pPr>
            <w:r w:rsidRPr="007F2609">
              <w:t>R5-225729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346178">
            <w:pPr>
              <w:pStyle w:val="TAL"/>
            </w:pPr>
            <w:r w:rsidRPr="007F2609">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346178">
            <w:pPr>
              <w:pStyle w:val="TAL"/>
              <w:rPr>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346178">
            <w:pPr>
              <w:pStyle w:val="TAL"/>
              <w:rPr>
                <w:lang w:eastAsia="zh-CN"/>
              </w:rPr>
            </w:pPr>
            <w:r w:rsidRPr="007F2609">
              <w:rPr>
                <w:lang w:eastAsia="zh-CN"/>
              </w:rPr>
              <w:t>17.6.0</w:t>
            </w:r>
          </w:p>
        </w:tc>
      </w:tr>
      <w:tr w:rsidR="007F2609" w:rsidRPr="007F2609" w14:paraId="7BD4E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346178">
            <w:pPr>
              <w:pStyle w:val="TAL"/>
              <w:rPr>
                <w:lang w:eastAsia="zh-CN"/>
              </w:rPr>
            </w:pPr>
            <w:r w:rsidRPr="007F2609">
              <w:t>R5-225733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346178">
            <w:pPr>
              <w:pStyle w:val="TAL"/>
            </w:pPr>
            <w:r w:rsidRPr="007F2609">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346178">
            <w:pPr>
              <w:pStyle w:val="TAL"/>
              <w:rPr>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346178">
            <w:pPr>
              <w:pStyle w:val="TAL"/>
              <w:rPr>
                <w:lang w:eastAsia="zh-CN"/>
              </w:rPr>
            </w:pPr>
            <w:r w:rsidRPr="007F2609">
              <w:rPr>
                <w:lang w:eastAsia="zh-CN"/>
              </w:rPr>
              <w:t>17.6.0</w:t>
            </w:r>
          </w:p>
        </w:tc>
      </w:tr>
      <w:tr w:rsidR="007F2609" w:rsidRPr="007F2609" w14:paraId="40480A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346178">
            <w:pPr>
              <w:pStyle w:val="TAL"/>
              <w:rPr>
                <w:lang w:eastAsia="zh-CN"/>
              </w:rPr>
            </w:pPr>
            <w:r w:rsidRPr="007F2609">
              <w:t>R5-225734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346178">
            <w:pPr>
              <w:pStyle w:val="TAL"/>
            </w:pPr>
            <w:r w:rsidRPr="007F2609">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346178">
            <w:pPr>
              <w:pStyle w:val="TAL"/>
              <w:rPr>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346178">
            <w:pPr>
              <w:pStyle w:val="TAL"/>
              <w:rPr>
                <w:lang w:eastAsia="zh-CN"/>
              </w:rPr>
            </w:pPr>
            <w:r w:rsidRPr="007F2609">
              <w:rPr>
                <w:lang w:eastAsia="zh-CN"/>
              </w:rPr>
              <w:t>17.6.0</w:t>
            </w:r>
          </w:p>
        </w:tc>
      </w:tr>
      <w:tr w:rsidR="007F2609" w:rsidRPr="007F2609" w14:paraId="2D2327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346178">
            <w:pPr>
              <w:pStyle w:val="TAL"/>
              <w:rPr>
                <w:lang w:eastAsia="zh-CN"/>
              </w:rPr>
            </w:pPr>
            <w:r w:rsidRPr="007F2609">
              <w:t>R5-225735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346178">
            <w:pPr>
              <w:pStyle w:val="TAL"/>
            </w:pPr>
            <w:r w:rsidRPr="007F2609">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346178">
            <w:pPr>
              <w:pStyle w:val="TAL"/>
              <w:rPr>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346178">
            <w:pPr>
              <w:pStyle w:val="TAL"/>
              <w:rPr>
                <w:lang w:eastAsia="zh-CN"/>
              </w:rPr>
            </w:pPr>
            <w:r w:rsidRPr="007F2609">
              <w:rPr>
                <w:lang w:eastAsia="zh-CN"/>
              </w:rPr>
              <w:t>17.6.0</w:t>
            </w:r>
          </w:p>
        </w:tc>
      </w:tr>
      <w:tr w:rsidR="007F2609" w:rsidRPr="007F2609" w14:paraId="2D8EBB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346178">
            <w:pPr>
              <w:pStyle w:val="TAL"/>
              <w:rPr>
                <w:lang w:eastAsia="zh-CN"/>
              </w:rPr>
            </w:pPr>
            <w:r w:rsidRPr="007F2609">
              <w:t>R5-225750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346178">
            <w:pPr>
              <w:pStyle w:val="TAL"/>
            </w:pPr>
            <w:r w:rsidRPr="007F2609">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346178">
            <w:pPr>
              <w:pStyle w:val="TAL"/>
              <w:rPr>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346178">
            <w:pPr>
              <w:pStyle w:val="TAL"/>
              <w:rPr>
                <w:lang w:eastAsia="zh-CN"/>
              </w:rPr>
            </w:pPr>
            <w:r w:rsidRPr="007F2609">
              <w:rPr>
                <w:lang w:eastAsia="zh-CN"/>
              </w:rPr>
              <w:t>17.6.0</w:t>
            </w:r>
          </w:p>
        </w:tc>
      </w:tr>
      <w:tr w:rsidR="007F2609" w:rsidRPr="007F2609" w14:paraId="10AAF6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346178">
            <w:pPr>
              <w:pStyle w:val="TAL"/>
              <w:rPr>
                <w:lang w:eastAsia="zh-CN"/>
              </w:rPr>
            </w:pPr>
            <w:r w:rsidRPr="007F2609">
              <w:t>R5-225751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346178">
            <w:pPr>
              <w:pStyle w:val="TAL"/>
            </w:pPr>
            <w:r w:rsidRPr="007F2609">
              <w:t>1785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346178">
            <w:pPr>
              <w:pStyle w:val="TAL"/>
              <w:rPr>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346178">
            <w:pPr>
              <w:pStyle w:val="TAL"/>
              <w:rPr>
                <w:lang w:eastAsia="zh-CN"/>
              </w:rPr>
            </w:pPr>
            <w:r w:rsidRPr="007F2609">
              <w:rPr>
                <w:lang w:eastAsia="zh-CN"/>
              </w:rPr>
              <w:t>17.6.0</w:t>
            </w:r>
          </w:p>
        </w:tc>
      </w:tr>
      <w:tr w:rsidR="007F2609" w:rsidRPr="007F2609" w14:paraId="4BEF90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346178">
            <w:pPr>
              <w:pStyle w:val="TAL"/>
              <w:rPr>
                <w:lang w:eastAsia="zh-CN"/>
              </w:rPr>
            </w:pPr>
            <w:r w:rsidRPr="007F2609">
              <w:t>R5-225753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346178">
            <w:pPr>
              <w:pStyle w:val="TAL"/>
            </w:pPr>
            <w:r w:rsidRPr="007F2609">
              <w:t>1788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346178">
            <w:pPr>
              <w:pStyle w:val="TAL"/>
              <w:rPr>
                <w:lang w:eastAsia="zh-CN"/>
              </w:rPr>
            </w:pPr>
            <w:r w:rsidRPr="007F2609">
              <w:t>TxD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346178">
            <w:pPr>
              <w:pStyle w:val="TAL"/>
              <w:rPr>
                <w:lang w:eastAsia="zh-CN"/>
              </w:rPr>
            </w:pPr>
            <w:r w:rsidRPr="007F2609">
              <w:rPr>
                <w:lang w:eastAsia="zh-CN"/>
              </w:rPr>
              <w:t>17.6.0</w:t>
            </w:r>
          </w:p>
        </w:tc>
      </w:tr>
      <w:tr w:rsidR="007F2609" w:rsidRPr="007F2609" w14:paraId="67E59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346178">
            <w:pPr>
              <w:pStyle w:val="TAL"/>
              <w:rPr>
                <w:lang w:eastAsia="zh-CN"/>
              </w:rPr>
            </w:pPr>
            <w:r w:rsidRPr="007F2609">
              <w:t>R5-225754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346178">
            <w:pPr>
              <w:pStyle w:val="TAL"/>
            </w:pPr>
            <w:r w:rsidRPr="007F2609">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346178">
            <w:pPr>
              <w:pStyle w:val="TAL"/>
              <w:rPr>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346178">
            <w:pPr>
              <w:pStyle w:val="TAL"/>
              <w:rPr>
                <w:lang w:eastAsia="zh-CN"/>
              </w:rPr>
            </w:pPr>
            <w:r w:rsidRPr="007F2609">
              <w:rPr>
                <w:lang w:eastAsia="zh-CN"/>
              </w:rPr>
              <w:t>17.6.0</w:t>
            </w:r>
          </w:p>
        </w:tc>
      </w:tr>
      <w:tr w:rsidR="007F2609" w:rsidRPr="007F2609" w14:paraId="71442F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346178">
            <w:pPr>
              <w:pStyle w:val="TAL"/>
              <w:rPr>
                <w:lang w:eastAsia="zh-CN"/>
              </w:rPr>
            </w:pPr>
            <w:r w:rsidRPr="007F2609">
              <w:t>R5-225756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346178">
            <w:pPr>
              <w:pStyle w:val="TAL"/>
            </w:pPr>
            <w:r w:rsidRPr="007F2609">
              <w:t>1789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346178">
            <w:pPr>
              <w:pStyle w:val="TAL"/>
              <w:rPr>
                <w:lang w:eastAsia="zh-CN"/>
              </w:rPr>
            </w:pPr>
            <w:r w:rsidRPr="007F2609">
              <w:t>TxD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346178">
            <w:pPr>
              <w:pStyle w:val="TAL"/>
              <w:rPr>
                <w:lang w:eastAsia="zh-CN"/>
              </w:rPr>
            </w:pPr>
            <w:r w:rsidRPr="007F2609">
              <w:rPr>
                <w:lang w:eastAsia="zh-CN"/>
              </w:rPr>
              <w:t>17.6.0</w:t>
            </w:r>
          </w:p>
        </w:tc>
      </w:tr>
      <w:tr w:rsidR="007F2609" w:rsidRPr="007F2609" w14:paraId="2CC644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346178">
            <w:pPr>
              <w:pStyle w:val="TAL"/>
              <w:rPr>
                <w:lang w:eastAsia="zh-CN"/>
              </w:rPr>
            </w:pPr>
            <w:r w:rsidRPr="007F2609">
              <w:t>R5-225757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346178">
            <w:pPr>
              <w:pStyle w:val="TAL"/>
            </w:pPr>
            <w:r w:rsidRPr="007F2609">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346178">
            <w:pPr>
              <w:pStyle w:val="TAL"/>
              <w:rPr>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346178">
            <w:pPr>
              <w:pStyle w:val="TAL"/>
              <w:rPr>
                <w:lang w:eastAsia="zh-CN"/>
              </w:rPr>
            </w:pPr>
            <w:r w:rsidRPr="007F2609">
              <w:rPr>
                <w:lang w:eastAsia="zh-CN"/>
              </w:rPr>
              <w:t>17.6.0</w:t>
            </w:r>
          </w:p>
        </w:tc>
      </w:tr>
      <w:tr w:rsidR="007F2609" w:rsidRPr="007F2609" w14:paraId="0F6999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346178">
            <w:pPr>
              <w:pStyle w:val="TAL"/>
              <w:rPr>
                <w:lang w:eastAsia="zh-CN"/>
              </w:rPr>
            </w:pPr>
            <w:r w:rsidRPr="007F2609">
              <w:t>R5-225758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346178">
            <w:pPr>
              <w:pStyle w:val="TAL"/>
            </w:pPr>
            <w:r w:rsidRPr="007F2609">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346178">
            <w:pPr>
              <w:pStyle w:val="TAL"/>
              <w:rPr>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346178">
            <w:pPr>
              <w:pStyle w:val="TAL"/>
              <w:rPr>
                <w:lang w:eastAsia="zh-CN"/>
              </w:rPr>
            </w:pPr>
            <w:r w:rsidRPr="007F2609">
              <w:rPr>
                <w:lang w:eastAsia="zh-CN"/>
              </w:rPr>
              <w:t>17.6.0</w:t>
            </w:r>
          </w:p>
        </w:tc>
      </w:tr>
      <w:tr w:rsidR="007F2609" w:rsidRPr="007F2609" w14:paraId="495047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346178">
            <w:pPr>
              <w:pStyle w:val="TAL"/>
              <w:rPr>
                <w:lang w:eastAsia="zh-CN"/>
              </w:rPr>
            </w:pPr>
            <w:r w:rsidRPr="007F2609">
              <w:t>R5-225759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346178">
            <w:pPr>
              <w:pStyle w:val="TAL"/>
            </w:pPr>
            <w:r w:rsidRPr="007F2609">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346178">
            <w:pPr>
              <w:pStyle w:val="TAL"/>
              <w:rPr>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346178">
            <w:pPr>
              <w:pStyle w:val="TAL"/>
              <w:rPr>
                <w:lang w:eastAsia="zh-CN"/>
              </w:rPr>
            </w:pPr>
            <w:r w:rsidRPr="007F2609">
              <w:rPr>
                <w:lang w:eastAsia="zh-CN"/>
              </w:rPr>
              <w:t>17.6.0</w:t>
            </w:r>
          </w:p>
        </w:tc>
      </w:tr>
      <w:tr w:rsidR="007F2609" w:rsidRPr="007F2609" w14:paraId="55BAD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346178">
            <w:pPr>
              <w:pStyle w:val="TAL"/>
              <w:rPr>
                <w:lang w:eastAsia="zh-CN"/>
              </w:rPr>
            </w:pPr>
            <w:r w:rsidRPr="007F2609">
              <w:t>R5-225760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346178">
            <w:pPr>
              <w:pStyle w:val="TAL"/>
            </w:pPr>
            <w:r w:rsidRPr="007F2609">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346178">
            <w:pPr>
              <w:pStyle w:val="TAL"/>
              <w:rPr>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346178">
            <w:pPr>
              <w:pStyle w:val="TAL"/>
              <w:rPr>
                <w:lang w:eastAsia="zh-CN"/>
              </w:rPr>
            </w:pPr>
            <w:r w:rsidRPr="007F2609">
              <w:rPr>
                <w:lang w:eastAsia="zh-CN"/>
              </w:rPr>
              <w:t>17.6.0</w:t>
            </w:r>
          </w:p>
        </w:tc>
      </w:tr>
      <w:tr w:rsidR="007F2609" w:rsidRPr="007F2609" w14:paraId="564FC1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346178">
            <w:pPr>
              <w:pStyle w:val="TAL"/>
              <w:rPr>
                <w:lang w:eastAsia="zh-CN"/>
              </w:rPr>
            </w:pPr>
            <w:r w:rsidRPr="007F2609">
              <w:t>R5-225761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346178">
            <w:pPr>
              <w:pStyle w:val="TAL"/>
            </w:pPr>
            <w:r w:rsidRPr="007F2609">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346178">
            <w:pPr>
              <w:pStyle w:val="TAL"/>
              <w:rPr>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346178">
            <w:pPr>
              <w:pStyle w:val="TAL"/>
              <w:rPr>
                <w:lang w:eastAsia="zh-CN"/>
              </w:rPr>
            </w:pPr>
            <w:r w:rsidRPr="007F2609">
              <w:rPr>
                <w:lang w:eastAsia="zh-CN"/>
              </w:rPr>
              <w:t>17.6.0</w:t>
            </w:r>
          </w:p>
        </w:tc>
      </w:tr>
      <w:tr w:rsidR="007F2609" w:rsidRPr="007F2609" w14:paraId="29B8F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346178">
            <w:pPr>
              <w:pStyle w:val="TAL"/>
              <w:rPr>
                <w:lang w:eastAsia="zh-CN"/>
              </w:rPr>
            </w:pPr>
            <w:r w:rsidRPr="007F2609">
              <w:t>R5-225762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346178">
            <w:pPr>
              <w:pStyle w:val="TAL"/>
            </w:pPr>
            <w:r w:rsidRPr="007F2609">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346178">
            <w:pPr>
              <w:pStyle w:val="TAL"/>
              <w:rPr>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346178">
            <w:pPr>
              <w:pStyle w:val="TAL"/>
              <w:rPr>
                <w:lang w:eastAsia="zh-CN"/>
              </w:rPr>
            </w:pPr>
            <w:r w:rsidRPr="007F2609">
              <w:rPr>
                <w:lang w:eastAsia="zh-CN"/>
              </w:rPr>
              <w:t>17.6.0</w:t>
            </w:r>
          </w:p>
        </w:tc>
      </w:tr>
      <w:tr w:rsidR="007F2609" w:rsidRPr="007F2609" w14:paraId="2ACB53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346178">
            <w:pPr>
              <w:pStyle w:val="TAL"/>
              <w:rPr>
                <w:lang w:eastAsia="zh-CN"/>
              </w:rPr>
            </w:pPr>
            <w:r w:rsidRPr="007F2609">
              <w:t>R5-225763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346178">
            <w:pPr>
              <w:pStyle w:val="TAL"/>
            </w:pPr>
            <w:r w:rsidRPr="007F2609">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346178">
            <w:pPr>
              <w:pStyle w:val="TAL"/>
              <w:rPr>
                <w:lang w:eastAsia="zh-CN"/>
              </w:rPr>
            </w:pPr>
            <w:r w:rsidRPr="007F2609">
              <w:t>Updates to receiver requirements for TxD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346178">
            <w:pPr>
              <w:pStyle w:val="TAL"/>
              <w:rPr>
                <w:lang w:eastAsia="zh-CN"/>
              </w:rPr>
            </w:pPr>
            <w:r w:rsidRPr="007F2609">
              <w:rPr>
                <w:lang w:eastAsia="zh-CN"/>
              </w:rPr>
              <w:t>17.6.0</w:t>
            </w:r>
          </w:p>
        </w:tc>
      </w:tr>
      <w:tr w:rsidR="007F2609" w:rsidRPr="007F2609" w14:paraId="668AC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346178">
            <w:pPr>
              <w:pStyle w:val="TAL"/>
              <w:rPr>
                <w:lang w:eastAsia="zh-CN"/>
              </w:rPr>
            </w:pPr>
            <w:r w:rsidRPr="007F2609">
              <w:t>R5-225768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346178">
            <w:pPr>
              <w:pStyle w:val="TAL"/>
            </w:pPr>
            <w:r w:rsidRPr="007F2609">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346178">
            <w:pPr>
              <w:pStyle w:val="TAL"/>
              <w:rPr>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346178">
            <w:pPr>
              <w:pStyle w:val="TAL"/>
              <w:rPr>
                <w:lang w:eastAsia="zh-CN"/>
              </w:rPr>
            </w:pPr>
            <w:r w:rsidRPr="007F2609">
              <w:rPr>
                <w:lang w:eastAsia="zh-CN"/>
              </w:rPr>
              <w:t>17.6.0</w:t>
            </w:r>
          </w:p>
        </w:tc>
      </w:tr>
      <w:tr w:rsidR="007F2609" w:rsidRPr="007F2609" w14:paraId="27F3C1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346178">
            <w:pPr>
              <w:pStyle w:val="TAL"/>
              <w:rPr>
                <w:lang w:eastAsia="zh-CN"/>
              </w:rPr>
            </w:pPr>
            <w:r w:rsidRPr="007F2609">
              <w:t>R5-225784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346178">
            <w:pPr>
              <w:pStyle w:val="TAL"/>
            </w:pPr>
            <w:r w:rsidRPr="007F2609">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346178">
            <w:pPr>
              <w:pStyle w:val="TAL"/>
              <w:rPr>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346178">
            <w:pPr>
              <w:pStyle w:val="TAL"/>
              <w:rPr>
                <w:lang w:eastAsia="zh-CN"/>
              </w:rPr>
            </w:pPr>
            <w:r w:rsidRPr="007F2609">
              <w:rPr>
                <w:lang w:eastAsia="zh-CN"/>
              </w:rPr>
              <w:t>17.6.0</w:t>
            </w:r>
          </w:p>
        </w:tc>
      </w:tr>
      <w:tr w:rsidR="007F2609" w:rsidRPr="007F2609" w14:paraId="428D7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346178">
            <w:pPr>
              <w:pStyle w:val="TAL"/>
              <w:rPr>
                <w:lang w:eastAsia="zh-CN"/>
              </w:rPr>
            </w:pPr>
            <w:r w:rsidRPr="007F2609">
              <w:t>R5-225785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346178">
            <w:pPr>
              <w:pStyle w:val="TAL"/>
            </w:pPr>
            <w:r w:rsidRPr="007F2609">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346178">
            <w:pPr>
              <w:pStyle w:val="TAL"/>
              <w:rPr>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346178">
            <w:pPr>
              <w:pStyle w:val="TAL"/>
              <w:rPr>
                <w:lang w:eastAsia="zh-CN"/>
              </w:rPr>
            </w:pPr>
            <w:r w:rsidRPr="007F2609">
              <w:rPr>
                <w:lang w:eastAsia="zh-CN"/>
              </w:rPr>
              <w:t>17.6.0</w:t>
            </w:r>
          </w:p>
        </w:tc>
      </w:tr>
      <w:tr w:rsidR="007F2609" w:rsidRPr="007F2609" w14:paraId="3FCDB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346178">
            <w:pPr>
              <w:pStyle w:val="TAL"/>
              <w:rPr>
                <w:lang w:eastAsia="zh-CN"/>
              </w:rPr>
            </w:pPr>
            <w:r w:rsidRPr="007F2609">
              <w:t>R5-225786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346178">
            <w:pPr>
              <w:pStyle w:val="TAL"/>
            </w:pPr>
            <w:r w:rsidRPr="007F2609">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346178">
            <w:pPr>
              <w:pStyle w:val="TAL"/>
              <w:rPr>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346178">
            <w:pPr>
              <w:pStyle w:val="TAL"/>
              <w:rPr>
                <w:lang w:eastAsia="zh-CN"/>
              </w:rPr>
            </w:pPr>
            <w:r w:rsidRPr="007F2609">
              <w:rPr>
                <w:lang w:eastAsia="zh-CN"/>
              </w:rPr>
              <w:t>17.6.0</w:t>
            </w:r>
          </w:p>
        </w:tc>
      </w:tr>
      <w:tr w:rsidR="007F2609" w:rsidRPr="007F2609" w14:paraId="0DDB05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346178">
            <w:pPr>
              <w:pStyle w:val="TAL"/>
              <w:rPr>
                <w:lang w:eastAsia="zh-CN"/>
              </w:rPr>
            </w:pPr>
            <w:r w:rsidRPr="007F2609">
              <w:t>R5-225787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346178">
            <w:pPr>
              <w:pStyle w:val="TAL"/>
            </w:pPr>
            <w:r w:rsidRPr="007F2609">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346178">
            <w:pPr>
              <w:pStyle w:val="TAL"/>
              <w:rPr>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346178">
            <w:pPr>
              <w:pStyle w:val="TAL"/>
              <w:rPr>
                <w:lang w:eastAsia="zh-CN"/>
              </w:rPr>
            </w:pPr>
            <w:r w:rsidRPr="007F2609">
              <w:rPr>
                <w:lang w:eastAsia="zh-CN"/>
              </w:rPr>
              <w:t>17.6.0</w:t>
            </w:r>
          </w:p>
        </w:tc>
      </w:tr>
      <w:tr w:rsidR="007F2609" w:rsidRPr="007F2609" w14:paraId="06C3C5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346178">
            <w:pPr>
              <w:pStyle w:val="TAL"/>
              <w:rPr>
                <w:lang w:eastAsia="zh-CN"/>
              </w:rPr>
            </w:pPr>
            <w:r w:rsidRPr="007F2609">
              <w:t>R5-225788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346178">
            <w:pPr>
              <w:pStyle w:val="TAL"/>
            </w:pPr>
            <w:r w:rsidRPr="007F2609">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346178">
            <w:pPr>
              <w:pStyle w:val="TAL"/>
              <w:rPr>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346178">
            <w:pPr>
              <w:pStyle w:val="TAL"/>
              <w:rPr>
                <w:lang w:eastAsia="zh-CN"/>
              </w:rPr>
            </w:pPr>
            <w:r w:rsidRPr="007F2609">
              <w:rPr>
                <w:lang w:eastAsia="zh-CN"/>
              </w:rPr>
              <w:t>17.6.0</w:t>
            </w:r>
          </w:p>
        </w:tc>
      </w:tr>
      <w:tr w:rsidR="007F2609" w:rsidRPr="007F2609" w14:paraId="498B6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346178">
            <w:pPr>
              <w:pStyle w:val="TAL"/>
              <w:rPr>
                <w:lang w:eastAsia="zh-CN"/>
              </w:rPr>
            </w:pPr>
            <w:r w:rsidRPr="007F2609">
              <w:t>R5-225789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346178">
            <w:pPr>
              <w:pStyle w:val="TAL"/>
            </w:pPr>
            <w:r w:rsidRPr="007F2609">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346178">
            <w:pPr>
              <w:pStyle w:val="TAL"/>
              <w:rPr>
                <w:lang w:eastAsia="zh-CN"/>
              </w:rPr>
            </w:pPr>
            <w:r w:rsidRPr="007F2609">
              <w:t>Updating Additional emission test cases for NS_xxU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346178">
            <w:pPr>
              <w:pStyle w:val="TAL"/>
              <w:rPr>
                <w:lang w:eastAsia="zh-CN"/>
              </w:rPr>
            </w:pPr>
            <w:r w:rsidRPr="007F2609">
              <w:rPr>
                <w:lang w:eastAsia="zh-CN"/>
              </w:rPr>
              <w:t>17.6.0</w:t>
            </w:r>
          </w:p>
        </w:tc>
      </w:tr>
      <w:tr w:rsidR="007F2609" w:rsidRPr="007F2609" w14:paraId="12ABE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346178">
            <w:pPr>
              <w:pStyle w:val="TAL"/>
              <w:rPr>
                <w:lang w:eastAsia="zh-CN"/>
              </w:rPr>
            </w:pPr>
            <w:r w:rsidRPr="007F2609">
              <w:t>R5-225790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346178">
            <w:pPr>
              <w:pStyle w:val="TAL"/>
            </w:pPr>
            <w:r w:rsidRPr="007F2609">
              <w:t>1899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346178">
            <w:pPr>
              <w:pStyle w:val="TAL"/>
              <w:rPr>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346178">
            <w:pPr>
              <w:pStyle w:val="TAL"/>
              <w:rPr>
                <w:lang w:eastAsia="zh-CN"/>
              </w:rPr>
            </w:pPr>
            <w:r w:rsidRPr="007F2609">
              <w:rPr>
                <w:lang w:eastAsia="zh-CN"/>
              </w:rPr>
              <w:t>17.6.0</w:t>
            </w:r>
          </w:p>
        </w:tc>
      </w:tr>
      <w:tr w:rsidR="007F2609" w:rsidRPr="007F2609" w14:paraId="0CAE9E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346178">
            <w:pPr>
              <w:pStyle w:val="TAL"/>
              <w:rPr>
                <w:lang w:eastAsia="zh-CN"/>
              </w:rPr>
            </w:pPr>
            <w:r w:rsidRPr="007F2609">
              <w:t>R5-225791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346178">
            <w:pPr>
              <w:pStyle w:val="TAL"/>
            </w:pPr>
            <w:r w:rsidRPr="007F2609">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346178">
            <w:pPr>
              <w:pStyle w:val="TAL"/>
              <w:rPr>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346178">
            <w:pPr>
              <w:pStyle w:val="TAL"/>
              <w:rPr>
                <w:lang w:eastAsia="zh-CN"/>
              </w:rPr>
            </w:pPr>
            <w:r w:rsidRPr="007F2609">
              <w:rPr>
                <w:lang w:eastAsia="zh-CN"/>
              </w:rPr>
              <w:t>17.6.0</w:t>
            </w:r>
          </w:p>
        </w:tc>
      </w:tr>
      <w:tr w:rsidR="007F2609" w:rsidRPr="007F2609" w14:paraId="66DB62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346178">
            <w:pPr>
              <w:pStyle w:val="TAL"/>
              <w:rPr>
                <w:lang w:eastAsia="zh-CN"/>
              </w:rPr>
            </w:pPr>
            <w:r w:rsidRPr="007F2609">
              <w:t>R5-225869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346178">
            <w:pPr>
              <w:pStyle w:val="TAL"/>
            </w:pPr>
            <w:r w:rsidRPr="007F2609">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346178">
            <w:pPr>
              <w:pStyle w:val="TAL"/>
              <w:rPr>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346178">
            <w:pPr>
              <w:pStyle w:val="TAL"/>
              <w:rPr>
                <w:lang w:eastAsia="zh-CN"/>
              </w:rPr>
            </w:pPr>
            <w:r w:rsidRPr="007F2609">
              <w:rPr>
                <w:lang w:eastAsia="zh-CN"/>
              </w:rPr>
              <w:t>17.6.0</w:t>
            </w:r>
          </w:p>
        </w:tc>
      </w:tr>
      <w:tr w:rsidR="00920626" w:rsidRPr="007F2609" w14:paraId="44F68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346178">
            <w:pPr>
              <w:pStyle w:val="TAL"/>
              <w:rPr>
                <w:lang w:eastAsia="zh-CN"/>
              </w:rPr>
            </w:pPr>
            <w:r w:rsidRPr="007F2609">
              <w:rPr>
                <w:lang w:eastAsia="zh-CN"/>
              </w:rPr>
              <w:t>2022-</w:t>
            </w:r>
            <w:r>
              <w:rPr>
                <w:lang w:eastAsia="zh-CN"/>
              </w:rPr>
              <w:t>1</w:t>
            </w:r>
            <w:r w:rsidRPr="007F2609">
              <w:rPr>
                <w:lang w:eastAsia="zh-CN"/>
              </w:rPr>
              <w:t>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346178">
            <w:pPr>
              <w:pStyle w:val="TAL"/>
              <w:rPr>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346178">
            <w:pPr>
              <w:pStyle w:val="TAL"/>
              <w:rPr>
                <w:lang w:eastAsia="zh-CN"/>
              </w:rPr>
            </w:pPr>
            <w:r w:rsidRPr="007F2609">
              <w:rPr>
                <w:lang w:eastAsia="zh-CN"/>
              </w:rPr>
              <w:t>17.6.</w:t>
            </w:r>
            <w:r>
              <w:rPr>
                <w:lang w:eastAsia="zh-CN"/>
              </w:rPr>
              <w:t>1</w:t>
            </w:r>
          </w:p>
        </w:tc>
      </w:tr>
      <w:tr w:rsidR="00145051" w:rsidRPr="004F19B2" w14:paraId="32E3D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C167F" w14:textId="4BB3A73D"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7EBAA" w14:textId="722779C1"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8B751" w14:textId="4E8BDDBF" w:rsidR="00852119" w:rsidRPr="0069455B" w:rsidRDefault="00852119" w:rsidP="00346178">
            <w:pPr>
              <w:pStyle w:val="TAL"/>
            </w:pPr>
            <w:r w:rsidRPr="00145051">
              <w:t>R5-225950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D811C" w14:textId="3AAF438C" w:rsidR="00852119" w:rsidRPr="007F2609" w:rsidRDefault="00852119" w:rsidP="00346178">
            <w:pPr>
              <w:pStyle w:val="TAL"/>
            </w:pPr>
            <w:r w:rsidRPr="00145051">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ECB1D" w14:textId="2C7EF340"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FD5D" w14:textId="70BF20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EACDA" w14:textId="72850E5E" w:rsidR="00852119" w:rsidRPr="0069455B" w:rsidRDefault="00852119" w:rsidP="00346178">
            <w:pPr>
              <w:pStyle w:val="TAL"/>
            </w:pPr>
            <w:r w:rsidRPr="00145051">
              <w:t>Editorial and reference corrections to MPR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1FC2" w14:textId="1D6492D0" w:rsidR="00852119" w:rsidRPr="007F2609" w:rsidRDefault="00852119" w:rsidP="00346178">
            <w:pPr>
              <w:pStyle w:val="TAL"/>
            </w:pPr>
            <w:r w:rsidRPr="007F2609">
              <w:t>17.</w:t>
            </w:r>
            <w:r>
              <w:t>7.0</w:t>
            </w:r>
          </w:p>
        </w:tc>
      </w:tr>
      <w:tr w:rsidR="00145051" w:rsidRPr="004F19B2" w14:paraId="66F913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F6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F7A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726C" w14:textId="66C6D687" w:rsidR="00852119" w:rsidRPr="0069455B" w:rsidRDefault="00852119" w:rsidP="00346178">
            <w:pPr>
              <w:pStyle w:val="TAL"/>
            </w:pPr>
            <w:r w:rsidRPr="00145051">
              <w:t>R5-225955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6609" w14:textId="6F52D6D6" w:rsidR="00852119" w:rsidRPr="007F2609" w:rsidRDefault="00852119" w:rsidP="00346178">
            <w:pPr>
              <w:pStyle w:val="TAL"/>
            </w:pPr>
            <w:r w:rsidRPr="00145051">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4481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DF4D1" w14:textId="5808CBB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5CFC4" w14:textId="0E62A8B5" w:rsidR="00852119" w:rsidRPr="0069455B" w:rsidRDefault="00852119" w:rsidP="00346178">
            <w:pPr>
              <w:pStyle w:val="TAL"/>
            </w:pPr>
            <w:r w:rsidRPr="00145051">
              <w:t>Adding UE maximum output power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63DF" w14:textId="77777777" w:rsidR="00852119" w:rsidRPr="007F2609" w:rsidRDefault="00852119" w:rsidP="00346178">
            <w:pPr>
              <w:pStyle w:val="TAL"/>
            </w:pPr>
            <w:r w:rsidRPr="007F2609">
              <w:t>17.</w:t>
            </w:r>
            <w:r>
              <w:t>7.0</w:t>
            </w:r>
          </w:p>
        </w:tc>
      </w:tr>
      <w:tr w:rsidR="00145051" w:rsidRPr="004F19B2" w14:paraId="4EF602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6A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DA99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A759" w14:textId="7520F9B1" w:rsidR="00852119" w:rsidRPr="0069455B" w:rsidRDefault="00852119" w:rsidP="00346178">
            <w:pPr>
              <w:pStyle w:val="TAL"/>
            </w:pPr>
            <w:r w:rsidRPr="00145051">
              <w:t>R5-225957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3E298" w14:textId="647D4FE7" w:rsidR="00852119" w:rsidRPr="007F2609" w:rsidRDefault="00852119" w:rsidP="00346178">
            <w:pPr>
              <w:pStyle w:val="TAL"/>
            </w:pPr>
            <w:r w:rsidRPr="00145051">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BD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A1199" w14:textId="366F31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1E789" w14:textId="5D2363AC" w:rsidR="00852119" w:rsidRPr="0069455B" w:rsidRDefault="00852119" w:rsidP="00346178">
            <w:pPr>
              <w:pStyle w:val="TAL"/>
            </w:pPr>
            <w:r w:rsidRPr="00145051">
              <w:t>Adding UE additional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3B26" w14:textId="77777777" w:rsidR="00852119" w:rsidRPr="007F2609" w:rsidRDefault="00852119" w:rsidP="00346178">
            <w:pPr>
              <w:pStyle w:val="TAL"/>
            </w:pPr>
            <w:r w:rsidRPr="007F2609">
              <w:t>17.</w:t>
            </w:r>
            <w:r>
              <w:t>7.0</w:t>
            </w:r>
          </w:p>
        </w:tc>
      </w:tr>
      <w:tr w:rsidR="00145051" w:rsidRPr="004F19B2" w14:paraId="17E6F0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97EE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67B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2F9" w14:textId="0D17F6C9" w:rsidR="00852119" w:rsidRPr="0069455B" w:rsidRDefault="00852119" w:rsidP="00346178">
            <w:pPr>
              <w:pStyle w:val="TAL"/>
            </w:pPr>
            <w:r w:rsidRPr="00145051">
              <w:t>R5-225958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DC6F" w14:textId="62D939DC" w:rsidR="00852119" w:rsidRPr="007F2609" w:rsidRDefault="00852119" w:rsidP="00346178">
            <w:pPr>
              <w:pStyle w:val="TAL"/>
            </w:pPr>
            <w:r w:rsidRPr="00145051">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F36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7A06" w14:textId="428DA4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E2BCC" w14:textId="51D81BCA" w:rsidR="00852119" w:rsidRPr="0069455B" w:rsidRDefault="00852119" w:rsidP="00346178">
            <w:pPr>
              <w:pStyle w:val="TAL"/>
            </w:pPr>
            <w:r w:rsidRPr="00145051">
              <w:t>Adding spurious emissions for UE co-existence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EF14" w14:textId="77777777" w:rsidR="00852119" w:rsidRPr="007F2609" w:rsidRDefault="00852119" w:rsidP="00346178">
            <w:pPr>
              <w:pStyle w:val="TAL"/>
            </w:pPr>
            <w:r w:rsidRPr="007F2609">
              <w:t>17.</w:t>
            </w:r>
            <w:r>
              <w:t>7.0</w:t>
            </w:r>
          </w:p>
        </w:tc>
      </w:tr>
      <w:tr w:rsidR="00145051" w:rsidRPr="004F19B2" w14:paraId="155DC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8AD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BE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0ED2" w14:textId="6B633DAE" w:rsidR="00852119" w:rsidRPr="0069455B" w:rsidRDefault="00852119" w:rsidP="00346178">
            <w:pPr>
              <w:pStyle w:val="TAL"/>
            </w:pPr>
            <w:r w:rsidRPr="00145051">
              <w:t>R5-225959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852C6" w14:textId="4EF864A7" w:rsidR="00852119" w:rsidRPr="007F2609" w:rsidRDefault="00852119" w:rsidP="00346178">
            <w:pPr>
              <w:pStyle w:val="TAL"/>
            </w:pPr>
            <w:r w:rsidRPr="00145051">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C508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9C8F1" w14:textId="2A3A31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BEC276" w14:textId="54B389D8" w:rsidR="00852119" w:rsidRPr="0069455B" w:rsidRDefault="00852119" w:rsidP="00346178">
            <w:pPr>
              <w:pStyle w:val="TAL"/>
            </w:pPr>
            <w:r w:rsidRPr="00145051">
              <w:t>Adding Reference sensitivity power level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D48D" w14:textId="77777777" w:rsidR="00852119" w:rsidRPr="007F2609" w:rsidRDefault="00852119" w:rsidP="00346178">
            <w:pPr>
              <w:pStyle w:val="TAL"/>
            </w:pPr>
            <w:r w:rsidRPr="007F2609">
              <w:t>17.</w:t>
            </w:r>
            <w:r>
              <w:t>7.0</w:t>
            </w:r>
          </w:p>
        </w:tc>
      </w:tr>
      <w:tr w:rsidR="00145051" w:rsidRPr="004F19B2" w14:paraId="2C441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A181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BB4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E1C2B" w14:textId="5942330C" w:rsidR="00852119" w:rsidRPr="0069455B" w:rsidRDefault="00852119" w:rsidP="00346178">
            <w:pPr>
              <w:pStyle w:val="TAL"/>
            </w:pPr>
            <w:r w:rsidRPr="00145051">
              <w:t>R5-225960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6434" w14:textId="157BD6B9" w:rsidR="00852119" w:rsidRPr="007F2609" w:rsidRDefault="00852119" w:rsidP="00346178">
            <w:pPr>
              <w:pStyle w:val="TAL"/>
            </w:pPr>
            <w:r w:rsidRPr="00145051">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FFC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28A0" w14:textId="4AE923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03CCB" w14:textId="745C1818" w:rsidR="00852119" w:rsidRPr="0069455B" w:rsidRDefault="00852119" w:rsidP="00346178">
            <w:pPr>
              <w:pStyle w:val="TAL"/>
            </w:pPr>
            <w:r w:rsidRPr="00145051">
              <w:t>Adding in-band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91A34" w14:textId="77777777" w:rsidR="00852119" w:rsidRPr="007F2609" w:rsidRDefault="00852119" w:rsidP="00346178">
            <w:pPr>
              <w:pStyle w:val="TAL"/>
            </w:pPr>
            <w:r w:rsidRPr="007F2609">
              <w:t>17.</w:t>
            </w:r>
            <w:r>
              <w:t>7.0</w:t>
            </w:r>
          </w:p>
        </w:tc>
      </w:tr>
      <w:tr w:rsidR="00145051" w:rsidRPr="004F19B2" w14:paraId="55D560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AAB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CAD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FC3AA" w14:textId="5BAD307E" w:rsidR="00852119" w:rsidRPr="0069455B" w:rsidRDefault="00852119" w:rsidP="00346178">
            <w:pPr>
              <w:pStyle w:val="TAL"/>
            </w:pPr>
            <w:r w:rsidRPr="00145051">
              <w:t>R5-225961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52FB" w14:textId="6D11B903" w:rsidR="00852119" w:rsidRPr="007F2609" w:rsidRDefault="00852119" w:rsidP="00346178">
            <w:pPr>
              <w:pStyle w:val="TAL"/>
            </w:pPr>
            <w:r w:rsidRPr="00145051">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5BB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A6E2" w14:textId="5BF39F3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72989" w14:textId="265B9BAD" w:rsidR="00852119" w:rsidRPr="0069455B" w:rsidRDefault="00852119" w:rsidP="00346178">
            <w:pPr>
              <w:pStyle w:val="TAL"/>
            </w:pPr>
            <w:r w:rsidRPr="00145051">
              <w:t>Adding Out-of-band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122F1" w14:textId="77777777" w:rsidR="00852119" w:rsidRPr="007F2609" w:rsidRDefault="00852119" w:rsidP="00346178">
            <w:pPr>
              <w:pStyle w:val="TAL"/>
            </w:pPr>
            <w:r w:rsidRPr="007F2609">
              <w:t>17.</w:t>
            </w:r>
            <w:r>
              <w:t>7.0</w:t>
            </w:r>
          </w:p>
        </w:tc>
      </w:tr>
      <w:tr w:rsidR="00145051" w:rsidRPr="004F19B2" w14:paraId="0D5887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C803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0D1B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97527" w14:textId="5752E41B" w:rsidR="00852119" w:rsidRPr="0069455B" w:rsidRDefault="00852119" w:rsidP="00346178">
            <w:pPr>
              <w:pStyle w:val="TAL"/>
            </w:pPr>
            <w:r w:rsidRPr="00145051">
              <w:t>R5-226013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02AB0" w14:textId="04B60851" w:rsidR="00852119" w:rsidRPr="007F2609" w:rsidRDefault="00852119" w:rsidP="00346178">
            <w:pPr>
              <w:pStyle w:val="TAL"/>
            </w:pPr>
            <w:r w:rsidRPr="00145051">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93C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B29A7" w14:textId="5669B5A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9E401" w14:textId="00790D42" w:rsidR="00852119" w:rsidRPr="0069455B" w:rsidRDefault="00852119" w:rsidP="00346178">
            <w:pPr>
              <w:pStyle w:val="TAL"/>
            </w:pPr>
            <w:r w:rsidRPr="00145051">
              <w:t>Corrections and additions of Rel-15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CC96A" w14:textId="77777777" w:rsidR="00852119" w:rsidRPr="007F2609" w:rsidRDefault="00852119" w:rsidP="00346178">
            <w:pPr>
              <w:pStyle w:val="TAL"/>
            </w:pPr>
            <w:r w:rsidRPr="007F2609">
              <w:t>17.</w:t>
            </w:r>
            <w:r>
              <w:t>7.0</w:t>
            </w:r>
          </w:p>
        </w:tc>
      </w:tr>
      <w:tr w:rsidR="00145051" w:rsidRPr="004F19B2" w14:paraId="37A2BF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1FD7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C4E36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55405" w14:textId="2205BE85" w:rsidR="00852119" w:rsidRPr="0069455B" w:rsidRDefault="00852119" w:rsidP="00346178">
            <w:pPr>
              <w:pStyle w:val="TAL"/>
            </w:pPr>
            <w:r w:rsidRPr="00145051">
              <w:t>R5-226014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F6B1" w14:textId="306BE580" w:rsidR="00852119" w:rsidRPr="007F2609" w:rsidRDefault="00852119" w:rsidP="00346178">
            <w:pPr>
              <w:pStyle w:val="TAL"/>
            </w:pPr>
            <w:r w:rsidRPr="00145051">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8CAF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C6C9" w14:textId="36501A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CE643" w14:textId="3D6423AF" w:rsidR="00852119" w:rsidRPr="0069455B" w:rsidRDefault="00852119" w:rsidP="00346178">
            <w:pPr>
              <w:pStyle w:val="TAL"/>
            </w:pPr>
            <w:r w:rsidRPr="00145051">
              <w:t>Corrections and additions of Rel-16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A58A2" w14:textId="77777777" w:rsidR="00852119" w:rsidRPr="007F2609" w:rsidRDefault="00852119" w:rsidP="00346178">
            <w:pPr>
              <w:pStyle w:val="TAL"/>
            </w:pPr>
            <w:r w:rsidRPr="007F2609">
              <w:t>17.</w:t>
            </w:r>
            <w:r>
              <w:t>7.0</w:t>
            </w:r>
          </w:p>
        </w:tc>
      </w:tr>
      <w:tr w:rsidR="00145051" w:rsidRPr="004F19B2" w14:paraId="42D15B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9B1C4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89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D2780" w14:textId="516ABE92" w:rsidR="00852119" w:rsidRPr="0069455B" w:rsidRDefault="00852119" w:rsidP="00346178">
            <w:pPr>
              <w:pStyle w:val="TAL"/>
            </w:pPr>
            <w:r w:rsidRPr="00145051">
              <w:t>R5-226015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1325D" w14:textId="3A1CE52C" w:rsidR="00852119" w:rsidRPr="007F2609" w:rsidRDefault="00852119" w:rsidP="00346178">
            <w:pPr>
              <w:pStyle w:val="TAL"/>
            </w:pPr>
            <w:r w:rsidRPr="00145051">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E603F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2B69A" w14:textId="01909FE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21AA" w14:textId="049F8A49" w:rsidR="00852119" w:rsidRPr="0069455B" w:rsidRDefault="00852119" w:rsidP="00346178">
            <w:pPr>
              <w:pStyle w:val="TAL"/>
            </w:pPr>
            <w:r w:rsidRPr="00145051">
              <w:t>Corrections and additions of Rel-17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C49EE" w14:textId="77777777" w:rsidR="00852119" w:rsidRPr="007F2609" w:rsidRDefault="00852119" w:rsidP="00346178">
            <w:pPr>
              <w:pStyle w:val="TAL"/>
            </w:pPr>
            <w:r w:rsidRPr="007F2609">
              <w:t>17.</w:t>
            </w:r>
            <w:r>
              <w:t>7.0</w:t>
            </w:r>
          </w:p>
        </w:tc>
      </w:tr>
      <w:tr w:rsidR="00145051" w:rsidRPr="004F19B2" w14:paraId="5CDC53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FCF9B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574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4CAC4" w14:textId="071DC11B" w:rsidR="00852119" w:rsidRPr="0069455B" w:rsidRDefault="00852119" w:rsidP="00346178">
            <w:pPr>
              <w:pStyle w:val="TAL"/>
            </w:pPr>
            <w:r w:rsidRPr="00145051">
              <w:t>R5-226087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3ABF9" w14:textId="24532F5F" w:rsidR="00852119" w:rsidRPr="007F2609" w:rsidRDefault="00852119" w:rsidP="00346178">
            <w:pPr>
              <w:pStyle w:val="TAL"/>
            </w:pPr>
            <w:r w:rsidRPr="00145051">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698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1C2C0" w14:textId="264D09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C8F267" w14:textId="55BBD253" w:rsidR="00852119" w:rsidRPr="0069455B" w:rsidRDefault="00852119" w:rsidP="00346178">
            <w:pPr>
              <w:pStyle w:val="TAL"/>
            </w:pPr>
            <w:r w:rsidRPr="00145051">
              <w:t>FR1 Narrow band blocking - corrections for inter-band and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2B2B" w14:textId="77777777" w:rsidR="00852119" w:rsidRPr="007F2609" w:rsidRDefault="00852119" w:rsidP="00346178">
            <w:pPr>
              <w:pStyle w:val="TAL"/>
            </w:pPr>
            <w:r w:rsidRPr="007F2609">
              <w:t>17.</w:t>
            </w:r>
            <w:r>
              <w:t>7.0</w:t>
            </w:r>
          </w:p>
        </w:tc>
      </w:tr>
      <w:tr w:rsidR="00145051" w:rsidRPr="004F19B2" w14:paraId="7FFB3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5D9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60CF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5206" w14:textId="1B85E906" w:rsidR="00852119" w:rsidRPr="0069455B" w:rsidRDefault="00852119" w:rsidP="00346178">
            <w:pPr>
              <w:pStyle w:val="TAL"/>
            </w:pPr>
            <w:r w:rsidRPr="00145051">
              <w:t>R5-226334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A3A4" w14:textId="747E1550" w:rsidR="00852119" w:rsidRPr="007F2609" w:rsidRDefault="00852119" w:rsidP="00346178">
            <w:pPr>
              <w:pStyle w:val="TAL"/>
            </w:pPr>
            <w:r w:rsidRPr="00145051">
              <w:t>1943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2C74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1269" w14:textId="24048EB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5FB0C" w14:textId="5DCE3C87" w:rsidR="00852119" w:rsidRPr="0069455B" w:rsidRDefault="00852119" w:rsidP="00346178">
            <w:pPr>
              <w:pStyle w:val="TAL"/>
            </w:pPr>
            <w:r w:rsidRPr="00145051">
              <w:t>Update A-MPR test requirement for NS_47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B7FA" w14:textId="77777777" w:rsidR="00852119" w:rsidRPr="007F2609" w:rsidRDefault="00852119" w:rsidP="00346178">
            <w:pPr>
              <w:pStyle w:val="TAL"/>
            </w:pPr>
            <w:r w:rsidRPr="007F2609">
              <w:t>17.</w:t>
            </w:r>
            <w:r>
              <w:t>7.0</w:t>
            </w:r>
          </w:p>
        </w:tc>
      </w:tr>
      <w:tr w:rsidR="00145051" w:rsidRPr="004F19B2" w14:paraId="4D6157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1647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40E9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0A84D" w14:textId="7B495834" w:rsidR="00852119" w:rsidRPr="0069455B" w:rsidRDefault="00852119" w:rsidP="00346178">
            <w:pPr>
              <w:pStyle w:val="TAL"/>
            </w:pPr>
            <w:r w:rsidRPr="00145051">
              <w:t>R5-226358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55C9A" w14:textId="5DE3F33F" w:rsidR="00852119" w:rsidRPr="007F2609" w:rsidRDefault="00852119" w:rsidP="00346178">
            <w:pPr>
              <w:pStyle w:val="TAL"/>
            </w:pPr>
            <w:r w:rsidRPr="00145051">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E56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CB62" w14:textId="0CF79FE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F3D81" w14:textId="1046A308" w:rsidR="00852119" w:rsidRPr="0069455B" w:rsidRDefault="00852119" w:rsidP="00346178">
            <w:pPr>
              <w:pStyle w:val="TAL"/>
            </w:pPr>
            <w:r w:rsidRPr="00145051">
              <w:t>Removal of R15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73B9C" w14:textId="77777777" w:rsidR="00852119" w:rsidRPr="007F2609" w:rsidRDefault="00852119" w:rsidP="00346178">
            <w:pPr>
              <w:pStyle w:val="TAL"/>
            </w:pPr>
            <w:r w:rsidRPr="007F2609">
              <w:t>17.</w:t>
            </w:r>
            <w:r>
              <w:t>7.0</w:t>
            </w:r>
          </w:p>
        </w:tc>
      </w:tr>
      <w:tr w:rsidR="00145051" w:rsidRPr="004F19B2" w14:paraId="56CC69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F303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92D1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35194" w14:textId="47C9B89A" w:rsidR="00852119" w:rsidRPr="0069455B" w:rsidRDefault="00852119" w:rsidP="00346178">
            <w:pPr>
              <w:pStyle w:val="TAL"/>
            </w:pPr>
            <w:r w:rsidRPr="00145051">
              <w:t>R5-226362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D512B" w14:textId="12BDA5CD" w:rsidR="00852119" w:rsidRPr="007F2609" w:rsidRDefault="00852119" w:rsidP="00346178">
            <w:pPr>
              <w:pStyle w:val="TAL"/>
            </w:pPr>
            <w:r w:rsidRPr="00145051">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F8D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6E34B" w14:textId="108E77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4A6AB9" w14:textId="0910962D" w:rsidR="00852119" w:rsidRPr="0069455B" w:rsidRDefault="00852119" w:rsidP="00346178">
            <w:pPr>
              <w:pStyle w:val="TAL"/>
            </w:pPr>
            <w:r w:rsidRPr="00145051">
              <w:t>Removal of R16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CF0B4" w14:textId="77777777" w:rsidR="00852119" w:rsidRPr="007F2609" w:rsidRDefault="00852119" w:rsidP="00346178">
            <w:pPr>
              <w:pStyle w:val="TAL"/>
            </w:pPr>
            <w:r w:rsidRPr="007F2609">
              <w:t>17.</w:t>
            </w:r>
            <w:r>
              <w:t>7.0</w:t>
            </w:r>
          </w:p>
        </w:tc>
      </w:tr>
      <w:tr w:rsidR="00145051" w:rsidRPr="004F19B2" w14:paraId="5315D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C7AD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23A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9BA54" w14:textId="20BBD393" w:rsidR="00852119" w:rsidRPr="0069455B" w:rsidRDefault="00852119" w:rsidP="00346178">
            <w:pPr>
              <w:pStyle w:val="TAL"/>
            </w:pPr>
            <w:r w:rsidRPr="00145051">
              <w:t>R5-226363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DECED" w14:textId="44819A8E" w:rsidR="00852119" w:rsidRPr="007F2609" w:rsidRDefault="00852119" w:rsidP="00346178">
            <w:pPr>
              <w:pStyle w:val="TAL"/>
            </w:pPr>
            <w:r w:rsidRPr="00145051">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13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4897" w14:textId="3B131E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9C575" w14:textId="1A08975D" w:rsidR="00852119" w:rsidRPr="0069455B" w:rsidRDefault="00852119" w:rsidP="00346178">
            <w:pPr>
              <w:pStyle w:val="TAL"/>
            </w:pPr>
            <w:r w:rsidRPr="00145051">
              <w:t>Removal of R17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91C55" w14:textId="77777777" w:rsidR="00852119" w:rsidRPr="007F2609" w:rsidRDefault="00852119" w:rsidP="00346178">
            <w:pPr>
              <w:pStyle w:val="TAL"/>
            </w:pPr>
            <w:r w:rsidRPr="007F2609">
              <w:t>17.</w:t>
            </w:r>
            <w:r>
              <w:t>7.0</w:t>
            </w:r>
          </w:p>
        </w:tc>
      </w:tr>
      <w:tr w:rsidR="00145051" w:rsidRPr="004F19B2" w14:paraId="227A81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596E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AEF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030C9" w14:textId="60B069E5" w:rsidR="00852119" w:rsidRPr="0069455B" w:rsidRDefault="00852119" w:rsidP="00346178">
            <w:pPr>
              <w:pStyle w:val="TAL"/>
            </w:pPr>
            <w:r w:rsidRPr="00145051">
              <w:t>R5-226520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C8209" w14:textId="677DDB84" w:rsidR="00852119" w:rsidRPr="007F2609" w:rsidRDefault="00852119" w:rsidP="00346178">
            <w:pPr>
              <w:pStyle w:val="TAL"/>
            </w:pPr>
            <w:r w:rsidRPr="00145051">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5663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F28BE" w14:textId="625B40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AD5EA" w14:textId="5BD3239E" w:rsidR="00852119" w:rsidRPr="0069455B" w:rsidRDefault="00852119" w:rsidP="00346178">
            <w:pPr>
              <w:pStyle w:val="TAL"/>
            </w:pPr>
            <w:r w:rsidRPr="00145051">
              <w:t>Corrections and additions of Rel-15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D6A7E" w14:textId="77777777" w:rsidR="00852119" w:rsidRPr="007F2609" w:rsidRDefault="00852119" w:rsidP="00346178">
            <w:pPr>
              <w:pStyle w:val="TAL"/>
            </w:pPr>
            <w:r w:rsidRPr="007F2609">
              <w:t>17.</w:t>
            </w:r>
            <w:r>
              <w:t>7.0</w:t>
            </w:r>
          </w:p>
        </w:tc>
      </w:tr>
      <w:tr w:rsidR="00145051" w:rsidRPr="004F19B2" w14:paraId="39DB39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FA7C8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861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9FC6" w14:textId="6ADB5892" w:rsidR="00852119" w:rsidRPr="0069455B" w:rsidRDefault="00852119" w:rsidP="00346178">
            <w:pPr>
              <w:pStyle w:val="TAL"/>
            </w:pPr>
            <w:r w:rsidRPr="00145051">
              <w:t>R5-226595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D6DA2" w14:textId="61CA3221" w:rsidR="00852119" w:rsidRPr="007F2609" w:rsidRDefault="00852119" w:rsidP="00346178">
            <w:pPr>
              <w:pStyle w:val="TAL"/>
            </w:pPr>
            <w:r w:rsidRPr="00145051">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3BF9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AA2C2" w14:textId="24F2023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2B335" w14:textId="7E49AA8E" w:rsidR="00852119" w:rsidRPr="0069455B" w:rsidRDefault="00852119" w:rsidP="00346178">
            <w:pPr>
              <w:pStyle w:val="TAL"/>
            </w:pPr>
            <w:r w:rsidRPr="00145051">
              <w:t>Update for 7.3I Ref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E413" w14:textId="77777777" w:rsidR="00852119" w:rsidRPr="007F2609" w:rsidRDefault="00852119" w:rsidP="00346178">
            <w:pPr>
              <w:pStyle w:val="TAL"/>
            </w:pPr>
            <w:r w:rsidRPr="007F2609">
              <w:t>17.</w:t>
            </w:r>
            <w:r>
              <w:t>7.0</w:t>
            </w:r>
          </w:p>
        </w:tc>
      </w:tr>
      <w:tr w:rsidR="00145051" w:rsidRPr="004F19B2" w14:paraId="343FC8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97F7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C46B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64D9" w14:textId="7BE1C5D5" w:rsidR="00852119" w:rsidRPr="0069455B" w:rsidRDefault="00852119" w:rsidP="00346178">
            <w:pPr>
              <w:pStyle w:val="TAL"/>
            </w:pPr>
            <w:r w:rsidRPr="00145051">
              <w:t>R5-226722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3CEC5" w14:textId="734AE259" w:rsidR="00852119" w:rsidRPr="007F2609" w:rsidRDefault="00852119" w:rsidP="00346178">
            <w:pPr>
              <w:pStyle w:val="TAL"/>
            </w:pPr>
            <w:r w:rsidRPr="00145051">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031D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AEA9" w14:textId="1ADA54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068C7" w14:textId="6DDA7831" w:rsidR="00852119" w:rsidRPr="0069455B" w:rsidRDefault="00852119" w:rsidP="00346178">
            <w:pPr>
              <w:pStyle w:val="TAL"/>
            </w:pPr>
            <w:r w:rsidRPr="00145051">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7CE7" w14:textId="77777777" w:rsidR="00852119" w:rsidRPr="007F2609" w:rsidRDefault="00852119" w:rsidP="00346178">
            <w:pPr>
              <w:pStyle w:val="TAL"/>
            </w:pPr>
            <w:r w:rsidRPr="007F2609">
              <w:t>17.</w:t>
            </w:r>
            <w:r>
              <w:t>7.0</w:t>
            </w:r>
          </w:p>
        </w:tc>
      </w:tr>
      <w:tr w:rsidR="00145051" w:rsidRPr="004F19B2" w14:paraId="59537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993AC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B7F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F3AB3" w14:textId="1F6F72B1" w:rsidR="00852119" w:rsidRPr="0069455B" w:rsidRDefault="00852119" w:rsidP="00346178">
            <w:pPr>
              <w:pStyle w:val="TAL"/>
            </w:pPr>
            <w:r w:rsidRPr="00145051">
              <w:t>R5-226729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BE468" w14:textId="44E05A59" w:rsidR="00852119" w:rsidRPr="007F2609" w:rsidRDefault="00852119" w:rsidP="00346178">
            <w:pPr>
              <w:pStyle w:val="TAL"/>
            </w:pPr>
            <w:r w:rsidRPr="00145051">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63B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68A67" w14:textId="6DF6DC6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85B86" w14:textId="09C3A690" w:rsidR="00852119" w:rsidRPr="0069455B" w:rsidRDefault="00852119" w:rsidP="00346178">
            <w:pPr>
              <w:pStyle w:val="TAL"/>
            </w:pPr>
            <w:r w:rsidRPr="00145051">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EFCF" w14:textId="77777777" w:rsidR="00852119" w:rsidRPr="007F2609" w:rsidRDefault="00852119" w:rsidP="00346178">
            <w:pPr>
              <w:pStyle w:val="TAL"/>
            </w:pPr>
            <w:r w:rsidRPr="007F2609">
              <w:t>17.</w:t>
            </w:r>
            <w:r>
              <w:t>7.0</w:t>
            </w:r>
          </w:p>
        </w:tc>
      </w:tr>
      <w:tr w:rsidR="00145051" w:rsidRPr="004F19B2" w14:paraId="56C9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7810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DD47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BADD" w14:textId="118FC2F3" w:rsidR="00852119" w:rsidRPr="0069455B" w:rsidRDefault="00852119" w:rsidP="00346178">
            <w:pPr>
              <w:pStyle w:val="TAL"/>
            </w:pPr>
            <w:r w:rsidRPr="00145051">
              <w:t>R5-226753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97DC3" w14:textId="32722D9E" w:rsidR="00852119" w:rsidRPr="007F2609" w:rsidRDefault="00852119" w:rsidP="00346178">
            <w:pPr>
              <w:pStyle w:val="TAL"/>
            </w:pPr>
            <w:r w:rsidRPr="00145051">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A74A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6009" w14:textId="614CC3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63CC6" w14:textId="02A7BFD1" w:rsidR="00852119" w:rsidRPr="0069455B" w:rsidRDefault="00852119" w:rsidP="00346178">
            <w:pPr>
              <w:pStyle w:val="TAL"/>
            </w:pPr>
            <w:r w:rsidRPr="00145051">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2304" w14:textId="77777777" w:rsidR="00852119" w:rsidRPr="007F2609" w:rsidRDefault="00852119" w:rsidP="00346178">
            <w:pPr>
              <w:pStyle w:val="TAL"/>
            </w:pPr>
            <w:r w:rsidRPr="007F2609">
              <w:t>17.</w:t>
            </w:r>
            <w:r>
              <w:t>7.0</w:t>
            </w:r>
          </w:p>
        </w:tc>
      </w:tr>
      <w:tr w:rsidR="00145051" w:rsidRPr="004F19B2" w14:paraId="044993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215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A3D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65D47" w14:textId="5336A52A" w:rsidR="00852119" w:rsidRPr="0069455B" w:rsidRDefault="00852119" w:rsidP="00346178">
            <w:pPr>
              <w:pStyle w:val="TAL"/>
            </w:pPr>
            <w:r w:rsidRPr="00145051">
              <w:t>R5-226755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53EC4" w14:textId="5904C6B7" w:rsidR="00852119" w:rsidRPr="007F2609" w:rsidRDefault="00852119" w:rsidP="00346178">
            <w:pPr>
              <w:pStyle w:val="TAL"/>
            </w:pPr>
            <w:r w:rsidRPr="00145051">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5B4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B2D8D" w14:textId="27484B1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F477A" w14:textId="740E2C61" w:rsidR="00852119" w:rsidRPr="0069455B" w:rsidRDefault="00852119" w:rsidP="00346178">
            <w:pPr>
              <w:pStyle w:val="TAL"/>
            </w:pPr>
            <w:r w:rsidRPr="00145051">
              <w:t>Updated to test applicability of UL MIMO test 6.2D.3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D137" w14:textId="77777777" w:rsidR="00852119" w:rsidRPr="007F2609" w:rsidRDefault="00852119" w:rsidP="00346178">
            <w:pPr>
              <w:pStyle w:val="TAL"/>
            </w:pPr>
            <w:r w:rsidRPr="007F2609">
              <w:t>17.</w:t>
            </w:r>
            <w:r>
              <w:t>7.0</w:t>
            </w:r>
          </w:p>
        </w:tc>
      </w:tr>
      <w:tr w:rsidR="00145051" w:rsidRPr="004F19B2" w14:paraId="22183E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B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4D09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9F8A" w14:textId="726B21A2" w:rsidR="00852119" w:rsidRPr="0069455B" w:rsidRDefault="00852119" w:rsidP="00346178">
            <w:pPr>
              <w:pStyle w:val="TAL"/>
            </w:pPr>
            <w:r w:rsidRPr="00145051">
              <w:t>R5-226762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123DB" w14:textId="1B75D826" w:rsidR="00852119" w:rsidRPr="007F2609" w:rsidRDefault="00852119" w:rsidP="00346178">
            <w:pPr>
              <w:pStyle w:val="TAL"/>
            </w:pPr>
            <w:r w:rsidRPr="00145051">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987A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55473" w14:textId="12F1EA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5B09F" w14:textId="7295A2DE" w:rsidR="00852119" w:rsidRPr="0069455B" w:rsidRDefault="00852119" w:rsidP="00346178">
            <w:pPr>
              <w:pStyle w:val="TAL"/>
            </w:pPr>
            <w:r w:rsidRPr="00145051">
              <w:t>Correction to title in Annex F for TC7.8D.2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8C84" w14:textId="77777777" w:rsidR="00852119" w:rsidRPr="007F2609" w:rsidRDefault="00852119" w:rsidP="00346178">
            <w:pPr>
              <w:pStyle w:val="TAL"/>
            </w:pPr>
            <w:r w:rsidRPr="007F2609">
              <w:t>17.</w:t>
            </w:r>
            <w:r>
              <w:t>7.0</w:t>
            </w:r>
          </w:p>
        </w:tc>
      </w:tr>
      <w:tr w:rsidR="00145051" w:rsidRPr="004F19B2" w14:paraId="7CB62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DB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0316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32AC2" w14:textId="12F63AD7" w:rsidR="00852119" w:rsidRPr="0069455B" w:rsidRDefault="00852119" w:rsidP="00346178">
            <w:pPr>
              <w:pStyle w:val="TAL"/>
            </w:pPr>
            <w:r w:rsidRPr="00145051">
              <w:t>R5-226763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0C2A1F" w14:textId="65AB8ED7" w:rsidR="00852119" w:rsidRPr="007F2609" w:rsidRDefault="00852119" w:rsidP="00346178">
            <w:pPr>
              <w:pStyle w:val="TAL"/>
            </w:pPr>
            <w:r w:rsidRPr="00145051">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B25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E8D98" w14:textId="0193C3D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AADFD3" w14:textId="236D2E16" w:rsidR="00852119" w:rsidRPr="0069455B" w:rsidRDefault="00852119" w:rsidP="00346178">
            <w:pPr>
              <w:pStyle w:val="TAL"/>
            </w:pPr>
            <w:r w:rsidRPr="00145051">
              <w:t>Correction to title of TC7.8F.2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9992A" w14:textId="77777777" w:rsidR="00852119" w:rsidRPr="007F2609" w:rsidRDefault="00852119" w:rsidP="00346178">
            <w:pPr>
              <w:pStyle w:val="TAL"/>
            </w:pPr>
            <w:r w:rsidRPr="007F2609">
              <w:t>17.</w:t>
            </w:r>
            <w:r>
              <w:t>7.0</w:t>
            </w:r>
          </w:p>
        </w:tc>
      </w:tr>
      <w:tr w:rsidR="00145051" w:rsidRPr="004F19B2" w14:paraId="3A4AF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055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255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EF8B1" w14:textId="0B3C0EAB" w:rsidR="00852119" w:rsidRPr="0069455B" w:rsidRDefault="00852119" w:rsidP="00346178">
            <w:pPr>
              <w:pStyle w:val="TAL"/>
            </w:pPr>
            <w:r w:rsidRPr="00145051">
              <w:t>R5-226765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B74FAE" w14:textId="1CCC107B" w:rsidR="00852119" w:rsidRPr="007F2609" w:rsidRDefault="00852119" w:rsidP="00346178">
            <w:pPr>
              <w:pStyle w:val="TAL"/>
            </w:pPr>
            <w:r w:rsidRPr="00145051">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894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182E" w14:textId="5BA0F33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86CF" w14:textId="0E2F85FE" w:rsidR="00852119" w:rsidRPr="0069455B" w:rsidRDefault="00852119" w:rsidP="00346178">
            <w:pPr>
              <w:pStyle w:val="TAL"/>
            </w:pPr>
            <w:r w:rsidRPr="00145051">
              <w:t>Editorial correction to clause 4.3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D94D5" w14:textId="77777777" w:rsidR="00852119" w:rsidRPr="007F2609" w:rsidRDefault="00852119" w:rsidP="00346178">
            <w:pPr>
              <w:pStyle w:val="TAL"/>
            </w:pPr>
            <w:r w:rsidRPr="007F2609">
              <w:t>17.</w:t>
            </w:r>
            <w:r>
              <w:t>7.0</w:t>
            </w:r>
          </w:p>
        </w:tc>
      </w:tr>
      <w:tr w:rsidR="00145051" w:rsidRPr="004F19B2" w14:paraId="49CB5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9B05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F61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AF83D" w14:textId="1A0B7151" w:rsidR="00852119" w:rsidRPr="0069455B" w:rsidRDefault="00852119" w:rsidP="00346178">
            <w:pPr>
              <w:pStyle w:val="TAL"/>
            </w:pPr>
            <w:r w:rsidRPr="00145051">
              <w:t>R5-226849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20D9C" w14:textId="489F2A42" w:rsidR="00852119" w:rsidRPr="007F2609" w:rsidRDefault="00852119" w:rsidP="00346178">
            <w:pPr>
              <w:pStyle w:val="TAL"/>
            </w:pPr>
            <w:r w:rsidRPr="00145051">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0DE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7F1F" w14:textId="1D24FA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492E3" w14:textId="79B393EB" w:rsidR="00852119" w:rsidRPr="00145051" w:rsidRDefault="00852119" w:rsidP="00346178">
            <w:pPr>
              <w:pStyle w:val="TAL"/>
            </w:pPr>
            <w:r w:rsidRPr="00145051">
              <w:t>Adding new FR1 test case Configured Transmitted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0B5F" w14:textId="77777777" w:rsidR="00852119" w:rsidRPr="007F2609" w:rsidRDefault="00852119" w:rsidP="00346178">
            <w:pPr>
              <w:pStyle w:val="TAL"/>
            </w:pPr>
            <w:r w:rsidRPr="007F2609">
              <w:t>17.</w:t>
            </w:r>
            <w:r>
              <w:t>7.0</w:t>
            </w:r>
          </w:p>
        </w:tc>
      </w:tr>
      <w:tr w:rsidR="00145051" w:rsidRPr="004F19B2" w14:paraId="52C641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431CF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A54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8F0F0" w14:textId="4406F6EF" w:rsidR="00852119" w:rsidRPr="0069455B" w:rsidRDefault="00852119" w:rsidP="00346178">
            <w:pPr>
              <w:pStyle w:val="TAL"/>
            </w:pPr>
            <w:r w:rsidRPr="00145051">
              <w:t>R5-226850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0751" w14:textId="2EB06F86" w:rsidR="00852119" w:rsidRPr="007F2609" w:rsidRDefault="00852119" w:rsidP="00346178">
            <w:pPr>
              <w:pStyle w:val="TAL"/>
            </w:pPr>
            <w:r w:rsidRPr="00145051">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5B05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B4556" w14:textId="41B32A8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4FC996" w14:textId="70F1CF2F" w:rsidR="00852119" w:rsidRPr="00145051" w:rsidRDefault="00852119" w:rsidP="00346178">
            <w:pPr>
              <w:pStyle w:val="TAL"/>
            </w:pPr>
            <w:r w:rsidRPr="00145051">
              <w:t>Adding new FR1 test case Minimum output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5550F" w14:textId="77777777" w:rsidR="00852119" w:rsidRPr="007F2609" w:rsidRDefault="00852119" w:rsidP="00346178">
            <w:pPr>
              <w:pStyle w:val="TAL"/>
            </w:pPr>
            <w:r w:rsidRPr="007F2609">
              <w:t>17.</w:t>
            </w:r>
            <w:r>
              <w:t>7.0</w:t>
            </w:r>
          </w:p>
        </w:tc>
      </w:tr>
      <w:tr w:rsidR="00145051" w:rsidRPr="004F19B2" w14:paraId="127E6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8D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86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37C10" w14:textId="5A3C05BD" w:rsidR="00852119" w:rsidRPr="0069455B" w:rsidRDefault="00852119" w:rsidP="00346178">
            <w:pPr>
              <w:pStyle w:val="TAL"/>
            </w:pPr>
            <w:r w:rsidRPr="00145051">
              <w:t>R5-226851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B2F2E" w14:textId="1172E4B2" w:rsidR="00852119" w:rsidRPr="007F2609" w:rsidRDefault="00852119" w:rsidP="00346178">
            <w:pPr>
              <w:pStyle w:val="TAL"/>
            </w:pPr>
            <w:r w:rsidRPr="00145051">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C8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10F8A" w14:textId="7FBC32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2E20E4" w14:textId="0CC49D2B" w:rsidR="00852119" w:rsidRPr="00145051" w:rsidRDefault="00852119" w:rsidP="00346178">
            <w:pPr>
              <w:pStyle w:val="TAL"/>
            </w:pPr>
            <w:r w:rsidRPr="00145051">
              <w:t>Adding new FR1 test case Transmit OFF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72C4" w14:textId="77777777" w:rsidR="00852119" w:rsidRPr="007F2609" w:rsidRDefault="00852119" w:rsidP="00346178">
            <w:pPr>
              <w:pStyle w:val="TAL"/>
            </w:pPr>
            <w:r w:rsidRPr="007F2609">
              <w:t>17.</w:t>
            </w:r>
            <w:r>
              <w:t>7.0</w:t>
            </w:r>
          </w:p>
        </w:tc>
      </w:tr>
      <w:tr w:rsidR="00145051" w:rsidRPr="004F19B2" w14:paraId="641081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7D9AF3"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63E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3FB4" w14:textId="4BB51879" w:rsidR="00852119" w:rsidRPr="0069455B" w:rsidRDefault="00852119" w:rsidP="00346178">
            <w:pPr>
              <w:pStyle w:val="TAL"/>
            </w:pPr>
            <w:r w:rsidRPr="00145051">
              <w:t>R5-226853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7AB5E" w14:textId="71F83CF2" w:rsidR="00852119" w:rsidRPr="007F2609" w:rsidRDefault="00852119" w:rsidP="00346178">
            <w:pPr>
              <w:pStyle w:val="TAL"/>
            </w:pPr>
            <w:r w:rsidRPr="00145051">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5F9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F360D" w14:textId="5B47091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97559" w14:textId="1A5DE029" w:rsidR="00852119" w:rsidRPr="00145051" w:rsidRDefault="00852119" w:rsidP="00346178">
            <w:pPr>
              <w:pStyle w:val="TAL"/>
            </w:pPr>
            <w:r w:rsidRPr="00145051">
              <w:t>Adding new FR1 test case REFSENS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7D55D" w14:textId="77777777" w:rsidR="00852119" w:rsidRPr="007F2609" w:rsidRDefault="00852119" w:rsidP="00346178">
            <w:pPr>
              <w:pStyle w:val="TAL"/>
            </w:pPr>
            <w:r w:rsidRPr="007F2609">
              <w:t>17.</w:t>
            </w:r>
            <w:r>
              <w:t>7.0</w:t>
            </w:r>
          </w:p>
        </w:tc>
      </w:tr>
      <w:tr w:rsidR="00145051" w:rsidRPr="004F19B2" w14:paraId="0706C5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D9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D636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AFED8" w14:textId="7D78BA9C" w:rsidR="00852119" w:rsidRPr="0069455B" w:rsidRDefault="00852119" w:rsidP="00346178">
            <w:pPr>
              <w:pStyle w:val="TAL"/>
            </w:pPr>
            <w:r w:rsidRPr="00145051">
              <w:t>R5-226854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F868E" w14:textId="4F33ECCD" w:rsidR="00852119" w:rsidRPr="007F2609" w:rsidRDefault="00852119" w:rsidP="00346178">
            <w:pPr>
              <w:pStyle w:val="TAL"/>
            </w:pPr>
            <w:r w:rsidRPr="00145051">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A02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8BE0" w14:textId="1610589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FE172" w14:textId="6209844C" w:rsidR="00852119" w:rsidRPr="00145051" w:rsidRDefault="00852119" w:rsidP="00346178">
            <w:pPr>
              <w:pStyle w:val="TAL"/>
            </w:pPr>
            <w:r w:rsidRPr="00145051">
              <w:t>Adding new FR1 test case REFSENS for SUL with UL MIMO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8C0C9" w14:textId="77777777" w:rsidR="00852119" w:rsidRPr="007F2609" w:rsidRDefault="00852119" w:rsidP="00346178">
            <w:pPr>
              <w:pStyle w:val="TAL"/>
            </w:pPr>
            <w:r w:rsidRPr="007F2609">
              <w:t>17.</w:t>
            </w:r>
            <w:r>
              <w:t>7.0</w:t>
            </w:r>
          </w:p>
        </w:tc>
      </w:tr>
      <w:tr w:rsidR="00145051" w:rsidRPr="004F19B2" w14:paraId="4B2AB6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C1EF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C386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99DE" w14:textId="1B9BFF04" w:rsidR="00852119" w:rsidRPr="0069455B" w:rsidRDefault="00852119" w:rsidP="00346178">
            <w:pPr>
              <w:pStyle w:val="TAL"/>
            </w:pPr>
            <w:r w:rsidRPr="00145051">
              <w:t>R5-226855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4C58C" w14:textId="0C22F305" w:rsidR="00852119" w:rsidRPr="007F2609" w:rsidRDefault="00852119" w:rsidP="00346178">
            <w:pPr>
              <w:pStyle w:val="TAL"/>
            </w:pPr>
            <w:r w:rsidRPr="00145051">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B54E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572AB" w14:textId="33D1C4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6CE5E8" w14:textId="0CC0A295" w:rsidR="00852119" w:rsidRPr="00145051" w:rsidRDefault="00852119" w:rsidP="00346178">
            <w:pPr>
              <w:pStyle w:val="TAL"/>
            </w:pPr>
            <w:r w:rsidRPr="00145051">
              <w:t>Adding new FR1 test case Maximum input level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E2AD" w14:textId="77777777" w:rsidR="00852119" w:rsidRPr="007F2609" w:rsidRDefault="00852119" w:rsidP="00346178">
            <w:pPr>
              <w:pStyle w:val="TAL"/>
            </w:pPr>
            <w:r w:rsidRPr="007F2609">
              <w:t>17.</w:t>
            </w:r>
            <w:r>
              <w:t>7.0</w:t>
            </w:r>
          </w:p>
        </w:tc>
      </w:tr>
      <w:tr w:rsidR="00145051" w:rsidRPr="004F19B2" w14:paraId="2CC488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804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0B24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0DD35" w14:textId="4A92F82C" w:rsidR="00852119" w:rsidRPr="0069455B" w:rsidRDefault="00852119" w:rsidP="00346178">
            <w:pPr>
              <w:pStyle w:val="TAL"/>
            </w:pPr>
            <w:r w:rsidRPr="00145051">
              <w:t>R5-226856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2FF7E" w14:textId="11742EF2" w:rsidR="00852119" w:rsidRPr="007F2609" w:rsidRDefault="00852119" w:rsidP="00346178">
            <w:pPr>
              <w:pStyle w:val="TAL"/>
            </w:pPr>
            <w:r w:rsidRPr="00145051">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031F5"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94BCA" w14:textId="3139AF9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1D384E" w14:textId="46196271" w:rsidR="00852119" w:rsidRPr="00145051" w:rsidRDefault="00852119" w:rsidP="00346178">
            <w:pPr>
              <w:pStyle w:val="TAL"/>
            </w:pPr>
            <w:r w:rsidRPr="00145051">
              <w:t>Adding new FR1 test case Adjacent channel selectivity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603D1" w14:textId="77777777" w:rsidR="00852119" w:rsidRPr="007F2609" w:rsidRDefault="00852119" w:rsidP="00346178">
            <w:pPr>
              <w:pStyle w:val="TAL"/>
            </w:pPr>
            <w:r w:rsidRPr="007F2609">
              <w:t>17.</w:t>
            </w:r>
            <w:r>
              <w:t>7.0</w:t>
            </w:r>
          </w:p>
        </w:tc>
      </w:tr>
      <w:tr w:rsidR="00145051" w:rsidRPr="004F19B2" w14:paraId="5AF2D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8114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ED79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CD1E" w14:textId="034780E9" w:rsidR="00852119" w:rsidRPr="0069455B" w:rsidRDefault="00852119" w:rsidP="00346178">
            <w:pPr>
              <w:pStyle w:val="TAL"/>
            </w:pPr>
            <w:r w:rsidRPr="00145051">
              <w:t>R5-226857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8BDA9" w14:textId="0D110341" w:rsidR="00852119" w:rsidRPr="007F2609" w:rsidRDefault="00852119" w:rsidP="00346178">
            <w:pPr>
              <w:pStyle w:val="TAL"/>
            </w:pPr>
            <w:r w:rsidRPr="00145051">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0BF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F24B9" w14:textId="60B6833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08447" w14:textId="45D6180D" w:rsidR="00852119" w:rsidRPr="00145051" w:rsidRDefault="00852119" w:rsidP="00346178">
            <w:pPr>
              <w:pStyle w:val="TAL"/>
            </w:pPr>
            <w:r w:rsidRPr="00145051">
              <w:t>Adding new FR1 test case In-band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F850B" w14:textId="77777777" w:rsidR="00852119" w:rsidRPr="007F2609" w:rsidRDefault="00852119" w:rsidP="00346178">
            <w:pPr>
              <w:pStyle w:val="TAL"/>
            </w:pPr>
            <w:r w:rsidRPr="007F2609">
              <w:t>17.</w:t>
            </w:r>
            <w:r>
              <w:t>7.0</w:t>
            </w:r>
          </w:p>
        </w:tc>
      </w:tr>
      <w:tr w:rsidR="00145051" w:rsidRPr="004F19B2" w14:paraId="265531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DF2CD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7DB7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A65C1" w14:textId="692924B6" w:rsidR="00852119" w:rsidRPr="0069455B" w:rsidRDefault="00852119" w:rsidP="00346178">
            <w:pPr>
              <w:pStyle w:val="TAL"/>
            </w:pPr>
            <w:r w:rsidRPr="00145051">
              <w:t>R5-226858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E5F94" w14:textId="54D4D46F" w:rsidR="00852119" w:rsidRPr="007F2609" w:rsidRDefault="00852119" w:rsidP="00346178">
            <w:pPr>
              <w:pStyle w:val="TAL"/>
            </w:pPr>
            <w:r w:rsidRPr="00145051">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8A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D0891" w14:textId="03E67F0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E6F2E" w14:textId="7033879E" w:rsidR="00852119" w:rsidRPr="00145051" w:rsidRDefault="00852119" w:rsidP="00346178">
            <w:pPr>
              <w:pStyle w:val="TAL"/>
            </w:pPr>
            <w:r w:rsidRPr="00145051">
              <w:t>Adding new FR1 test case Out-of-band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BFCA4" w14:textId="77777777" w:rsidR="00852119" w:rsidRPr="007F2609" w:rsidRDefault="00852119" w:rsidP="00346178">
            <w:pPr>
              <w:pStyle w:val="TAL"/>
            </w:pPr>
            <w:r w:rsidRPr="007F2609">
              <w:t>17.</w:t>
            </w:r>
            <w:r>
              <w:t>7.0</w:t>
            </w:r>
          </w:p>
        </w:tc>
      </w:tr>
      <w:tr w:rsidR="00145051" w:rsidRPr="004F19B2" w14:paraId="5B64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7906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E32A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0FC1" w14:textId="6A72518E" w:rsidR="00852119" w:rsidRPr="0069455B" w:rsidRDefault="00852119" w:rsidP="00346178">
            <w:pPr>
              <w:pStyle w:val="TAL"/>
            </w:pPr>
            <w:r w:rsidRPr="00145051">
              <w:t>R5-226859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B25D8" w14:textId="3CA47EDF" w:rsidR="00852119" w:rsidRPr="007F2609" w:rsidRDefault="00852119" w:rsidP="00346178">
            <w:pPr>
              <w:pStyle w:val="TAL"/>
            </w:pPr>
            <w:r w:rsidRPr="00145051">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7BB4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EE56" w14:textId="0DA3FB7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C14A9" w14:textId="43BDCF48" w:rsidR="00852119" w:rsidRPr="00145051" w:rsidRDefault="00852119" w:rsidP="00346178">
            <w:pPr>
              <w:pStyle w:val="TAL"/>
            </w:pPr>
            <w:r w:rsidRPr="00145051">
              <w:t>Adding new FR1 test case Narrow 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72CE" w14:textId="77777777" w:rsidR="00852119" w:rsidRPr="007F2609" w:rsidRDefault="00852119" w:rsidP="00346178">
            <w:pPr>
              <w:pStyle w:val="TAL"/>
            </w:pPr>
            <w:r w:rsidRPr="007F2609">
              <w:t>17.</w:t>
            </w:r>
            <w:r>
              <w:t>7.0</w:t>
            </w:r>
          </w:p>
        </w:tc>
      </w:tr>
      <w:tr w:rsidR="00145051" w:rsidRPr="004F19B2" w14:paraId="72974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9A70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1E6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28F6F" w14:textId="3EAF9398" w:rsidR="00852119" w:rsidRPr="0069455B" w:rsidRDefault="00852119" w:rsidP="00346178">
            <w:pPr>
              <w:pStyle w:val="TAL"/>
            </w:pPr>
            <w:r w:rsidRPr="00145051">
              <w:t>R5-226860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55697" w14:textId="66F3D960" w:rsidR="00852119" w:rsidRPr="007F2609" w:rsidRDefault="00852119" w:rsidP="00346178">
            <w:pPr>
              <w:pStyle w:val="TAL"/>
            </w:pPr>
            <w:r w:rsidRPr="00145051">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79A5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92AB6" w14:textId="33E738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874EA" w14:textId="3690F4EC" w:rsidR="00852119" w:rsidRPr="00145051" w:rsidRDefault="00852119" w:rsidP="00346178">
            <w:pPr>
              <w:pStyle w:val="TAL"/>
            </w:pPr>
            <w:r w:rsidRPr="00145051">
              <w:t>Adding new FR1 test case Spurious response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04F4" w14:textId="77777777" w:rsidR="00852119" w:rsidRPr="007F2609" w:rsidRDefault="00852119" w:rsidP="00346178">
            <w:pPr>
              <w:pStyle w:val="TAL"/>
            </w:pPr>
            <w:r w:rsidRPr="007F2609">
              <w:t>17.</w:t>
            </w:r>
            <w:r>
              <w:t>7.0</w:t>
            </w:r>
          </w:p>
        </w:tc>
      </w:tr>
      <w:tr w:rsidR="00145051" w:rsidRPr="004F19B2" w14:paraId="0EB3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68D0A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AB32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79019" w14:textId="70BE1458" w:rsidR="00852119" w:rsidRPr="0069455B" w:rsidRDefault="00852119" w:rsidP="00346178">
            <w:pPr>
              <w:pStyle w:val="TAL"/>
            </w:pPr>
            <w:r w:rsidRPr="00145051">
              <w:t>R5-226861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FDA02" w14:textId="486D884A" w:rsidR="00852119" w:rsidRPr="007F2609" w:rsidRDefault="00852119" w:rsidP="00346178">
            <w:pPr>
              <w:pStyle w:val="TAL"/>
            </w:pPr>
            <w:r w:rsidRPr="00145051">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B712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5A01" w14:textId="2D126A0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9AFBA" w14:textId="0C7F3FAC" w:rsidR="00852119" w:rsidRPr="00145051" w:rsidRDefault="00852119" w:rsidP="00346178">
            <w:pPr>
              <w:pStyle w:val="TAL"/>
            </w:pPr>
            <w:r w:rsidRPr="00145051">
              <w:t>Adding new FR1 test case Wide band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76AD4" w14:textId="77777777" w:rsidR="00852119" w:rsidRPr="007F2609" w:rsidRDefault="00852119" w:rsidP="00346178">
            <w:pPr>
              <w:pStyle w:val="TAL"/>
            </w:pPr>
            <w:r w:rsidRPr="007F2609">
              <w:t>17.</w:t>
            </w:r>
            <w:r>
              <w:t>7.0</w:t>
            </w:r>
          </w:p>
        </w:tc>
      </w:tr>
      <w:tr w:rsidR="00145051" w:rsidRPr="004F19B2" w14:paraId="1E5AFD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EDF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F3DB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03953" w14:textId="471F63E9" w:rsidR="00852119" w:rsidRPr="0069455B" w:rsidRDefault="00852119" w:rsidP="00346178">
            <w:pPr>
              <w:pStyle w:val="TAL"/>
            </w:pPr>
            <w:r w:rsidRPr="00145051">
              <w:t>R5-226866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11CD" w14:textId="367A8501" w:rsidR="00852119" w:rsidRPr="007F2609" w:rsidRDefault="00852119" w:rsidP="00346178">
            <w:pPr>
              <w:pStyle w:val="TAL"/>
            </w:pPr>
            <w:r w:rsidRPr="00145051">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BA7A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ADA9A" w14:textId="154D57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11D63" w14:textId="70989A85" w:rsidR="00852119" w:rsidRPr="00145051" w:rsidRDefault="00852119" w:rsidP="00346178">
            <w:pPr>
              <w:pStyle w:val="TAL"/>
            </w:pPr>
            <w:r w:rsidRPr="00145051">
              <w:t>Updating Spectrum emission mask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37D4" w14:textId="77777777" w:rsidR="00852119" w:rsidRPr="007F2609" w:rsidRDefault="00852119" w:rsidP="00346178">
            <w:pPr>
              <w:pStyle w:val="TAL"/>
            </w:pPr>
            <w:r w:rsidRPr="007F2609">
              <w:t>17.</w:t>
            </w:r>
            <w:r>
              <w:t>7.0</w:t>
            </w:r>
          </w:p>
        </w:tc>
      </w:tr>
      <w:tr w:rsidR="00145051" w:rsidRPr="004F19B2" w14:paraId="5063A6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F8DC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34F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A114" w14:textId="1A48C9DF" w:rsidR="00852119" w:rsidRPr="0069455B" w:rsidRDefault="00852119" w:rsidP="00346178">
            <w:pPr>
              <w:pStyle w:val="TAL"/>
            </w:pPr>
            <w:r w:rsidRPr="00145051">
              <w:t>R5-226914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6E15" w14:textId="5330DE0D" w:rsidR="00852119" w:rsidRPr="007F2609" w:rsidRDefault="00852119" w:rsidP="00346178">
            <w:pPr>
              <w:pStyle w:val="TAL"/>
            </w:pPr>
            <w:r w:rsidRPr="00145051">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6F21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27416" w14:textId="14C382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C4304" w14:textId="4E647D4A" w:rsidR="00852119" w:rsidRPr="0069455B" w:rsidRDefault="00852119" w:rsidP="00346178">
            <w:pPr>
              <w:pStyle w:val="TAL"/>
            </w:pPr>
            <w:r w:rsidRPr="00145051">
              <w:t>Updating Annex E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ADD3" w14:textId="77777777" w:rsidR="00852119" w:rsidRPr="007F2609" w:rsidRDefault="00852119" w:rsidP="00346178">
            <w:pPr>
              <w:pStyle w:val="TAL"/>
            </w:pPr>
            <w:r w:rsidRPr="007F2609">
              <w:t>17.</w:t>
            </w:r>
            <w:r>
              <w:t>7.0</w:t>
            </w:r>
          </w:p>
        </w:tc>
      </w:tr>
      <w:tr w:rsidR="00145051" w:rsidRPr="004F19B2" w14:paraId="00558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17924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4D1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36B01" w14:textId="75753CE3" w:rsidR="00852119" w:rsidRPr="0069455B" w:rsidRDefault="00852119" w:rsidP="00346178">
            <w:pPr>
              <w:pStyle w:val="TAL"/>
            </w:pPr>
            <w:r w:rsidRPr="00145051">
              <w:t>R5-226915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CFC6D" w14:textId="2B8453AA" w:rsidR="00852119" w:rsidRPr="007F2609" w:rsidRDefault="00852119" w:rsidP="00346178">
            <w:pPr>
              <w:pStyle w:val="TAL"/>
            </w:pPr>
            <w:r w:rsidRPr="00145051">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AD2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820F" w14:textId="0E8A65F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6C66B2" w14:textId="033C2244" w:rsidR="00852119" w:rsidRPr="0069455B" w:rsidRDefault="00852119" w:rsidP="00346178">
            <w:pPr>
              <w:pStyle w:val="TAL"/>
            </w:pPr>
            <w:r w:rsidRPr="00145051">
              <w:t>Updating Annex F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8E10" w14:textId="77777777" w:rsidR="00852119" w:rsidRPr="007F2609" w:rsidRDefault="00852119" w:rsidP="00346178">
            <w:pPr>
              <w:pStyle w:val="TAL"/>
            </w:pPr>
            <w:r w:rsidRPr="007F2609">
              <w:t>17.</w:t>
            </w:r>
            <w:r>
              <w:t>7.0</w:t>
            </w:r>
          </w:p>
        </w:tc>
      </w:tr>
      <w:tr w:rsidR="00145051" w:rsidRPr="004F19B2" w14:paraId="26871A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FD0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0F8A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11948" w14:textId="2DADB83E" w:rsidR="00852119" w:rsidRPr="0069455B" w:rsidRDefault="00852119" w:rsidP="00346178">
            <w:pPr>
              <w:pStyle w:val="TAL"/>
            </w:pPr>
            <w:r w:rsidRPr="00145051">
              <w:t>R5-226920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83B279" w14:textId="6E7794D1" w:rsidR="00852119" w:rsidRPr="007F2609" w:rsidRDefault="00852119" w:rsidP="00346178">
            <w:pPr>
              <w:pStyle w:val="TAL"/>
            </w:pPr>
            <w:r w:rsidRPr="00145051">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2CB9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813AD" w14:textId="7C9504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87AED0" w14:textId="27C95106" w:rsidR="00852119" w:rsidRPr="0069455B" w:rsidRDefault="00852119" w:rsidP="00346178">
            <w:pPr>
              <w:pStyle w:val="TAL"/>
            </w:pPr>
            <w:r w:rsidRPr="00145051">
              <w:t>Correction to spurious emission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A28AB" w14:textId="77777777" w:rsidR="00852119" w:rsidRPr="007F2609" w:rsidRDefault="00852119" w:rsidP="00346178">
            <w:pPr>
              <w:pStyle w:val="TAL"/>
            </w:pPr>
            <w:r w:rsidRPr="007F2609">
              <w:t>17.</w:t>
            </w:r>
            <w:r>
              <w:t>7.0</w:t>
            </w:r>
          </w:p>
        </w:tc>
      </w:tr>
      <w:tr w:rsidR="00145051" w:rsidRPr="004F19B2" w14:paraId="71ED5A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0DD31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78A0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5CC69" w14:textId="7C81EC06" w:rsidR="00852119" w:rsidRPr="0069455B" w:rsidRDefault="00852119" w:rsidP="00346178">
            <w:pPr>
              <w:pStyle w:val="TAL"/>
            </w:pPr>
            <w:r w:rsidRPr="00145051">
              <w:t>R5-226937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AAA4" w14:textId="7BCA00F9" w:rsidR="00852119" w:rsidRPr="007F2609" w:rsidRDefault="00852119" w:rsidP="00346178">
            <w:pPr>
              <w:pStyle w:val="TAL"/>
            </w:pPr>
            <w:r w:rsidRPr="00145051">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E22EE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DCE74" w14:textId="0F9459F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5E1A7" w14:textId="437A3C4F" w:rsidR="00852119" w:rsidRPr="0069455B" w:rsidRDefault="00852119" w:rsidP="00346178">
            <w:pPr>
              <w:pStyle w:val="TAL"/>
            </w:pPr>
            <w:r w:rsidRPr="00145051">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E8F46" w14:textId="77777777" w:rsidR="00852119" w:rsidRPr="007F2609" w:rsidRDefault="00852119" w:rsidP="00346178">
            <w:pPr>
              <w:pStyle w:val="TAL"/>
            </w:pPr>
            <w:r w:rsidRPr="007F2609">
              <w:t>17.</w:t>
            </w:r>
            <w:r>
              <w:t>7.0</w:t>
            </w:r>
          </w:p>
        </w:tc>
      </w:tr>
      <w:tr w:rsidR="00145051" w:rsidRPr="004F19B2" w14:paraId="3BEC6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29AB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6589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25BB9" w14:textId="1F48A9A7" w:rsidR="00852119" w:rsidRPr="0069455B" w:rsidRDefault="00852119" w:rsidP="00346178">
            <w:pPr>
              <w:pStyle w:val="TAL"/>
            </w:pPr>
            <w:r w:rsidRPr="00145051">
              <w:t>R5-227064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59621" w14:textId="494BA51B" w:rsidR="00852119" w:rsidRPr="007F2609" w:rsidRDefault="00852119" w:rsidP="00346178">
            <w:pPr>
              <w:pStyle w:val="TAL"/>
            </w:pPr>
            <w:r w:rsidRPr="00145051">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D6C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BDFC1" w14:textId="7609D0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3D577" w14:textId="1817677C" w:rsidR="00852119" w:rsidRPr="0069455B" w:rsidRDefault="00852119" w:rsidP="00346178">
            <w:pPr>
              <w:pStyle w:val="TAL"/>
            </w:pPr>
            <w:r w:rsidRPr="00145051">
              <w:t>Suffix definition for Tx Diversity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14B6" w14:textId="77777777" w:rsidR="00852119" w:rsidRPr="007F2609" w:rsidRDefault="00852119" w:rsidP="00346178">
            <w:pPr>
              <w:pStyle w:val="TAL"/>
            </w:pPr>
            <w:r w:rsidRPr="007F2609">
              <w:t>17.</w:t>
            </w:r>
            <w:r>
              <w:t>7.0</w:t>
            </w:r>
          </w:p>
        </w:tc>
      </w:tr>
      <w:tr w:rsidR="00145051" w:rsidRPr="004F19B2" w14:paraId="14E1EB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731A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2088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B44" w14:textId="41A12EBB" w:rsidR="00852119" w:rsidRPr="0069455B" w:rsidRDefault="00852119" w:rsidP="00346178">
            <w:pPr>
              <w:pStyle w:val="TAL"/>
            </w:pPr>
            <w:r w:rsidRPr="00145051">
              <w:t>R5-227079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5E2E" w14:textId="719F19EF" w:rsidR="00852119" w:rsidRPr="007F2609" w:rsidRDefault="00852119" w:rsidP="00346178">
            <w:pPr>
              <w:pStyle w:val="TAL"/>
            </w:pPr>
            <w:r w:rsidRPr="00145051">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4F2C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2EE65" w14:textId="7FB2C9B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08FAD" w14:textId="24766EE8" w:rsidR="00852119" w:rsidRPr="0069455B" w:rsidRDefault="00852119" w:rsidP="00346178">
            <w:pPr>
              <w:pStyle w:val="TAL"/>
            </w:pPr>
            <w:r w:rsidRPr="00145051">
              <w:t>Correction to DFT-s RB allocation for CBW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CAC6" w14:textId="77777777" w:rsidR="00852119" w:rsidRPr="007F2609" w:rsidRDefault="00852119" w:rsidP="00346178">
            <w:pPr>
              <w:pStyle w:val="TAL"/>
            </w:pPr>
            <w:r w:rsidRPr="007F2609">
              <w:t>17.</w:t>
            </w:r>
            <w:r>
              <w:t>7.0</w:t>
            </w:r>
          </w:p>
        </w:tc>
      </w:tr>
      <w:tr w:rsidR="00145051" w:rsidRPr="004F19B2" w14:paraId="5F5812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CA77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434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D7B9" w14:textId="5F8A8536" w:rsidR="00852119" w:rsidRPr="0069455B" w:rsidRDefault="00852119" w:rsidP="00346178">
            <w:pPr>
              <w:pStyle w:val="TAL"/>
            </w:pPr>
            <w:r w:rsidRPr="00145051">
              <w:t>R5-227080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D8AFB" w14:textId="08F0DD2E" w:rsidR="00852119" w:rsidRPr="007F2609" w:rsidRDefault="00852119" w:rsidP="00346178">
            <w:pPr>
              <w:pStyle w:val="TAL"/>
            </w:pPr>
            <w:r w:rsidRPr="00145051">
              <w:t>2033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9908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B7B76" w14:textId="1B61D8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CC62F0" w14:textId="186F9EB4" w:rsidR="00852119" w:rsidRPr="0069455B" w:rsidRDefault="00852119" w:rsidP="00346178">
            <w:pPr>
              <w:pStyle w:val="TAL"/>
            </w:pPr>
            <w:r w:rsidRPr="00145051">
              <w:t xml:space="preserve">Correction to test </w:t>
            </w:r>
            <w:r w:rsidR="00145051" w:rsidRPr="00145051">
              <w:t>configuration</w:t>
            </w:r>
            <w:r w:rsidRPr="00145051">
              <w:t xml:space="preserve"> and test requirements tables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1CF" w14:textId="77777777" w:rsidR="00852119" w:rsidRPr="007F2609" w:rsidRDefault="00852119" w:rsidP="00346178">
            <w:pPr>
              <w:pStyle w:val="TAL"/>
            </w:pPr>
            <w:r w:rsidRPr="007F2609">
              <w:t>17.</w:t>
            </w:r>
            <w:r>
              <w:t>7.0</w:t>
            </w:r>
          </w:p>
        </w:tc>
      </w:tr>
      <w:tr w:rsidR="00145051" w:rsidRPr="004F19B2" w14:paraId="193425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F7F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D086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4096" w14:textId="60255B2E" w:rsidR="00852119" w:rsidRPr="0069455B" w:rsidRDefault="00852119" w:rsidP="00346178">
            <w:pPr>
              <w:pStyle w:val="TAL"/>
            </w:pPr>
            <w:r w:rsidRPr="00145051">
              <w:t>R5-227081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5A20C" w14:textId="13C10EDB" w:rsidR="00852119" w:rsidRPr="007F2609" w:rsidRDefault="00852119" w:rsidP="00346178">
            <w:pPr>
              <w:pStyle w:val="TAL"/>
            </w:pPr>
            <w:r w:rsidRPr="00145051">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65B0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3658" w14:textId="7063A4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B226" w14:textId="3FD66D2F" w:rsidR="00852119" w:rsidRPr="0069455B" w:rsidRDefault="00852119" w:rsidP="00346178">
            <w:pPr>
              <w:pStyle w:val="TAL"/>
            </w:pPr>
            <w:r w:rsidRPr="00145051">
              <w:t>Addition of intra-band CA configurations to 3CA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3006" w14:textId="77777777" w:rsidR="00852119" w:rsidRPr="007F2609" w:rsidRDefault="00852119" w:rsidP="00346178">
            <w:pPr>
              <w:pStyle w:val="TAL"/>
            </w:pPr>
            <w:r w:rsidRPr="007F2609">
              <w:t>17.</w:t>
            </w:r>
            <w:r>
              <w:t>7.0</w:t>
            </w:r>
          </w:p>
        </w:tc>
      </w:tr>
      <w:tr w:rsidR="00145051" w:rsidRPr="004F19B2" w14:paraId="79A85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E76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9B09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964BC" w14:textId="1427E980" w:rsidR="00852119" w:rsidRPr="0069455B" w:rsidRDefault="00852119" w:rsidP="00346178">
            <w:pPr>
              <w:pStyle w:val="TAL"/>
            </w:pPr>
            <w:r w:rsidRPr="00145051">
              <w:t>R5-227082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A30C6" w14:textId="39986A6C" w:rsidR="00852119" w:rsidRPr="007F2609" w:rsidRDefault="00852119" w:rsidP="00346178">
            <w:pPr>
              <w:pStyle w:val="TAL"/>
            </w:pPr>
            <w:r w:rsidRPr="00145051">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09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9D5B5" w14:textId="27378E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8666F" w14:textId="23CBE610" w:rsidR="00852119" w:rsidRPr="0069455B" w:rsidRDefault="00852119" w:rsidP="00346178">
            <w:pPr>
              <w:pStyle w:val="TAL"/>
            </w:pPr>
            <w:r w:rsidRPr="00145051">
              <w:t>Correction to test procedure of 7.6A.2.2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E7676" w14:textId="77777777" w:rsidR="00852119" w:rsidRPr="007F2609" w:rsidRDefault="00852119" w:rsidP="00346178">
            <w:pPr>
              <w:pStyle w:val="TAL"/>
            </w:pPr>
            <w:r w:rsidRPr="007F2609">
              <w:t>17.</w:t>
            </w:r>
            <w:r>
              <w:t>7.0</w:t>
            </w:r>
          </w:p>
        </w:tc>
      </w:tr>
      <w:tr w:rsidR="00145051" w:rsidRPr="004F19B2" w14:paraId="31738F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FF409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59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CBF04" w14:textId="5A359BA8" w:rsidR="00852119" w:rsidRPr="0069455B" w:rsidRDefault="00852119" w:rsidP="00346178">
            <w:pPr>
              <w:pStyle w:val="TAL"/>
            </w:pPr>
            <w:r w:rsidRPr="00145051">
              <w:t>R5-227083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D95E" w14:textId="1974A2DA" w:rsidR="00852119" w:rsidRPr="007F2609" w:rsidRDefault="00852119" w:rsidP="00346178">
            <w:pPr>
              <w:pStyle w:val="TAL"/>
            </w:pPr>
            <w:r w:rsidRPr="00145051">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A79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248" w14:textId="2A98481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DDB62" w14:textId="705F97CE" w:rsidR="00852119" w:rsidRPr="0069455B" w:rsidRDefault="00852119" w:rsidP="00346178">
            <w:pPr>
              <w:pStyle w:val="TAL"/>
            </w:pPr>
            <w:r w:rsidRPr="00145051">
              <w:t>Correction to applicability of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ED0F" w14:textId="77777777" w:rsidR="00852119" w:rsidRPr="007F2609" w:rsidRDefault="00852119" w:rsidP="00346178">
            <w:pPr>
              <w:pStyle w:val="TAL"/>
            </w:pPr>
            <w:r w:rsidRPr="007F2609">
              <w:t>17.</w:t>
            </w:r>
            <w:r>
              <w:t>7.0</w:t>
            </w:r>
          </w:p>
        </w:tc>
      </w:tr>
      <w:tr w:rsidR="00145051" w:rsidRPr="004F19B2" w14:paraId="2AF33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96ABE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D98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9F61" w14:textId="55A152CC" w:rsidR="00852119" w:rsidRPr="0069455B" w:rsidRDefault="00852119" w:rsidP="00346178">
            <w:pPr>
              <w:pStyle w:val="TAL"/>
            </w:pPr>
            <w:r w:rsidRPr="00145051">
              <w:t>R5-227102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B1EBB" w14:textId="2F131584" w:rsidR="00852119" w:rsidRPr="007F2609" w:rsidRDefault="00852119" w:rsidP="00346178">
            <w:pPr>
              <w:pStyle w:val="TAL"/>
            </w:pPr>
            <w:r w:rsidRPr="00145051">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6EB9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9AD4C" w14:textId="0A2D3D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9E61E" w14:textId="6FF20DCC" w:rsidR="00852119" w:rsidRPr="0069455B" w:rsidRDefault="00852119" w:rsidP="00346178">
            <w:pPr>
              <w:pStyle w:val="TAL"/>
            </w:pPr>
            <w:r w:rsidRPr="00145051">
              <w:t>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DFEDC" w14:textId="77777777" w:rsidR="00852119" w:rsidRPr="007F2609" w:rsidRDefault="00852119" w:rsidP="00346178">
            <w:pPr>
              <w:pStyle w:val="TAL"/>
            </w:pPr>
            <w:r w:rsidRPr="007F2609">
              <w:t>17.</w:t>
            </w:r>
            <w:r>
              <w:t>7.0</w:t>
            </w:r>
          </w:p>
        </w:tc>
      </w:tr>
      <w:tr w:rsidR="00145051" w:rsidRPr="004F19B2" w14:paraId="657827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9F51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F390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58E8" w14:textId="28F242FD" w:rsidR="00852119" w:rsidRPr="0069455B" w:rsidRDefault="00852119" w:rsidP="00346178">
            <w:pPr>
              <w:pStyle w:val="TAL"/>
            </w:pPr>
            <w:r w:rsidRPr="00145051">
              <w:t>R5-227103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0AD6C" w14:textId="049940BC" w:rsidR="00852119" w:rsidRPr="007F2609" w:rsidRDefault="00852119" w:rsidP="00346178">
            <w:pPr>
              <w:pStyle w:val="TAL"/>
            </w:pPr>
            <w:r w:rsidRPr="00145051">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ECB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AF235" w14:textId="065515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AD143" w14:textId="39D15554" w:rsidR="00852119" w:rsidRPr="0069455B" w:rsidRDefault="00852119" w:rsidP="00346178">
            <w:pPr>
              <w:pStyle w:val="TAL"/>
            </w:pPr>
            <w:r w:rsidRPr="00145051">
              <w:t>Editorial 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AFAC3" w14:textId="77777777" w:rsidR="00852119" w:rsidRPr="007F2609" w:rsidRDefault="00852119" w:rsidP="00346178">
            <w:pPr>
              <w:pStyle w:val="TAL"/>
            </w:pPr>
            <w:r w:rsidRPr="007F2609">
              <w:t>17.</w:t>
            </w:r>
            <w:r>
              <w:t>7.0</w:t>
            </w:r>
          </w:p>
        </w:tc>
      </w:tr>
      <w:tr w:rsidR="00145051" w:rsidRPr="004F19B2" w14:paraId="4DFA88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111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7F5F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3E131" w14:textId="7100A672" w:rsidR="00852119" w:rsidRPr="0069455B" w:rsidRDefault="00852119" w:rsidP="00346178">
            <w:pPr>
              <w:pStyle w:val="TAL"/>
            </w:pPr>
            <w:r w:rsidRPr="00145051">
              <w:t>R5-227116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D2F42F" w14:textId="091892F8" w:rsidR="00852119" w:rsidRPr="007F2609" w:rsidRDefault="00852119" w:rsidP="00346178">
            <w:pPr>
              <w:pStyle w:val="TAL"/>
            </w:pPr>
            <w:r w:rsidRPr="00145051">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E91A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79B8D" w14:textId="0ECAF0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F733E2" w14:textId="16BE7A1A" w:rsidR="00852119" w:rsidRPr="0069455B" w:rsidRDefault="00852119" w:rsidP="00346178">
            <w:pPr>
              <w:pStyle w:val="TAL"/>
            </w:pPr>
            <w:r w:rsidRPr="00145051">
              <w:t>Update of MOP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E3FC3" w14:textId="77777777" w:rsidR="00852119" w:rsidRPr="007F2609" w:rsidRDefault="00852119" w:rsidP="00346178">
            <w:pPr>
              <w:pStyle w:val="TAL"/>
            </w:pPr>
            <w:r w:rsidRPr="007F2609">
              <w:t>17.</w:t>
            </w:r>
            <w:r>
              <w:t>7.0</w:t>
            </w:r>
          </w:p>
        </w:tc>
      </w:tr>
      <w:tr w:rsidR="00145051" w:rsidRPr="004F19B2" w14:paraId="05F8AC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171E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B30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1E983" w14:textId="40FE48A4" w:rsidR="00852119" w:rsidRPr="0069455B" w:rsidRDefault="00852119" w:rsidP="00346178">
            <w:pPr>
              <w:pStyle w:val="TAL"/>
            </w:pPr>
            <w:r w:rsidRPr="00145051">
              <w:t>R5-227221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81617" w14:textId="1A870DAD" w:rsidR="00852119" w:rsidRPr="007F2609" w:rsidRDefault="00852119" w:rsidP="00346178">
            <w:pPr>
              <w:pStyle w:val="TAL"/>
            </w:pPr>
            <w:r w:rsidRPr="00145051">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43F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2455" w14:textId="4A2472F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291C5" w14:textId="6C246657" w:rsidR="00852119" w:rsidRPr="0069455B" w:rsidRDefault="00852119" w:rsidP="00346178">
            <w:pPr>
              <w:pStyle w:val="TAL"/>
            </w:pPr>
            <w:r w:rsidRPr="00145051">
              <w:t>Corrections and additions of Rel-17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F194" w14:textId="77777777" w:rsidR="00852119" w:rsidRPr="007F2609" w:rsidRDefault="00852119" w:rsidP="00346178">
            <w:pPr>
              <w:pStyle w:val="TAL"/>
            </w:pPr>
            <w:r w:rsidRPr="007F2609">
              <w:t>17.</w:t>
            </w:r>
            <w:r>
              <w:t>7.0</w:t>
            </w:r>
          </w:p>
        </w:tc>
      </w:tr>
      <w:tr w:rsidR="00145051" w:rsidRPr="004F19B2" w14:paraId="6625E4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DDFDA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5991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1982" w14:textId="7635A4B3" w:rsidR="00852119" w:rsidRPr="0069455B" w:rsidRDefault="00852119" w:rsidP="00346178">
            <w:pPr>
              <w:pStyle w:val="TAL"/>
            </w:pPr>
            <w:r w:rsidRPr="00145051">
              <w:t>R5-227237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540C8" w14:textId="735AAA98" w:rsidR="00852119" w:rsidRPr="007F2609" w:rsidRDefault="00852119" w:rsidP="00346178">
            <w:pPr>
              <w:pStyle w:val="TAL"/>
            </w:pPr>
            <w:r w:rsidRPr="00145051">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307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47778" w14:textId="784F6CA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7F65C" w14:textId="2E5885E2" w:rsidR="00852119" w:rsidRPr="0069455B" w:rsidRDefault="00852119" w:rsidP="00346178">
            <w:pPr>
              <w:pStyle w:val="TAL"/>
            </w:pPr>
            <w:r w:rsidRPr="00145051">
              <w:t>Update CBW 35MHz for n3, n8 into TC 6.3.1, 6.3.2 and 6.3.3.6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F100" w14:textId="77777777" w:rsidR="00852119" w:rsidRPr="007F2609" w:rsidRDefault="00852119" w:rsidP="00346178">
            <w:pPr>
              <w:pStyle w:val="TAL"/>
            </w:pPr>
            <w:r w:rsidRPr="007F2609">
              <w:t>17.</w:t>
            </w:r>
            <w:r>
              <w:t>7.0</w:t>
            </w:r>
          </w:p>
        </w:tc>
      </w:tr>
      <w:tr w:rsidR="00145051" w:rsidRPr="004F19B2" w14:paraId="3598A8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C4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6E74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8B37" w14:textId="02FC612A" w:rsidR="00852119" w:rsidRPr="0069455B" w:rsidRDefault="00852119" w:rsidP="00346178">
            <w:pPr>
              <w:pStyle w:val="TAL"/>
            </w:pPr>
            <w:r w:rsidRPr="00145051">
              <w:t>R5-227246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3BEAF" w14:textId="1A07F7A5" w:rsidR="00852119" w:rsidRPr="007F2609" w:rsidRDefault="00852119" w:rsidP="00346178">
            <w:pPr>
              <w:pStyle w:val="TAL"/>
            </w:pPr>
            <w:r w:rsidRPr="00145051">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7033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EF76" w14:textId="3EB438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365377" w14:textId="5FBA9D1D" w:rsidR="00852119" w:rsidRPr="0069455B" w:rsidRDefault="00852119" w:rsidP="00346178">
            <w:pPr>
              <w:pStyle w:val="TAL"/>
            </w:pPr>
            <w:r w:rsidRPr="00145051">
              <w:t>Update CBW 35MHz into clause 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CEA7" w14:textId="77777777" w:rsidR="00852119" w:rsidRPr="007F2609" w:rsidRDefault="00852119" w:rsidP="00346178">
            <w:pPr>
              <w:pStyle w:val="TAL"/>
            </w:pPr>
            <w:r w:rsidRPr="007F2609">
              <w:t>17.</w:t>
            </w:r>
            <w:r>
              <w:t>7.0</w:t>
            </w:r>
          </w:p>
        </w:tc>
      </w:tr>
      <w:tr w:rsidR="00145051" w:rsidRPr="004F19B2" w14:paraId="1C690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6F7D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E75E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D07DD" w14:textId="27283EBC" w:rsidR="00852119" w:rsidRPr="0069455B" w:rsidRDefault="00852119" w:rsidP="00346178">
            <w:pPr>
              <w:pStyle w:val="TAL"/>
            </w:pPr>
            <w:r w:rsidRPr="00145051">
              <w:t>R5-227301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37BEE" w14:textId="22EC469C" w:rsidR="00852119" w:rsidRPr="007F2609" w:rsidRDefault="00852119" w:rsidP="00346178">
            <w:pPr>
              <w:pStyle w:val="TAL"/>
            </w:pPr>
            <w:r w:rsidRPr="00145051">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640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6BA5" w14:textId="5D5DA04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77781" w14:textId="12DDE4E6" w:rsidR="00852119" w:rsidRPr="0069455B" w:rsidRDefault="00852119" w:rsidP="00346178">
            <w:pPr>
              <w:pStyle w:val="TAL"/>
            </w:pPr>
            <w:r w:rsidRPr="00145051">
              <w:t>Introduction of CA_n48A-n77A and CA_n71A-n77A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04C2F" w14:textId="77777777" w:rsidR="00852119" w:rsidRPr="007F2609" w:rsidRDefault="00852119" w:rsidP="00346178">
            <w:pPr>
              <w:pStyle w:val="TAL"/>
            </w:pPr>
            <w:r w:rsidRPr="007F2609">
              <w:t>17.</w:t>
            </w:r>
            <w:r>
              <w:t>7.0</w:t>
            </w:r>
          </w:p>
        </w:tc>
      </w:tr>
      <w:tr w:rsidR="00145051" w:rsidRPr="004F19B2" w14:paraId="2020D4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8E76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C7C4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6F24" w14:textId="4DFB67CC" w:rsidR="00852119" w:rsidRPr="0069455B" w:rsidRDefault="00852119" w:rsidP="00346178">
            <w:pPr>
              <w:pStyle w:val="TAL"/>
            </w:pPr>
            <w:r w:rsidRPr="00145051">
              <w:t>R5-227320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7165" w14:textId="6BDA497C" w:rsidR="00852119" w:rsidRPr="007F2609" w:rsidRDefault="00852119" w:rsidP="00346178">
            <w:pPr>
              <w:pStyle w:val="TAL"/>
            </w:pPr>
            <w:r w:rsidRPr="00145051">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2E2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818D6" w14:textId="304212C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DB545" w14:textId="3C29A488" w:rsidR="00852119" w:rsidRPr="0069455B" w:rsidRDefault="00852119" w:rsidP="00346178">
            <w:pPr>
              <w:pStyle w:val="TAL"/>
            </w:pPr>
            <w:r w:rsidRPr="00145051">
              <w:t>Addition of new annex I for ModifiedMPR-Behavior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FBE5C" w14:textId="77777777" w:rsidR="00852119" w:rsidRPr="007F2609" w:rsidRDefault="00852119" w:rsidP="00346178">
            <w:pPr>
              <w:pStyle w:val="TAL"/>
            </w:pPr>
            <w:r w:rsidRPr="007F2609">
              <w:t>17.</w:t>
            </w:r>
            <w:r>
              <w:t>7.0</w:t>
            </w:r>
          </w:p>
        </w:tc>
      </w:tr>
      <w:tr w:rsidR="00145051" w:rsidRPr="004F19B2" w14:paraId="5BB9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8D3A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3E5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44563" w14:textId="40C9E21D" w:rsidR="00852119" w:rsidRPr="0069455B" w:rsidRDefault="00852119" w:rsidP="00346178">
            <w:pPr>
              <w:pStyle w:val="TAL"/>
            </w:pPr>
            <w:r w:rsidRPr="00145051">
              <w:t>R5-227321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6C54D" w14:textId="71D667ED" w:rsidR="00852119" w:rsidRPr="007F2609" w:rsidRDefault="00852119" w:rsidP="00346178">
            <w:pPr>
              <w:pStyle w:val="TAL"/>
            </w:pPr>
            <w:r w:rsidRPr="00145051">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BE8B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CD60E" w14:textId="495DEB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CBBC9" w14:textId="3AFB5DB5" w:rsidR="00852119" w:rsidRPr="0069455B" w:rsidRDefault="00852119" w:rsidP="00346178">
            <w:pPr>
              <w:pStyle w:val="TAL"/>
            </w:pPr>
            <w:r w:rsidRPr="00145051">
              <w:t>Updates to annex I ModifiedMPR-Behavior for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D1305" w14:textId="77777777" w:rsidR="00852119" w:rsidRPr="007F2609" w:rsidRDefault="00852119" w:rsidP="00346178">
            <w:pPr>
              <w:pStyle w:val="TAL"/>
            </w:pPr>
            <w:r w:rsidRPr="007F2609">
              <w:t>17.</w:t>
            </w:r>
            <w:r>
              <w:t>7.0</w:t>
            </w:r>
          </w:p>
        </w:tc>
      </w:tr>
      <w:tr w:rsidR="00145051" w:rsidRPr="004F19B2" w14:paraId="6042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C925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0819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80DAB" w14:textId="1BF446AF" w:rsidR="00852119" w:rsidRPr="0069455B" w:rsidRDefault="00852119" w:rsidP="00346178">
            <w:pPr>
              <w:pStyle w:val="TAL"/>
            </w:pPr>
            <w:r w:rsidRPr="00145051">
              <w:t>R5-227323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1930" w14:textId="3330D49D" w:rsidR="00852119" w:rsidRPr="007F2609" w:rsidRDefault="00852119" w:rsidP="00346178">
            <w:pPr>
              <w:pStyle w:val="TAL"/>
            </w:pPr>
            <w:r w:rsidRPr="00145051">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005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0E3A2" w14:textId="73596BF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9A4A8" w14:textId="2C3CC30F" w:rsidR="00852119" w:rsidRPr="0069455B" w:rsidRDefault="00852119" w:rsidP="00346178">
            <w:pPr>
              <w:pStyle w:val="TAL"/>
            </w:pPr>
            <w:r w:rsidRPr="00145051">
              <w:t>Updates to annex I ModifiedMPR-Behavior for bands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7C99" w14:textId="77777777" w:rsidR="00852119" w:rsidRPr="007F2609" w:rsidRDefault="00852119" w:rsidP="00346178">
            <w:pPr>
              <w:pStyle w:val="TAL"/>
            </w:pPr>
            <w:r w:rsidRPr="007F2609">
              <w:t>17.</w:t>
            </w:r>
            <w:r>
              <w:t>7.0</w:t>
            </w:r>
          </w:p>
        </w:tc>
      </w:tr>
      <w:tr w:rsidR="00145051" w:rsidRPr="004F19B2" w14:paraId="62468F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24AD4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18A7C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96A78" w14:textId="05485A61" w:rsidR="00852119" w:rsidRPr="0069455B" w:rsidRDefault="00852119" w:rsidP="00346178">
            <w:pPr>
              <w:pStyle w:val="TAL"/>
            </w:pPr>
            <w:r w:rsidRPr="00145051">
              <w:t>R5-227324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623A8" w14:textId="4890CAC3" w:rsidR="00852119" w:rsidRPr="007F2609" w:rsidRDefault="00852119" w:rsidP="00346178">
            <w:pPr>
              <w:pStyle w:val="TAL"/>
            </w:pPr>
            <w:r w:rsidRPr="00145051">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C85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5393" w14:textId="75BF6C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2CA9" w14:textId="3E9A9F39" w:rsidR="00852119" w:rsidRPr="0069455B" w:rsidRDefault="00852119" w:rsidP="00346178">
            <w:pPr>
              <w:pStyle w:val="TAL"/>
            </w:pPr>
            <w:r w:rsidRPr="00145051">
              <w:t>Updates to annex I ModifiedMPR-Behavior for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056C" w14:textId="77777777" w:rsidR="00852119" w:rsidRPr="007F2609" w:rsidRDefault="00852119" w:rsidP="00346178">
            <w:pPr>
              <w:pStyle w:val="TAL"/>
            </w:pPr>
            <w:r w:rsidRPr="007F2609">
              <w:t>17.</w:t>
            </w:r>
            <w:r>
              <w:t>7.0</w:t>
            </w:r>
          </w:p>
        </w:tc>
      </w:tr>
      <w:tr w:rsidR="00145051" w:rsidRPr="004F19B2" w14:paraId="494AB1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A81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D28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4FA73" w14:textId="43BFF48F" w:rsidR="00852119" w:rsidRPr="0069455B" w:rsidRDefault="00852119" w:rsidP="00346178">
            <w:pPr>
              <w:pStyle w:val="TAL"/>
            </w:pPr>
            <w:r w:rsidRPr="00145051">
              <w:t>R5-227728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90405" w14:textId="4BAFD71C" w:rsidR="00852119" w:rsidRPr="007F2609" w:rsidRDefault="00852119" w:rsidP="00346178">
            <w:pPr>
              <w:pStyle w:val="TAL"/>
            </w:pPr>
            <w:r w:rsidRPr="00145051">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BE499" w14:textId="33DC1F8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D7E92" w14:textId="1EB1FC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DA1B2" w14:textId="0F27106C" w:rsidR="00852119" w:rsidRPr="0069455B" w:rsidRDefault="00852119" w:rsidP="00346178">
            <w:pPr>
              <w:pStyle w:val="TAL"/>
            </w:pPr>
            <w:r w:rsidRPr="00145051">
              <w:t>Style correction in 7.8A.2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10D8" w14:textId="77777777" w:rsidR="00852119" w:rsidRPr="007F2609" w:rsidRDefault="00852119" w:rsidP="00346178">
            <w:pPr>
              <w:pStyle w:val="TAL"/>
            </w:pPr>
            <w:r w:rsidRPr="007F2609">
              <w:t>17.</w:t>
            </w:r>
            <w:r>
              <w:t>7.0</w:t>
            </w:r>
          </w:p>
        </w:tc>
      </w:tr>
      <w:tr w:rsidR="00145051" w:rsidRPr="004F19B2" w14:paraId="5324F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DB2AB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1D94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9B192" w14:textId="3615EA11" w:rsidR="00852119" w:rsidRPr="0069455B" w:rsidRDefault="00852119" w:rsidP="00346178">
            <w:pPr>
              <w:pStyle w:val="TAL"/>
            </w:pPr>
            <w:r w:rsidRPr="00145051">
              <w:t>R5-227729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DEAB" w14:textId="2D38082A" w:rsidR="00852119" w:rsidRPr="007F2609" w:rsidRDefault="00852119" w:rsidP="00346178">
            <w:pPr>
              <w:pStyle w:val="TAL"/>
            </w:pPr>
            <w:r w:rsidRPr="00145051">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1B8A" w14:textId="599E02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59AC" w14:textId="1DCE3C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9DB7A" w14:textId="6B239C7C" w:rsidR="00852119" w:rsidRPr="0069455B" w:rsidRDefault="00852119" w:rsidP="00346178">
            <w:pPr>
              <w:pStyle w:val="TAL"/>
            </w:pPr>
            <w:r w:rsidRPr="00145051">
              <w:t>Style correction for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8F70" w14:textId="77777777" w:rsidR="00852119" w:rsidRPr="007F2609" w:rsidRDefault="00852119" w:rsidP="00346178">
            <w:pPr>
              <w:pStyle w:val="TAL"/>
            </w:pPr>
            <w:r w:rsidRPr="007F2609">
              <w:t>17.</w:t>
            </w:r>
            <w:r>
              <w:t>7.0</w:t>
            </w:r>
          </w:p>
        </w:tc>
      </w:tr>
      <w:tr w:rsidR="00145051" w:rsidRPr="004F19B2" w14:paraId="311421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78C84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7BE2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DC20" w14:textId="01C15909" w:rsidR="00852119" w:rsidRPr="0069455B" w:rsidRDefault="00852119" w:rsidP="00346178">
            <w:pPr>
              <w:pStyle w:val="TAL"/>
            </w:pPr>
            <w:r w:rsidRPr="00145051">
              <w:t>R5-227730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77810" w14:textId="0BEA2424" w:rsidR="00852119" w:rsidRPr="007F2609" w:rsidRDefault="00852119" w:rsidP="00346178">
            <w:pPr>
              <w:pStyle w:val="TAL"/>
            </w:pPr>
            <w:r w:rsidRPr="00145051">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DFBF" w14:textId="3079381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57C61" w14:textId="3569C15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14E7B" w14:textId="706AC19E" w:rsidR="00852119" w:rsidRPr="0069455B" w:rsidRDefault="00852119" w:rsidP="00346178">
            <w:pPr>
              <w:pStyle w:val="TAL"/>
            </w:pPr>
            <w:r w:rsidRPr="00145051">
              <w:t>Style correction in 6.2B.4.0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BC32" w14:textId="77777777" w:rsidR="00852119" w:rsidRPr="007F2609" w:rsidRDefault="00852119" w:rsidP="00346178">
            <w:pPr>
              <w:pStyle w:val="TAL"/>
            </w:pPr>
            <w:r w:rsidRPr="007F2609">
              <w:t>17.</w:t>
            </w:r>
            <w:r>
              <w:t>7.0</w:t>
            </w:r>
          </w:p>
        </w:tc>
      </w:tr>
      <w:tr w:rsidR="00145051" w:rsidRPr="004F19B2" w14:paraId="1AAC0C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9E9EA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397E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31A6C" w14:textId="71814CFD" w:rsidR="00852119" w:rsidRPr="0069455B" w:rsidRDefault="00852119" w:rsidP="00346178">
            <w:pPr>
              <w:pStyle w:val="TAL"/>
            </w:pPr>
            <w:r w:rsidRPr="00145051">
              <w:t>R5-227731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97561" w14:textId="352B1187" w:rsidR="00852119" w:rsidRPr="007F2609" w:rsidRDefault="00852119" w:rsidP="00346178">
            <w:pPr>
              <w:pStyle w:val="TAL"/>
            </w:pPr>
            <w:r w:rsidRPr="00145051">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E367" w14:textId="504C499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8C619" w14:textId="19B05F7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4AB8F" w14:textId="78099A97" w:rsidR="00852119" w:rsidRPr="0069455B" w:rsidRDefault="00852119" w:rsidP="00346178">
            <w:pPr>
              <w:pStyle w:val="TAL"/>
            </w:pPr>
            <w:r w:rsidRPr="00145051">
              <w:t>Style correction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67E2B" w14:textId="77777777" w:rsidR="00852119" w:rsidRPr="007F2609" w:rsidRDefault="00852119" w:rsidP="00346178">
            <w:pPr>
              <w:pStyle w:val="TAL"/>
            </w:pPr>
            <w:r w:rsidRPr="007F2609">
              <w:t>17.</w:t>
            </w:r>
            <w:r>
              <w:t>7.0</w:t>
            </w:r>
          </w:p>
        </w:tc>
      </w:tr>
      <w:tr w:rsidR="00145051" w:rsidRPr="004F19B2" w14:paraId="774937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75715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8ACCE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DA9C" w14:textId="087371E3" w:rsidR="00852119" w:rsidRPr="0069455B" w:rsidRDefault="00852119" w:rsidP="00346178">
            <w:pPr>
              <w:pStyle w:val="TAL"/>
            </w:pPr>
            <w:r w:rsidRPr="00145051">
              <w:t>R5-227732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96AB6" w14:textId="1E4ABC0F" w:rsidR="00852119" w:rsidRPr="007F2609" w:rsidRDefault="00852119" w:rsidP="00346178">
            <w:pPr>
              <w:pStyle w:val="TAL"/>
            </w:pPr>
            <w:r w:rsidRPr="00145051">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FB25D" w14:textId="341D59E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A8981" w14:textId="650EAD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9ED08" w14:textId="7AA734D9" w:rsidR="00852119" w:rsidRPr="0069455B" w:rsidRDefault="00852119" w:rsidP="00346178">
            <w:pPr>
              <w:pStyle w:val="TAL"/>
            </w:pPr>
            <w:r w:rsidRPr="00145051">
              <w:t>Removal of R17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3D93" w14:textId="77777777" w:rsidR="00852119" w:rsidRPr="007F2609" w:rsidRDefault="00852119" w:rsidP="00346178">
            <w:pPr>
              <w:pStyle w:val="TAL"/>
            </w:pPr>
            <w:r w:rsidRPr="007F2609">
              <w:t>17.</w:t>
            </w:r>
            <w:r>
              <w:t>7.0</w:t>
            </w:r>
          </w:p>
        </w:tc>
      </w:tr>
      <w:tr w:rsidR="00145051" w:rsidRPr="004F19B2" w14:paraId="2EE213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C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6D0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57FF8" w14:textId="4FE4D221" w:rsidR="00852119" w:rsidRPr="0069455B" w:rsidRDefault="00852119" w:rsidP="00346178">
            <w:pPr>
              <w:pStyle w:val="TAL"/>
            </w:pPr>
            <w:r w:rsidRPr="00145051">
              <w:t>R5-227733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EB4714" w14:textId="7F17D697" w:rsidR="00852119" w:rsidRPr="007F2609" w:rsidRDefault="00852119" w:rsidP="00346178">
            <w:pPr>
              <w:pStyle w:val="TAL"/>
            </w:pPr>
            <w:r w:rsidRPr="00145051">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29903" w14:textId="5090673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5049F" w14:textId="4ED4E6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F1D69" w14:textId="47886A03" w:rsidR="00852119" w:rsidRPr="0069455B" w:rsidRDefault="00852119" w:rsidP="00346178">
            <w:pPr>
              <w:pStyle w:val="TAL"/>
            </w:pPr>
            <w:r w:rsidRPr="00145051">
              <w:t>Correct Table 6.2.3.4.1-4a A-MPR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7E9DC" w14:textId="77777777" w:rsidR="00852119" w:rsidRPr="007F2609" w:rsidRDefault="00852119" w:rsidP="00346178">
            <w:pPr>
              <w:pStyle w:val="TAL"/>
            </w:pPr>
            <w:r w:rsidRPr="007F2609">
              <w:t>17.</w:t>
            </w:r>
            <w:r>
              <w:t>7.0</w:t>
            </w:r>
          </w:p>
        </w:tc>
      </w:tr>
      <w:tr w:rsidR="00145051" w:rsidRPr="004F19B2" w14:paraId="2C35AD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F5A84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496C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885E4" w14:textId="185E0C77" w:rsidR="00852119" w:rsidRPr="0069455B" w:rsidRDefault="00852119" w:rsidP="00346178">
            <w:pPr>
              <w:pStyle w:val="TAL"/>
            </w:pPr>
            <w:r w:rsidRPr="00145051">
              <w:t>R5-227734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54782" w14:textId="588958BB" w:rsidR="00852119" w:rsidRPr="007F2609" w:rsidRDefault="00852119" w:rsidP="00346178">
            <w:pPr>
              <w:pStyle w:val="TAL"/>
            </w:pPr>
            <w:r w:rsidRPr="00145051">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0B3C" w14:textId="281DF4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CE1CC" w14:textId="204CA62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F499E" w14:textId="606ABDF5" w:rsidR="00852119" w:rsidRPr="0069455B" w:rsidRDefault="00852119" w:rsidP="00346178">
            <w:pPr>
              <w:pStyle w:val="TAL"/>
            </w:pPr>
            <w:r w:rsidRPr="00145051">
              <w:t>Correction of A-MPR setting in Table 6.2.3.5-6a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80B91" w14:textId="77777777" w:rsidR="00852119" w:rsidRPr="007F2609" w:rsidRDefault="00852119" w:rsidP="00346178">
            <w:pPr>
              <w:pStyle w:val="TAL"/>
            </w:pPr>
            <w:r w:rsidRPr="007F2609">
              <w:t>17.</w:t>
            </w:r>
            <w:r>
              <w:t>7.0</w:t>
            </w:r>
          </w:p>
        </w:tc>
      </w:tr>
      <w:tr w:rsidR="00145051" w:rsidRPr="004F19B2" w14:paraId="6CA9CC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0878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D4E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452D" w14:textId="6B10E7DA" w:rsidR="00852119" w:rsidRPr="0069455B" w:rsidRDefault="00852119" w:rsidP="00346178">
            <w:pPr>
              <w:pStyle w:val="TAL"/>
            </w:pPr>
            <w:r w:rsidRPr="00145051">
              <w:t>R5-227735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9BB52" w14:textId="378F76B2" w:rsidR="00852119" w:rsidRPr="007F2609" w:rsidRDefault="00852119" w:rsidP="00346178">
            <w:pPr>
              <w:pStyle w:val="TAL"/>
            </w:pPr>
            <w:r w:rsidRPr="00145051">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408E2" w14:textId="15C9518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5CCF9" w14:textId="674A3B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54480" w14:textId="5D3915E1" w:rsidR="00852119" w:rsidRPr="0069455B" w:rsidRDefault="00852119" w:rsidP="00346178">
            <w:pPr>
              <w:pStyle w:val="TAL"/>
            </w:pPr>
            <w:r w:rsidRPr="00145051">
              <w:t>Correct Table 6.2.3.3.4-5 A-MPR specification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A664" w14:textId="77777777" w:rsidR="00852119" w:rsidRPr="007F2609" w:rsidRDefault="00852119" w:rsidP="00346178">
            <w:pPr>
              <w:pStyle w:val="TAL"/>
            </w:pPr>
            <w:r w:rsidRPr="007F2609">
              <w:t>17.</w:t>
            </w:r>
            <w:r>
              <w:t>7.0</w:t>
            </w:r>
          </w:p>
        </w:tc>
      </w:tr>
      <w:tr w:rsidR="00145051" w:rsidRPr="004F19B2" w14:paraId="1FD7F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F763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715E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F939C" w14:textId="029B8000" w:rsidR="00852119" w:rsidRPr="0069455B" w:rsidRDefault="00852119" w:rsidP="00346178">
            <w:pPr>
              <w:pStyle w:val="TAL"/>
            </w:pPr>
            <w:r w:rsidRPr="00145051">
              <w:t>R5-227736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EB059" w14:textId="25D00CD3" w:rsidR="00852119" w:rsidRPr="007F2609" w:rsidRDefault="00852119" w:rsidP="00346178">
            <w:pPr>
              <w:pStyle w:val="TAL"/>
            </w:pPr>
            <w:r w:rsidRPr="00145051">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16A8" w14:textId="3988B6D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1FA15" w14:textId="4CDA6AA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3C34E" w14:textId="67B214BE" w:rsidR="00852119" w:rsidRPr="0069455B" w:rsidRDefault="00852119" w:rsidP="00346178">
            <w:pPr>
              <w:pStyle w:val="TAL"/>
            </w:pPr>
            <w:r w:rsidRPr="00145051">
              <w:t>Update Table 6.2A.2.1.4.1-1 band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72B5" w14:textId="77777777" w:rsidR="00852119" w:rsidRPr="007F2609" w:rsidRDefault="00852119" w:rsidP="00346178">
            <w:pPr>
              <w:pStyle w:val="TAL"/>
            </w:pPr>
            <w:r w:rsidRPr="007F2609">
              <w:t>17.</w:t>
            </w:r>
            <w:r>
              <w:t>7.0</w:t>
            </w:r>
          </w:p>
        </w:tc>
      </w:tr>
      <w:tr w:rsidR="00145051" w:rsidRPr="004F19B2" w14:paraId="60CDFB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F6DC9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7A98E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99BEE" w14:textId="228A1F66" w:rsidR="00852119" w:rsidRPr="0069455B" w:rsidRDefault="00852119" w:rsidP="00346178">
            <w:pPr>
              <w:pStyle w:val="TAL"/>
            </w:pPr>
            <w:r w:rsidRPr="00145051">
              <w:t>R5-227737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FDF83" w14:textId="723A9D19" w:rsidR="00852119" w:rsidRPr="007F2609" w:rsidRDefault="00852119" w:rsidP="00346178">
            <w:pPr>
              <w:pStyle w:val="TAL"/>
            </w:pPr>
            <w:r w:rsidRPr="00145051">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E8D90" w14:textId="4DA9C1C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9B983" w14:textId="047B557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E9529" w14:textId="6F92B8AC" w:rsidR="00852119" w:rsidRPr="0069455B" w:rsidRDefault="00852119" w:rsidP="00346178">
            <w:pPr>
              <w:pStyle w:val="TAL"/>
            </w:pPr>
            <w:r w:rsidRPr="00145051">
              <w:t>Update Table 6.5A.2.2.1.4.1-1 definition of powerBoostPi2BPSK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CECB5" w14:textId="77777777" w:rsidR="00852119" w:rsidRPr="007F2609" w:rsidRDefault="00852119" w:rsidP="00346178">
            <w:pPr>
              <w:pStyle w:val="TAL"/>
            </w:pPr>
            <w:r w:rsidRPr="007F2609">
              <w:t>17.</w:t>
            </w:r>
            <w:r>
              <w:t>7.0</w:t>
            </w:r>
          </w:p>
        </w:tc>
      </w:tr>
      <w:tr w:rsidR="00145051" w:rsidRPr="004F19B2" w14:paraId="3D542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493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C603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2F0E6" w14:textId="27E343A8" w:rsidR="00852119" w:rsidRPr="0069455B" w:rsidRDefault="00852119" w:rsidP="00346178">
            <w:pPr>
              <w:pStyle w:val="TAL"/>
            </w:pPr>
            <w:r w:rsidRPr="00145051">
              <w:t>R5-227738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06AC4" w14:textId="0A89B6B5" w:rsidR="00852119" w:rsidRPr="007F2609" w:rsidRDefault="00852119" w:rsidP="00346178">
            <w:pPr>
              <w:pStyle w:val="TAL"/>
            </w:pPr>
            <w:r w:rsidRPr="00145051">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CB86C" w14:textId="6032EB6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BCB31" w14:textId="1C7D00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0D57" w14:textId="6C1EE987" w:rsidR="00852119" w:rsidRPr="0069455B" w:rsidRDefault="00852119" w:rsidP="00346178">
            <w:pPr>
              <w:pStyle w:val="TAL"/>
            </w:pPr>
            <w:r w:rsidRPr="00145051">
              <w:t>Correct n41 MSD test frequency of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83B9" w14:textId="77777777" w:rsidR="00852119" w:rsidRPr="007F2609" w:rsidRDefault="00852119" w:rsidP="00346178">
            <w:pPr>
              <w:pStyle w:val="TAL"/>
            </w:pPr>
            <w:r w:rsidRPr="007F2609">
              <w:t>17.</w:t>
            </w:r>
            <w:r>
              <w:t>7.0</w:t>
            </w:r>
          </w:p>
        </w:tc>
      </w:tr>
      <w:tr w:rsidR="00145051" w:rsidRPr="004F19B2" w14:paraId="05051F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300C7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AF6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F4600" w14:textId="54A745F8" w:rsidR="00852119" w:rsidRPr="0069455B" w:rsidRDefault="00852119" w:rsidP="00346178">
            <w:pPr>
              <w:pStyle w:val="TAL"/>
            </w:pPr>
            <w:r w:rsidRPr="00145051">
              <w:t>R5-227739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D436C" w14:textId="027D3FBB" w:rsidR="00852119" w:rsidRPr="007F2609" w:rsidRDefault="00852119" w:rsidP="00346178">
            <w:pPr>
              <w:pStyle w:val="TAL"/>
            </w:pPr>
            <w:r w:rsidRPr="00145051">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03C68" w14:textId="1A0299F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A4823" w14:textId="70D85E1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E1EFC" w14:textId="722C02F2" w:rsidR="00852119" w:rsidRPr="0069455B" w:rsidRDefault="00852119" w:rsidP="00346178">
            <w:pPr>
              <w:pStyle w:val="TAL"/>
            </w:pPr>
            <w:r w:rsidRPr="00145051">
              <w:t>Update 7.3C.1 frequency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79331" w14:textId="77777777" w:rsidR="00852119" w:rsidRPr="007F2609" w:rsidRDefault="00852119" w:rsidP="00346178">
            <w:pPr>
              <w:pStyle w:val="TAL"/>
            </w:pPr>
            <w:r w:rsidRPr="007F2609">
              <w:t>17.</w:t>
            </w:r>
            <w:r>
              <w:t>7.0</w:t>
            </w:r>
          </w:p>
        </w:tc>
      </w:tr>
      <w:tr w:rsidR="00145051" w:rsidRPr="004F19B2" w14:paraId="10722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E1139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A1F3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5445" w14:textId="30340EF1" w:rsidR="00852119" w:rsidRPr="0069455B" w:rsidRDefault="00852119" w:rsidP="00346178">
            <w:pPr>
              <w:pStyle w:val="TAL"/>
            </w:pPr>
            <w:r w:rsidRPr="00145051">
              <w:t>R5-227740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CC11F" w14:textId="379E50ED" w:rsidR="00852119" w:rsidRPr="007F2609" w:rsidRDefault="00852119" w:rsidP="00346178">
            <w:pPr>
              <w:pStyle w:val="TAL"/>
            </w:pPr>
            <w:r w:rsidRPr="00145051">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984DF" w14:textId="4F9373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B4B36" w14:textId="66BC588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2C42" w14:textId="6822C42A" w:rsidR="00852119" w:rsidRPr="0069455B" w:rsidRDefault="00852119" w:rsidP="00346178">
            <w:pPr>
              <w:pStyle w:val="TAL"/>
            </w:pPr>
            <w:r w:rsidRPr="00145051">
              <w:t>Updates to annex I ModifiedMPR-Behavior for band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BD16A" w14:textId="77777777" w:rsidR="00852119" w:rsidRPr="007F2609" w:rsidRDefault="00852119" w:rsidP="00346178">
            <w:pPr>
              <w:pStyle w:val="TAL"/>
            </w:pPr>
            <w:r w:rsidRPr="007F2609">
              <w:t>17.</w:t>
            </w:r>
            <w:r>
              <w:t>7.0</w:t>
            </w:r>
          </w:p>
        </w:tc>
      </w:tr>
      <w:tr w:rsidR="00145051" w:rsidRPr="004F19B2" w14:paraId="5D7BCF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7C0A9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FB46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473" w14:textId="582DF0D7" w:rsidR="00852119" w:rsidRPr="0069455B" w:rsidRDefault="00852119" w:rsidP="00346178">
            <w:pPr>
              <w:pStyle w:val="TAL"/>
            </w:pPr>
            <w:r w:rsidRPr="00145051">
              <w:t>R5-227741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B1B4D" w14:textId="629DD670" w:rsidR="00852119" w:rsidRPr="007F2609" w:rsidRDefault="00852119" w:rsidP="00346178">
            <w:pPr>
              <w:pStyle w:val="TAL"/>
            </w:pPr>
            <w:r w:rsidRPr="00145051">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258C" w14:textId="5C386FE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5E1F" w14:textId="7C29323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BCB8A" w14:textId="7828C4B3" w:rsidR="00852119" w:rsidRPr="0069455B" w:rsidRDefault="00852119" w:rsidP="00346178">
            <w:pPr>
              <w:pStyle w:val="TAL"/>
            </w:pPr>
            <w:r w:rsidRPr="00145051">
              <w:t>Addition of 6.4F.2.1 EVM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45C6" w14:textId="77777777" w:rsidR="00852119" w:rsidRPr="007F2609" w:rsidRDefault="00852119" w:rsidP="00346178">
            <w:pPr>
              <w:pStyle w:val="TAL"/>
            </w:pPr>
            <w:r w:rsidRPr="007F2609">
              <w:t>17.</w:t>
            </w:r>
            <w:r>
              <w:t>7.0</w:t>
            </w:r>
          </w:p>
        </w:tc>
      </w:tr>
      <w:tr w:rsidR="00145051" w:rsidRPr="004F19B2" w14:paraId="33C344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2E7D22"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3233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14" w14:textId="757D5845" w:rsidR="00852119" w:rsidRPr="0069455B" w:rsidRDefault="00852119" w:rsidP="00346178">
            <w:pPr>
              <w:pStyle w:val="TAL"/>
            </w:pPr>
            <w:r w:rsidRPr="00145051">
              <w:t>R5-227742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25706" w14:textId="5377CD74" w:rsidR="00852119" w:rsidRPr="007F2609" w:rsidRDefault="00852119" w:rsidP="00346178">
            <w:pPr>
              <w:pStyle w:val="TAL"/>
            </w:pPr>
            <w:r w:rsidRPr="00145051">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443D" w14:textId="3611CF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3C7CF" w14:textId="6463A4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4F630" w14:textId="0E531715" w:rsidR="00852119" w:rsidRPr="0069455B" w:rsidRDefault="00852119" w:rsidP="00346178">
            <w:pPr>
              <w:pStyle w:val="TAL"/>
            </w:pPr>
            <w:r w:rsidRPr="00145051">
              <w:t>Correction on REFSENS test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6CCC" w14:textId="77777777" w:rsidR="00852119" w:rsidRPr="007F2609" w:rsidRDefault="00852119" w:rsidP="00346178">
            <w:pPr>
              <w:pStyle w:val="TAL"/>
            </w:pPr>
            <w:r w:rsidRPr="007F2609">
              <w:t>17.</w:t>
            </w:r>
            <w:r>
              <w:t>7.0</w:t>
            </w:r>
          </w:p>
        </w:tc>
      </w:tr>
      <w:tr w:rsidR="00145051" w:rsidRPr="004F19B2" w14:paraId="5AC50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F411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4F7B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5D15" w14:textId="64B04C0B" w:rsidR="00852119" w:rsidRPr="0069455B" w:rsidRDefault="00852119" w:rsidP="00346178">
            <w:pPr>
              <w:pStyle w:val="TAL"/>
            </w:pPr>
            <w:r w:rsidRPr="00145051">
              <w:t>R5-227743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9B849" w14:textId="5DA2DD96" w:rsidR="00852119" w:rsidRPr="007F2609" w:rsidRDefault="00852119" w:rsidP="00346178">
            <w:pPr>
              <w:pStyle w:val="TAL"/>
            </w:pPr>
            <w:r w:rsidRPr="00145051">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F9133" w14:textId="4C1BA57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232B6" w14:textId="5BA8E9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3A25" w14:textId="0CE44318" w:rsidR="00852119" w:rsidRPr="0069455B" w:rsidRDefault="00852119" w:rsidP="00346178">
            <w:pPr>
              <w:pStyle w:val="TAL"/>
            </w:pPr>
            <w:r w:rsidRPr="00145051">
              <w:t>Update a few NRCA combos in deltaTIB,c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388F7" w14:textId="77777777" w:rsidR="00852119" w:rsidRPr="007F2609" w:rsidRDefault="00852119" w:rsidP="00346178">
            <w:pPr>
              <w:pStyle w:val="TAL"/>
            </w:pPr>
            <w:r w:rsidRPr="007F2609">
              <w:t>17.</w:t>
            </w:r>
            <w:r>
              <w:t>7.0</w:t>
            </w:r>
          </w:p>
        </w:tc>
      </w:tr>
      <w:tr w:rsidR="00145051" w:rsidRPr="004F19B2" w14:paraId="0681D2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1DA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729C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83C5" w14:textId="5A62414C" w:rsidR="00852119" w:rsidRPr="0069455B" w:rsidRDefault="00852119" w:rsidP="00346178">
            <w:pPr>
              <w:pStyle w:val="TAL"/>
            </w:pPr>
            <w:r w:rsidRPr="00145051">
              <w:t>R5-227744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0C7F4" w14:textId="7A10EBB1" w:rsidR="00852119" w:rsidRPr="007F2609" w:rsidRDefault="00852119" w:rsidP="00346178">
            <w:pPr>
              <w:pStyle w:val="TAL"/>
            </w:pPr>
            <w:r w:rsidRPr="00145051">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95A3" w14:textId="762EDC5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5852" w14:textId="7EC8A76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90DEA" w14:textId="7B7EF7C6" w:rsidR="00852119" w:rsidRPr="0069455B" w:rsidRDefault="00852119" w:rsidP="00346178">
            <w:pPr>
              <w:pStyle w:val="TAL"/>
            </w:pPr>
            <w:r w:rsidRPr="00145051">
              <w:t>Update General spurious emissions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8D5" w14:textId="77777777" w:rsidR="00852119" w:rsidRPr="007F2609" w:rsidRDefault="00852119" w:rsidP="00346178">
            <w:pPr>
              <w:pStyle w:val="TAL"/>
            </w:pPr>
            <w:r w:rsidRPr="007F2609">
              <w:t>17.</w:t>
            </w:r>
            <w:r>
              <w:t>7.0</w:t>
            </w:r>
          </w:p>
        </w:tc>
      </w:tr>
      <w:tr w:rsidR="00145051" w:rsidRPr="004F19B2" w14:paraId="4E26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D918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308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B9AD" w14:textId="066FF1C1" w:rsidR="00852119" w:rsidRPr="0069455B" w:rsidRDefault="00852119" w:rsidP="00346178">
            <w:pPr>
              <w:pStyle w:val="TAL"/>
            </w:pPr>
            <w:r w:rsidRPr="00145051">
              <w:t>R5-227745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0281" w14:textId="72CA6571" w:rsidR="00852119" w:rsidRPr="007F2609" w:rsidRDefault="00852119" w:rsidP="00346178">
            <w:pPr>
              <w:pStyle w:val="TAL"/>
            </w:pPr>
            <w:r w:rsidRPr="00145051">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BF4D6" w14:textId="59A2903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BE1C" w14:textId="4C838B0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6287D" w14:textId="4B7E712A" w:rsidR="00852119" w:rsidRPr="0069455B" w:rsidRDefault="00852119" w:rsidP="00346178">
            <w:pPr>
              <w:pStyle w:val="TAL"/>
            </w:pPr>
            <w:r w:rsidRPr="00145051">
              <w:t>General spurious emissions for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2809" w14:textId="77777777" w:rsidR="00852119" w:rsidRPr="007F2609" w:rsidRDefault="00852119" w:rsidP="00346178">
            <w:pPr>
              <w:pStyle w:val="TAL"/>
            </w:pPr>
            <w:r w:rsidRPr="007F2609">
              <w:t>17.</w:t>
            </w:r>
            <w:r>
              <w:t>7.0</w:t>
            </w:r>
          </w:p>
        </w:tc>
      </w:tr>
      <w:tr w:rsidR="00145051" w:rsidRPr="004F19B2" w14:paraId="3B44D7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6AAC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2E8DD" w14:textId="0F9A373B" w:rsidR="00852119" w:rsidRPr="0069455B" w:rsidRDefault="00852119" w:rsidP="00346178">
            <w:pPr>
              <w:pStyle w:val="TAL"/>
            </w:pPr>
            <w:r w:rsidRPr="00145051">
              <w:t>R5-227746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C4C30" w14:textId="6D79B82D" w:rsidR="00852119" w:rsidRPr="007F2609" w:rsidRDefault="00852119" w:rsidP="00346178">
            <w:pPr>
              <w:pStyle w:val="TAL"/>
            </w:pPr>
            <w:r w:rsidRPr="00145051">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E3A87A" w14:textId="719B835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31E65" w14:textId="760B921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71ECE0" w14:textId="37565955" w:rsidR="00852119" w:rsidRPr="0069455B" w:rsidRDefault="00852119" w:rsidP="00346178">
            <w:pPr>
              <w:pStyle w:val="TAL"/>
            </w:pPr>
            <w:r w:rsidRPr="00145051">
              <w:t>Update Ref sense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FB3C" w14:textId="77777777" w:rsidR="00852119" w:rsidRPr="007F2609" w:rsidRDefault="00852119" w:rsidP="00346178">
            <w:pPr>
              <w:pStyle w:val="TAL"/>
            </w:pPr>
            <w:r w:rsidRPr="007F2609">
              <w:t>17.</w:t>
            </w:r>
            <w:r>
              <w:t>7.0</w:t>
            </w:r>
          </w:p>
        </w:tc>
      </w:tr>
      <w:tr w:rsidR="00145051" w:rsidRPr="004F19B2" w14:paraId="339460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9C2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710C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C5DBE" w14:textId="2A459C2A" w:rsidR="00852119" w:rsidRPr="0069455B" w:rsidRDefault="00852119" w:rsidP="00346178">
            <w:pPr>
              <w:pStyle w:val="TAL"/>
            </w:pPr>
            <w:r w:rsidRPr="00145051">
              <w:t>R5-227747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510C6" w14:textId="34EFD685" w:rsidR="00852119" w:rsidRPr="007F2609" w:rsidRDefault="00852119" w:rsidP="00346178">
            <w:pPr>
              <w:pStyle w:val="TAL"/>
            </w:pPr>
            <w:r w:rsidRPr="00145051">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15218" w14:textId="7005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E94" w14:textId="1ACB2E5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F410FC" w14:textId="581C3051" w:rsidR="00852119" w:rsidRPr="0069455B" w:rsidRDefault="00852119" w:rsidP="00346178">
            <w:pPr>
              <w:pStyle w:val="TAL"/>
            </w:pPr>
            <w:r w:rsidRPr="00145051">
              <w:t>Update to Transmit ON 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5661" w14:textId="77777777" w:rsidR="00852119" w:rsidRPr="007F2609" w:rsidRDefault="00852119" w:rsidP="00346178">
            <w:pPr>
              <w:pStyle w:val="TAL"/>
            </w:pPr>
            <w:r w:rsidRPr="007F2609">
              <w:t>17.</w:t>
            </w:r>
            <w:r>
              <w:t>7.0</w:t>
            </w:r>
          </w:p>
        </w:tc>
      </w:tr>
      <w:tr w:rsidR="00145051" w:rsidRPr="004F19B2" w14:paraId="1B6771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48A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868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09548" w14:textId="4B84C6E8" w:rsidR="00852119" w:rsidRPr="0069455B" w:rsidRDefault="00852119" w:rsidP="00346178">
            <w:pPr>
              <w:pStyle w:val="TAL"/>
            </w:pPr>
            <w:r w:rsidRPr="00145051">
              <w:t>R5-227748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BC153" w14:textId="7FBC8B1A" w:rsidR="00852119" w:rsidRPr="007F2609" w:rsidRDefault="00852119" w:rsidP="00346178">
            <w:pPr>
              <w:pStyle w:val="TAL"/>
            </w:pPr>
            <w:r w:rsidRPr="00145051">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462A5" w14:textId="7F314EB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3772" w14:textId="21A4CC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B0F2A6" w14:textId="79DF921E" w:rsidR="00852119" w:rsidRPr="0069455B" w:rsidRDefault="00852119" w:rsidP="00346178">
            <w:pPr>
              <w:pStyle w:val="TAL"/>
            </w:pPr>
            <w:r w:rsidRPr="00145051">
              <w:t>Addition of test point in ref sensitivity for CA_n41A-n66A/-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82CC" w14:textId="77777777" w:rsidR="00852119" w:rsidRPr="007F2609" w:rsidRDefault="00852119" w:rsidP="00346178">
            <w:pPr>
              <w:pStyle w:val="TAL"/>
            </w:pPr>
            <w:r w:rsidRPr="007F2609">
              <w:t>17.</w:t>
            </w:r>
            <w:r>
              <w:t>7.0</w:t>
            </w:r>
          </w:p>
        </w:tc>
      </w:tr>
      <w:tr w:rsidR="00145051" w:rsidRPr="004F19B2" w14:paraId="13F394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AADA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04CDF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E3E99" w14:textId="3FCF8F58" w:rsidR="00852119" w:rsidRPr="0069455B" w:rsidRDefault="00852119" w:rsidP="00346178">
            <w:pPr>
              <w:pStyle w:val="TAL"/>
            </w:pPr>
            <w:r w:rsidRPr="00145051">
              <w:t>R5-227749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41A19" w14:textId="4A33AF10" w:rsidR="00852119" w:rsidRPr="007F2609" w:rsidRDefault="00852119" w:rsidP="00346178">
            <w:pPr>
              <w:pStyle w:val="TAL"/>
            </w:pPr>
            <w:r w:rsidRPr="00145051">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F27E" w14:textId="3BCFCB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8BB91" w14:textId="2DAECF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6083D1" w14:textId="34FE6E9D" w:rsidR="00852119" w:rsidRPr="0069455B" w:rsidRDefault="00852119" w:rsidP="00346178">
            <w:pPr>
              <w:pStyle w:val="TAL"/>
            </w:pPr>
            <w:r w:rsidRPr="00145051">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DB01D" w14:textId="77777777" w:rsidR="00852119" w:rsidRPr="007F2609" w:rsidRDefault="00852119" w:rsidP="00346178">
            <w:pPr>
              <w:pStyle w:val="TAL"/>
            </w:pPr>
            <w:r w:rsidRPr="007F2609">
              <w:t>17.</w:t>
            </w:r>
            <w:r>
              <w:t>7.0</w:t>
            </w:r>
          </w:p>
        </w:tc>
      </w:tr>
      <w:tr w:rsidR="00145051" w:rsidRPr="004F19B2" w14:paraId="024BE7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C2DF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3E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10A01" w14:textId="18BAED60" w:rsidR="00852119" w:rsidRPr="0069455B" w:rsidRDefault="00852119" w:rsidP="00346178">
            <w:pPr>
              <w:pStyle w:val="TAL"/>
            </w:pPr>
            <w:r w:rsidRPr="00145051">
              <w:t>R5-227750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98713" w14:textId="2657760A" w:rsidR="00852119" w:rsidRPr="007F2609" w:rsidRDefault="00852119" w:rsidP="00346178">
            <w:pPr>
              <w:pStyle w:val="TAL"/>
            </w:pPr>
            <w:r w:rsidRPr="00145051">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FE561" w14:textId="04582C6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F8F48" w14:textId="45AB81C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89D36" w14:textId="5EE26C1C" w:rsidR="00852119" w:rsidRPr="0069455B" w:rsidRDefault="00852119" w:rsidP="00346178">
            <w:pPr>
              <w:pStyle w:val="TAL"/>
            </w:pPr>
            <w:r w:rsidRPr="00145051">
              <w:t>Removal of FFS for Table 6.2E.1.1.4.1-1 and Table 6.2E.1.1D.4.1-1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41B92" w14:textId="77777777" w:rsidR="00852119" w:rsidRPr="007F2609" w:rsidRDefault="00852119" w:rsidP="00346178">
            <w:pPr>
              <w:pStyle w:val="TAL"/>
            </w:pPr>
            <w:r w:rsidRPr="007F2609">
              <w:t>17.</w:t>
            </w:r>
            <w:r>
              <w:t>7.0</w:t>
            </w:r>
          </w:p>
        </w:tc>
      </w:tr>
      <w:tr w:rsidR="00145051" w:rsidRPr="004F19B2" w14:paraId="206A53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D475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74B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24E48" w14:textId="56313D83" w:rsidR="00852119" w:rsidRPr="0069455B" w:rsidRDefault="00852119" w:rsidP="00346178">
            <w:pPr>
              <w:pStyle w:val="TAL"/>
            </w:pPr>
            <w:r w:rsidRPr="00145051">
              <w:t>R5-227751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1D56D" w14:textId="5F9E380F" w:rsidR="00852119" w:rsidRPr="007F2609" w:rsidRDefault="00852119" w:rsidP="00346178">
            <w:pPr>
              <w:pStyle w:val="TAL"/>
            </w:pPr>
            <w:r w:rsidRPr="00145051">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5BC6C" w14:textId="53D97A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A3E98" w14:textId="594EC4D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0325F" w14:textId="39E79A74" w:rsidR="00852119" w:rsidRPr="0069455B" w:rsidRDefault="00852119" w:rsidP="00346178">
            <w:pPr>
              <w:pStyle w:val="TAL"/>
            </w:pPr>
            <w:r w:rsidRPr="00145051">
              <w:t>Correction of clause number in 7.7F.1.4.1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94899" w14:textId="77777777" w:rsidR="00852119" w:rsidRPr="007F2609" w:rsidRDefault="00852119" w:rsidP="00346178">
            <w:pPr>
              <w:pStyle w:val="TAL"/>
            </w:pPr>
            <w:r w:rsidRPr="007F2609">
              <w:t>17.</w:t>
            </w:r>
            <w:r>
              <w:t>7.0</w:t>
            </w:r>
          </w:p>
        </w:tc>
      </w:tr>
      <w:tr w:rsidR="00145051" w:rsidRPr="004F19B2" w14:paraId="4EEA00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205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A43A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298C4" w14:textId="3A11A8ED" w:rsidR="00852119" w:rsidRPr="0069455B" w:rsidRDefault="00852119" w:rsidP="00346178">
            <w:pPr>
              <w:pStyle w:val="TAL"/>
            </w:pPr>
            <w:r w:rsidRPr="00145051">
              <w:t>R5-227753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B6009" w14:textId="3DE37DDF" w:rsidR="00852119" w:rsidRPr="007F2609" w:rsidRDefault="00852119" w:rsidP="00346178">
            <w:pPr>
              <w:pStyle w:val="TAL"/>
            </w:pPr>
            <w:r w:rsidRPr="00145051">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00206" w14:textId="5B60AC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A8854" w14:textId="26BB18B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CEAF1" w14:textId="4CA1DA89" w:rsidR="00852119" w:rsidRPr="0069455B" w:rsidRDefault="00852119" w:rsidP="00346178">
            <w:pPr>
              <w:pStyle w:val="TAL"/>
            </w:pPr>
            <w:r w:rsidRPr="00145051">
              <w:t>Correction of test applicability and test requirement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DCCBC" w14:textId="77777777" w:rsidR="00852119" w:rsidRPr="007F2609" w:rsidRDefault="00852119" w:rsidP="00346178">
            <w:pPr>
              <w:pStyle w:val="TAL"/>
            </w:pPr>
            <w:r w:rsidRPr="007F2609">
              <w:t>17.</w:t>
            </w:r>
            <w:r>
              <w:t>7.0</w:t>
            </w:r>
          </w:p>
        </w:tc>
      </w:tr>
      <w:tr w:rsidR="00145051" w:rsidRPr="004F19B2" w14:paraId="21369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50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624D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406B1" w14:textId="528A59DF" w:rsidR="00852119" w:rsidRPr="0069455B" w:rsidRDefault="00852119" w:rsidP="00346178">
            <w:pPr>
              <w:pStyle w:val="TAL"/>
            </w:pPr>
            <w:r w:rsidRPr="00145051">
              <w:t>R5-227754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715F" w14:textId="72AFE571" w:rsidR="00852119" w:rsidRPr="007F2609" w:rsidRDefault="00852119" w:rsidP="00346178">
            <w:pPr>
              <w:pStyle w:val="TAL"/>
            </w:pPr>
            <w:r w:rsidRPr="00145051">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6FE68" w14:textId="61020C6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AE520" w14:textId="26A271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44D483" w14:textId="39407E63" w:rsidR="00852119" w:rsidRPr="0069455B" w:rsidRDefault="00852119" w:rsidP="00346178">
            <w:pPr>
              <w:pStyle w:val="TAL"/>
            </w:pPr>
            <w:r w:rsidRPr="00145051">
              <w:t>Addition of message contents exceptions for network signalling value NS_03 of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9A844" w14:textId="77777777" w:rsidR="00852119" w:rsidRPr="007F2609" w:rsidRDefault="00852119" w:rsidP="00346178">
            <w:pPr>
              <w:pStyle w:val="TAL"/>
            </w:pPr>
            <w:r w:rsidRPr="007F2609">
              <w:t>17.</w:t>
            </w:r>
            <w:r>
              <w:t>7.0</w:t>
            </w:r>
          </w:p>
        </w:tc>
      </w:tr>
      <w:tr w:rsidR="00145051" w:rsidRPr="004F19B2" w14:paraId="20E05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673EA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DB674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309B" w14:textId="20A6AEAF" w:rsidR="00852119" w:rsidRPr="0069455B" w:rsidRDefault="00852119" w:rsidP="00346178">
            <w:pPr>
              <w:pStyle w:val="TAL"/>
            </w:pPr>
            <w:r w:rsidRPr="00145051">
              <w:t>R5-227755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69E27" w14:textId="40F0FFA0" w:rsidR="00852119" w:rsidRPr="007F2609" w:rsidRDefault="00852119" w:rsidP="00346178">
            <w:pPr>
              <w:pStyle w:val="TAL"/>
            </w:pPr>
            <w:r w:rsidRPr="00145051">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EA99" w14:textId="788B72E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E4C5" w14:textId="18C47A6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FE36B4" w14:textId="23E5A59D" w:rsidR="00852119" w:rsidRPr="0069455B" w:rsidRDefault="00852119" w:rsidP="00346178">
            <w:pPr>
              <w:pStyle w:val="TAL"/>
            </w:pPr>
            <w:r w:rsidRPr="00145051">
              <w:t>Correction of 6.2C.5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68C3" w14:textId="77777777" w:rsidR="00852119" w:rsidRPr="007F2609" w:rsidRDefault="00852119" w:rsidP="00346178">
            <w:pPr>
              <w:pStyle w:val="TAL"/>
            </w:pPr>
            <w:r w:rsidRPr="007F2609">
              <w:t>17.</w:t>
            </w:r>
            <w:r>
              <w:t>7.0</w:t>
            </w:r>
          </w:p>
        </w:tc>
      </w:tr>
      <w:tr w:rsidR="00145051" w:rsidRPr="004F19B2" w14:paraId="56AEE0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3458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3022D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56C2B" w14:textId="35882DEA" w:rsidR="00852119" w:rsidRPr="0069455B" w:rsidRDefault="00852119" w:rsidP="00346178">
            <w:pPr>
              <w:pStyle w:val="TAL"/>
            </w:pPr>
            <w:r w:rsidRPr="00145051">
              <w:t>R5-227756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39432" w14:textId="4497F9B6" w:rsidR="00852119" w:rsidRPr="007F2609" w:rsidRDefault="00852119" w:rsidP="00346178">
            <w:pPr>
              <w:pStyle w:val="TAL"/>
            </w:pPr>
            <w:r w:rsidRPr="00145051">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358F" w14:textId="15539B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57F0" w14:textId="4380616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25361" w14:textId="2DA60B05" w:rsidR="00852119" w:rsidRPr="0069455B" w:rsidRDefault="00852119" w:rsidP="00346178">
            <w:pPr>
              <w:pStyle w:val="TAL"/>
            </w:pPr>
            <w:r w:rsidRPr="00145051">
              <w:t>Correction of initial condition description in 6.3.4.2.4.1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564C3" w14:textId="77777777" w:rsidR="00852119" w:rsidRPr="007F2609" w:rsidRDefault="00852119" w:rsidP="00346178">
            <w:pPr>
              <w:pStyle w:val="TAL"/>
            </w:pPr>
            <w:r w:rsidRPr="007F2609">
              <w:t>17.</w:t>
            </w:r>
            <w:r>
              <w:t>7.0</w:t>
            </w:r>
          </w:p>
        </w:tc>
      </w:tr>
      <w:tr w:rsidR="00145051" w:rsidRPr="004F19B2" w14:paraId="75B0B4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50BD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089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51F44" w14:textId="445648A4" w:rsidR="00852119" w:rsidRPr="0069455B" w:rsidRDefault="00852119" w:rsidP="00346178">
            <w:pPr>
              <w:pStyle w:val="TAL"/>
            </w:pPr>
            <w:r w:rsidRPr="00145051">
              <w:t>R5-227757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D521D" w14:textId="2F265EBA" w:rsidR="00852119" w:rsidRPr="007F2609" w:rsidRDefault="00852119" w:rsidP="00346178">
            <w:pPr>
              <w:pStyle w:val="TAL"/>
            </w:pPr>
            <w:r w:rsidRPr="00145051">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3F748" w14:textId="6E0CCE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4958" w14:textId="7C48AED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473B0" w14:textId="1621F884" w:rsidR="00852119" w:rsidRPr="0069455B" w:rsidRDefault="00852119" w:rsidP="00346178">
            <w:pPr>
              <w:pStyle w:val="TAL"/>
            </w:pPr>
            <w:r w:rsidRPr="00145051">
              <w:t>Addition of NS_3U in 6.5C.2.3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6DBB0" w14:textId="77777777" w:rsidR="00852119" w:rsidRPr="007F2609" w:rsidRDefault="00852119" w:rsidP="00346178">
            <w:pPr>
              <w:pStyle w:val="TAL"/>
            </w:pPr>
            <w:r w:rsidRPr="007F2609">
              <w:t>17.</w:t>
            </w:r>
            <w:r>
              <w:t>7.0</w:t>
            </w:r>
          </w:p>
        </w:tc>
      </w:tr>
      <w:tr w:rsidR="00145051" w:rsidRPr="004F19B2" w14:paraId="443D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095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1A31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9283" w14:textId="3D2DA53A" w:rsidR="00852119" w:rsidRPr="0069455B" w:rsidRDefault="00852119" w:rsidP="00346178">
            <w:pPr>
              <w:pStyle w:val="TAL"/>
            </w:pPr>
            <w:r w:rsidRPr="00145051">
              <w:t>R5-227758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0728B" w14:textId="0B6784D6" w:rsidR="00852119" w:rsidRPr="007F2609" w:rsidRDefault="00852119" w:rsidP="00346178">
            <w:pPr>
              <w:pStyle w:val="TAL"/>
            </w:pPr>
            <w:r w:rsidRPr="00145051">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3F39" w14:textId="1D5FB16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149F2" w14:textId="7B2678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E9364" w14:textId="47C4140B" w:rsidR="00852119" w:rsidRPr="0069455B" w:rsidRDefault="00852119" w:rsidP="00346178">
            <w:pPr>
              <w:pStyle w:val="TAL"/>
            </w:pPr>
            <w:r w:rsidRPr="00145051">
              <w:t>Updating REFSENS testing for n79 new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524B" w14:textId="77777777" w:rsidR="00852119" w:rsidRPr="007F2609" w:rsidRDefault="00852119" w:rsidP="00346178">
            <w:pPr>
              <w:pStyle w:val="TAL"/>
            </w:pPr>
            <w:r w:rsidRPr="007F2609">
              <w:t>17.</w:t>
            </w:r>
            <w:r>
              <w:t>7.0</w:t>
            </w:r>
          </w:p>
        </w:tc>
      </w:tr>
      <w:tr w:rsidR="00145051" w:rsidRPr="004F19B2" w14:paraId="3D6C86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43F7C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65E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A9BC" w14:textId="1B288042" w:rsidR="00852119" w:rsidRPr="0069455B" w:rsidRDefault="00852119" w:rsidP="00346178">
            <w:pPr>
              <w:pStyle w:val="TAL"/>
            </w:pPr>
            <w:r w:rsidRPr="00145051">
              <w:t>R5-227759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B4753" w14:textId="0DE84D38" w:rsidR="00852119" w:rsidRPr="007F2609" w:rsidRDefault="00852119" w:rsidP="00346178">
            <w:pPr>
              <w:pStyle w:val="TAL"/>
            </w:pPr>
            <w:r w:rsidRPr="00145051">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BED34" w14:textId="23E704A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7CA9D" w14:textId="70AB6EE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4EA5D" w14:textId="1D89FFD9" w:rsidR="00852119" w:rsidRPr="0069455B" w:rsidRDefault="00852119" w:rsidP="00346178">
            <w:pPr>
              <w:pStyle w:val="TAL"/>
            </w:pPr>
            <w:r w:rsidRPr="00145051">
              <w:t>Adding new FR1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FB8E5" w14:textId="77777777" w:rsidR="00852119" w:rsidRPr="007F2609" w:rsidRDefault="00852119" w:rsidP="00346178">
            <w:pPr>
              <w:pStyle w:val="TAL"/>
            </w:pPr>
            <w:r w:rsidRPr="007F2609">
              <w:t>17.</w:t>
            </w:r>
            <w:r>
              <w:t>7.0</w:t>
            </w:r>
          </w:p>
        </w:tc>
      </w:tr>
      <w:tr w:rsidR="00145051" w:rsidRPr="004F19B2" w14:paraId="0010A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D24D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AE3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9A12" w14:textId="7BCD23D0" w:rsidR="00852119" w:rsidRPr="0069455B" w:rsidRDefault="00852119" w:rsidP="00346178">
            <w:pPr>
              <w:pStyle w:val="TAL"/>
            </w:pPr>
            <w:r w:rsidRPr="00145051">
              <w:t>R5-227760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7A198" w14:textId="7BCAC977" w:rsidR="00852119" w:rsidRPr="007F2609" w:rsidRDefault="00852119" w:rsidP="00346178">
            <w:pPr>
              <w:pStyle w:val="TAL"/>
            </w:pPr>
            <w:r w:rsidRPr="00145051">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F2433" w14:textId="2D9FDEE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CAC85" w14:textId="69381E4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324B0" w14:textId="07521644" w:rsidR="00852119" w:rsidRPr="0069455B" w:rsidRDefault="00852119" w:rsidP="00346178">
            <w:pPr>
              <w:pStyle w:val="TAL"/>
            </w:pPr>
            <w:r w:rsidRPr="00145051">
              <w:t>Corrections on MOP band edge relaxation for intra-band contiguous and non-contiguous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33A86" w14:textId="77777777" w:rsidR="00852119" w:rsidRPr="007F2609" w:rsidRDefault="00852119" w:rsidP="00346178">
            <w:pPr>
              <w:pStyle w:val="TAL"/>
            </w:pPr>
            <w:r w:rsidRPr="007F2609">
              <w:t>17.</w:t>
            </w:r>
            <w:r>
              <w:t>7.0</w:t>
            </w:r>
          </w:p>
        </w:tc>
      </w:tr>
      <w:tr w:rsidR="00145051" w:rsidRPr="004F19B2" w14:paraId="08913A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13B3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9B4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A955" w14:textId="07E3D97A" w:rsidR="00852119" w:rsidRPr="0069455B" w:rsidRDefault="00852119" w:rsidP="00346178">
            <w:pPr>
              <w:pStyle w:val="TAL"/>
            </w:pPr>
            <w:r w:rsidRPr="00145051">
              <w:t>R5-227761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1EF48" w14:textId="28EFB257" w:rsidR="00852119" w:rsidRPr="007F2609" w:rsidRDefault="00852119" w:rsidP="00346178">
            <w:pPr>
              <w:pStyle w:val="TAL"/>
            </w:pPr>
            <w:r w:rsidRPr="00145051">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568FC" w14:textId="0E996DD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95E7D" w14:textId="2F1716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AE489" w14:textId="1EBC700E" w:rsidR="00852119" w:rsidRPr="0069455B" w:rsidRDefault="00852119" w:rsidP="00346178">
            <w:pPr>
              <w:pStyle w:val="TAL"/>
            </w:pPr>
            <w:r w:rsidRPr="00145051">
              <w:t>Introduction of CA_n71A-n77A Transmitter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30D0" w14:textId="77777777" w:rsidR="00852119" w:rsidRPr="007F2609" w:rsidRDefault="00852119" w:rsidP="00346178">
            <w:pPr>
              <w:pStyle w:val="TAL"/>
            </w:pPr>
            <w:r w:rsidRPr="007F2609">
              <w:t>17.</w:t>
            </w:r>
            <w:r>
              <w:t>7.0</w:t>
            </w:r>
          </w:p>
        </w:tc>
      </w:tr>
      <w:tr w:rsidR="00145051" w:rsidRPr="004F19B2" w14:paraId="31C24C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A575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861AA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FF71" w14:textId="4B1ADAFC" w:rsidR="00852119" w:rsidRPr="0069455B" w:rsidRDefault="00852119" w:rsidP="00346178">
            <w:pPr>
              <w:pStyle w:val="TAL"/>
            </w:pPr>
            <w:r w:rsidRPr="00145051">
              <w:t>R5-227870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896C6A" w14:textId="23CD3786" w:rsidR="00852119" w:rsidRPr="007F2609" w:rsidRDefault="00852119" w:rsidP="00346178">
            <w:pPr>
              <w:pStyle w:val="TAL"/>
            </w:pPr>
            <w:r w:rsidRPr="00145051">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0FA98" w14:textId="12D7D94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7C20" w14:textId="7DB6A10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28A878" w14:textId="7331E930" w:rsidR="00852119" w:rsidRPr="0069455B" w:rsidRDefault="00852119" w:rsidP="00346178">
            <w:pPr>
              <w:pStyle w:val="TAL"/>
            </w:pPr>
            <w:r w:rsidRPr="00145051">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4036C" w14:textId="77777777" w:rsidR="00852119" w:rsidRPr="007F2609" w:rsidRDefault="00852119" w:rsidP="00346178">
            <w:pPr>
              <w:pStyle w:val="TAL"/>
            </w:pPr>
            <w:r w:rsidRPr="007F2609">
              <w:t>17.</w:t>
            </w:r>
            <w:r>
              <w:t>7.0</w:t>
            </w:r>
          </w:p>
        </w:tc>
      </w:tr>
      <w:tr w:rsidR="00145051" w:rsidRPr="004F19B2" w14:paraId="71892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F2D25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BF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6E7CE" w14:textId="604FE231" w:rsidR="00852119" w:rsidRPr="0069455B" w:rsidRDefault="00852119" w:rsidP="00346178">
            <w:pPr>
              <w:pStyle w:val="TAL"/>
            </w:pPr>
            <w:r w:rsidRPr="00145051">
              <w:t>R5-227896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A911" w14:textId="624D5506" w:rsidR="00852119" w:rsidRPr="007F2609" w:rsidRDefault="00852119" w:rsidP="00346178">
            <w:pPr>
              <w:pStyle w:val="TAL"/>
            </w:pPr>
            <w:r w:rsidRPr="00145051">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DEC36" w14:textId="4BC3B7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B90FB" w14:textId="2E57E8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5E453" w14:textId="11247847" w:rsidR="00852119" w:rsidRPr="0069455B" w:rsidRDefault="00852119" w:rsidP="00346178">
            <w:pPr>
              <w:pStyle w:val="TAL"/>
            </w:pPr>
            <w:r w:rsidRPr="00145051">
              <w:t>Update Rx Requirements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F06F" w14:textId="77777777" w:rsidR="00852119" w:rsidRPr="007F2609" w:rsidRDefault="00852119" w:rsidP="00346178">
            <w:pPr>
              <w:pStyle w:val="TAL"/>
            </w:pPr>
            <w:r w:rsidRPr="007F2609">
              <w:t>17.</w:t>
            </w:r>
            <w:r>
              <w:t>7.0</w:t>
            </w:r>
          </w:p>
        </w:tc>
      </w:tr>
      <w:tr w:rsidR="00145051" w:rsidRPr="004F19B2" w14:paraId="1E61C7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E421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C6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CB8" w14:textId="73A55A2C" w:rsidR="00852119" w:rsidRPr="0069455B" w:rsidRDefault="00852119" w:rsidP="00346178">
            <w:pPr>
              <w:pStyle w:val="TAL"/>
            </w:pPr>
            <w:r w:rsidRPr="00145051">
              <w:t>R5-227898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5A0A" w14:textId="7D741A6F" w:rsidR="00852119" w:rsidRPr="007F2609" w:rsidRDefault="00852119" w:rsidP="00346178">
            <w:pPr>
              <w:pStyle w:val="TAL"/>
            </w:pPr>
            <w:r w:rsidRPr="00145051">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F825" w14:textId="6A2704B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253FE" w14:textId="75ECCC0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D2C15" w14:textId="570035D8" w:rsidR="00852119" w:rsidRPr="0069455B" w:rsidRDefault="00852119" w:rsidP="00346178">
            <w:pPr>
              <w:pStyle w:val="TAL"/>
            </w:pPr>
            <w:r w:rsidRPr="00145051">
              <w:t>Update a few frequency selections in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28A5" w14:textId="77777777" w:rsidR="00852119" w:rsidRPr="007F2609" w:rsidRDefault="00852119" w:rsidP="00346178">
            <w:pPr>
              <w:pStyle w:val="TAL"/>
            </w:pPr>
            <w:r w:rsidRPr="007F2609">
              <w:t>17.</w:t>
            </w:r>
            <w:r>
              <w:t>7.0</w:t>
            </w:r>
          </w:p>
        </w:tc>
      </w:tr>
      <w:tr w:rsidR="00145051" w:rsidRPr="004F19B2" w14:paraId="7EF0E4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AC1F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082D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9399D" w14:textId="29814B2A" w:rsidR="00852119" w:rsidRPr="0069455B" w:rsidRDefault="00852119" w:rsidP="00346178">
            <w:pPr>
              <w:pStyle w:val="TAL"/>
            </w:pPr>
            <w:r w:rsidRPr="00145051">
              <w:t>R5-227899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243A5E" w14:textId="185B0EF1" w:rsidR="00852119" w:rsidRPr="007F2609" w:rsidRDefault="00852119" w:rsidP="00346178">
            <w:pPr>
              <w:pStyle w:val="TAL"/>
            </w:pPr>
            <w:r w:rsidRPr="00145051">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FE538" w14:textId="7858FF9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94A3E" w14:textId="09529EC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20F80" w14:textId="35149B5C" w:rsidR="00852119" w:rsidRPr="0069455B" w:rsidRDefault="00852119" w:rsidP="00346178">
            <w:pPr>
              <w:pStyle w:val="TAL"/>
            </w:pPr>
            <w:r w:rsidRPr="00145051">
              <w:t>Update reference sensitivity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9FAD" w14:textId="77777777" w:rsidR="00852119" w:rsidRPr="007F2609" w:rsidRDefault="00852119" w:rsidP="00346178">
            <w:pPr>
              <w:pStyle w:val="TAL"/>
            </w:pPr>
            <w:r w:rsidRPr="007F2609">
              <w:t>17.</w:t>
            </w:r>
            <w:r>
              <w:t>7.0</w:t>
            </w:r>
          </w:p>
        </w:tc>
      </w:tr>
      <w:tr w:rsidR="00145051" w:rsidRPr="004F19B2" w14:paraId="149FC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53C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6E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07194" w14:textId="602D436D" w:rsidR="00852119" w:rsidRPr="0069455B" w:rsidRDefault="00852119" w:rsidP="00346178">
            <w:pPr>
              <w:pStyle w:val="TAL"/>
            </w:pPr>
            <w:r w:rsidRPr="00145051">
              <w:t>R5-227900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21A5F" w14:textId="41A2C8A8" w:rsidR="00852119" w:rsidRPr="007F2609" w:rsidRDefault="00852119" w:rsidP="00346178">
            <w:pPr>
              <w:pStyle w:val="TAL"/>
            </w:pPr>
            <w:r w:rsidRPr="00145051">
              <w:t>1916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AA605" w14:textId="1CF8B8F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327" w14:textId="0CDD813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5DA64" w14:textId="6F0EB778" w:rsidR="00852119" w:rsidRPr="0069455B" w:rsidRDefault="00852119" w:rsidP="00346178">
            <w:pPr>
              <w:pStyle w:val="TAL"/>
            </w:pPr>
            <w:r w:rsidRPr="00145051">
              <w:t>almost contiguous allocation correction in MPR and A-MPR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0564" w14:textId="77777777" w:rsidR="00852119" w:rsidRPr="007F2609" w:rsidRDefault="00852119" w:rsidP="00346178">
            <w:pPr>
              <w:pStyle w:val="TAL"/>
            </w:pPr>
            <w:r w:rsidRPr="007F2609">
              <w:t>17.</w:t>
            </w:r>
            <w:r>
              <w:t>7.0</w:t>
            </w:r>
          </w:p>
        </w:tc>
      </w:tr>
      <w:tr w:rsidR="00145051" w:rsidRPr="004F19B2" w14:paraId="112811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267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344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66FFD" w14:textId="43809D24" w:rsidR="00852119" w:rsidRPr="0069455B" w:rsidRDefault="00852119" w:rsidP="00346178">
            <w:pPr>
              <w:pStyle w:val="TAL"/>
            </w:pPr>
            <w:r w:rsidRPr="00145051">
              <w:t>R5-227901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30751" w14:textId="28B35434" w:rsidR="00852119" w:rsidRPr="007F2609" w:rsidRDefault="00852119" w:rsidP="00346178">
            <w:pPr>
              <w:pStyle w:val="TAL"/>
            </w:pPr>
            <w:r w:rsidRPr="00145051">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C700F" w14:textId="02B229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3F427" w14:textId="07E85E9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A23A9" w14:textId="246BE37C" w:rsidR="00852119" w:rsidRPr="0069455B" w:rsidRDefault="00852119" w:rsidP="00346178">
            <w:pPr>
              <w:pStyle w:val="TAL"/>
            </w:pPr>
            <w:r w:rsidRPr="00145051">
              <w:t>almost contiguous allocation correction in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6B34F" w14:textId="77777777" w:rsidR="00852119" w:rsidRPr="007F2609" w:rsidRDefault="00852119" w:rsidP="00346178">
            <w:pPr>
              <w:pStyle w:val="TAL"/>
            </w:pPr>
            <w:r w:rsidRPr="007F2609">
              <w:t>17.</w:t>
            </w:r>
            <w:r>
              <w:t>7.0</w:t>
            </w:r>
          </w:p>
        </w:tc>
      </w:tr>
      <w:tr w:rsidR="00145051" w:rsidRPr="004F19B2" w14:paraId="3F65A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0DB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2878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6DD3B" w14:textId="3819412D" w:rsidR="00852119" w:rsidRPr="0069455B" w:rsidRDefault="00852119" w:rsidP="00346178">
            <w:pPr>
              <w:pStyle w:val="TAL"/>
            </w:pPr>
            <w:r w:rsidRPr="00145051">
              <w:t>R5-227902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1CBF8" w14:textId="7880E5D3" w:rsidR="00852119" w:rsidRPr="007F2609" w:rsidRDefault="00852119" w:rsidP="00346178">
            <w:pPr>
              <w:pStyle w:val="TAL"/>
            </w:pPr>
            <w:r w:rsidRPr="00145051">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B106" w14:textId="03FDB7D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62910" w14:textId="3783A3A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21239" w14:textId="370CE2C2" w:rsidR="00852119" w:rsidRPr="0069455B" w:rsidRDefault="00852119" w:rsidP="00346178">
            <w:pPr>
              <w:pStyle w:val="TAL"/>
            </w:pPr>
            <w:r w:rsidRPr="00145051">
              <w:t>almost contiguous allocation correction in TxD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CC27" w14:textId="77777777" w:rsidR="00852119" w:rsidRPr="007F2609" w:rsidRDefault="00852119" w:rsidP="00346178">
            <w:pPr>
              <w:pStyle w:val="TAL"/>
            </w:pPr>
            <w:r w:rsidRPr="007F2609">
              <w:t>17.</w:t>
            </w:r>
            <w:r>
              <w:t>7.0</w:t>
            </w:r>
          </w:p>
        </w:tc>
      </w:tr>
      <w:tr w:rsidR="00145051" w:rsidRPr="004F19B2" w14:paraId="564477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8F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4776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5FC5E" w14:textId="3BE61FAF" w:rsidR="00852119" w:rsidRPr="0069455B" w:rsidRDefault="00852119" w:rsidP="00346178">
            <w:pPr>
              <w:pStyle w:val="TAL"/>
            </w:pPr>
            <w:r w:rsidRPr="00145051">
              <w:t>R5-227903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F7A56" w14:textId="502B107E" w:rsidR="00852119" w:rsidRPr="007F2609" w:rsidRDefault="00852119" w:rsidP="00346178">
            <w:pPr>
              <w:pStyle w:val="TAL"/>
            </w:pPr>
            <w:r w:rsidRPr="00145051">
              <w:t>1966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52D6D" w14:textId="1F249A2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95EC" w14:textId="5A3A7E9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606B27" w14:textId="0981A390" w:rsidR="00852119" w:rsidRPr="0069455B" w:rsidRDefault="00852119" w:rsidP="00346178">
            <w:pPr>
              <w:pStyle w:val="TAL"/>
            </w:pPr>
            <w:r w:rsidRPr="00145051">
              <w:t>Test configuration table correction for NS_04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BB101" w14:textId="77777777" w:rsidR="00852119" w:rsidRPr="007F2609" w:rsidRDefault="00852119" w:rsidP="00346178">
            <w:pPr>
              <w:pStyle w:val="TAL"/>
            </w:pPr>
            <w:r w:rsidRPr="007F2609">
              <w:t>17.</w:t>
            </w:r>
            <w:r>
              <w:t>7.0</w:t>
            </w:r>
          </w:p>
        </w:tc>
      </w:tr>
      <w:tr w:rsidR="00145051" w:rsidRPr="004F19B2" w14:paraId="4EE56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5E40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D3B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A5E" w14:textId="065A493B" w:rsidR="00852119" w:rsidRPr="0069455B" w:rsidRDefault="00852119" w:rsidP="00346178">
            <w:pPr>
              <w:pStyle w:val="TAL"/>
            </w:pPr>
            <w:r w:rsidRPr="00145051">
              <w:t>R5-227905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0D384" w14:textId="111852EF" w:rsidR="00852119" w:rsidRPr="007F2609" w:rsidRDefault="00852119" w:rsidP="00346178">
            <w:pPr>
              <w:pStyle w:val="TAL"/>
            </w:pPr>
            <w:r w:rsidRPr="00145051">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F4319" w14:textId="6D32650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DEF3F" w14:textId="4159AA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2393" w14:textId="56010049" w:rsidR="00852119" w:rsidRPr="0069455B" w:rsidRDefault="00852119" w:rsidP="00346178">
            <w:pPr>
              <w:pStyle w:val="TAL"/>
            </w:pPr>
            <w:r w:rsidRPr="00145051">
              <w:t>Updating AMPR for NS_49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7028" w14:textId="77777777" w:rsidR="00852119" w:rsidRPr="007F2609" w:rsidRDefault="00852119" w:rsidP="00346178">
            <w:pPr>
              <w:pStyle w:val="TAL"/>
            </w:pPr>
            <w:r w:rsidRPr="007F2609">
              <w:t>17.</w:t>
            </w:r>
            <w:r>
              <w:t>7.0</w:t>
            </w:r>
          </w:p>
        </w:tc>
      </w:tr>
      <w:tr w:rsidR="00145051" w:rsidRPr="004F19B2" w14:paraId="73EEC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F590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408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4A5" w14:textId="50B808F1" w:rsidR="00852119" w:rsidRPr="0069455B" w:rsidRDefault="00852119" w:rsidP="00346178">
            <w:pPr>
              <w:pStyle w:val="TAL"/>
            </w:pPr>
            <w:r w:rsidRPr="00145051">
              <w:t>R5-227906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E6F64" w14:textId="27ED3547" w:rsidR="00852119" w:rsidRPr="007F2609" w:rsidRDefault="00852119" w:rsidP="00346178">
            <w:pPr>
              <w:pStyle w:val="TAL"/>
            </w:pPr>
            <w:r w:rsidRPr="00145051">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413D0" w14:textId="5221B86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8ED27" w14:textId="72AC89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EBBCC" w14:textId="4263B07A" w:rsidR="00852119" w:rsidRPr="0069455B" w:rsidRDefault="00852119" w:rsidP="00346178">
            <w:pPr>
              <w:pStyle w:val="TAL"/>
            </w:pPr>
            <w:r w:rsidRPr="00145051">
              <w:t>Updating Additional Spurious emission testing for NS_49 for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57A7" w14:textId="77777777" w:rsidR="00852119" w:rsidRPr="007F2609" w:rsidRDefault="00852119" w:rsidP="00346178">
            <w:pPr>
              <w:pStyle w:val="TAL"/>
            </w:pPr>
            <w:r w:rsidRPr="007F2609">
              <w:t>17.</w:t>
            </w:r>
            <w:r>
              <w:t>7.0</w:t>
            </w:r>
          </w:p>
        </w:tc>
      </w:tr>
      <w:tr w:rsidR="00145051" w:rsidRPr="004F19B2" w14:paraId="15502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329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B116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4FDA" w14:textId="3F3BDB58" w:rsidR="00852119" w:rsidRPr="0069455B" w:rsidRDefault="00852119" w:rsidP="00346178">
            <w:pPr>
              <w:pStyle w:val="TAL"/>
            </w:pPr>
            <w:r w:rsidRPr="00145051">
              <w:t>R5-227913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C16" w14:textId="601A7F24" w:rsidR="00852119" w:rsidRPr="007F2609" w:rsidRDefault="00852119" w:rsidP="00346178">
            <w:pPr>
              <w:pStyle w:val="TAL"/>
            </w:pPr>
            <w:r w:rsidRPr="00145051">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E532D" w14:textId="738C84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9E7BA" w14:textId="70B40B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B8025" w14:textId="1D3C0539" w:rsidR="00852119" w:rsidRPr="0069455B" w:rsidRDefault="00852119" w:rsidP="00346178">
            <w:pPr>
              <w:pStyle w:val="TAL"/>
            </w:pPr>
            <w:r w:rsidRPr="00145051">
              <w:t>Updating 6.2.2, 6.2D.2 and 6.2G.2 to coordinate the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E069" w14:textId="77777777" w:rsidR="00852119" w:rsidRPr="007F2609" w:rsidRDefault="00852119" w:rsidP="00346178">
            <w:pPr>
              <w:pStyle w:val="TAL"/>
            </w:pPr>
            <w:r w:rsidRPr="007F2609">
              <w:t>17.</w:t>
            </w:r>
            <w:r>
              <w:t>7.0</w:t>
            </w:r>
          </w:p>
        </w:tc>
      </w:tr>
      <w:tr w:rsidR="00145051" w:rsidRPr="004F19B2" w14:paraId="6D7F9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5CD7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498D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7C77E" w14:textId="765A97FB" w:rsidR="00852119" w:rsidRPr="0069455B" w:rsidRDefault="00852119" w:rsidP="00346178">
            <w:pPr>
              <w:pStyle w:val="TAL"/>
            </w:pPr>
            <w:r w:rsidRPr="00145051">
              <w:t>R5-227917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D1BBD" w14:textId="46198BAE" w:rsidR="00852119" w:rsidRPr="007F2609" w:rsidRDefault="00852119" w:rsidP="00346178">
            <w:pPr>
              <w:pStyle w:val="TAL"/>
            </w:pPr>
            <w:r w:rsidRPr="00145051">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223E" w14:textId="5D10597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4C50" w14:textId="5745207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605DD9" w14:textId="1CBB571B" w:rsidR="00852119" w:rsidRPr="0069455B" w:rsidRDefault="00852119" w:rsidP="00346178">
            <w:pPr>
              <w:pStyle w:val="TAL"/>
            </w:pPr>
            <w:r w:rsidRPr="00145051">
              <w:t>Corrections and additions of Rel-16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1DEE" w14:textId="77777777" w:rsidR="00852119" w:rsidRPr="007F2609" w:rsidRDefault="00852119" w:rsidP="00346178">
            <w:pPr>
              <w:pStyle w:val="TAL"/>
            </w:pPr>
            <w:r w:rsidRPr="007F2609">
              <w:t>17.</w:t>
            </w:r>
            <w:r>
              <w:t>7.0</w:t>
            </w:r>
          </w:p>
        </w:tc>
      </w:tr>
      <w:tr w:rsidR="00145051" w:rsidRPr="004F19B2" w14:paraId="1142DF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4E9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20A79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A9F3B" w14:textId="0C85704C" w:rsidR="00852119" w:rsidRPr="0069455B" w:rsidRDefault="00852119" w:rsidP="00346178">
            <w:pPr>
              <w:pStyle w:val="TAL"/>
            </w:pPr>
            <w:r w:rsidRPr="00145051">
              <w:t>R5-227918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5D91" w14:textId="11FB6733" w:rsidR="00852119" w:rsidRPr="007F2609" w:rsidRDefault="00852119" w:rsidP="00346178">
            <w:pPr>
              <w:pStyle w:val="TAL"/>
            </w:pPr>
            <w:r w:rsidRPr="00145051">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17A49" w14:textId="74B2CD9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D30F7" w14:textId="0A851CC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DC4387" w14:textId="337D7855" w:rsidR="00852119" w:rsidRPr="0069455B" w:rsidRDefault="00852119" w:rsidP="00346178">
            <w:pPr>
              <w:pStyle w:val="TAL"/>
            </w:pPr>
            <w:r w:rsidRPr="00145051">
              <w:t>Introduction of CA_n71A-n77A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7D0B" w14:textId="77777777" w:rsidR="00852119" w:rsidRPr="007F2609" w:rsidRDefault="00852119" w:rsidP="00346178">
            <w:pPr>
              <w:pStyle w:val="TAL"/>
            </w:pPr>
            <w:r w:rsidRPr="007F2609">
              <w:t>17.</w:t>
            </w:r>
            <w:r>
              <w:t>7.0</w:t>
            </w:r>
          </w:p>
        </w:tc>
      </w:tr>
      <w:tr w:rsidR="00145051" w:rsidRPr="004F19B2" w14:paraId="7CD28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4A57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BF7B5" w14:textId="7631CDAD" w:rsidR="00852119" w:rsidRPr="0069455B" w:rsidRDefault="00852119" w:rsidP="00346178">
            <w:pPr>
              <w:pStyle w:val="TAL"/>
            </w:pPr>
            <w:r w:rsidRPr="00145051">
              <w:t>R5-227919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AB245" w14:textId="2FAEB852" w:rsidR="00852119" w:rsidRPr="007F2609" w:rsidRDefault="00852119" w:rsidP="00346178">
            <w:pPr>
              <w:pStyle w:val="TAL"/>
            </w:pPr>
            <w:r w:rsidRPr="00145051">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5E0E7" w14:textId="5CE1DF1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1BD9B" w14:textId="6037F26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13CC49" w14:textId="53860089" w:rsidR="00852119" w:rsidRPr="0069455B" w:rsidRDefault="00852119" w:rsidP="00346178">
            <w:pPr>
              <w:pStyle w:val="TAL"/>
            </w:pPr>
            <w:r w:rsidRPr="00145051">
              <w:t>Removal of R16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0D26D" w14:textId="77777777" w:rsidR="00852119" w:rsidRPr="007F2609" w:rsidRDefault="00852119" w:rsidP="00346178">
            <w:pPr>
              <w:pStyle w:val="TAL"/>
            </w:pPr>
            <w:r w:rsidRPr="007F2609">
              <w:t>17.</w:t>
            </w:r>
            <w:r>
              <w:t>7.0</w:t>
            </w:r>
          </w:p>
        </w:tc>
      </w:tr>
      <w:tr w:rsidR="00145051" w:rsidRPr="004F19B2" w14:paraId="6C1934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5503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8245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7B86" w14:textId="6FAC5D48" w:rsidR="00852119" w:rsidRPr="0069455B" w:rsidRDefault="00852119" w:rsidP="00346178">
            <w:pPr>
              <w:pStyle w:val="TAL"/>
            </w:pPr>
            <w:r w:rsidRPr="00145051">
              <w:t>R5-227920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9ACF3" w14:textId="5D5C62F1" w:rsidR="00852119" w:rsidRPr="007F2609" w:rsidRDefault="00852119" w:rsidP="00346178">
            <w:pPr>
              <w:pStyle w:val="TAL"/>
            </w:pPr>
            <w:r w:rsidRPr="00145051">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CEE59" w14:textId="3C4C907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0A0C7" w14:textId="604FFC8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C0F7" w14:textId="7027C994" w:rsidR="00852119" w:rsidRPr="0069455B" w:rsidRDefault="00852119" w:rsidP="00346178">
            <w:pPr>
              <w:pStyle w:val="TAL"/>
            </w:pPr>
            <w:r w:rsidRPr="00145051">
              <w:t>Adding UE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BB94B" w14:textId="77777777" w:rsidR="00852119" w:rsidRPr="007F2609" w:rsidRDefault="00852119" w:rsidP="00346178">
            <w:pPr>
              <w:pStyle w:val="TAL"/>
            </w:pPr>
            <w:r w:rsidRPr="007F2609">
              <w:t>17.</w:t>
            </w:r>
            <w:r>
              <w:t>7.0</w:t>
            </w:r>
          </w:p>
        </w:tc>
      </w:tr>
      <w:tr w:rsidR="00145051" w:rsidRPr="004F19B2" w14:paraId="24B72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B1A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34A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F76C" w14:textId="428381AD" w:rsidR="00852119" w:rsidRPr="0069455B" w:rsidRDefault="00852119" w:rsidP="00346178">
            <w:pPr>
              <w:pStyle w:val="TAL"/>
            </w:pPr>
            <w:r w:rsidRPr="00145051">
              <w:t>R5-227921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C08E" w14:textId="779891B3" w:rsidR="00852119" w:rsidRPr="007F2609" w:rsidRDefault="00852119" w:rsidP="00346178">
            <w:pPr>
              <w:pStyle w:val="TAL"/>
            </w:pPr>
            <w:r w:rsidRPr="00145051">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3C4A7" w14:textId="331A701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5EE" w14:textId="184C24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239E8" w14:textId="131B7EEF" w:rsidR="00852119" w:rsidRPr="0069455B" w:rsidRDefault="00852119" w:rsidP="00346178">
            <w:pPr>
              <w:pStyle w:val="TAL"/>
            </w:pPr>
            <w:r w:rsidRPr="00145051">
              <w:t>Addition of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4915" w14:textId="77777777" w:rsidR="00852119" w:rsidRPr="007F2609" w:rsidRDefault="00852119" w:rsidP="00346178">
            <w:pPr>
              <w:pStyle w:val="TAL"/>
            </w:pPr>
            <w:r w:rsidRPr="007F2609">
              <w:t>17.</w:t>
            </w:r>
            <w:r>
              <w:t>7.0</w:t>
            </w:r>
          </w:p>
        </w:tc>
      </w:tr>
      <w:tr w:rsidR="00145051" w:rsidRPr="004F19B2" w14:paraId="2A712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5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E18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CE890" w14:textId="4A12A0B0" w:rsidR="00852119" w:rsidRPr="0069455B" w:rsidRDefault="00852119" w:rsidP="00346178">
            <w:pPr>
              <w:pStyle w:val="TAL"/>
            </w:pPr>
            <w:r w:rsidRPr="00145051">
              <w:t>R5-227922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A73D" w14:textId="3C30DBB5" w:rsidR="00852119" w:rsidRPr="007F2609" w:rsidRDefault="00852119" w:rsidP="00346178">
            <w:pPr>
              <w:pStyle w:val="TAL"/>
            </w:pPr>
            <w:r w:rsidRPr="00145051">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6C193" w14:textId="3969792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D0C53" w14:textId="1E59DB8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EC9E2" w14:textId="7DFA9CFF" w:rsidR="00852119" w:rsidRPr="0069455B" w:rsidRDefault="00852119" w:rsidP="00346178">
            <w:pPr>
              <w:pStyle w:val="TAL"/>
            </w:pPr>
            <w:r w:rsidRPr="00145051">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B4FF" w14:textId="77777777" w:rsidR="00852119" w:rsidRPr="007F2609" w:rsidRDefault="00852119" w:rsidP="00346178">
            <w:pPr>
              <w:pStyle w:val="TAL"/>
            </w:pPr>
            <w:r w:rsidRPr="007F2609">
              <w:t>17.</w:t>
            </w:r>
            <w:r>
              <w:t>7.0</w:t>
            </w:r>
          </w:p>
        </w:tc>
      </w:tr>
      <w:tr w:rsidR="00145051" w:rsidRPr="004F19B2" w14:paraId="2ABFD5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8FA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5FEE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3935" w14:textId="47AB6DC8" w:rsidR="00852119" w:rsidRPr="0069455B" w:rsidRDefault="00852119" w:rsidP="00346178">
            <w:pPr>
              <w:pStyle w:val="TAL"/>
            </w:pPr>
            <w:r w:rsidRPr="00145051">
              <w:t>R5-227923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F91EE" w14:textId="7847CEBD" w:rsidR="00852119" w:rsidRPr="007F2609" w:rsidRDefault="00852119" w:rsidP="00346178">
            <w:pPr>
              <w:pStyle w:val="TAL"/>
            </w:pPr>
            <w:r w:rsidRPr="00145051">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E0B9D" w14:textId="75D31CC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049B1" w14:textId="3F04AC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A80C53" w14:textId="66946844" w:rsidR="00852119" w:rsidRPr="0069455B" w:rsidRDefault="00852119" w:rsidP="00346178">
            <w:pPr>
              <w:pStyle w:val="TAL"/>
            </w:pPr>
            <w:r w:rsidRPr="00145051">
              <w:t>Introduction of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C443" w14:textId="77777777" w:rsidR="00852119" w:rsidRPr="007F2609" w:rsidRDefault="00852119" w:rsidP="00346178">
            <w:pPr>
              <w:pStyle w:val="TAL"/>
            </w:pPr>
            <w:r w:rsidRPr="007F2609">
              <w:t>17.</w:t>
            </w:r>
            <w:r>
              <w:t>7.0</w:t>
            </w:r>
          </w:p>
        </w:tc>
      </w:tr>
      <w:tr w:rsidR="00145051" w:rsidRPr="004F19B2" w14:paraId="2558F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9983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487B8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8C603" w14:textId="169F7670" w:rsidR="00852119" w:rsidRPr="0069455B" w:rsidRDefault="00852119" w:rsidP="00346178">
            <w:pPr>
              <w:pStyle w:val="TAL"/>
            </w:pPr>
            <w:r w:rsidRPr="00145051">
              <w:t>R5-227924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1293F" w14:textId="316AF2D0" w:rsidR="00852119" w:rsidRPr="007F2609" w:rsidRDefault="00852119" w:rsidP="00346178">
            <w:pPr>
              <w:pStyle w:val="TAL"/>
            </w:pPr>
            <w:r w:rsidRPr="00145051">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82CA8" w14:textId="6EF1F2E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5E98C" w14:textId="53012E0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D6265" w14:textId="14606C9B" w:rsidR="00852119" w:rsidRPr="0069455B" w:rsidRDefault="00852119" w:rsidP="00346178">
            <w:pPr>
              <w:pStyle w:val="TAL"/>
            </w:pPr>
            <w:r w:rsidRPr="00145051">
              <w:t>Update 6.5F.3.1 General spurious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A1EC" w14:textId="77777777" w:rsidR="00852119" w:rsidRPr="007F2609" w:rsidRDefault="00852119" w:rsidP="00346178">
            <w:pPr>
              <w:pStyle w:val="TAL"/>
            </w:pPr>
            <w:r w:rsidRPr="007F2609">
              <w:t>17.</w:t>
            </w:r>
            <w:r>
              <w:t>7.0</w:t>
            </w:r>
          </w:p>
        </w:tc>
      </w:tr>
      <w:tr w:rsidR="00145051" w:rsidRPr="004F19B2" w14:paraId="522BDC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805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60B1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3CBD2" w14:textId="7E8F65EC" w:rsidR="00852119" w:rsidRPr="0069455B" w:rsidRDefault="00852119" w:rsidP="00346178">
            <w:pPr>
              <w:pStyle w:val="TAL"/>
            </w:pPr>
            <w:r w:rsidRPr="00145051">
              <w:t>R5-227925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1EEAB0" w14:textId="6F4F00AE" w:rsidR="00852119" w:rsidRPr="007F2609" w:rsidRDefault="00852119" w:rsidP="00346178">
            <w:pPr>
              <w:pStyle w:val="TAL"/>
            </w:pPr>
            <w:r w:rsidRPr="00145051">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E5301" w14:textId="44D9FA0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2AE0" w14:textId="795927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70A13A" w14:textId="12691814" w:rsidR="00852119" w:rsidRPr="0069455B" w:rsidRDefault="00852119" w:rsidP="00346178">
            <w:pPr>
              <w:pStyle w:val="TAL"/>
            </w:pPr>
            <w:r w:rsidRPr="00145051">
              <w:t>Update 7.5F.1 ACS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FD59" w14:textId="77777777" w:rsidR="00852119" w:rsidRPr="007F2609" w:rsidRDefault="00852119" w:rsidP="00346178">
            <w:pPr>
              <w:pStyle w:val="TAL"/>
            </w:pPr>
            <w:r w:rsidRPr="007F2609">
              <w:t>17.</w:t>
            </w:r>
            <w:r>
              <w:t>7.0</w:t>
            </w:r>
          </w:p>
        </w:tc>
      </w:tr>
      <w:tr w:rsidR="00145051" w:rsidRPr="004F19B2" w14:paraId="12FFF0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75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C3E8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E3E5" w14:textId="5E461AA0" w:rsidR="00852119" w:rsidRPr="0069455B" w:rsidRDefault="00852119" w:rsidP="00346178">
            <w:pPr>
              <w:pStyle w:val="TAL"/>
            </w:pPr>
            <w:r w:rsidRPr="00145051">
              <w:t>R5-227926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2B8A0D" w14:textId="6C3AD42A" w:rsidR="00852119" w:rsidRPr="007F2609" w:rsidRDefault="00852119" w:rsidP="00346178">
            <w:pPr>
              <w:pStyle w:val="TAL"/>
            </w:pPr>
            <w:r w:rsidRPr="00145051">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C07F6" w14:textId="27EA38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A5025" w14:textId="5F765BF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64F2" w14:textId="39C0D2F6" w:rsidR="00852119" w:rsidRPr="0069455B" w:rsidRDefault="00852119" w:rsidP="00346178">
            <w:pPr>
              <w:pStyle w:val="TAL"/>
            </w:pPr>
            <w:r w:rsidRPr="00145051">
              <w:t>Update 7.3F.2 Ref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906" w14:textId="77777777" w:rsidR="00852119" w:rsidRPr="007F2609" w:rsidRDefault="00852119" w:rsidP="00346178">
            <w:pPr>
              <w:pStyle w:val="TAL"/>
            </w:pPr>
            <w:r w:rsidRPr="007F2609">
              <w:t>17.</w:t>
            </w:r>
            <w:r>
              <w:t>7.0</w:t>
            </w:r>
          </w:p>
        </w:tc>
      </w:tr>
      <w:tr w:rsidR="00145051" w:rsidRPr="004F19B2" w14:paraId="7E17D0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079C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DAE6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89E48" w14:textId="42784AC2" w:rsidR="00852119" w:rsidRPr="0069455B" w:rsidRDefault="00852119" w:rsidP="00346178">
            <w:pPr>
              <w:pStyle w:val="TAL"/>
            </w:pPr>
            <w:r w:rsidRPr="00145051">
              <w:t>R5-227927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CE31C" w14:textId="5AB2E081" w:rsidR="00852119" w:rsidRPr="007F2609" w:rsidRDefault="00852119" w:rsidP="00346178">
            <w:pPr>
              <w:pStyle w:val="TAL"/>
            </w:pPr>
            <w:r w:rsidRPr="00145051">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1706E" w14:textId="1B5BA38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FBD6" w14:textId="259D7D1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340C59" w14:textId="3C8119AA" w:rsidR="00852119" w:rsidRPr="0069455B" w:rsidRDefault="00852119" w:rsidP="00346178">
            <w:pPr>
              <w:pStyle w:val="TAL"/>
            </w:pPr>
            <w:r w:rsidRPr="00145051">
              <w:t>Update 7.6F.2.1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A7060" w14:textId="77777777" w:rsidR="00852119" w:rsidRPr="007F2609" w:rsidRDefault="00852119" w:rsidP="00346178">
            <w:pPr>
              <w:pStyle w:val="TAL"/>
            </w:pPr>
            <w:r w:rsidRPr="007F2609">
              <w:t>17.</w:t>
            </w:r>
            <w:r>
              <w:t>7.0</w:t>
            </w:r>
          </w:p>
        </w:tc>
      </w:tr>
      <w:tr w:rsidR="00145051" w:rsidRPr="004F19B2" w14:paraId="328D8F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1A1F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01D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54CC" w14:textId="1BD8DE21" w:rsidR="00852119" w:rsidRPr="0069455B" w:rsidRDefault="00852119" w:rsidP="00346178">
            <w:pPr>
              <w:pStyle w:val="TAL"/>
            </w:pPr>
            <w:r w:rsidRPr="00145051">
              <w:t>R5-227928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F366" w14:textId="25D579CF" w:rsidR="00852119" w:rsidRPr="007F2609" w:rsidRDefault="00852119" w:rsidP="00346178">
            <w:pPr>
              <w:pStyle w:val="TAL"/>
            </w:pPr>
            <w:r w:rsidRPr="00145051">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14900" w14:textId="09AEBD7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60A3" w14:textId="0FA81C3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A3823" w14:textId="1C8D514A" w:rsidR="00852119" w:rsidRPr="0069455B" w:rsidRDefault="00852119" w:rsidP="00346178">
            <w:pPr>
              <w:pStyle w:val="TAL"/>
            </w:pPr>
            <w:r w:rsidRPr="00145051">
              <w:t>Update MU and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785A" w14:textId="77777777" w:rsidR="00852119" w:rsidRPr="007F2609" w:rsidRDefault="00852119" w:rsidP="00346178">
            <w:pPr>
              <w:pStyle w:val="TAL"/>
            </w:pPr>
            <w:r w:rsidRPr="007F2609">
              <w:t>17.</w:t>
            </w:r>
            <w:r>
              <w:t>7.0</w:t>
            </w:r>
          </w:p>
        </w:tc>
      </w:tr>
      <w:tr w:rsidR="00145051" w:rsidRPr="004F19B2" w14:paraId="0647C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EAC6F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0F3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D301" w14:textId="69CE4FCF" w:rsidR="00852119" w:rsidRPr="0069455B" w:rsidRDefault="00852119" w:rsidP="00346178">
            <w:pPr>
              <w:pStyle w:val="TAL"/>
            </w:pPr>
            <w:r w:rsidRPr="00145051">
              <w:t>R5-227930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9EBC" w14:textId="3F4FE9A3" w:rsidR="00852119" w:rsidRPr="007F2609" w:rsidRDefault="00852119" w:rsidP="00346178">
            <w:pPr>
              <w:pStyle w:val="TAL"/>
            </w:pPr>
            <w:r w:rsidRPr="00145051">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D762E" w14:textId="77C2E2C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B7B10" w14:textId="0A8236C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BCB8B5" w14:textId="28E9FCB1" w:rsidR="00852119" w:rsidRPr="0069455B" w:rsidRDefault="00852119" w:rsidP="00346178">
            <w:pPr>
              <w:pStyle w:val="TAL"/>
            </w:pPr>
            <w:r w:rsidRPr="00145051">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6AB75" w14:textId="77777777" w:rsidR="00852119" w:rsidRPr="007F2609" w:rsidRDefault="00852119" w:rsidP="00346178">
            <w:pPr>
              <w:pStyle w:val="TAL"/>
            </w:pPr>
            <w:r w:rsidRPr="007F2609">
              <w:t>17.</w:t>
            </w:r>
            <w:r>
              <w:t>7.0</w:t>
            </w:r>
          </w:p>
        </w:tc>
      </w:tr>
      <w:tr w:rsidR="00145051" w:rsidRPr="004F19B2" w14:paraId="0B19B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C615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26A83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F925B" w14:textId="2AD89E67" w:rsidR="00852119" w:rsidRPr="0069455B" w:rsidRDefault="00852119" w:rsidP="00346178">
            <w:pPr>
              <w:pStyle w:val="TAL"/>
            </w:pPr>
            <w:r w:rsidRPr="00145051">
              <w:t>R5-227931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E8134" w14:textId="407CEF93" w:rsidR="00852119" w:rsidRPr="007F2609" w:rsidRDefault="00852119" w:rsidP="00346178">
            <w:pPr>
              <w:pStyle w:val="TAL"/>
            </w:pPr>
            <w:r w:rsidRPr="00145051">
              <w:t>1996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F810E" w14:textId="13FFAE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6D5C4" w14:textId="52D52A2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3BEAF" w14:textId="305515EE" w:rsidR="00852119" w:rsidRPr="0069455B" w:rsidRDefault="00852119" w:rsidP="00346178">
            <w:pPr>
              <w:pStyle w:val="TAL"/>
            </w:pPr>
            <w:r w:rsidRPr="00145051">
              <w:t>Adding new FR1 test case Transmit ON/OFF time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70A6D" w14:textId="77777777" w:rsidR="00852119" w:rsidRPr="007F2609" w:rsidRDefault="00852119" w:rsidP="00346178">
            <w:pPr>
              <w:pStyle w:val="TAL"/>
            </w:pPr>
            <w:r w:rsidRPr="007F2609">
              <w:t>17.</w:t>
            </w:r>
            <w:r>
              <w:t>7.0</w:t>
            </w:r>
          </w:p>
        </w:tc>
      </w:tr>
      <w:tr w:rsidR="00145051" w:rsidRPr="004F19B2" w14:paraId="03335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E09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00A1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E465F" w14:textId="5341A5F7" w:rsidR="00852119" w:rsidRPr="0069455B" w:rsidRDefault="00852119" w:rsidP="00346178">
            <w:pPr>
              <w:pStyle w:val="TAL"/>
            </w:pPr>
            <w:r w:rsidRPr="00145051">
              <w:t>R5-227934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E6F12" w14:textId="56BEFDF9" w:rsidR="00852119" w:rsidRPr="007F2609" w:rsidRDefault="00852119" w:rsidP="00346178">
            <w:pPr>
              <w:pStyle w:val="TAL"/>
            </w:pPr>
            <w:r w:rsidRPr="00145051">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7E719" w14:textId="782211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97097" w14:textId="4DFA9FE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C127C5" w14:textId="190FC127" w:rsidR="00852119" w:rsidRPr="0069455B" w:rsidRDefault="00852119" w:rsidP="00346178">
            <w:pPr>
              <w:pStyle w:val="TAL"/>
            </w:pPr>
            <w:r w:rsidRPr="00145051">
              <w:t>Limit transmit modulation quality for Tx Diversity to power per any antenna connector higher than a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A561" w14:textId="77777777" w:rsidR="00852119" w:rsidRPr="007F2609" w:rsidRDefault="00852119" w:rsidP="00346178">
            <w:pPr>
              <w:pStyle w:val="TAL"/>
            </w:pPr>
            <w:r w:rsidRPr="007F2609">
              <w:t>17.</w:t>
            </w:r>
            <w:r>
              <w:t>7.0</w:t>
            </w:r>
          </w:p>
        </w:tc>
      </w:tr>
      <w:tr w:rsidR="00145051" w:rsidRPr="004F19B2" w14:paraId="0ED940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6C90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B62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F52B8" w14:textId="1888D8B0" w:rsidR="00852119" w:rsidRPr="0069455B" w:rsidRDefault="00852119" w:rsidP="00346178">
            <w:pPr>
              <w:pStyle w:val="TAL"/>
            </w:pPr>
            <w:r w:rsidRPr="00145051">
              <w:t>R5-227935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544D8" w14:textId="22D53AC2" w:rsidR="00852119" w:rsidRPr="007F2609" w:rsidRDefault="00852119" w:rsidP="00346178">
            <w:pPr>
              <w:pStyle w:val="TAL"/>
            </w:pPr>
            <w:r w:rsidRPr="00145051">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EF0CE" w14:textId="693BF62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DC9C" w14:textId="3C5EE9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243B57" w14:textId="02D4EBC9" w:rsidR="00852119" w:rsidRPr="0069455B" w:rsidRDefault="00852119" w:rsidP="00346178">
            <w:pPr>
              <w:pStyle w:val="TAL"/>
            </w:pPr>
            <w:r w:rsidRPr="00145051">
              <w:t>Update of 7.3.2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5D50" w14:textId="77777777" w:rsidR="00852119" w:rsidRPr="007F2609" w:rsidRDefault="00852119" w:rsidP="00346178">
            <w:pPr>
              <w:pStyle w:val="TAL"/>
            </w:pPr>
            <w:r w:rsidRPr="007F2609">
              <w:t>17.</w:t>
            </w:r>
            <w:r>
              <w:t>7.0</w:t>
            </w:r>
          </w:p>
        </w:tc>
      </w:tr>
      <w:tr w:rsidR="00145051" w:rsidRPr="004F19B2" w14:paraId="725D67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D06C8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055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3817" w14:textId="54ED9740" w:rsidR="00852119" w:rsidRPr="0069455B" w:rsidRDefault="00852119" w:rsidP="00346178">
            <w:pPr>
              <w:pStyle w:val="TAL"/>
            </w:pPr>
            <w:r w:rsidRPr="00145051">
              <w:t>R5-227936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C99B5" w14:textId="2024F164" w:rsidR="00852119" w:rsidRPr="007F2609" w:rsidRDefault="00852119" w:rsidP="00346178">
            <w:pPr>
              <w:pStyle w:val="TAL"/>
            </w:pPr>
            <w:r w:rsidRPr="00145051">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175F1" w14:textId="444D55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7971" w14:textId="65C5D2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EDA431" w14:textId="13F5ED48" w:rsidR="00852119" w:rsidRPr="0069455B" w:rsidRDefault="00852119" w:rsidP="00346178">
            <w:pPr>
              <w:pStyle w:val="TAL"/>
            </w:pPr>
            <w:r w:rsidRPr="00145051">
              <w:t>Additional requirements and A-MPR for NS_21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B1DD" w14:textId="77777777" w:rsidR="00852119" w:rsidRPr="007F2609" w:rsidRDefault="00852119" w:rsidP="00346178">
            <w:pPr>
              <w:pStyle w:val="TAL"/>
            </w:pPr>
            <w:r w:rsidRPr="007F2609">
              <w:t>17.</w:t>
            </w:r>
            <w:r>
              <w:t>7.0</w:t>
            </w:r>
          </w:p>
        </w:tc>
      </w:tr>
      <w:tr w:rsidR="00145051" w:rsidRPr="004F19B2" w14:paraId="77A52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D89B81"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D2824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C8C2C" w14:textId="39D05EBF" w:rsidR="00852119" w:rsidRPr="0069455B" w:rsidRDefault="00852119" w:rsidP="00346178">
            <w:pPr>
              <w:pStyle w:val="TAL"/>
            </w:pPr>
            <w:r w:rsidRPr="00145051">
              <w:t>R5-227938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A5E87" w14:textId="712D6530" w:rsidR="00852119" w:rsidRPr="007F2609" w:rsidRDefault="00852119" w:rsidP="00346178">
            <w:pPr>
              <w:pStyle w:val="TAL"/>
            </w:pPr>
            <w:r w:rsidRPr="00145051">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96C7C" w14:textId="758FDD5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3AC3D" w14:textId="2B2A68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355CF" w14:textId="7E0F393C" w:rsidR="00852119" w:rsidRPr="0069455B" w:rsidRDefault="00852119" w:rsidP="00346178">
            <w:pPr>
              <w:pStyle w:val="TAL"/>
            </w:pPr>
            <w:r w:rsidRPr="00145051">
              <w:t>Addition of test configuration, test procedure and test requirement for NS_41 and NS_42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C223" w14:textId="77777777" w:rsidR="00852119" w:rsidRPr="007F2609" w:rsidRDefault="00852119" w:rsidP="00346178">
            <w:pPr>
              <w:pStyle w:val="TAL"/>
            </w:pPr>
            <w:r w:rsidRPr="007F2609">
              <w:t>17.</w:t>
            </w:r>
            <w:r>
              <w:t>7.0</w:t>
            </w:r>
          </w:p>
        </w:tc>
      </w:tr>
      <w:tr w:rsidR="00145051" w:rsidRPr="004F19B2" w14:paraId="3E8151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34BA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A917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BAB32" w14:textId="09CF9FD4" w:rsidR="00852119" w:rsidRPr="0069455B" w:rsidRDefault="00852119" w:rsidP="00346178">
            <w:pPr>
              <w:pStyle w:val="TAL"/>
            </w:pPr>
            <w:r w:rsidRPr="00145051">
              <w:t>R5-227939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367A6" w14:textId="14F5357B" w:rsidR="00852119" w:rsidRPr="007F2609" w:rsidRDefault="00852119" w:rsidP="00346178">
            <w:pPr>
              <w:pStyle w:val="TAL"/>
            </w:pPr>
            <w:r w:rsidRPr="00145051">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BED8C" w14:textId="1E11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E14" w14:textId="1D27014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E1D0E" w14:textId="752E2881" w:rsidR="00852119" w:rsidRPr="0069455B" w:rsidRDefault="00852119" w:rsidP="00346178">
            <w:pPr>
              <w:pStyle w:val="TAL"/>
            </w:pPr>
            <w:r w:rsidRPr="00145051">
              <w:t>Removal of R15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66DF" w14:textId="77777777" w:rsidR="00852119" w:rsidRPr="007F2609" w:rsidRDefault="00852119" w:rsidP="00346178">
            <w:pPr>
              <w:pStyle w:val="TAL"/>
            </w:pPr>
            <w:r w:rsidRPr="007F2609">
              <w:t>17.</w:t>
            </w:r>
            <w:r>
              <w:t>7.0</w:t>
            </w:r>
          </w:p>
        </w:tc>
      </w:tr>
      <w:tr w:rsidR="00145051" w:rsidRPr="004F19B2" w14:paraId="64C850D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97ED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4314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2966E" w14:textId="7D3344B4" w:rsidR="00852119" w:rsidRPr="0069455B" w:rsidRDefault="00852119" w:rsidP="00346178">
            <w:pPr>
              <w:pStyle w:val="TAL"/>
            </w:pPr>
            <w:r w:rsidRPr="00145051">
              <w:t>R5-227940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1D18E" w14:textId="7C68F8AD" w:rsidR="00852119" w:rsidRPr="007F2609" w:rsidRDefault="00852119" w:rsidP="00346178">
            <w:pPr>
              <w:pStyle w:val="TAL"/>
            </w:pPr>
            <w:r w:rsidRPr="00145051">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0F506" w14:textId="6218F6A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4C91D" w14:textId="72BBAE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2086" w14:textId="2CAAE419" w:rsidR="00852119" w:rsidRPr="0069455B" w:rsidRDefault="00852119" w:rsidP="00346178">
            <w:pPr>
              <w:pStyle w:val="TAL"/>
            </w:pPr>
            <w:r w:rsidRPr="00145051">
              <w:t>Removal of R15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76FE" w14:textId="77777777" w:rsidR="00852119" w:rsidRPr="007F2609" w:rsidRDefault="00852119" w:rsidP="00346178">
            <w:pPr>
              <w:pStyle w:val="TAL"/>
            </w:pPr>
            <w:r w:rsidRPr="007F2609">
              <w:t>17.</w:t>
            </w:r>
            <w:r>
              <w:t>7.0</w:t>
            </w:r>
          </w:p>
        </w:tc>
      </w:tr>
      <w:tr w:rsidR="00145051" w:rsidRPr="004F19B2" w14:paraId="6F243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E9C2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C8C9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E25D" w14:textId="32DFB28A" w:rsidR="00852119" w:rsidRPr="0069455B" w:rsidRDefault="00852119" w:rsidP="00346178">
            <w:pPr>
              <w:pStyle w:val="TAL"/>
            </w:pPr>
            <w:r w:rsidRPr="00145051">
              <w:t>R5-227942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CB46" w14:textId="251A91F2" w:rsidR="00852119" w:rsidRPr="007F2609" w:rsidRDefault="00852119" w:rsidP="00346178">
            <w:pPr>
              <w:pStyle w:val="TAL"/>
            </w:pPr>
            <w:r w:rsidRPr="00145051">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50CD4" w14:textId="075DBFF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0E09" w14:textId="329A326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5432" w14:textId="3C882B17" w:rsidR="00852119" w:rsidRPr="0069455B" w:rsidRDefault="00852119" w:rsidP="00346178">
            <w:pPr>
              <w:pStyle w:val="TAL"/>
            </w:pPr>
            <w:r w:rsidRPr="00145051">
              <w:t>Removal of R16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FF5B4" w14:textId="77777777" w:rsidR="00852119" w:rsidRPr="007F2609" w:rsidRDefault="00852119" w:rsidP="00346178">
            <w:pPr>
              <w:pStyle w:val="TAL"/>
            </w:pPr>
            <w:r w:rsidRPr="007F2609">
              <w:t>17.</w:t>
            </w:r>
            <w:r>
              <w:t>7.0</w:t>
            </w:r>
          </w:p>
        </w:tc>
      </w:tr>
      <w:tr w:rsidR="00145051" w:rsidRPr="004F19B2" w14:paraId="03963D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BE7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FC52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BE215" w14:textId="4AD1296E" w:rsidR="00852119" w:rsidRPr="0069455B" w:rsidRDefault="00852119" w:rsidP="00346178">
            <w:pPr>
              <w:pStyle w:val="TAL"/>
            </w:pPr>
            <w:r w:rsidRPr="00145051">
              <w:t>R5-228045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D02D8" w14:textId="608CAB27" w:rsidR="00852119" w:rsidRPr="007F2609" w:rsidRDefault="00852119" w:rsidP="00346178">
            <w:pPr>
              <w:pStyle w:val="TAL"/>
            </w:pPr>
            <w:r w:rsidRPr="00145051">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7B5" w14:textId="0F8EDC2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A2049" w14:textId="76A1582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D548CA" w14:textId="00B3FA89" w:rsidR="00852119" w:rsidRPr="0069455B" w:rsidRDefault="00852119" w:rsidP="00346178">
            <w:pPr>
              <w:pStyle w:val="TAL"/>
            </w:pPr>
            <w:r w:rsidRPr="00145051">
              <w:t>Correction on configured transmitted power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65708" w14:textId="77777777" w:rsidR="00852119" w:rsidRPr="007F2609" w:rsidRDefault="00852119" w:rsidP="00346178">
            <w:pPr>
              <w:pStyle w:val="TAL"/>
            </w:pPr>
            <w:r w:rsidRPr="007F2609">
              <w:t>17.</w:t>
            </w:r>
            <w:r>
              <w:t>7.0</w:t>
            </w:r>
          </w:p>
        </w:tc>
      </w:tr>
      <w:tr w:rsidR="00145051" w:rsidRPr="004F19B2" w14:paraId="267C05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D48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2427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DE618" w14:textId="552F3DDF" w:rsidR="00852119" w:rsidRPr="0069455B" w:rsidRDefault="00852119" w:rsidP="00346178">
            <w:pPr>
              <w:pStyle w:val="TAL"/>
            </w:pPr>
            <w:r w:rsidRPr="00145051">
              <w:t>R5-228053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0E62E" w14:textId="26BEC328" w:rsidR="00852119" w:rsidRPr="007F2609" w:rsidRDefault="00852119" w:rsidP="00346178">
            <w:pPr>
              <w:pStyle w:val="TAL"/>
            </w:pPr>
            <w:r w:rsidRPr="00145051">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6D25" w14:textId="7F518E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6F6CA" w14:textId="76E7D90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66EC2" w14:textId="58811369" w:rsidR="00852119" w:rsidRPr="00145051" w:rsidRDefault="00852119" w:rsidP="00346178">
            <w:pPr>
              <w:pStyle w:val="TAL"/>
            </w:pPr>
            <w:r w:rsidRPr="00145051">
              <w:t>Add new test case 6.5G.3.2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3FE58" w14:textId="77777777" w:rsidR="00852119" w:rsidRPr="007F2609" w:rsidRDefault="00852119" w:rsidP="00346178">
            <w:pPr>
              <w:pStyle w:val="TAL"/>
            </w:pPr>
            <w:r w:rsidRPr="007F2609">
              <w:t>17.</w:t>
            </w:r>
            <w:r>
              <w:t>7.0</w:t>
            </w:r>
          </w:p>
        </w:tc>
      </w:tr>
      <w:tr w:rsidR="00145051" w:rsidRPr="004F19B2" w14:paraId="6292B9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79E7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4E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59E1B" w14:textId="106576D8" w:rsidR="00852119" w:rsidRPr="0069455B" w:rsidRDefault="00852119" w:rsidP="00346178">
            <w:pPr>
              <w:pStyle w:val="TAL"/>
            </w:pPr>
            <w:r w:rsidRPr="00145051">
              <w:t>R5-228054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F6C3E" w14:textId="377EB0D9" w:rsidR="00852119" w:rsidRPr="007F2609" w:rsidRDefault="00852119" w:rsidP="00346178">
            <w:pPr>
              <w:pStyle w:val="TAL"/>
            </w:pPr>
            <w:r w:rsidRPr="00145051">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858DE" w14:textId="125348A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62E64" w14:textId="2017F8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E81D4" w14:textId="2B0FAEB8" w:rsidR="00852119" w:rsidRPr="00145051" w:rsidRDefault="00852119" w:rsidP="00346178">
            <w:pPr>
              <w:pStyle w:val="TAL"/>
            </w:pPr>
            <w:r w:rsidRPr="00145051">
              <w:t>Add new test case 6.5G.3.3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7123" w14:textId="77777777" w:rsidR="00852119" w:rsidRPr="007F2609" w:rsidRDefault="00852119" w:rsidP="00346178">
            <w:pPr>
              <w:pStyle w:val="TAL"/>
            </w:pPr>
            <w:r w:rsidRPr="007F2609">
              <w:t>17.</w:t>
            </w:r>
            <w:r>
              <w:t>7.0</w:t>
            </w:r>
          </w:p>
        </w:tc>
      </w:tr>
      <w:tr w:rsidR="00145051" w:rsidRPr="004F19B2" w14:paraId="42A7AF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5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8D1D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857C" w14:textId="1F8D065A" w:rsidR="00852119" w:rsidRPr="0069455B" w:rsidRDefault="00852119" w:rsidP="00346178">
            <w:pPr>
              <w:pStyle w:val="TAL"/>
            </w:pPr>
            <w:r w:rsidRPr="00145051">
              <w:t>R5-228055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BCD39" w14:textId="52A536AB" w:rsidR="00852119" w:rsidRPr="007F2609" w:rsidRDefault="00852119" w:rsidP="00346178">
            <w:pPr>
              <w:pStyle w:val="TAL"/>
            </w:pPr>
            <w:r w:rsidRPr="00145051">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CE232" w14:textId="272F14B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E4D83" w14:textId="543B6F9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408104" w14:textId="2976955B" w:rsidR="00852119" w:rsidRPr="00145051" w:rsidRDefault="00852119" w:rsidP="00346178">
            <w:pPr>
              <w:pStyle w:val="TAL"/>
            </w:pPr>
            <w:r w:rsidRPr="00145051">
              <w:t>Configured transmitted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5BE7" w14:textId="77777777" w:rsidR="00852119" w:rsidRPr="007F2609" w:rsidRDefault="00852119" w:rsidP="00346178">
            <w:pPr>
              <w:pStyle w:val="TAL"/>
            </w:pPr>
            <w:r w:rsidRPr="007F2609">
              <w:t>17.</w:t>
            </w:r>
            <w:r>
              <w:t>7.0</w:t>
            </w:r>
          </w:p>
        </w:tc>
      </w:tr>
      <w:tr w:rsidR="00145051" w:rsidRPr="004F19B2" w14:paraId="5F9A08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13E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BD45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D903" w14:textId="003961EC" w:rsidR="00852119" w:rsidRPr="0069455B" w:rsidRDefault="00852119" w:rsidP="00346178">
            <w:pPr>
              <w:pStyle w:val="TAL"/>
            </w:pPr>
            <w:r w:rsidRPr="00145051">
              <w:t>R5-228056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83124" w14:textId="073531BA" w:rsidR="00852119" w:rsidRPr="007F2609" w:rsidRDefault="00852119" w:rsidP="00346178">
            <w:pPr>
              <w:pStyle w:val="TAL"/>
            </w:pPr>
            <w:r w:rsidRPr="00145051">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1FEE0" w14:textId="1EC16AB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BDE8C" w14:textId="7D26AB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456E6A" w14:textId="27079597" w:rsidR="00852119" w:rsidRPr="00145051" w:rsidRDefault="00852119" w:rsidP="00346178">
            <w:pPr>
              <w:pStyle w:val="TAL"/>
            </w:pPr>
            <w:r w:rsidRPr="00145051">
              <w:t>Updating 6.2.1, 6.2D.1 and 6.2G.1 to coordinate the MOP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98BE8" w14:textId="77777777" w:rsidR="00852119" w:rsidRPr="007F2609" w:rsidRDefault="00852119" w:rsidP="00346178">
            <w:pPr>
              <w:pStyle w:val="TAL"/>
            </w:pPr>
            <w:r w:rsidRPr="007F2609">
              <w:t>17.</w:t>
            </w:r>
            <w:r>
              <w:t>7.0</w:t>
            </w:r>
          </w:p>
        </w:tc>
      </w:tr>
      <w:tr w:rsidR="00145051" w:rsidRPr="004F19B2" w14:paraId="23A0D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A17D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1875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411" w14:textId="346E4931" w:rsidR="00852119" w:rsidRPr="0069455B" w:rsidRDefault="00852119" w:rsidP="00346178">
            <w:pPr>
              <w:pStyle w:val="TAL"/>
            </w:pPr>
            <w:r w:rsidRPr="00145051">
              <w:t>R5-228057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15A65" w14:textId="4F948EC5" w:rsidR="00852119" w:rsidRPr="007F2609" w:rsidRDefault="00852119" w:rsidP="00346178">
            <w:pPr>
              <w:pStyle w:val="TAL"/>
            </w:pPr>
            <w:r w:rsidRPr="00145051">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5B3B3" w14:textId="1135F8B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BC027" w14:textId="5E92E2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7882F" w14:textId="22D9DBD3" w:rsidR="00852119" w:rsidRPr="00145051" w:rsidRDefault="00852119" w:rsidP="00346178">
            <w:pPr>
              <w:pStyle w:val="TAL"/>
            </w:pPr>
            <w:r w:rsidRPr="00145051">
              <w:t>Updating 6.2.4 and 6.2D.4 to coordinate the Configured transmitted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6232" w14:textId="77777777" w:rsidR="00852119" w:rsidRPr="007F2609" w:rsidRDefault="00852119" w:rsidP="00346178">
            <w:pPr>
              <w:pStyle w:val="TAL"/>
            </w:pPr>
            <w:r w:rsidRPr="007F2609">
              <w:t>17.</w:t>
            </w:r>
            <w:r>
              <w:t>7.0</w:t>
            </w:r>
          </w:p>
        </w:tc>
      </w:tr>
      <w:tr w:rsidR="00145051" w:rsidRPr="004F19B2" w14:paraId="389EDF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0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2EFA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07CBB" w14:textId="05FAA7F6" w:rsidR="00852119" w:rsidRPr="0069455B" w:rsidRDefault="00852119" w:rsidP="00346178">
            <w:pPr>
              <w:pStyle w:val="TAL"/>
            </w:pPr>
            <w:r w:rsidRPr="00145051">
              <w:t>R5-228058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E126F" w14:textId="441236B8" w:rsidR="00852119" w:rsidRPr="007F2609" w:rsidRDefault="00852119" w:rsidP="00346178">
            <w:pPr>
              <w:pStyle w:val="TAL"/>
            </w:pPr>
            <w:r w:rsidRPr="00145051">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62796" w14:textId="09CA0F8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95140" w14:textId="27C384D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EE116" w14:textId="27303F5E" w:rsidR="00852119" w:rsidRPr="00145051" w:rsidRDefault="00852119" w:rsidP="00346178">
            <w:pPr>
              <w:pStyle w:val="TAL"/>
            </w:pPr>
            <w:r w:rsidRPr="00145051">
              <w:t>Updating 6.3, 6.3D and 6.3G to coordinate the output power dynamic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E4DB" w14:textId="77777777" w:rsidR="00852119" w:rsidRPr="007F2609" w:rsidRDefault="00852119" w:rsidP="00346178">
            <w:pPr>
              <w:pStyle w:val="TAL"/>
            </w:pPr>
            <w:r w:rsidRPr="007F2609">
              <w:t>17.</w:t>
            </w:r>
            <w:r>
              <w:t>7.0</w:t>
            </w:r>
          </w:p>
        </w:tc>
      </w:tr>
      <w:tr w:rsidR="00145051" w:rsidRPr="004F19B2" w14:paraId="21ADFF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3B12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87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E88F" w14:textId="7C0A2AFB" w:rsidR="00852119" w:rsidRPr="0069455B" w:rsidRDefault="00852119" w:rsidP="00346178">
            <w:pPr>
              <w:pStyle w:val="TAL"/>
            </w:pPr>
            <w:r w:rsidRPr="00145051">
              <w:t>R5-228059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A6ED3" w14:textId="12CC062C" w:rsidR="00852119" w:rsidRPr="007F2609" w:rsidRDefault="00852119" w:rsidP="00346178">
            <w:pPr>
              <w:pStyle w:val="TAL"/>
            </w:pPr>
            <w:r w:rsidRPr="00145051">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A42F4" w14:textId="381586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79495" w14:textId="2CCA1F8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C0167" w14:textId="575B8B45" w:rsidR="00852119" w:rsidRPr="00145051" w:rsidRDefault="00852119" w:rsidP="00346178">
            <w:pPr>
              <w:pStyle w:val="TAL"/>
            </w:pPr>
            <w:r w:rsidRPr="00145051">
              <w:t>Addition of 6.3G.4.1 absolute power tolerance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AE1F" w14:textId="77777777" w:rsidR="00852119" w:rsidRPr="007F2609" w:rsidRDefault="00852119" w:rsidP="00346178">
            <w:pPr>
              <w:pStyle w:val="TAL"/>
            </w:pPr>
            <w:r w:rsidRPr="007F2609">
              <w:t>17.</w:t>
            </w:r>
            <w:r>
              <w:t>7.0</w:t>
            </w:r>
          </w:p>
        </w:tc>
      </w:tr>
      <w:tr w:rsidR="00145051" w:rsidRPr="004F19B2" w14:paraId="3C17BE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33F3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F02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B6EE54" w14:textId="2D1FDC3E" w:rsidR="00852119" w:rsidRPr="0069455B" w:rsidRDefault="00852119" w:rsidP="00346178">
            <w:pPr>
              <w:pStyle w:val="TAL"/>
            </w:pPr>
            <w:r w:rsidRPr="00145051">
              <w:t>R5-228060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C948" w14:textId="612959EF" w:rsidR="00852119" w:rsidRPr="007F2609" w:rsidRDefault="00852119" w:rsidP="00346178">
            <w:pPr>
              <w:pStyle w:val="TAL"/>
            </w:pPr>
            <w:r w:rsidRPr="00145051">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B4EA" w14:textId="0A6C0D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01BE6" w14:textId="6E49F6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0472" w14:textId="49574515" w:rsidR="00852119" w:rsidRPr="00145051" w:rsidRDefault="00852119" w:rsidP="00346178">
            <w:pPr>
              <w:pStyle w:val="TAL"/>
            </w:pPr>
            <w:r w:rsidRPr="00145051">
              <w:t>Updating 6.4, 6.4D and 6.4G to coordinate the transmit signal quality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6649B" w14:textId="77777777" w:rsidR="00852119" w:rsidRPr="007F2609" w:rsidRDefault="00852119" w:rsidP="00346178">
            <w:pPr>
              <w:pStyle w:val="TAL"/>
            </w:pPr>
            <w:r w:rsidRPr="007F2609">
              <w:t>17.</w:t>
            </w:r>
            <w:r>
              <w:t>7.0</w:t>
            </w:r>
          </w:p>
        </w:tc>
      </w:tr>
      <w:tr w:rsidR="00145051" w:rsidRPr="004F19B2" w14:paraId="4365E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1E9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897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9A268" w14:textId="3A50F025" w:rsidR="00852119" w:rsidRPr="0069455B" w:rsidRDefault="00852119" w:rsidP="00346178">
            <w:pPr>
              <w:pStyle w:val="TAL"/>
            </w:pPr>
            <w:r w:rsidRPr="00145051">
              <w:t>R5-228061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8487E" w14:textId="268C7D58" w:rsidR="00852119" w:rsidRPr="007F2609" w:rsidRDefault="00852119" w:rsidP="00346178">
            <w:pPr>
              <w:pStyle w:val="TAL"/>
            </w:pPr>
            <w:r w:rsidRPr="00145051">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20C5F" w14:textId="76B15F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96F" w14:textId="0D97630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2109C" w14:textId="50EABE7C" w:rsidR="00852119" w:rsidRPr="00145051" w:rsidRDefault="00852119" w:rsidP="00346178">
            <w:pPr>
              <w:pStyle w:val="TAL"/>
            </w:pPr>
            <w:r w:rsidRPr="00145051">
              <w:t>Addition of 6.4G.2.1 EVM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40DBC" w14:textId="77777777" w:rsidR="00852119" w:rsidRPr="007F2609" w:rsidRDefault="00852119" w:rsidP="00346178">
            <w:pPr>
              <w:pStyle w:val="TAL"/>
            </w:pPr>
            <w:r w:rsidRPr="007F2609">
              <w:t>17.</w:t>
            </w:r>
            <w:r>
              <w:t>7.0</w:t>
            </w:r>
          </w:p>
        </w:tc>
      </w:tr>
      <w:tr w:rsidR="00145051" w:rsidRPr="004F19B2" w14:paraId="0E6CB4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44E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240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FC584" w14:textId="4E198911" w:rsidR="00852119" w:rsidRPr="0069455B" w:rsidRDefault="00852119" w:rsidP="00346178">
            <w:pPr>
              <w:pStyle w:val="TAL"/>
            </w:pPr>
            <w:r w:rsidRPr="00145051">
              <w:t>R5-228062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92142" w14:textId="03BE516C" w:rsidR="00852119" w:rsidRPr="007F2609" w:rsidRDefault="00852119" w:rsidP="00346178">
            <w:pPr>
              <w:pStyle w:val="TAL"/>
            </w:pPr>
            <w:r w:rsidRPr="00145051">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DC5AE" w14:textId="37463BDB"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582D8" w14:textId="1C730D1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D9821F" w14:textId="3AEFDE34" w:rsidR="00852119" w:rsidRPr="00145051" w:rsidRDefault="00852119" w:rsidP="00346178">
            <w:pPr>
              <w:pStyle w:val="TAL"/>
            </w:pPr>
            <w:r w:rsidRPr="00145051">
              <w:t>Updating 6.5, 6.5D and 6.5G to coordinate the output spectrum emission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9716" w14:textId="77777777" w:rsidR="00852119" w:rsidRPr="007F2609" w:rsidRDefault="00852119" w:rsidP="00346178">
            <w:pPr>
              <w:pStyle w:val="TAL"/>
            </w:pPr>
            <w:r w:rsidRPr="007F2609">
              <w:t>17.</w:t>
            </w:r>
            <w:r>
              <w:t>7.0</w:t>
            </w:r>
          </w:p>
        </w:tc>
      </w:tr>
      <w:tr w:rsidR="00145051" w:rsidRPr="004F19B2" w14:paraId="735EA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BD49E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ED0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7F167" w14:textId="44AC31E9" w:rsidR="00852119" w:rsidRPr="0069455B" w:rsidRDefault="00852119" w:rsidP="00346178">
            <w:pPr>
              <w:pStyle w:val="TAL"/>
            </w:pPr>
            <w:r w:rsidRPr="00145051">
              <w:t>R5-228063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4C28D" w14:textId="04C8E3C0" w:rsidR="00852119" w:rsidRPr="007F2609" w:rsidRDefault="00852119" w:rsidP="00346178">
            <w:pPr>
              <w:pStyle w:val="TAL"/>
            </w:pPr>
            <w:r w:rsidRPr="00145051">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875AA" w14:textId="29D5F46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6B773" w14:textId="100EAB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89590" w14:textId="7FFF87D4" w:rsidR="00852119" w:rsidRPr="00145051" w:rsidRDefault="00852119" w:rsidP="00346178">
            <w:pPr>
              <w:pStyle w:val="TAL"/>
            </w:pPr>
            <w:r w:rsidRPr="00145051">
              <w:t>Addition of 6.5G.2.1 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9D89" w14:textId="77777777" w:rsidR="00852119" w:rsidRPr="007F2609" w:rsidRDefault="00852119" w:rsidP="00346178">
            <w:pPr>
              <w:pStyle w:val="TAL"/>
            </w:pPr>
            <w:r w:rsidRPr="007F2609">
              <w:t>17.</w:t>
            </w:r>
            <w:r>
              <w:t>7.0</w:t>
            </w:r>
          </w:p>
        </w:tc>
      </w:tr>
      <w:tr w:rsidR="00145051" w:rsidRPr="004F19B2" w14:paraId="43EE9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5B28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DA65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44542" w14:textId="1D037E3B" w:rsidR="00852119" w:rsidRPr="0069455B" w:rsidRDefault="00852119" w:rsidP="00346178">
            <w:pPr>
              <w:pStyle w:val="TAL"/>
            </w:pPr>
            <w:r w:rsidRPr="00145051">
              <w:t>R5-228064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1B80A" w14:textId="1DD6264B" w:rsidR="00852119" w:rsidRPr="007F2609" w:rsidRDefault="00852119" w:rsidP="00346178">
            <w:pPr>
              <w:pStyle w:val="TAL"/>
            </w:pPr>
            <w:r w:rsidRPr="00145051">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20EB" w14:textId="3B87C81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17D35" w14:textId="6313E0B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D500A" w14:textId="7DC35305" w:rsidR="00852119" w:rsidRPr="00145051" w:rsidRDefault="00852119" w:rsidP="00346178">
            <w:pPr>
              <w:pStyle w:val="TAL"/>
            </w:pPr>
            <w:r w:rsidRPr="00145051">
              <w:t>Addition of 6.5G.2.2 A-SEM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47E27" w14:textId="77777777" w:rsidR="00852119" w:rsidRPr="007F2609" w:rsidRDefault="00852119" w:rsidP="00346178">
            <w:pPr>
              <w:pStyle w:val="TAL"/>
            </w:pPr>
            <w:r w:rsidRPr="007F2609">
              <w:t>17.</w:t>
            </w:r>
            <w:r>
              <w:t>7.0</w:t>
            </w:r>
          </w:p>
        </w:tc>
      </w:tr>
      <w:tr w:rsidR="00145051" w:rsidRPr="004F19B2" w14:paraId="26966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6DBB9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1B4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85B46" w14:textId="2A0E54F5" w:rsidR="00852119" w:rsidRPr="0069455B" w:rsidRDefault="00852119" w:rsidP="00346178">
            <w:pPr>
              <w:pStyle w:val="TAL"/>
            </w:pPr>
            <w:r w:rsidRPr="00145051">
              <w:t>R5-228065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2435A" w14:textId="0CA09577" w:rsidR="00852119" w:rsidRPr="007F2609" w:rsidRDefault="00852119" w:rsidP="00346178">
            <w:pPr>
              <w:pStyle w:val="TAL"/>
            </w:pPr>
            <w:r w:rsidRPr="00145051">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EB302" w14:textId="0792A69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0901" w14:textId="200C9BD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2476" w14:textId="58AE2275" w:rsidR="00852119" w:rsidRPr="00145051" w:rsidRDefault="00852119" w:rsidP="00346178">
            <w:pPr>
              <w:pStyle w:val="TAL"/>
            </w:pPr>
            <w:r w:rsidRPr="00145051">
              <w:t>Addition of 6.5G.2.3.2 UTRA ACLR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8614" w14:textId="77777777" w:rsidR="00852119" w:rsidRPr="007F2609" w:rsidRDefault="00852119" w:rsidP="00346178">
            <w:pPr>
              <w:pStyle w:val="TAL"/>
            </w:pPr>
            <w:r w:rsidRPr="007F2609">
              <w:t>17.</w:t>
            </w:r>
            <w:r>
              <w:t>7.0</w:t>
            </w:r>
          </w:p>
        </w:tc>
      </w:tr>
      <w:tr w:rsidR="00145051" w:rsidRPr="004F19B2" w14:paraId="316EDB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4D0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915E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0007" w14:textId="02DE0556" w:rsidR="00852119" w:rsidRPr="0069455B" w:rsidRDefault="00852119" w:rsidP="00346178">
            <w:pPr>
              <w:pStyle w:val="TAL"/>
            </w:pPr>
            <w:r w:rsidRPr="00145051">
              <w:t>R5-228066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006D3" w14:textId="1EC40D95" w:rsidR="00852119" w:rsidRPr="007F2609" w:rsidRDefault="00852119" w:rsidP="00346178">
            <w:pPr>
              <w:pStyle w:val="TAL"/>
            </w:pPr>
            <w:r w:rsidRPr="00145051">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2B746" w14:textId="6249CB9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DE48D" w14:textId="441558F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5D343" w14:textId="0693615C" w:rsidR="00852119" w:rsidRPr="0069455B" w:rsidRDefault="00852119" w:rsidP="00346178">
            <w:pPr>
              <w:pStyle w:val="TAL"/>
            </w:pPr>
            <w:r w:rsidRPr="00145051">
              <w:t>Updating section 7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633E" w14:textId="77777777" w:rsidR="00852119" w:rsidRPr="007F2609" w:rsidRDefault="00852119" w:rsidP="00346178">
            <w:pPr>
              <w:pStyle w:val="TAL"/>
            </w:pPr>
            <w:r w:rsidRPr="007F2609">
              <w:t>17.</w:t>
            </w:r>
            <w:r>
              <w:t>7.0</w:t>
            </w:r>
          </w:p>
        </w:tc>
      </w:tr>
      <w:tr w:rsidR="005C0A2A" w:rsidRPr="005C0A2A" w14:paraId="7E429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F1844" w14:textId="175C1395"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6D0" w14:textId="23D5281B"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1F8CC" w14:textId="2B002F0D" w:rsidR="005C0A2A" w:rsidRPr="0069455B" w:rsidRDefault="005C0A2A" w:rsidP="00346178">
            <w:pPr>
              <w:pStyle w:val="TAL"/>
            </w:pPr>
            <w:r w:rsidRPr="005C0A2A">
              <w:t>R5-230068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27EC6" w14:textId="13E8E934" w:rsidR="005C0A2A" w:rsidRPr="007F2609" w:rsidRDefault="005C0A2A" w:rsidP="00346178">
            <w:pPr>
              <w:pStyle w:val="TAL"/>
            </w:pPr>
            <w:r w:rsidRPr="005C0A2A">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67BDF" w14:textId="69472B9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B0349" w14:textId="6A60D09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E94C" w14:textId="2E4D996E" w:rsidR="005C0A2A" w:rsidRPr="0069455B" w:rsidRDefault="005C0A2A" w:rsidP="00346178">
            <w:pPr>
              <w:pStyle w:val="TAL"/>
            </w:pPr>
            <w:r w:rsidRPr="005C0A2A">
              <w:t>Adding UE maximum output power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80A62" w14:textId="64560277" w:rsidR="005C0A2A" w:rsidRPr="007F2609" w:rsidRDefault="005C0A2A" w:rsidP="00346178">
            <w:pPr>
              <w:pStyle w:val="TAL"/>
            </w:pPr>
            <w:r w:rsidRPr="007F2609">
              <w:t>17.</w:t>
            </w:r>
            <w:r>
              <w:t>8.0</w:t>
            </w:r>
          </w:p>
        </w:tc>
      </w:tr>
      <w:tr w:rsidR="005C0A2A" w:rsidRPr="005C0A2A" w14:paraId="7D14E8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8D4FB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D5B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F44E5" w14:textId="4119D1ED" w:rsidR="005C0A2A" w:rsidRPr="0069455B" w:rsidRDefault="005C0A2A" w:rsidP="00346178">
            <w:pPr>
              <w:pStyle w:val="TAL"/>
            </w:pPr>
            <w:r w:rsidRPr="005C0A2A">
              <w:t>R5-230069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D67C" w14:textId="1F2F37A7" w:rsidR="005C0A2A" w:rsidRPr="007F2609" w:rsidRDefault="005C0A2A" w:rsidP="00346178">
            <w:pPr>
              <w:pStyle w:val="TAL"/>
            </w:pPr>
            <w:r w:rsidRPr="005C0A2A">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653" w14:textId="7176D2BD"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B6A9F" w14:textId="767F8B0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61FA5" w14:textId="19C3FE20" w:rsidR="005C0A2A" w:rsidRPr="0069455B" w:rsidRDefault="005C0A2A" w:rsidP="00346178">
            <w:pPr>
              <w:pStyle w:val="TAL"/>
            </w:pPr>
            <w:r w:rsidRPr="005C0A2A">
              <w:t>Adding UE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B42A" w14:textId="77777777" w:rsidR="005C0A2A" w:rsidRPr="007F2609" w:rsidRDefault="005C0A2A" w:rsidP="00346178">
            <w:pPr>
              <w:pStyle w:val="TAL"/>
            </w:pPr>
            <w:r w:rsidRPr="007F2609">
              <w:t>17.</w:t>
            </w:r>
            <w:r>
              <w:t>8.0</w:t>
            </w:r>
          </w:p>
        </w:tc>
      </w:tr>
      <w:tr w:rsidR="005C0A2A" w:rsidRPr="005C0A2A" w14:paraId="521C9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B6308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F89C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3524" w14:textId="16974086" w:rsidR="005C0A2A" w:rsidRPr="0069455B" w:rsidRDefault="005C0A2A" w:rsidP="00346178">
            <w:pPr>
              <w:pStyle w:val="TAL"/>
            </w:pPr>
            <w:r w:rsidRPr="005C0A2A">
              <w:t>R5-230070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1A4C8" w14:textId="16057AD0" w:rsidR="005C0A2A" w:rsidRPr="007F2609" w:rsidRDefault="005C0A2A" w:rsidP="00346178">
            <w:pPr>
              <w:pStyle w:val="TAL"/>
            </w:pPr>
            <w:r w:rsidRPr="005C0A2A">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B6C7D" w14:textId="6B454D5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DD76" w14:textId="5CB5AD6B"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B5E0FE" w14:textId="783B4D49" w:rsidR="005C0A2A" w:rsidRPr="0069455B" w:rsidRDefault="005C0A2A" w:rsidP="00346178">
            <w:pPr>
              <w:pStyle w:val="TAL"/>
            </w:pPr>
            <w:r w:rsidRPr="005C0A2A">
              <w:t>Adding UE additional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440C" w14:textId="77777777" w:rsidR="005C0A2A" w:rsidRPr="007F2609" w:rsidRDefault="005C0A2A" w:rsidP="00346178">
            <w:pPr>
              <w:pStyle w:val="TAL"/>
            </w:pPr>
            <w:r w:rsidRPr="007F2609">
              <w:t>17.</w:t>
            </w:r>
            <w:r>
              <w:t>8.0</w:t>
            </w:r>
          </w:p>
        </w:tc>
      </w:tr>
      <w:tr w:rsidR="005C0A2A" w:rsidRPr="005C0A2A" w14:paraId="6360F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D802E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41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ADFB4" w14:textId="43931CD6" w:rsidR="005C0A2A" w:rsidRPr="0069455B" w:rsidRDefault="005C0A2A" w:rsidP="00346178">
            <w:pPr>
              <w:pStyle w:val="TAL"/>
            </w:pPr>
            <w:r w:rsidRPr="005C0A2A">
              <w:t>R5-230072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EF8F" w14:textId="40CACA65" w:rsidR="005C0A2A" w:rsidRPr="007F2609" w:rsidRDefault="005C0A2A" w:rsidP="00346178">
            <w:pPr>
              <w:pStyle w:val="TAL"/>
            </w:pPr>
            <w:r w:rsidRPr="005C0A2A">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6FB78" w14:textId="3EC36D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FF1C" w14:textId="6A4A5F5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4CD12D" w14:textId="2386DD13" w:rsidR="005C0A2A" w:rsidRPr="0069455B" w:rsidRDefault="005C0A2A" w:rsidP="00346178">
            <w:pPr>
              <w:pStyle w:val="TAL"/>
            </w:pPr>
            <w:r w:rsidRPr="005C0A2A">
              <w:t>Adding Reference sensitivity power level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19CDE" w14:textId="77777777" w:rsidR="005C0A2A" w:rsidRPr="007F2609" w:rsidRDefault="005C0A2A" w:rsidP="00346178">
            <w:pPr>
              <w:pStyle w:val="TAL"/>
            </w:pPr>
            <w:r w:rsidRPr="007F2609">
              <w:t>17.</w:t>
            </w:r>
            <w:r>
              <w:t>8.0</w:t>
            </w:r>
          </w:p>
        </w:tc>
      </w:tr>
      <w:tr w:rsidR="005C0A2A" w:rsidRPr="005C0A2A" w14:paraId="70983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824E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BBF8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E83B1" w14:textId="7DC61481" w:rsidR="005C0A2A" w:rsidRPr="0069455B" w:rsidRDefault="005C0A2A" w:rsidP="00346178">
            <w:pPr>
              <w:pStyle w:val="TAL"/>
            </w:pPr>
            <w:r w:rsidRPr="005C0A2A">
              <w:t>R5-230073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EF03F" w14:textId="42387DE6" w:rsidR="005C0A2A" w:rsidRPr="007F2609" w:rsidRDefault="005C0A2A" w:rsidP="00346178">
            <w:pPr>
              <w:pStyle w:val="TAL"/>
            </w:pPr>
            <w:r w:rsidRPr="005C0A2A">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37DA5" w14:textId="0C42AC9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1E33" w14:textId="74E49E2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B5CBA" w14:textId="1A617BB6" w:rsidR="005C0A2A" w:rsidRPr="0069455B" w:rsidRDefault="005C0A2A" w:rsidP="00346178">
            <w:pPr>
              <w:pStyle w:val="TAL"/>
            </w:pPr>
            <w:r w:rsidRPr="005C0A2A">
              <w:t>Adding in-band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0904" w14:textId="77777777" w:rsidR="005C0A2A" w:rsidRPr="007F2609" w:rsidRDefault="005C0A2A" w:rsidP="00346178">
            <w:pPr>
              <w:pStyle w:val="TAL"/>
            </w:pPr>
            <w:r w:rsidRPr="007F2609">
              <w:t>17.</w:t>
            </w:r>
            <w:r>
              <w:t>8.0</w:t>
            </w:r>
          </w:p>
        </w:tc>
      </w:tr>
      <w:tr w:rsidR="005C0A2A" w:rsidRPr="005C0A2A" w14:paraId="0C4FFE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F99C3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B2EB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D0869" w14:textId="330DA61B" w:rsidR="005C0A2A" w:rsidRPr="0069455B" w:rsidRDefault="005C0A2A" w:rsidP="00346178">
            <w:pPr>
              <w:pStyle w:val="TAL"/>
            </w:pPr>
            <w:r w:rsidRPr="005C0A2A">
              <w:t>R5-230074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898BB" w14:textId="01945B4C" w:rsidR="005C0A2A" w:rsidRPr="007F2609" w:rsidRDefault="005C0A2A" w:rsidP="00346178">
            <w:pPr>
              <w:pStyle w:val="TAL"/>
            </w:pPr>
            <w:r w:rsidRPr="005C0A2A">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8300C" w14:textId="337F2257"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82EB4" w14:textId="2F553222"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469EA" w14:textId="5C5930FB" w:rsidR="005C0A2A" w:rsidRPr="0069455B" w:rsidRDefault="005C0A2A" w:rsidP="00346178">
            <w:pPr>
              <w:pStyle w:val="TAL"/>
            </w:pPr>
            <w:r w:rsidRPr="005C0A2A">
              <w:t>Adding Out-of-band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E42A" w14:textId="77777777" w:rsidR="005C0A2A" w:rsidRPr="007F2609" w:rsidRDefault="005C0A2A" w:rsidP="00346178">
            <w:pPr>
              <w:pStyle w:val="TAL"/>
            </w:pPr>
            <w:r w:rsidRPr="007F2609">
              <w:t>17.</w:t>
            </w:r>
            <w:r>
              <w:t>8.0</w:t>
            </w:r>
          </w:p>
        </w:tc>
      </w:tr>
      <w:tr w:rsidR="005C0A2A" w:rsidRPr="005C0A2A" w14:paraId="44C06C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F4A12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7EEE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4C631" w14:textId="2DAA1C6C" w:rsidR="005C0A2A" w:rsidRPr="0069455B" w:rsidRDefault="005C0A2A" w:rsidP="00346178">
            <w:pPr>
              <w:pStyle w:val="TAL"/>
            </w:pPr>
            <w:r w:rsidRPr="005C0A2A">
              <w:t>R5-230075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4416E" w14:textId="72710F1D" w:rsidR="005C0A2A" w:rsidRPr="007F2609" w:rsidRDefault="005C0A2A" w:rsidP="00346178">
            <w:pPr>
              <w:pStyle w:val="TAL"/>
            </w:pPr>
            <w:r w:rsidRPr="005C0A2A">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0DEC" w14:textId="765DBC0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60567" w14:textId="0503AE7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2532" w14:textId="28F8CF83" w:rsidR="005C0A2A" w:rsidRPr="0069455B" w:rsidRDefault="005C0A2A" w:rsidP="00346178">
            <w:pPr>
              <w:pStyle w:val="TAL"/>
            </w:pPr>
            <w:r w:rsidRPr="005C0A2A">
              <w:t>Adding Narrowband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1D4C5" w14:textId="77777777" w:rsidR="005C0A2A" w:rsidRPr="007F2609" w:rsidRDefault="005C0A2A" w:rsidP="00346178">
            <w:pPr>
              <w:pStyle w:val="TAL"/>
            </w:pPr>
            <w:r w:rsidRPr="007F2609">
              <w:t>17.</w:t>
            </w:r>
            <w:r>
              <w:t>8.0</w:t>
            </w:r>
          </w:p>
        </w:tc>
      </w:tr>
      <w:tr w:rsidR="005C0A2A" w:rsidRPr="005C0A2A" w14:paraId="0A43C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FF0C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207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CE473" w14:textId="72112111" w:rsidR="005C0A2A" w:rsidRPr="0069455B" w:rsidRDefault="005C0A2A" w:rsidP="00346178">
            <w:pPr>
              <w:pStyle w:val="TAL"/>
            </w:pPr>
            <w:r w:rsidRPr="005C0A2A">
              <w:t>R5-230091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4CF3F" w14:textId="7948D52E" w:rsidR="005C0A2A" w:rsidRPr="007F2609" w:rsidRDefault="005C0A2A" w:rsidP="00346178">
            <w:pPr>
              <w:pStyle w:val="TAL"/>
            </w:pPr>
            <w:r w:rsidRPr="005C0A2A">
              <w:t>2069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5199" w14:textId="7A2750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1D6A" w14:textId="514D015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76C9B" w14:textId="1190CF38" w:rsidR="005C0A2A" w:rsidRPr="0069455B" w:rsidRDefault="005C0A2A" w:rsidP="00346178">
            <w:pPr>
              <w:pStyle w:val="TAL"/>
            </w:pPr>
            <w:r w:rsidRPr="005C0A2A">
              <w:t>Update of the conformance requirements for the configured transmitted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7550" w14:textId="77777777" w:rsidR="005C0A2A" w:rsidRPr="007F2609" w:rsidRDefault="005C0A2A" w:rsidP="00346178">
            <w:pPr>
              <w:pStyle w:val="TAL"/>
            </w:pPr>
            <w:r w:rsidRPr="007F2609">
              <w:t>17.</w:t>
            </w:r>
            <w:r>
              <w:t>8.0</w:t>
            </w:r>
          </w:p>
        </w:tc>
      </w:tr>
      <w:tr w:rsidR="005C0A2A" w:rsidRPr="005C0A2A" w14:paraId="4F897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8792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064A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9EF3" w14:textId="162E6E1B" w:rsidR="005C0A2A" w:rsidRPr="0069455B" w:rsidRDefault="005C0A2A" w:rsidP="00346178">
            <w:pPr>
              <w:pStyle w:val="TAL"/>
            </w:pPr>
            <w:r w:rsidRPr="005C0A2A">
              <w:t>R5-230218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E8925" w14:textId="123919C9" w:rsidR="005C0A2A" w:rsidRPr="007F2609" w:rsidRDefault="005C0A2A" w:rsidP="00346178">
            <w:pPr>
              <w:pStyle w:val="TAL"/>
            </w:pPr>
            <w:r w:rsidRPr="005C0A2A">
              <w:t>2070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B79" w14:textId="339EE9D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C44B0" w14:textId="727CE0C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73E4B5" w14:textId="38DEDF4A" w:rsidR="005C0A2A" w:rsidRPr="0069455B" w:rsidRDefault="005C0A2A" w:rsidP="00346178">
            <w:pPr>
              <w:pStyle w:val="TAL"/>
            </w:pPr>
            <w:r w:rsidRPr="005C0A2A">
              <w:t>Clarification on editors note of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EC9D" w14:textId="77777777" w:rsidR="005C0A2A" w:rsidRPr="007F2609" w:rsidRDefault="005C0A2A" w:rsidP="00346178">
            <w:pPr>
              <w:pStyle w:val="TAL"/>
            </w:pPr>
            <w:r w:rsidRPr="007F2609">
              <w:t>17.</w:t>
            </w:r>
            <w:r>
              <w:t>8.0</w:t>
            </w:r>
          </w:p>
        </w:tc>
      </w:tr>
      <w:tr w:rsidR="005C0A2A" w:rsidRPr="005C0A2A" w14:paraId="5697F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A4F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51D6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5EAC2" w14:textId="0E42CF10" w:rsidR="005C0A2A" w:rsidRPr="0069455B" w:rsidRDefault="005C0A2A" w:rsidP="00346178">
            <w:pPr>
              <w:pStyle w:val="TAL"/>
            </w:pPr>
            <w:r w:rsidRPr="005C0A2A">
              <w:t>R5-230283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F55B" w14:textId="3BC8E533" w:rsidR="005C0A2A" w:rsidRPr="007F2609" w:rsidRDefault="005C0A2A" w:rsidP="00346178">
            <w:pPr>
              <w:pStyle w:val="TAL"/>
            </w:pPr>
            <w:r w:rsidRPr="005C0A2A">
              <w:t>2077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09EF2" w14:textId="250DAF5E"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E5932" w14:textId="190D7AD3"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09E3E" w14:textId="10017593" w:rsidR="005C0A2A" w:rsidRPr="0069455B" w:rsidRDefault="005C0A2A" w:rsidP="00346178">
            <w:pPr>
              <w:pStyle w:val="TAL"/>
            </w:pPr>
            <w:r w:rsidRPr="005C0A2A">
              <w:t>Update minimum requirements of reference sensitivity exceptions due to intermodulation interference for 3DL/2UL cases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8A83" w14:textId="77777777" w:rsidR="005C0A2A" w:rsidRPr="007F2609" w:rsidRDefault="005C0A2A" w:rsidP="00346178">
            <w:pPr>
              <w:pStyle w:val="TAL"/>
            </w:pPr>
            <w:r w:rsidRPr="007F2609">
              <w:t>17.</w:t>
            </w:r>
            <w:r>
              <w:t>8.0</w:t>
            </w:r>
          </w:p>
        </w:tc>
      </w:tr>
      <w:tr w:rsidR="005C0A2A" w:rsidRPr="005C0A2A" w14:paraId="69B4A8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2ACA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73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55E5D" w14:textId="340E56B4" w:rsidR="005C0A2A" w:rsidRPr="0069455B" w:rsidRDefault="005C0A2A" w:rsidP="00346178">
            <w:pPr>
              <w:pStyle w:val="TAL"/>
            </w:pPr>
            <w:r w:rsidRPr="005C0A2A">
              <w:t>R5-230284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1DEFD" w14:textId="352DA3AE" w:rsidR="005C0A2A" w:rsidRPr="007F2609" w:rsidRDefault="005C0A2A" w:rsidP="00346178">
            <w:pPr>
              <w:pStyle w:val="TAL"/>
            </w:pPr>
            <w:r w:rsidRPr="005C0A2A">
              <w:t>2078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47B82" w14:textId="32ED187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2FDC6" w14:textId="4CCF4C71"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7E5CB6" w14:textId="11970E41" w:rsidR="005C0A2A" w:rsidRPr="0069455B" w:rsidRDefault="005C0A2A" w:rsidP="00346178">
            <w:pPr>
              <w:pStyle w:val="TAL"/>
            </w:pPr>
            <w:r w:rsidRPr="005C0A2A">
              <w:t>Update delta TIB,c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78C67" w14:textId="77777777" w:rsidR="005C0A2A" w:rsidRPr="007F2609" w:rsidRDefault="005C0A2A" w:rsidP="00346178">
            <w:pPr>
              <w:pStyle w:val="TAL"/>
            </w:pPr>
            <w:r w:rsidRPr="007F2609">
              <w:t>17.</w:t>
            </w:r>
            <w:r>
              <w:t>8.0</w:t>
            </w:r>
          </w:p>
        </w:tc>
      </w:tr>
      <w:tr w:rsidR="005C0A2A" w:rsidRPr="005C0A2A" w14:paraId="79133F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6CC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340A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510CE" w14:textId="25211295" w:rsidR="005C0A2A" w:rsidRPr="0069455B" w:rsidRDefault="005C0A2A" w:rsidP="00346178">
            <w:pPr>
              <w:pStyle w:val="TAL"/>
            </w:pPr>
            <w:r w:rsidRPr="005C0A2A">
              <w:t>R5-230285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26E26" w14:textId="47B45707" w:rsidR="005C0A2A" w:rsidRPr="007F2609" w:rsidRDefault="005C0A2A" w:rsidP="00346178">
            <w:pPr>
              <w:pStyle w:val="TAL"/>
            </w:pPr>
            <w:r w:rsidRPr="005C0A2A">
              <w:t>2079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8944D" w14:textId="6C7B886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E2869" w14:textId="5A2D921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512733" w14:textId="0DBF511A" w:rsidR="005C0A2A" w:rsidRPr="0069455B" w:rsidRDefault="005C0A2A" w:rsidP="00346178">
            <w:pPr>
              <w:pStyle w:val="TAL"/>
            </w:pPr>
            <w:r w:rsidRPr="005C0A2A">
              <w:t>Update delta RIB,c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9AE50" w14:textId="77777777" w:rsidR="005C0A2A" w:rsidRPr="007F2609" w:rsidRDefault="005C0A2A" w:rsidP="00346178">
            <w:pPr>
              <w:pStyle w:val="TAL"/>
            </w:pPr>
            <w:r w:rsidRPr="007F2609">
              <w:t>17.</w:t>
            </w:r>
            <w:r>
              <w:t>8.0</w:t>
            </w:r>
          </w:p>
        </w:tc>
      </w:tr>
      <w:tr w:rsidR="005C0A2A" w:rsidRPr="005C0A2A" w14:paraId="1EEE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E3A7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5A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3ECF2" w14:textId="00D293C8" w:rsidR="005C0A2A" w:rsidRPr="0069455B" w:rsidRDefault="005C0A2A" w:rsidP="00346178">
            <w:pPr>
              <w:pStyle w:val="TAL"/>
            </w:pPr>
            <w:r w:rsidRPr="005C0A2A">
              <w:t>R5-230286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5C899" w14:textId="214B5E8B" w:rsidR="005C0A2A" w:rsidRPr="007F2609" w:rsidRDefault="005C0A2A" w:rsidP="00346178">
            <w:pPr>
              <w:pStyle w:val="TAL"/>
            </w:pPr>
            <w:r w:rsidRPr="005C0A2A">
              <w:t>2080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D5067" w14:textId="6376C59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4972" w14:textId="5E867264"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885F1" w14:textId="5E21938C" w:rsidR="005C0A2A" w:rsidRPr="0069455B" w:rsidRDefault="005C0A2A" w:rsidP="00346178">
            <w:pPr>
              <w:pStyle w:val="TAL"/>
            </w:pPr>
            <w:r w:rsidRPr="005C0A2A">
              <w:t>Update Chapter 5 for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14D7" w14:textId="77777777" w:rsidR="005C0A2A" w:rsidRPr="007F2609" w:rsidRDefault="005C0A2A" w:rsidP="00346178">
            <w:pPr>
              <w:pStyle w:val="TAL"/>
            </w:pPr>
            <w:r w:rsidRPr="007F2609">
              <w:t>17.</w:t>
            </w:r>
            <w:r>
              <w:t>8.0</w:t>
            </w:r>
          </w:p>
        </w:tc>
      </w:tr>
      <w:tr w:rsidR="005C0A2A" w:rsidRPr="005C0A2A" w14:paraId="630E40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DB9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6B25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4D2E7" w14:textId="297C153B" w:rsidR="005C0A2A" w:rsidRPr="0069455B" w:rsidRDefault="005C0A2A" w:rsidP="00346178">
            <w:pPr>
              <w:pStyle w:val="TAL"/>
            </w:pPr>
            <w:r w:rsidRPr="005C0A2A">
              <w:t>R5-230303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BC834" w14:textId="66DF45EF" w:rsidR="005C0A2A" w:rsidRPr="007F2609" w:rsidRDefault="005C0A2A" w:rsidP="00346178">
            <w:pPr>
              <w:pStyle w:val="TAL"/>
            </w:pPr>
            <w:r w:rsidRPr="005C0A2A">
              <w:t>2081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3607" w14:textId="1E8AD956"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17ACA" w14:textId="4FC087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2085D4" w14:textId="5A2C1AF1" w:rsidR="005C0A2A" w:rsidRPr="0069455B" w:rsidRDefault="005C0A2A" w:rsidP="00346178">
            <w:pPr>
              <w:pStyle w:val="TAL"/>
            </w:pPr>
            <w:r w:rsidRPr="005C0A2A">
              <w:t>FR1 - ACLR requirements for PC3 missing in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AE5D1" w14:textId="77777777" w:rsidR="005C0A2A" w:rsidRPr="007F2609" w:rsidRDefault="005C0A2A" w:rsidP="00346178">
            <w:pPr>
              <w:pStyle w:val="TAL"/>
            </w:pPr>
            <w:r w:rsidRPr="007F2609">
              <w:t>17.</w:t>
            </w:r>
            <w:r>
              <w:t>8.0</w:t>
            </w:r>
          </w:p>
        </w:tc>
      </w:tr>
      <w:tr w:rsidR="005C0A2A" w:rsidRPr="005C0A2A" w14:paraId="00ACC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921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607B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2820C" w14:textId="18474D68" w:rsidR="005C0A2A" w:rsidRPr="0069455B" w:rsidRDefault="005C0A2A" w:rsidP="00346178">
            <w:pPr>
              <w:pStyle w:val="TAL"/>
            </w:pPr>
            <w:r w:rsidRPr="005C0A2A">
              <w:t>R5-230304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D149" w14:textId="2810340E" w:rsidR="005C0A2A" w:rsidRPr="007F2609" w:rsidRDefault="005C0A2A" w:rsidP="00346178">
            <w:pPr>
              <w:pStyle w:val="TAL"/>
            </w:pPr>
            <w:r w:rsidRPr="005C0A2A">
              <w:t>2082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CFEF" w14:textId="10A9C638"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5EBAD" w14:textId="5C26109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F1C3E" w14:textId="0267B2BF" w:rsidR="005C0A2A" w:rsidRPr="0069455B" w:rsidRDefault="005C0A2A" w:rsidP="00346178">
            <w:pPr>
              <w:pStyle w:val="TAL"/>
            </w:pPr>
            <w:r w:rsidRPr="005C0A2A">
              <w:t>FR1 - Out-of-band blocking 3DL and 4DL CA - carrier selection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B72E7" w14:textId="77777777" w:rsidR="005C0A2A" w:rsidRPr="007F2609" w:rsidRDefault="005C0A2A" w:rsidP="00346178">
            <w:pPr>
              <w:pStyle w:val="TAL"/>
            </w:pPr>
            <w:r w:rsidRPr="007F2609">
              <w:t>17.</w:t>
            </w:r>
            <w:r>
              <w:t>8.0</w:t>
            </w:r>
          </w:p>
        </w:tc>
      </w:tr>
      <w:tr w:rsidR="005C0A2A" w:rsidRPr="005C0A2A" w14:paraId="55F37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9AFE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1E2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2ACF" w14:textId="02714D03" w:rsidR="005C0A2A" w:rsidRPr="0069455B" w:rsidRDefault="005C0A2A" w:rsidP="00346178">
            <w:pPr>
              <w:pStyle w:val="TAL"/>
            </w:pPr>
            <w:r w:rsidRPr="005C0A2A">
              <w:t>R5-230311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902D9" w14:textId="3B580857" w:rsidR="005C0A2A" w:rsidRPr="007F2609" w:rsidRDefault="005C0A2A" w:rsidP="00346178">
            <w:pPr>
              <w:pStyle w:val="TAL"/>
            </w:pPr>
            <w:r w:rsidRPr="005C0A2A">
              <w:t>2089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E26C" w14:textId="3B44B90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2DC9" w14:textId="567A85E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66F15" w14:textId="59E40AF6" w:rsidR="005C0A2A" w:rsidRPr="0069455B" w:rsidRDefault="005C0A2A" w:rsidP="00346178">
            <w:pPr>
              <w:pStyle w:val="TAL"/>
            </w:pPr>
            <w:r w:rsidRPr="005C0A2A">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0443C" w14:textId="77777777" w:rsidR="005C0A2A" w:rsidRPr="007F2609" w:rsidRDefault="005C0A2A" w:rsidP="00346178">
            <w:pPr>
              <w:pStyle w:val="TAL"/>
            </w:pPr>
            <w:r w:rsidRPr="007F2609">
              <w:t>17.</w:t>
            </w:r>
            <w:r>
              <w:t>8.0</w:t>
            </w:r>
          </w:p>
        </w:tc>
      </w:tr>
      <w:tr w:rsidR="005C0A2A" w:rsidRPr="005C0A2A" w14:paraId="28C1E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D4D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D11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DF9BB" w14:textId="4FA42D17" w:rsidR="005C0A2A" w:rsidRPr="0069455B" w:rsidRDefault="005C0A2A" w:rsidP="00346178">
            <w:pPr>
              <w:pStyle w:val="TAL"/>
            </w:pPr>
            <w:r w:rsidRPr="005C0A2A">
              <w:t>R5-230312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2230E3" w14:textId="356FB248" w:rsidR="005C0A2A" w:rsidRPr="007F2609" w:rsidRDefault="005C0A2A" w:rsidP="00346178">
            <w:pPr>
              <w:pStyle w:val="TAL"/>
            </w:pPr>
            <w:r w:rsidRPr="005C0A2A">
              <w:t>2090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A1F8D" w14:textId="191732F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28B4" w14:textId="2A0A4FFF"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B8258" w14:textId="4303F4B1" w:rsidR="005C0A2A" w:rsidRPr="0069455B" w:rsidRDefault="005C0A2A" w:rsidP="00346178">
            <w:pPr>
              <w:pStyle w:val="TAL"/>
            </w:pPr>
            <w:r w:rsidRPr="005C0A2A">
              <w:t>FR1 - SRS time mask - P-max to be limited to 23dBm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434AC" w14:textId="77777777" w:rsidR="005C0A2A" w:rsidRPr="007F2609" w:rsidRDefault="005C0A2A" w:rsidP="00346178">
            <w:pPr>
              <w:pStyle w:val="TAL"/>
            </w:pPr>
            <w:r w:rsidRPr="007F2609">
              <w:t>17.</w:t>
            </w:r>
            <w:r>
              <w:t>8.0</w:t>
            </w:r>
          </w:p>
        </w:tc>
      </w:tr>
      <w:tr w:rsidR="005C0A2A" w:rsidRPr="005C0A2A" w14:paraId="2FA0E2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5F0F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1FDB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E0329" w14:textId="6862A801" w:rsidR="005C0A2A" w:rsidRPr="0069455B" w:rsidRDefault="005C0A2A" w:rsidP="00346178">
            <w:pPr>
              <w:pStyle w:val="TAL"/>
            </w:pPr>
            <w:r w:rsidRPr="005C0A2A">
              <w:t>R5-230551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F48B" w14:textId="68ABBA8F" w:rsidR="005C0A2A" w:rsidRPr="007F2609" w:rsidRDefault="005C0A2A" w:rsidP="00346178">
            <w:pPr>
              <w:pStyle w:val="TAL"/>
            </w:pPr>
            <w:r w:rsidRPr="005C0A2A">
              <w:t>2092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3843" w14:textId="1F20E06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82BEC" w14:textId="4B4CE0A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9BE73" w14:textId="679C36B4" w:rsidR="005C0A2A" w:rsidRPr="0069455B" w:rsidRDefault="005C0A2A" w:rsidP="00346178">
            <w:pPr>
              <w:pStyle w:val="TAL"/>
            </w:pPr>
            <w:r w:rsidRPr="005C0A2A">
              <w:t>Style correction in 6.2.2.2 and removal of PC 1.5 from 6.2.2.3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00B9" w14:textId="77777777" w:rsidR="005C0A2A" w:rsidRPr="007F2609" w:rsidRDefault="005C0A2A" w:rsidP="00346178">
            <w:pPr>
              <w:pStyle w:val="TAL"/>
            </w:pPr>
            <w:r w:rsidRPr="007F2609">
              <w:t>17.</w:t>
            </w:r>
            <w:r>
              <w:t>8.0</w:t>
            </w:r>
          </w:p>
        </w:tc>
      </w:tr>
      <w:tr w:rsidR="005C0A2A" w:rsidRPr="005C0A2A" w14:paraId="7B06BD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DB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3B95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9579" w14:textId="2BD422F4" w:rsidR="005C0A2A" w:rsidRPr="0069455B" w:rsidRDefault="005C0A2A" w:rsidP="00346178">
            <w:pPr>
              <w:pStyle w:val="TAL"/>
            </w:pPr>
            <w:r w:rsidRPr="005C0A2A">
              <w:t>R5-230552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126" w14:textId="5F5414DA" w:rsidR="005C0A2A" w:rsidRPr="007F2609" w:rsidRDefault="005C0A2A" w:rsidP="00346178">
            <w:pPr>
              <w:pStyle w:val="TAL"/>
            </w:pPr>
            <w:r w:rsidRPr="005C0A2A">
              <w:t>2093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DF81" w14:textId="37B0DE64"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2365" w14:textId="17506B1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990C3" w14:textId="5B54FFBB" w:rsidR="005C0A2A" w:rsidRPr="0069455B" w:rsidRDefault="005C0A2A" w:rsidP="00346178">
            <w:pPr>
              <w:pStyle w:val="TAL"/>
            </w:pPr>
            <w:r w:rsidRPr="005C0A2A">
              <w:t>Correction of test applicability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7616" w14:textId="77777777" w:rsidR="005C0A2A" w:rsidRPr="007F2609" w:rsidRDefault="005C0A2A" w:rsidP="00346178">
            <w:pPr>
              <w:pStyle w:val="TAL"/>
            </w:pPr>
            <w:r w:rsidRPr="007F2609">
              <w:t>17.</w:t>
            </w:r>
            <w:r>
              <w:t>8.0</w:t>
            </w:r>
          </w:p>
        </w:tc>
      </w:tr>
      <w:tr w:rsidR="005C0A2A" w:rsidRPr="005C0A2A" w14:paraId="632DF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E6B6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A8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1B458" w14:textId="044DB666" w:rsidR="005C0A2A" w:rsidRPr="0069455B" w:rsidRDefault="005C0A2A" w:rsidP="00346178">
            <w:pPr>
              <w:pStyle w:val="TAL"/>
            </w:pPr>
            <w:r w:rsidRPr="005C0A2A">
              <w:t>R5-230553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050" w14:textId="0328ECC9" w:rsidR="005C0A2A" w:rsidRPr="007F2609" w:rsidRDefault="005C0A2A" w:rsidP="00346178">
            <w:pPr>
              <w:pStyle w:val="TAL"/>
            </w:pPr>
            <w:r w:rsidRPr="005C0A2A">
              <w:t>2094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76FED" w14:textId="54107A9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C265" w14:textId="173AD2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077ABA" w14:textId="43729CB4" w:rsidR="005C0A2A" w:rsidRPr="0069455B" w:rsidRDefault="005C0A2A" w:rsidP="00346178">
            <w:pPr>
              <w:pStyle w:val="TAL"/>
            </w:pPr>
            <w:r w:rsidRPr="005C0A2A">
              <w:t>Editorial correction of style for clause heading of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09D5" w14:textId="77777777" w:rsidR="005C0A2A" w:rsidRPr="007F2609" w:rsidRDefault="005C0A2A" w:rsidP="00346178">
            <w:pPr>
              <w:pStyle w:val="TAL"/>
            </w:pPr>
            <w:r w:rsidRPr="007F2609">
              <w:t>17.</w:t>
            </w:r>
            <w:r>
              <w:t>8.0</w:t>
            </w:r>
          </w:p>
        </w:tc>
      </w:tr>
      <w:tr w:rsidR="005C0A2A" w:rsidRPr="005C0A2A" w14:paraId="2E99D3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57B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EC8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59D91" w14:textId="345B0CAB" w:rsidR="005C0A2A" w:rsidRPr="0069455B" w:rsidRDefault="005C0A2A" w:rsidP="00346178">
            <w:pPr>
              <w:pStyle w:val="TAL"/>
            </w:pPr>
            <w:r w:rsidRPr="005C0A2A">
              <w:t>R5-230554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A7460" w14:textId="469F41AD" w:rsidR="005C0A2A" w:rsidRPr="007F2609" w:rsidRDefault="005C0A2A" w:rsidP="00346178">
            <w:pPr>
              <w:pStyle w:val="TAL"/>
            </w:pPr>
            <w:r w:rsidRPr="005C0A2A">
              <w:t>2095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F89A1" w14:textId="66A75E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979E" w14:textId="3DDEF1A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284FBB" w14:textId="55FCA3A4" w:rsidR="005C0A2A" w:rsidRPr="0069455B" w:rsidRDefault="005C0A2A" w:rsidP="00346178">
            <w:pPr>
              <w:pStyle w:val="TAL"/>
            </w:pPr>
            <w:r w:rsidRPr="005C0A2A">
              <w:t>Editorial correction of style for table heading of Table 6.3D.3.4.3-1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8FC7" w14:textId="77777777" w:rsidR="005C0A2A" w:rsidRPr="007F2609" w:rsidRDefault="005C0A2A" w:rsidP="00346178">
            <w:pPr>
              <w:pStyle w:val="TAL"/>
            </w:pPr>
            <w:r w:rsidRPr="007F2609">
              <w:t>17.</w:t>
            </w:r>
            <w:r>
              <w:t>8.0</w:t>
            </w:r>
          </w:p>
        </w:tc>
      </w:tr>
      <w:tr w:rsidR="005C0A2A" w:rsidRPr="005C0A2A" w14:paraId="41585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C6CB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3415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F2596" w14:textId="2401DD01" w:rsidR="005C0A2A" w:rsidRPr="0069455B" w:rsidRDefault="005C0A2A" w:rsidP="00346178">
            <w:pPr>
              <w:pStyle w:val="TAL"/>
            </w:pPr>
            <w:r w:rsidRPr="005C0A2A">
              <w:t>R5-230555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1CA0E" w14:textId="2CE9CDB7" w:rsidR="005C0A2A" w:rsidRPr="007F2609" w:rsidRDefault="005C0A2A" w:rsidP="00346178">
            <w:pPr>
              <w:pStyle w:val="TAL"/>
            </w:pPr>
            <w:r w:rsidRPr="005C0A2A">
              <w:t>2096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13767" w14:textId="2085BFD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74CBA" w14:textId="461D9D8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73B09" w14:textId="2DAFCADA" w:rsidR="005C0A2A" w:rsidRPr="0069455B" w:rsidRDefault="005C0A2A" w:rsidP="00346178">
            <w:pPr>
              <w:pStyle w:val="TAL"/>
            </w:pPr>
            <w:r w:rsidRPr="005C0A2A">
              <w:t>Editorial correction for test applicability in 6.5.2.3.2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09C58" w14:textId="77777777" w:rsidR="005C0A2A" w:rsidRPr="007F2609" w:rsidRDefault="005C0A2A" w:rsidP="00346178">
            <w:pPr>
              <w:pStyle w:val="TAL"/>
            </w:pPr>
            <w:r w:rsidRPr="007F2609">
              <w:t>17.</w:t>
            </w:r>
            <w:r>
              <w:t>8.0</w:t>
            </w:r>
          </w:p>
        </w:tc>
      </w:tr>
      <w:tr w:rsidR="005C0A2A" w:rsidRPr="005C0A2A" w14:paraId="286904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8A747"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63D8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39C97" w14:textId="768843E1" w:rsidR="005C0A2A" w:rsidRPr="0069455B" w:rsidRDefault="005C0A2A" w:rsidP="00346178">
            <w:pPr>
              <w:pStyle w:val="TAL"/>
            </w:pPr>
            <w:r w:rsidRPr="005C0A2A">
              <w:t>R5-230556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B354F" w14:textId="7932337D" w:rsidR="005C0A2A" w:rsidRPr="007F2609" w:rsidRDefault="005C0A2A" w:rsidP="00346178">
            <w:pPr>
              <w:pStyle w:val="TAL"/>
            </w:pPr>
            <w:r w:rsidRPr="005C0A2A">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8D345" w14:textId="15EE39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DC10E" w14:textId="6F25624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F865" w14:textId="15B181A8" w:rsidR="005C0A2A" w:rsidRPr="0069455B" w:rsidRDefault="005C0A2A" w:rsidP="00346178">
            <w:pPr>
              <w:pStyle w:val="TAL"/>
            </w:pPr>
            <w:r w:rsidRPr="005C0A2A">
              <w:t>Correction of test applicability and test description of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D3161" w14:textId="77777777" w:rsidR="005C0A2A" w:rsidRPr="007F2609" w:rsidRDefault="005C0A2A" w:rsidP="00346178">
            <w:pPr>
              <w:pStyle w:val="TAL"/>
            </w:pPr>
            <w:r w:rsidRPr="007F2609">
              <w:t>17.</w:t>
            </w:r>
            <w:r>
              <w:t>8.0</w:t>
            </w:r>
          </w:p>
        </w:tc>
      </w:tr>
      <w:tr w:rsidR="005C0A2A" w:rsidRPr="005C0A2A" w14:paraId="0407B4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3F538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75805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8AEDF" w14:textId="64A10ABE" w:rsidR="005C0A2A" w:rsidRPr="0069455B" w:rsidRDefault="005C0A2A" w:rsidP="00346178">
            <w:pPr>
              <w:pStyle w:val="TAL"/>
            </w:pPr>
            <w:r w:rsidRPr="005C0A2A">
              <w:t>R5-230557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955C3" w14:textId="08390023" w:rsidR="005C0A2A" w:rsidRPr="007F2609" w:rsidRDefault="005C0A2A" w:rsidP="00346178">
            <w:pPr>
              <w:pStyle w:val="TAL"/>
            </w:pPr>
            <w:r w:rsidRPr="005C0A2A">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EEE1" w14:textId="0DC7026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83429" w14:textId="26B2F78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D5DDA3" w14:textId="6C72E23D" w:rsidR="005C0A2A" w:rsidRPr="0069455B" w:rsidRDefault="005C0A2A" w:rsidP="00346178">
            <w:pPr>
              <w:pStyle w:val="TAL"/>
            </w:pPr>
            <w:r w:rsidRPr="005C0A2A">
              <w:t>Editorial correction for table titles in 6.5C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4A0C4" w14:textId="77777777" w:rsidR="005C0A2A" w:rsidRPr="007F2609" w:rsidRDefault="005C0A2A" w:rsidP="00346178">
            <w:pPr>
              <w:pStyle w:val="TAL"/>
            </w:pPr>
            <w:r w:rsidRPr="007F2609">
              <w:t>17.</w:t>
            </w:r>
            <w:r>
              <w:t>8.0</w:t>
            </w:r>
          </w:p>
        </w:tc>
      </w:tr>
      <w:tr w:rsidR="005C0A2A" w:rsidRPr="005C0A2A" w14:paraId="3584B3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1FB3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FACE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7C7E4" w14:textId="11260C8B" w:rsidR="005C0A2A" w:rsidRPr="0069455B" w:rsidRDefault="005C0A2A" w:rsidP="00346178">
            <w:pPr>
              <w:pStyle w:val="TAL"/>
            </w:pPr>
            <w:r w:rsidRPr="005C0A2A">
              <w:t>R5-230558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C70B7" w14:textId="3ACF3ABB" w:rsidR="005C0A2A" w:rsidRPr="007F2609" w:rsidRDefault="005C0A2A" w:rsidP="00346178">
            <w:pPr>
              <w:pStyle w:val="TAL"/>
            </w:pPr>
            <w:r w:rsidRPr="005C0A2A">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CBC3" w14:textId="3B0CEA5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1C2EC" w14:textId="7987776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F8B5B" w14:textId="4E971E09" w:rsidR="005C0A2A" w:rsidRPr="0069455B" w:rsidRDefault="005C0A2A" w:rsidP="00346178">
            <w:pPr>
              <w:pStyle w:val="TAL"/>
            </w:pPr>
            <w:r w:rsidRPr="005C0A2A">
              <w:t>Editorial correction for subclause number in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22808" w14:textId="77777777" w:rsidR="005C0A2A" w:rsidRPr="007F2609" w:rsidRDefault="005C0A2A" w:rsidP="00346178">
            <w:pPr>
              <w:pStyle w:val="TAL"/>
            </w:pPr>
            <w:r w:rsidRPr="007F2609">
              <w:t>17.</w:t>
            </w:r>
            <w:r>
              <w:t>8.0</w:t>
            </w:r>
          </w:p>
        </w:tc>
      </w:tr>
      <w:tr w:rsidR="005C0A2A" w:rsidRPr="005C0A2A" w14:paraId="5972B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7C4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95E8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C03D0" w14:textId="7BBBEB16" w:rsidR="005C0A2A" w:rsidRPr="006E2D7A" w:rsidRDefault="005C0A2A" w:rsidP="00346178">
            <w:pPr>
              <w:pStyle w:val="TAL"/>
            </w:pPr>
            <w:r w:rsidRPr="006E2D7A">
              <w:t>R5-230561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B00D5" w14:textId="5CFC9C28" w:rsidR="005C0A2A" w:rsidRPr="006E2D7A" w:rsidRDefault="005C0A2A" w:rsidP="00346178">
            <w:pPr>
              <w:pStyle w:val="TAL"/>
            </w:pPr>
            <w:r w:rsidRPr="006E2D7A">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CAE" w14:textId="61FFA08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ACFA" w14:textId="26BED1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36F6FE" w14:textId="31CC0207" w:rsidR="005C0A2A" w:rsidRPr="006E2D7A" w:rsidRDefault="005C0A2A" w:rsidP="00346178">
            <w:pPr>
              <w:pStyle w:val="TAL"/>
            </w:pPr>
            <w:r w:rsidRPr="006E2D7A">
              <w:t>Editorial correction for content style in test applicability section of some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E5800" w14:textId="77777777" w:rsidR="005C0A2A" w:rsidRPr="007F2609" w:rsidRDefault="005C0A2A" w:rsidP="00346178">
            <w:pPr>
              <w:pStyle w:val="TAL"/>
            </w:pPr>
            <w:r w:rsidRPr="007F2609">
              <w:t>17.</w:t>
            </w:r>
            <w:r>
              <w:t>8.0</w:t>
            </w:r>
          </w:p>
        </w:tc>
      </w:tr>
      <w:tr w:rsidR="005C0A2A" w:rsidRPr="005C0A2A" w14:paraId="5F2BE7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E25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B210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F83CE" w14:textId="7336ACD7" w:rsidR="005C0A2A" w:rsidRPr="006E2D7A" w:rsidRDefault="005C0A2A" w:rsidP="00346178">
            <w:pPr>
              <w:pStyle w:val="TAL"/>
            </w:pPr>
            <w:r w:rsidRPr="006E2D7A">
              <w:t>R5-230562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04363" w14:textId="017A255B" w:rsidR="005C0A2A" w:rsidRPr="006E2D7A" w:rsidRDefault="005C0A2A" w:rsidP="00346178">
            <w:pPr>
              <w:pStyle w:val="TAL"/>
            </w:pPr>
            <w:r w:rsidRPr="006E2D7A">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606BA" w14:textId="45F7D5B2"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CFEA2" w14:textId="4FCDEC0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9190B9" w14:textId="31BD5AC0" w:rsidR="005C0A2A" w:rsidRPr="006E2D7A" w:rsidRDefault="005C0A2A" w:rsidP="00346178">
            <w:pPr>
              <w:pStyle w:val="TAL"/>
            </w:pPr>
            <w:r w:rsidRPr="006E2D7A">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9FD6C" w14:textId="77777777" w:rsidR="005C0A2A" w:rsidRPr="007F2609" w:rsidRDefault="005C0A2A" w:rsidP="00346178">
            <w:pPr>
              <w:pStyle w:val="TAL"/>
            </w:pPr>
            <w:r w:rsidRPr="007F2609">
              <w:t>17.</w:t>
            </w:r>
            <w:r>
              <w:t>8.0</w:t>
            </w:r>
          </w:p>
        </w:tc>
      </w:tr>
      <w:tr w:rsidR="005C0A2A" w:rsidRPr="005C0A2A" w14:paraId="5C371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6A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B8BC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4F196" w14:textId="1391AC12" w:rsidR="005C0A2A" w:rsidRPr="006E2D7A" w:rsidRDefault="005C0A2A" w:rsidP="00346178">
            <w:pPr>
              <w:pStyle w:val="TAL"/>
            </w:pPr>
            <w:r w:rsidRPr="006E2D7A">
              <w:t>R5-230678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4CD8C" w14:textId="29E3953E" w:rsidR="005C0A2A" w:rsidRPr="006E2D7A" w:rsidRDefault="005C0A2A" w:rsidP="00346178">
            <w:pPr>
              <w:pStyle w:val="TAL"/>
            </w:pPr>
            <w:r w:rsidRPr="006E2D7A">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E6DB2" w14:textId="1AE12BD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306A1" w14:textId="4B5A9E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21479" w14:textId="26DA1571" w:rsidR="005C0A2A" w:rsidRPr="006E2D7A" w:rsidRDefault="005C0A2A" w:rsidP="00346178">
            <w:pPr>
              <w:pStyle w:val="TAL"/>
            </w:pPr>
            <w:r w:rsidRPr="006E2D7A">
              <w:t>Correction in 6.2D.4 to cover power boost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4976" w14:textId="77777777" w:rsidR="005C0A2A" w:rsidRPr="007F2609" w:rsidRDefault="005C0A2A" w:rsidP="00346178">
            <w:pPr>
              <w:pStyle w:val="TAL"/>
            </w:pPr>
            <w:r w:rsidRPr="007F2609">
              <w:t>17.</w:t>
            </w:r>
            <w:r>
              <w:t>8.0</w:t>
            </w:r>
          </w:p>
        </w:tc>
      </w:tr>
      <w:tr w:rsidR="005C0A2A" w:rsidRPr="005C0A2A" w14:paraId="78A422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C1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305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16C8" w14:textId="5682DAAC" w:rsidR="005C0A2A" w:rsidRPr="006E2D7A" w:rsidRDefault="005C0A2A" w:rsidP="00346178">
            <w:pPr>
              <w:pStyle w:val="TAL"/>
            </w:pPr>
            <w:r w:rsidRPr="006E2D7A">
              <w:t>R5-230806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C4F5" w14:textId="6E819F2D" w:rsidR="005C0A2A" w:rsidRPr="006E2D7A" w:rsidRDefault="005C0A2A" w:rsidP="00346178">
            <w:pPr>
              <w:pStyle w:val="TAL"/>
            </w:pPr>
            <w:r w:rsidRPr="006E2D7A">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ABDB9" w14:textId="7DC4694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D506D" w14:textId="730779D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346EF" w14:textId="0C2D3B5E" w:rsidR="005C0A2A" w:rsidRPr="006E2D7A" w:rsidRDefault="005C0A2A" w:rsidP="00346178">
            <w:pPr>
              <w:pStyle w:val="TAL"/>
            </w:pPr>
            <w:r w:rsidRPr="006E2D7A">
              <w:t>Introduction of CA_n3A-n78A PC2 REFSENS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4F081" w14:textId="77777777" w:rsidR="005C0A2A" w:rsidRPr="007F2609" w:rsidRDefault="005C0A2A" w:rsidP="00346178">
            <w:pPr>
              <w:pStyle w:val="TAL"/>
            </w:pPr>
            <w:r w:rsidRPr="007F2609">
              <w:t>17.</w:t>
            </w:r>
            <w:r>
              <w:t>8.0</w:t>
            </w:r>
          </w:p>
        </w:tc>
      </w:tr>
      <w:tr w:rsidR="005C0A2A" w:rsidRPr="005C0A2A" w14:paraId="465F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2B6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19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6E9B4" w14:textId="750BD1CC" w:rsidR="005C0A2A" w:rsidRPr="006E2D7A" w:rsidRDefault="005C0A2A" w:rsidP="00346178">
            <w:pPr>
              <w:pStyle w:val="TAL"/>
            </w:pPr>
            <w:r w:rsidRPr="006E2D7A">
              <w:t>R5-230808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08C8A" w14:textId="00DB38F5" w:rsidR="005C0A2A" w:rsidRPr="006E2D7A" w:rsidRDefault="005C0A2A" w:rsidP="00346178">
            <w:pPr>
              <w:pStyle w:val="TAL"/>
            </w:pPr>
            <w:r w:rsidRPr="006E2D7A">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C3E0F" w14:textId="7524B37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59A92" w14:textId="1C06D4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793B3" w14:textId="697FC47F" w:rsidR="005C0A2A" w:rsidRPr="006E2D7A" w:rsidRDefault="005C0A2A" w:rsidP="00346178">
            <w:pPr>
              <w:pStyle w:val="TAL"/>
            </w:pPr>
            <w:r w:rsidRPr="006E2D7A">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30DD" w14:textId="77777777" w:rsidR="005C0A2A" w:rsidRPr="007F2609" w:rsidRDefault="005C0A2A" w:rsidP="00346178">
            <w:pPr>
              <w:pStyle w:val="TAL"/>
            </w:pPr>
            <w:r w:rsidRPr="007F2609">
              <w:t>17.</w:t>
            </w:r>
            <w:r>
              <w:t>8.0</w:t>
            </w:r>
          </w:p>
        </w:tc>
      </w:tr>
      <w:tr w:rsidR="005C0A2A" w:rsidRPr="005C0A2A" w14:paraId="4B6B23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D2DF9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2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0CCE3" w14:textId="617C6CBA" w:rsidR="005C0A2A" w:rsidRPr="006E2D7A" w:rsidRDefault="005C0A2A" w:rsidP="00346178">
            <w:pPr>
              <w:pStyle w:val="TAL"/>
            </w:pPr>
            <w:r w:rsidRPr="006E2D7A">
              <w:t>R5-230888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108D7" w14:textId="4D085FDB" w:rsidR="005C0A2A" w:rsidRPr="006E2D7A" w:rsidRDefault="005C0A2A" w:rsidP="00346178">
            <w:pPr>
              <w:pStyle w:val="TAL"/>
            </w:pPr>
            <w:r w:rsidRPr="006E2D7A">
              <w:t>2126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CFAEC" w14:textId="5552238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E8E8" w14:textId="4B2A037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7DD676" w14:textId="1BE627CC" w:rsidR="005C0A2A" w:rsidRPr="006E2D7A" w:rsidRDefault="005C0A2A" w:rsidP="00346178">
            <w:pPr>
              <w:pStyle w:val="TAL"/>
            </w:pPr>
            <w:r w:rsidRPr="006E2D7A">
              <w:t>Correcting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3FF7" w14:textId="77777777" w:rsidR="005C0A2A" w:rsidRPr="007F2609" w:rsidRDefault="005C0A2A" w:rsidP="00346178">
            <w:pPr>
              <w:pStyle w:val="TAL"/>
            </w:pPr>
            <w:r w:rsidRPr="007F2609">
              <w:t>17.</w:t>
            </w:r>
            <w:r>
              <w:t>8.0</w:t>
            </w:r>
          </w:p>
        </w:tc>
      </w:tr>
      <w:tr w:rsidR="005C0A2A" w:rsidRPr="005C0A2A" w14:paraId="2CDA70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AA77D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3D2E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2441" w14:textId="7D6411E1" w:rsidR="005C0A2A" w:rsidRPr="006E2D7A" w:rsidRDefault="005C0A2A" w:rsidP="00346178">
            <w:pPr>
              <w:pStyle w:val="TAL"/>
            </w:pPr>
            <w:r w:rsidRPr="006E2D7A">
              <w:t>R5-230915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1D0FE" w14:textId="25D44ED1" w:rsidR="005C0A2A" w:rsidRPr="006E2D7A" w:rsidRDefault="005C0A2A" w:rsidP="00346178">
            <w:pPr>
              <w:pStyle w:val="TAL"/>
            </w:pPr>
            <w:r w:rsidRPr="006E2D7A">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B7206" w14:textId="5CE0663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20A2D" w14:textId="27BD3D7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D2A74" w14:textId="5400207D" w:rsidR="005C0A2A" w:rsidRPr="006E2D7A" w:rsidRDefault="005C0A2A" w:rsidP="00346178">
            <w:pPr>
              <w:pStyle w:val="TAL"/>
            </w:pPr>
            <w:r w:rsidRPr="006E2D7A">
              <w:t>Adding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27045" w14:textId="77777777" w:rsidR="005C0A2A" w:rsidRPr="007F2609" w:rsidRDefault="005C0A2A" w:rsidP="00346178">
            <w:pPr>
              <w:pStyle w:val="TAL"/>
            </w:pPr>
            <w:r w:rsidRPr="007F2609">
              <w:t>17.</w:t>
            </w:r>
            <w:r>
              <w:t>8.0</w:t>
            </w:r>
          </w:p>
        </w:tc>
      </w:tr>
      <w:tr w:rsidR="005C0A2A" w:rsidRPr="005C0A2A" w14:paraId="3680C0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B13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9746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312B" w14:textId="030EDDAD" w:rsidR="005C0A2A" w:rsidRPr="006E2D7A" w:rsidRDefault="005C0A2A" w:rsidP="00346178">
            <w:pPr>
              <w:pStyle w:val="TAL"/>
            </w:pPr>
            <w:r w:rsidRPr="006E2D7A">
              <w:t>R5-230916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1F65E" w14:textId="21EBEC01" w:rsidR="005C0A2A" w:rsidRPr="006E2D7A" w:rsidRDefault="005C0A2A" w:rsidP="00346178">
            <w:pPr>
              <w:pStyle w:val="TAL"/>
            </w:pPr>
            <w:r w:rsidRPr="006E2D7A">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55362" w14:textId="72C999C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CAB45" w14:textId="3B1E83E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359A5" w14:textId="1166A9ED" w:rsidR="005C0A2A" w:rsidRPr="006E2D7A" w:rsidRDefault="005C0A2A" w:rsidP="00346178">
            <w:pPr>
              <w:pStyle w:val="TAL"/>
            </w:pPr>
            <w:r w:rsidRPr="006E2D7A">
              <w:t>Adding 6.4F.2.3 In-band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2F825" w14:textId="77777777" w:rsidR="005C0A2A" w:rsidRPr="007F2609" w:rsidRDefault="005C0A2A" w:rsidP="00346178">
            <w:pPr>
              <w:pStyle w:val="TAL"/>
            </w:pPr>
            <w:r w:rsidRPr="007F2609">
              <w:t>17.</w:t>
            </w:r>
            <w:r>
              <w:t>8.0</w:t>
            </w:r>
          </w:p>
        </w:tc>
      </w:tr>
      <w:tr w:rsidR="005C0A2A" w:rsidRPr="005C0A2A" w14:paraId="1AAE2C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3C5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C41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9489F" w14:textId="6C5AEFEA" w:rsidR="005C0A2A" w:rsidRPr="006E2D7A" w:rsidRDefault="005C0A2A" w:rsidP="00346178">
            <w:pPr>
              <w:pStyle w:val="TAL"/>
            </w:pPr>
            <w:r w:rsidRPr="006E2D7A">
              <w:t>R5-230917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3E9FC" w14:textId="1CB7D9F7" w:rsidR="005C0A2A" w:rsidRPr="006E2D7A" w:rsidRDefault="005C0A2A" w:rsidP="00346178">
            <w:pPr>
              <w:pStyle w:val="TAL"/>
            </w:pPr>
            <w:r w:rsidRPr="006E2D7A">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42383" w14:textId="54319B6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6EC" w14:textId="0E2424A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5A58CC" w14:textId="2F1F45DA" w:rsidR="005C0A2A" w:rsidRPr="006E2D7A" w:rsidRDefault="005C0A2A" w:rsidP="00346178">
            <w:pPr>
              <w:pStyle w:val="TAL"/>
            </w:pPr>
            <w:r w:rsidRPr="006E2D7A">
              <w:t>Update_MU_TT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8BBD" w14:textId="77777777" w:rsidR="005C0A2A" w:rsidRPr="007F2609" w:rsidRDefault="005C0A2A" w:rsidP="00346178">
            <w:pPr>
              <w:pStyle w:val="TAL"/>
            </w:pPr>
            <w:r w:rsidRPr="007F2609">
              <w:t>17.</w:t>
            </w:r>
            <w:r>
              <w:t>8.0</w:t>
            </w:r>
          </w:p>
        </w:tc>
      </w:tr>
      <w:tr w:rsidR="005C0A2A" w:rsidRPr="005C0A2A" w14:paraId="10C84E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82D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4DC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37EBA" w14:textId="77B2DB71" w:rsidR="005C0A2A" w:rsidRPr="006E2D7A" w:rsidRDefault="005C0A2A" w:rsidP="00346178">
            <w:pPr>
              <w:pStyle w:val="TAL"/>
            </w:pPr>
            <w:r w:rsidRPr="006E2D7A">
              <w:t>R5-230918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16377" w14:textId="1B9FBB4B" w:rsidR="005C0A2A" w:rsidRPr="006E2D7A" w:rsidRDefault="005C0A2A" w:rsidP="00346178">
            <w:pPr>
              <w:pStyle w:val="TAL"/>
            </w:pPr>
            <w:r w:rsidRPr="006E2D7A">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810E" w14:textId="59E0F9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0D219" w14:textId="26DBE0E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8E505" w14:textId="4AB74141" w:rsidR="005C0A2A" w:rsidRPr="006E2D7A" w:rsidRDefault="005C0A2A" w:rsidP="00346178">
            <w:pPr>
              <w:pStyle w:val="TAL"/>
            </w:pPr>
            <w:r w:rsidRPr="006E2D7A">
              <w:t>Introduction of 6.4F.2.4_for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C5C9" w14:textId="77777777" w:rsidR="005C0A2A" w:rsidRPr="007F2609" w:rsidRDefault="005C0A2A" w:rsidP="00346178">
            <w:pPr>
              <w:pStyle w:val="TAL"/>
            </w:pPr>
            <w:r w:rsidRPr="007F2609">
              <w:t>17.</w:t>
            </w:r>
            <w:r>
              <w:t>8.0</w:t>
            </w:r>
          </w:p>
        </w:tc>
      </w:tr>
      <w:tr w:rsidR="005C0A2A" w:rsidRPr="005C0A2A" w14:paraId="6C79D3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ECFE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A13B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2AADE" w14:textId="23998380" w:rsidR="005C0A2A" w:rsidRPr="006E2D7A" w:rsidRDefault="005C0A2A" w:rsidP="00346178">
            <w:pPr>
              <w:pStyle w:val="TAL"/>
            </w:pPr>
            <w:r w:rsidRPr="006E2D7A">
              <w:t>R5-230919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1F5C4" w14:textId="5C4EBC14" w:rsidR="005C0A2A" w:rsidRPr="006E2D7A" w:rsidRDefault="005C0A2A" w:rsidP="00346178">
            <w:pPr>
              <w:pStyle w:val="TAL"/>
            </w:pPr>
            <w:r w:rsidRPr="006E2D7A">
              <w:t>2131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485A" w14:textId="539228C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A911F" w14:textId="2933282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DFF71" w14:textId="41AA4BA8" w:rsidR="005C0A2A" w:rsidRPr="006E2D7A" w:rsidRDefault="005C0A2A" w:rsidP="00346178">
            <w:pPr>
              <w:pStyle w:val="TAL"/>
            </w:pPr>
            <w:r w:rsidRPr="006E2D7A">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D8032" w14:textId="77777777" w:rsidR="005C0A2A" w:rsidRPr="007F2609" w:rsidRDefault="005C0A2A" w:rsidP="00346178">
            <w:pPr>
              <w:pStyle w:val="TAL"/>
            </w:pPr>
            <w:r w:rsidRPr="007F2609">
              <w:t>17.</w:t>
            </w:r>
            <w:r>
              <w:t>8.0</w:t>
            </w:r>
          </w:p>
        </w:tc>
      </w:tr>
      <w:tr w:rsidR="005C0A2A" w:rsidRPr="005C0A2A" w14:paraId="13F04C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16F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C31F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47CFB" w14:textId="53568C4E" w:rsidR="005C0A2A" w:rsidRPr="006E2D7A" w:rsidRDefault="005C0A2A" w:rsidP="00346178">
            <w:pPr>
              <w:pStyle w:val="TAL"/>
            </w:pPr>
            <w:r w:rsidRPr="006E2D7A">
              <w:t>R5-230967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B9D40" w14:textId="2A97E2B8" w:rsidR="005C0A2A" w:rsidRPr="006E2D7A" w:rsidRDefault="005C0A2A" w:rsidP="00346178">
            <w:pPr>
              <w:pStyle w:val="TAL"/>
            </w:pPr>
            <w:r w:rsidRPr="006E2D7A">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C61AA" w14:textId="1FE1671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8030" w14:textId="253BAFD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18B94" w14:textId="595554ED" w:rsidR="005C0A2A" w:rsidRPr="006E2D7A" w:rsidRDefault="005C0A2A" w:rsidP="00346178">
            <w:pPr>
              <w:pStyle w:val="TAL"/>
            </w:pPr>
            <w:r w:rsidRPr="006E2D7A">
              <w:t>Clarification on relationship between CBW applicability and order of 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473F2" w14:textId="77777777" w:rsidR="005C0A2A" w:rsidRPr="007F2609" w:rsidRDefault="005C0A2A" w:rsidP="00346178">
            <w:pPr>
              <w:pStyle w:val="TAL"/>
            </w:pPr>
            <w:r w:rsidRPr="007F2609">
              <w:t>17.</w:t>
            </w:r>
            <w:r>
              <w:t>8.0</w:t>
            </w:r>
          </w:p>
        </w:tc>
      </w:tr>
      <w:tr w:rsidR="005C0A2A" w:rsidRPr="005C0A2A" w14:paraId="3E8E32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AAC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6D20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37F40" w14:textId="3A517F20" w:rsidR="005C0A2A" w:rsidRPr="006E2D7A" w:rsidRDefault="005C0A2A" w:rsidP="00346178">
            <w:pPr>
              <w:pStyle w:val="TAL"/>
            </w:pPr>
            <w:r w:rsidRPr="006E2D7A">
              <w:t>R5-230968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A300" w14:textId="7DD4F16A" w:rsidR="005C0A2A" w:rsidRPr="006E2D7A" w:rsidRDefault="005C0A2A" w:rsidP="00346178">
            <w:pPr>
              <w:pStyle w:val="TAL"/>
            </w:pPr>
            <w:r w:rsidRPr="006E2D7A">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0E71" w14:textId="6D3E5F7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DDEB" w14:textId="0CE0A70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F442E" w14:textId="78994599" w:rsidR="005C0A2A" w:rsidRPr="006E2D7A" w:rsidRDefault="005C0A2A" w:rsidP="00346178">
            <w:pPr>
              <w:pStyle w:val="TAL"/>
            </w:pPr>
            <w:r w:rsidRPr="006E2D7A">
              <w:t>Clarification of notes in test configuration tables of Rx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78150" w14:textId="77777777" w:rsidR="005C0A2A" w:rsidRPr="007F2609" w:rsidRDefault="005C0A2A" w:rsidP="00346178">
            <w:pPr>
              <w:pStyle w:val="TAL"/>
            </w:pPr>
            <w:r w:rsidRPr="007F2609">
              <w:t>17.</w:t>
            </w:r>
            <w:r>
              <w:t>8.0</w:t>
            </w:r>
          </w:p>
        </w:tc>
      </w:tr>
      <w:tr w:rsidR="005C0A2A" w:rsidRPr="005C0A2A" w14:paraId="139CC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76B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8BEA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C8F4" w14:textId="6386D2F4" w:rsidR="005C0A2A" w:rsidRPr="006E2D7A" w:rsidRDefault="005C0A2A" w:rsidP="00346178">
            <w:pPr>
              <w:pStyle w:val="TAL"/>
            </w:pPr>
            <w:r w:rsidRPr="006E2D7A">
              <w:t>R5-230972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B27C2" w14:textId="21739E51" w:rsidR="005C0A2A" w:rsidRPr="006E2D7A" w:rsidRDefault="005C0A2A" w:rsidP="00346178">
            <w:pPr>
              <w:pStyle w:val="TAL"/>
            </w:pPr>
            <w:r w:rsidRPr="006E2D7A">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25A1" w14:textId="6B8D51C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D5765" w14:textId="2788378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FEA996" w14:textId="1E60C5C5" w:rsidR="005C0A2A" w:rsidRPr="006E2D7A" w:rsidRDefault="005C0A2A" w:rsidP="00346178">
            <w:pPr>
              <w:pStyle w:val="TAL"/>
            </w:pPr>
            <w:r w:rsidRPr="006E2D7A">
              <w:t>Addition of CBW 35 MHz, 45 MHz, 70 MHz to IBB and OBB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CEEA" w14:textId="77777777" w:rsidR="005C0A2A" w:rsidRPr="007F2609" w:rsidRDefault="005C0A2A" w:rsidP="00346178">
            <w:pPr>
              <w:pStyle w:val="TAL"/>
            </w:pPr>
            <w:r w:rsidRPr="007F2609">
              <w:t>17.</w:t>
            </w:r>
            <w:r>
              <w:t>8.0</w:t>
            </w:r>
          </w:p>
        </w:tc>
      </w:tr>
      <w:tr w:rsidR="005C0A2A" w:rsidRPr="005C0A2A" w14:paraId="213100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7AD1F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6E68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6AA4" w14:textId="4657BCCC" w:rsidR="005C0A2A" w:rsidRPr="006E2D7A" w:rsidRDefault="005C0A2A" w:rsidP="00346178">
            <w:pPr>
              <w:pStyle w:val="TAL"/>
            </w:pPr>
            <w:r w:rsidRPr="006E2D7A">
              <w:t>R5-230974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2F0FE" w14:textId="2FC650D1" w:rsidR="005C0A2A" w:rsidRPr="006E2D7A" w:rsidRDefault="005C0A2A" w:rsidP="00346178">
            <w:pPr>
              <w:pStyle w:val="TAL"/>
            </w:pPr>
            <w:r w:rsidRPr="006E2D7A">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40AD4" w14:textId="66172C8D"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3697" w14:textId="22151A2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B14F2" w14:textId="07E74FE6" w:rsidR="005C0A2A" w:rsidRPr="006E2D7A" w:rsidRDefault="005C0A2A" w:rsidP="00346178">
            <w:pPr>
              <w:pStyle w:val="TAL"/>
            </w:pPr>
            <w:r w:rsidRPr="006E2D7A">
              <w:t>Correction to test procedure of SEM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F7CCD" w14:textId="77777777" w:rsidR="005C0A2A" w:rsidRPr="007F2609" w:rsidRDefault="005C0A2A" w:rsidP="00346178">
            <w:pPr>
              <w:pStyle w:val="TAL"/>
            </w:pPr>
            <w:r w:rsidRPr="007F2609">
              <w:t>17.</w:t>
            </w:r>
            <w:r>
              <w:t>8.0</w:t>
            </w:r>
          </w:p>
        </w:tc>
      </w:tr>
      <w:tr w:rsidR="005C0A2A" w:rsidRPr="005C0A2A" w14:paraId="6BE9B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8E1CF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905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77879" w14:textId="2EF2B600" w:rsidR="005C0A2A" w:rsidRPr="006E2D7A" w:rsidRDefault="005C0A2A" w:rsidP="00346178">
            <w:pPr>
              <w:pStyle w:val="TAL"/>
            </w:pPr>
            <w:r w:rsidRPr="006E2D7A">
              <w:t>R5-230975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589E7" w14:textId="1E9835F6" w:rsidR="005C0A2A" w:rsidRPr="006E2D7A" w:rsidRDefault="005C0A2A" w:rsidP="00346178">
            <w:pPr>
              <w:pStyle w:val="TAL"/>
            </w:pPr>
            <w:r w:rsidRPr="006E2D7A">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85BDA" w14:textId="505AED4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89AA0" w14:textId="4B4D2DC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E391" w14:textId="682F02CF" w:rsidR="005C0A2A" w:rsidRPr="006E2D7A" w:rsidRDefault="005C0A2A" w:rsidP="00346178">
            <w:pPr>
              <w:pStyle w:val="TAL"/>
            </w:pPr>
            <w:r w:rsidRPr="006E2D7A">
              <w:t>Addition of new annex for difference of relative phase and power errors for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D378" w14:textId="77777777" w:rsidR="005C0A2A" w:rsidRPr="007F2609" w:rsidRDefault="005C0A2A" w:rsidP="00346178">
            <w:pPr>
              <w:pStyle w:val="TAL"/>
            </w:pPr>
            <w:r w:rsidRPr="007F2609">
              <w:t>17.</w:t>
            </w:r>
            <w:r>
              <w:t>8.0</w:t>
            </w:r>
          </w:p>
        </w:tc>
      </w:tr>
      <w:tr w:rsidR="005C0A2A" w:rsidRPr="005C0A2A" w14:paraId="557639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BA54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13D8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18975" w14:textId="303CFA50" w:rsidR="005C0A2A" w:rsidRPr="006E2D7A" w:rsidRDefault="005C0A2A" w:rsidP="00346178">
            <w:pPr>
              <w:pStyle w:val="TAL"/>
            </w:pPr>
            <w:r w:rsidRPr="006E2D7A">
              <w:t>R5-230995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1030" w14:textId="6AE32B73" w:rsidR="005C0A2A" w:rsidRPr="006E2D7A" w:rsidRDefault="005C0A2A" w:rsidP="00346178">
            <w:pPr>
              <w:pStyle w:val="TAL"/>
            </w:pPr>
            <w:r w:rsidRPr="006E2D7A">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F0F49A" w14:textId="2806BF0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98C2" w14:textId="25DB713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F1AB" w14:textId="7E946E1E" w:rsidR="005C0A2A" w:rsidRPr="006E2D7A" w:rsidRDefault="005C0A2A" w:rsidP="00346178">
            <w:pPr>
              <w:pStyle w:val="TAL"/>
            </w:pPr>
            <w:r w:rsidRPr="006E2D7A">
              <w:t>Update of PUCCH aggregate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7E087" w14:textId="77777777" w:rsidR="005C0A2A" w:rsidRPr="007F2609" w:rsidRDefault="005C0A2A" w:rsidP="00346178">
            <w:pPr>
              <w:pStyle w:val="TAL"/>
            </w:pPr>
            <w:r w:rsidRPr="007F2609">
              <w:t>17.</w:t>
            </w:r>
            <w:r>
              <w:t>8.0</w:t>
            </w:r>
          </w:p>
        </w:tc>
      </w:tr>
      <w:tr w:rsidR="005C0A2A" w:rsidRPr="005C0A2A" w14:paraId="14A4F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7E86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D2D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3917D" w14:textId="2E5BA083" w:rsidR="005C0A2A" w:rsidRPr="006E2D7A" w:rsidRDefault="005C0A2A" w:rsidP="00346178">
            <w:pPr>
              <w:pStyle w:val="TAL"/>
            </w:pPr>
            <w:r w:rsidRPr="006E2D7A">
              <w:t>R5-230998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4206" w14:textId="6E944178" w:rsidR="005C0A2A" w:rsidRPr="006E2D7A" w:rsidRDefault="005C0A2A" w:rsidP="00346178">
            <w:pPr>
              <w:pStyle w:val="TAL"/>
            </w:pPr>
            <w:r w:rsidRPr="006E2D7A">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C34F" w14:textId="48A092A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79387" w14:textId="5326E6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3761E" w14:textId="12767EA9" w:rsidR="005C0A2A" w:rsidRPr="006E2D7A" w:rsidRDefault="005C0A2A" w:rsidP="00346178">
            <w:pPr>
              <w:pStyle w:val="TAL"/>
            </w:pPr>
            <w:r w:rsidRPr="006E2D7A">
              <w:t>Update of new NR Bands into TC 7.3I.2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08BB" w14:textId="77777777" w:rsidR="005C0A2A" w:rsidRPr="007F2609" w:rsidRDefault="005C0A2A" w:rsidP="00346178">
            <w:pPr>
              <w:pStyle w:val="TAL"/>
            </w:pPr>
            <w:r w:rsidRPr="007F2609">
              <w:t>17.</w:t>
            </w:r>
            <w:r>
              <w:t>8.0</w:t>
            </w:r>
          </w:p>
        </w:tc>
      </w:tr>
      <w:tr w:rsidR="005C0A2A" w:rsidRPr="005C0A2A" w14:paraId="44A67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92E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8F0F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E3C3" w14:textId="0C298614" w:rsidR="005C0A2A" w:rsidRPr="006E2D7A" w:rsidRDefault="005C0A2A" w:rsidP="00346178">
            <w:pPr>
              <w:pStyle w:val="TAL"/>
            </w:pPr>
            <w:r w:rsidRPr="006E2D7A">
              <w:t>R5-231073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73E0" w14:textId="166415E3" w:rsidR="005C0A2A" w:rsidRPr="006E2D7A" w:rsidRDefault="005C0A2A" w:rsidP="00346178">
            <w:pPr>
              <w:pStyle w:val="TAL"/>
            </w:pPr>
            <w:r w:rsidRPr="006E2D7A">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02F85" w14:textId="18A850D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BBE4F" w14:textId="0C32753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0B0FE" w14:textId="1C0D94DD" w:rsidR="005C0A2A" w:rsidRPr="006E2D7A" w:rsidRDefault="005C0A2A" w:rsidP="00346178">
            <w:pPr>
              <w:pStyle w:val="TAL"/>
            </w:pPr>
            <w:r w:rsidRPr="006E2D7A">
              <w:t>Updating test case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2E761" w14:textId="77777777" w:rsidR="005C0A2A" w:rsidRPr="007F2609" w:rsidRDefault="005C0A2A" w:rsidP="00346178">
            <w:pPr>
              <w:pStyle w:val="TAL"/>
            </w:pPr>
            <w:r w:rsidRPr="007F2609">
              <w:t>17.</w:t>
            </w:r>
            <w:r>
              <w:t>8.0</w:t>
            </w:r>
          </w:p>
        </w:tc>
      </w:tr>
      <w:tr w:rsidR="005C0A2A" w:rsidRPr="005C0A2A" w14:paraId="46C55F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3B6D4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C9A0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EF3B1" w14:textId="3009617E" w:rsidR="005C0A2A" w:rsidRPr="006E2D7A" w:rsidRDefault="005C0A2A" w:rsidP="00346178">
            <w:pPr>
              <w:pStyle w:val="TAL"/>
            </w:pPr>
            <w:r w:rsidRPr="006E2D7A">
              <w:t>R5-231075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7704A" w14:textId="06C6A2E9" w:rsidR="005C0A2A" w:rsidRPr="006E2D7A" w:rsidRDefault="005C0A2A" w:rsidP="00346178">
            <w:pPr>
              <w:pStyle w:val="TAL"/>
            </w:pPr>
            <w:r w:rsidRPr="006E2D7A">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BC06C" w14:textId="0D646A69"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AB40" w14:textId="605306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3A30D" w14:textId="42183C1F" w:rsidR="005C0A2A" w:rsidRPr="006E2D7A" w:rsidRDefault="005C0A2A" w:rsidP="00346178">
            <w:pPr>
              <w:pStyle w:val="TAL"/>
            </w:pPr>
            <w:r w:rsidRPr="006E2D7A">
              <w:t>Correction to RB allocations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2D34F" w14:textId="77777777" w:rsidR="005C0A2A" w:rsidRPr="007F2609" w:rsidRDefault="005C0A2A" w:rsidP="00346178">
            <w:pPr>
              <w:pStyle w:val="TAL"/>
            </w:pPr>
            <w:r w:rsidRPr="007F2609">
              <w:t>17.</w:t>
            </w:r>
            <w:r>
              <w:t>8.0</w:t>
            </w:r>
          </w:p>
        </w:tc>
      </w:tr>
      <w:tr w:rsidR="005C0A2A" w:rsidRPr="005C0A2A" w14:paraId="2A739E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147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B0AD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B5DA0" w14:textId="72EDE966" w:rsidR="005C0A2A" w:rsidRPr="006E2D7A" w:rsidRDefault="005C0A2A" w:rsidP="00346178">
            <w:pPr>
              <w:pStyle w:val="TAL"/>
            </w:pPr>
            <w:r w:rsidRPr="006E2D7A">
              <w:t>R5-231076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3B193" w14:textId="6C310E38" w:rsidR="005C0A2A" w:rsidRPr="006E2D7A" w:rsidRDefault="005C0A2A" w:rsidP="00346178">
            <w:pPr>
              <w:pStyle w:val="TAL"/>
            </w:pPr>
            <w:r w:rsidRPr="006E2D7A">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FFDFC" w14:textId="30FB771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FA57B" w14:textId="3A14E48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C401D" w14:textId="17C6C88A" w:rsidR="005C0A2A" w:rsidRPr="006E2D7A" w:rsidRDefault="005C0A2A" w:rsidP="00346178">
            <w:pPr>
              <w:pStyle w:val="TAL"/>
            </w:pPr>
            <w:r w:rsidRPr="006E2D7A">
              <w:t>Updating test requirement of test case 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48FF9" w14:textId="77777777" w:rsidR="005C0A2A" w:rsidRPr="007F2609" w:rsidRDefault="005C0A2A" w:rsidP="00346178">
            <w:pPr>
              <w:pStyle w:val="TAL"/>
            </w:pPr>
            <w:r w:rsidRPr="007F2609">
              <w:t>17.</w:t>
            </w:r>
            <w:r>
              <w:t>8.0</w:t>
            </w:r>
          </w:p>
        </w:tc>
      </w:tr>
      <w:tr w:rsidR="005C0A2A" w:rsidRPr="005C0A2A" w14:paraId="572A8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89D1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E37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69DD4" w14:textId="2C1FEAF6" w:rsidR="005C0A2A" w:rsidRPr="006E2D7A" w:rsidRDefault="005C0A2A" w:rsidP="00346178">
            <w:pPr>
              <w:pStyle w:val="TAL"/>
            </w:pPr>
            <w:r w:rsidRPr="006E2D7A">
              <w:t>R5-231077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193EC" w14:textId="4E90F9B2" w:rsidR="005C0A2A" w:rsidRPr="006E2D7A" w:rsidRDefault="005C0A2A" w:rsidP="00346178">
            <w:pPr>
              <w:pStyle w:val="TAL"/>
            </w:pPr>
            <w:r w:rsidRPr="006E2D7A">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4B0A1" w14:textId="2AC800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8FFE8" w14:textId="55D74C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5E44F0" w14:textId="1378E867" w:rsidR="005C0A2A" w:rsidRPr="006E2D7A" w:rsidRDefault="005C0A2A" w:rsidP="00346178">
            <w:pPr>
              <w:pStyle w:val="TAL"/>
            </w:pPr>
            <w:r w:rsidRPr="006E2D7A">
              <w:t>Updating test case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7AD56" w14:textId="77777777" w:rsidR="005C0A2A" w:rsidRPr="007F2609" w:rsidRDefault="005C0A2A" w:rsidP="00346178">
            <w:pPr>
              <w:pStyle w:val="TAL"/>
            </w:pPr>
            <w:r w:rsidRPr="007F2609">
              <w:t>17.</w:t>
            </w:r>
            <w:r>
              <w:t>8.0</w:t>
            </w:r>
          </w:p>
        </w:tc>
      </w:tr>
      <w:tr w:rsidR="005C0A2A" w:rsidRPr="005C0A2A" w14:paraId="2F9C80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5B38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5D9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256EF" w14:textId="5F85B169" w:rsidR="005C0A2A" w:rsidRPr="006E2D7A" w:rsidRDefault="005C0A2A" w:rsidP="00346178">
            <w:pPr>
              <w:pStyle w:val="TAL"/>
            </w:pPr>
            <w:r w:rsidRPr="006E2D7A">
              <w:t>R5-231078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DC3A" w14:textId="3F940A49" w:rsidR="005C0A2A" w:rsidRPr="006E2D7A" w:rsidRDefault="005C0A2A" w:rsidP="00346178">
            <w:pPr>
              <w:pStyle w:val="TAL"/>
            </w:pPr>
            <w:r w:rsidRPr="006E2D7A">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68E7" w14:textId="2D5B7BB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1280" w14:textId="29A61C9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799543" w14:textId="46A10540" w:rsidR="005C0A2A" w:rsidRPr="006E2D7A" w:rsidRDefault="005C0A2A" w:rsidP="00346178">
            <w:pPr>
              <w:pStyle w:val="TAL"/>
            </w:pPr>
            <w:r w:rsidRPr="006E2D7A">
              <w:t>Correction to test case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03C" w14:textId="77777777" w:rsidR="005C0A2A" w:rsidRPr="007F2609" w:rsidRDefault="005C0A2A" w:rsidP="00346178">
            <w:pPr>
              <w:pStyle w:val="TAL"/>
            </w:pPr>
            <w:r w:rsidRPr="007F2609">
              <w:t>17.</w:t>
            </w:r>
            <w:r>
              <w:t>8.0</w:t>
            </w:r>
          </w:p>
        </w:tc>
      </w:tr>
      <w:tr w:rsidR="005C0A2A" w:rsidRPr="005C0A2A" w14:paraId="3C309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3647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56981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6850D" w14:textId="26F40561" w:rsidR="005C0A2A" w:rsidRPr="006E2D7A" w:rsidRDefault="005C0A2A" w:rsidP="00346178">
            <w:pPr>
              <w:pStyle w:val="TAL"/>
            </w:pPr>
            <w:r w:rsidRPr="006E2D7A">
              <w:t>R5-231080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B0895" w14:textId="64A358B1" w:rsidR="005C0A2A" w:rsidRPr="006E2D7A" w:rsidRDefault="005C0A2A" w:rsidP="00346178">
            <w:pPr>
              <w:pStyle w:val="TAL"/>
            </w:pPr>
            <w:r w:rsidRPr="006E2D7A">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51332" w14:textId="698E72F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E418C" w14:textId="18DD40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596A4" w14:textId="58E44977" w:rsidR="005C0A2A" w:rsidRPr="006E2D7A" w:rsidRDefault="005C0A2A" w:rsidP="00346178">
            <w:pPr>
              <w:pStyle w:val="TAL"/>
            </w:pPr>
            <w:r w:rsidRPr="006E2D7A">
              <w:t>Updating clause 4.3 to align with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D1F0" w14:textId="77777777" w:rsidR="005C0A2A" w:rsidRPr="007F2609" w:rsidRDefault="005C0A2A" w:rsidP="00346178">
            <w:pPr>
              <w:pStyle w:val="TAL"/>
            </w:pPr>
            <w:r w:rsidRPr="007F2609">
              <w:t>17.</w:t>
            </w:r>
            <w:r>
              <w:t>8.0</w:t>
            </w:r>
          </w:p>
        </w:tc>
      </w:tr>
      <w:tr w:rsidR="005C0A2A" w:rsidRPr="005C0A2A" w14:paraId="5DEAD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7BC0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A79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E3840" w14:textId="7A7F13DB" w:rsidR="005C0A2A" w:rsidRPr="006E2D7A" w:rsidRDefault="005C0A2A" w:rsidP="00346178">
            <w:pPr>
              <w:pStyle w:val="TAL"/>
            </w:pPr>
            <w:r w:rsidRPr="006E2D7A">
              <w:t>R5-231081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A953" w14:textId="7AFE69FE" w:rsidR="005C0A2A" w:rsidRPr="006E2D7A" w:rsidRDefault="005C0A2A" w:rsidP="00346178">
            <w:pPr>
              <w:pStyle w:val="TAL"/>
            </w:pPr>
            <w:r w:rsidRPr="006E2D7A">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C7FDC" w14:textId="0D353C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2094A" w14:textId="4E6DEE5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B4B13" w14:textId="4ECA4E4A" w:rsidR="005C0A2A" w:rsidRPr="006E2D7A" w:rsidRDefault="005C0A2A" w:rsidP="00346178">
            <w:pPr>
              <w:pStyle w:val="TAL"/>
            </w:pPr>
            <w:r w:rsidRPr="006E2D7A">
              <w:t>Updating MOP for MIMO testing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C0706" w14:textId="77777777" w:rsidR="005C0A2A" w:rsidRPr="007F2609" w:rsidRDefault="005C0A2A" w:rsidP="00346178">
            <w:pPr>
              <w:pStyle w:val="TAL"/>
            </w:pPr>
            <w:r w:rsidRPr="007F2609">
              <w:t>17.</w:t>
            </w:r>
            <w:r>
              <w:t>8.0</w:t>
            </w:r>
          </w:p>
        </w:tc>
      </w:tr>
      <w:tr w:rsidR="005C0A2A" w:rsidRPr="005C0A2A" w14:paraId="155AB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50F9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EC7C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59E3" w14:textId="7829AC8B" w:rsidR="005C0A2A" w:rsidRPr="006E2D7A" w:rsidRDefault="005C0A2A" w:rsidP="00346178">
            <w:pPr>
              <w:pStyle w:val="TAL"/>
            </w:pPr>
            <w:r w:rsidRPr="006E2D7A">
              <w:t>R5-231082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C3A92" w14:textId="6A5D4E94" w:rsidR="005C0A2A" w:rsidRPr="006E2D7A" w:rsidRDefault="005C0A2A" w:rsidP="00346178">
            <w:pPr>
              <w:pStyle w:val="TAL"/>
            </w:pPr>
            <w:r w:rsidRPr="006E2D7A">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FDC76" w14:textId="189C6ED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98A82" w14:textId="4454F73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38FCB" w14:textId="6B1E966B" w:rsidR="005C0A2A" w:rsidRPr="006E2D7A" w:rsidRDefault="005C0A2A" w:rsidP="00346178">
            <w:pPr>
              <w:pStyle w:val="TAL"/>
            </w:pPr>
            <w:r w:rsidRPr="006E2D7A">
              <w:t>Updating MPR for MIMO test case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2E3F" w14:textId="77777777" w:rsidR="005C0A2A" w:rsidRPr="007F2609" w:rsidRDefault="005C0A2A" w:rsidP="00346178">
            <w:pPr>
              <w:pStyle w:val="TAL"/>
            </w:pPr>
            <w:r w:rsidRPr="007F2609">
              <w:t>17.</w:t>
            </w:r>
            <w:r>
              <w:t>8.0</w:t>
            </w:r>
          </w:p>
        </w:tc>
      </w:tr>
      <w:tr w:rsidR="005C0A2A" w:rsidRPr="005C0A2A" w14:paraId="3434F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CA3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24A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2C23C" w14:textId="71CD5797" w:rsidR="005C0A2A" w:rsidRPr="006E2D7A" w:rsidRDefault="005C0A2A" w:rsidP="00346178">
            <w:pPr>
              <w:pStyle w:val="TAL"/>
            </w:pPr>
            <w:r w:rsidRPr="006E2D7A">
              <w:t>R5-231083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26EC9" w14:textId="0A9D9D6E" w:rsidR="005C0A2A" w:rsidRPr="006E2D7A" w:rsidRDefault="005C0A2A" w:rsidP="00346178">
            <w:pPr>
              <w:pStyle w:val="TAL"/>
            </w:pPr>
            <w:r w:rsidRPr="006E2D7A">
              <w:t>2154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0D994" w14:textId="5BAD364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7E453" w14:textId="1F07961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F0AA9" w14:textId="5D661911" w:rsidR="005C0A2A" w:rsidRPr="006E2D7A" w:rsidRDefault="005C0A2A" w:rsidP="00346178">
            <w:pPr>
              <w:pStyle w:val="TAL"/>
            </w:pPr>
            <w:r w:rsidRPr="006E2D7A">
              <w:t>Adding new FR1 test case Absolute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CC50" w14:textId="77777777" w:rsidR="005C0A2A" w:rsidRPr="007F2609" w:rsidRDefault="005C0A2A" w:rsidP="00346178">
            <w:pPr>
              <w:pStyle w:val="TAL"/>
            </w:pPr>
            <w:r w:rsidRPr="007F2609">
              <w:t>17.</w:t>
            </w:r>
            <w:r>
              <w:t>8.0</w:t>
            </w:r>
          </w:p>
        </w:tc>
      </w:tr>
      <w:tr w:rsidR="005C0A2A" w:rsidRPr="005C0A2A" w14:paraId="1DC41A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886D3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3EFD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5D34B" w14:textId="6DA628E0" w:rsidR="005C0A2A" w:rsidRPr="006E2D7A" w:rsidRDefault="005C0A2A" w:rsidP="00346178">
            <w:pPr>
              <w:pStyle w:val="TAL"/>
            </w:pPr>
            <w:r w:rsidRPr="006E2D7A">
              <w:t>R5-231085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7AE34" w14:textId="01168DFC" w:rsidR="005C0A2A" w:rsidRPr="006E2D7A" w:rsidRDefault="005C0A2A" w:rsidP="00346178">
            <w:pPr>
              <w:pStyle w:val="TAL"/>
            </w:pPr>
            <w:r w:rsidRPr="006E2D7A">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D2BF14" w14:textId="5951BFE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95954" w14:textId="303C0C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4B70A" w14:textId="14C44180" w:rsidR="005C0A2A" w:rsidRPr="006E2D7A" w:rsidRDefault="005C0A2A" w:rsidP="00346178">
            <w:pPr>
              <w:pStyle w:val="TAL"/>
            </w:pPr>
            <w:r w:rsidRPr="006E2D7A">
              <w:t>Adding new FR1 test case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FE6F" w14:textId="77777777" w:rsidR="005C0A2A" w:rsidRPr="007F2609" w:rsidRDefault="005C0A2A" w:rsidP="00346178">
            <w:pPr>
              <w:pStyle w:val="TAL"/>
            </w:pPr>
            <w:r w:rsidRPr="007F2609">
              <w:t>17.</w:t>
            </w:r>
            <w:r>
              <w:t>8.0</w:t>
            </w:r>
          </w:p>
        </w:tc>
      </w:tr>
      <w:tr w:rsidR="005C0A2A" w:rsidRPr="005C0A2A" w14:paraId="3C56E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8378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6C56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FE354" w14:textId="1A7AFE4E" w:rsidR="005C0A2A" w:rsidRPr="006E2D7A" w:rsidRDefault="005C0A2A" w:rsidP="00346178">
            <w:pPr>
              <w:pStyle w:val="TAL"/>
            </w:pPr>
            <w:r w:rsidRPr="006E2D7A">
              <w:t>R5-231086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F0CF01" w14:textId="0AB5EBDF" w:rsidR="005C0A2A" w:rsidRPr="006E2D7A" w:rsidRDefault="005C0A2A" w:rsidP="00346178">
            <w:pPr>
              <w:pStyle w:val="TAL"/>
            </w:pPr>
            <w:r w:rsidRPr="006E2D7A">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229C2" w14:textId="002692E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8F3DB" w14:textId="62DF111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0067B" w14:textId="62E4E71E" w:rsidR="005C0A2A" w:rsidRPr="006E2D7A" w:rsidRDefault="005C0A2A" w:rsidP="00346178">
            <w:pPr>
              <w:pStyle w:val="TAL"/>
            </w:pPr>
            <w:r w:rsidRPr="006E2D7A">
              <w:t>Adding new FR1 test case Occupied bandwidth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6225" w14:textId="77777777" w:rsidR="005C0A2A" w:rsidRPr="007F2609" w:rsidRDefault="005C0A2A" w:rsidP="00346178">
            <w:pPr>
              <w:pStyle w:val="TAL"/>
            </w:pPr>
            <w:r w:rsidRPr="007F2609">
              <w:t>17.</w:t>
            </w:r>
            <w:r>
              <w:t>8.0</w:t>
            </w:r>
          </w:p>
        </w:tc>
      </w:tr>
      <w:tr w:rsidR="005C0A2A" w:rsidRPr="005C0A2A" w14:paraId="1BD9E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8907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E051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527BB" w14:textId="7B7AC395" w:rsidR="005C0A2A" w:rsidRPr="006E2D7A" w:rsidRDefault="005C0A2A" w:rsidP="00346178">
            <w:pPr>
              <w:pStyle w:val="TAL"/>
            </w:pPr>
            <w:r w:rsidRPr="006E2D7A">
              <w:t>R5-231087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20083" w14:textId="229FA9C0" w:rsidR="005C0A2A" w:rsidRPr="006E2D7A" w:rsidRDefault="005C0A2A" w:rsidP="00346178">
            <w:pPr>
              <w:pStyle w:val="TAL"/>
            </w:pPr>
            <w:r w:rsidRPr="006E2D7A">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A5151" w14:textId="623FFF6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E8551" w14:textId="4C368F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1D35B0" w14:textId="05C3E20B" w:rsidR="005C0A2A" w:rsidRPr="006E2D7A" w:rsidRDefault="005C0A2A" w:rsidP="00346178">
            <w:pPr>
              <w:pStyle w:val="TAL"/>
            </w:pPr>
            <w:r w:rsidRPr="006E2D7A">
              <w:t>Adding new FR1 test case Frequency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182CB" w14:textId="77777777" w:rsidR="005C0A2A" w:rsidRPr="007F2609" w:rsidRDefault="005C0A2A" w:rsidP="00346178">
            <w:pPr>
              <w:pStyle w:val="TAL"/>
            </w:pPr>
            <w:r w:rsidRPr="007F2609">
              <w:t>17.</w:t>
            </w:r>
            <w:r>
              <w:t>8.0</w:t>
            </w:r>
          </w:p>
        </w:tc>
      </w:tr>
      <w:tr w:rsidR="005C0A2A" w:rsidRPr="005C0A2A" w14:paraId="346A84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2A206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A9F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9A0A4" w14:textId="2FAE35BF" w:rsidR="005C0A2A" w:rsidRPr="006E2D7A" w:rsidRDefault="005C0A2A" w:rsidP="00346178">
            <w:pPr>
              <w:pStyle w:val="TAL"/>
            </w:pPr>
            <w:r w:rsidRPr="006E2D7A">
              <w:t>R5-231089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BA39" w14:textId="642A17FA" w:rsidR="005C0A2A" w:rsidRPr="006E2D7A" w:rsidRDefault="005C0A2A" w:rsidP="00346178">
            <w:pPr>
              <w:pStyle w:val="TAL"/>
            </w:pPr>
            <w:r w:rsidRPr="006E2D7A">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90648" w14:textId="3DE6AC8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2CF5F" w14:textId="5576C2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7A59D6" w14:textId="557F171C" w:rsidR="005C0A2A" w:rsidRPr="006E2D7A" w:rsidRDefault="005C0A2A" w:rsidP="00346178">
            <w:pPr>
              <w:pStyle w:val="TAL"/>
            </w:pPr>
            <w:r w:rsidRPr="006E2D7A">
              <w:t>Adding new FR1 test case Spectrum emission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536EA" w14:textId="77777777" w:rsidR="005C0A2A" w:rsidRPr="007F2609" w:rsidRDefault="005C0A2A" w:rsidP="00346178">
            <w:pPr>
              <w:pStyle w:val="TAL"/>
            </w:pPr>
            <w:r w:rsidRPr="007F2609">
              <w:t>17.</w:t>
            </w:r>
            <w:r>
              <w:t>8.0</w:t>
            </w:r>
          </w:p>
        </w:tc>
      </w:tr>
      <w:tr w:rsidR="005C0A2A" w:rsidRPr="005C0A2A" w14:paraId="33ACAC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558B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9D28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E61A7" w14:textId="4950BBB9" w:rsidR="005C0A2A" w:rsidRPr="006E2D7A" w:rsidRDefault="005C0A2A" w:rsidP="00346178">
            <w:pPr>
              <w:pStyle w:val="TAL"/>
            </w:pPr>
            <w:r w:rsidRPr="006E2D7A">
              <w:t>R5-231090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30FD" w14:textId="48111041" w:rsidR="005C0A2A" w:rsidRPr="006E2D7A" w:rsidRDefault="005C0A2A" w:rsidP="00346178">
            <w:pPr>
              <w:pStyle w:val="TAL"/>
            </w:pPr>
            <w:r w:rsidRPr="006E2D7A">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53446" w14:textId="51A9605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33D85" w14:textId="69E18B1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BD3DC" w14:textId="17B359C7" w:rsidR="005C0A2A" w:rsidRPr="006E2D7A" w:rsidRDefault="005C0A2A" w:rsidP="00346178">
            <w:pPr>
              <w:pStyle w:val="TAL"/>
            </w:pPr>
            <w:r w:rsidRPr="006E2D7A">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B6FC5" w14:textId="77777777" w:rsidR="005C0A2A" w:rsidRPr="007F2609" w:rsidRDefault="005C0A2A" w:rsidP="00346178">
            <w:pPr>
              <w:pStyle w:val="TAL"/>
            </w:pPr>
            <w:r w:rsidRPr="007F2609">
              <w:t>17.</w:t>
            </w:r>
            <w:r>
              <w:t>8.0</w:t>
            </w:r>
          </w:p>
        </w:tc>
      </w:tr>
      <w:tr w:rsidR="005C0A2A" w:rsidRPr="005C0A2A" w14:paraId="21D456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9B21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257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3669F" w14:textId="393E9228" w:rsidR="005C0A2A" w:rsidRPr="006E2D7A" w:rsidRDefault="005C0A2A" w:rsidP="00346178">
            <w:pPr>
              <w:pStyle w:val="TAL"/>
            </w:pPr>
            <w:r w:rsidRPr="006E2D7A">
              <w:t>R5-231092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498C1" w14:textId="0CA21F58" w:rsidR="005C0A2A" w:rsidRPr="006E2D7A" w:rsidRDefault="005C0A2A" w:rsidP="00346178">
            <w:pPr>
              <w:pStyle w:val="TAL"/>
            </w:pPr>
            <w:r w:rsidRPr="006E2D7A">
              <w:t>2162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530C2" w14:textId="42991D9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C33B4" w14:textId="0711845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86731" w14:textId="390DD921" w:rsidR="005C0A2A" w:rsidRPr="006E2D7A" w:rsidRDefault="005C0A2A" w:rsidP="00346178">
            <w:pPr>
              <w:pStyle w:val="TAL"/>
            </w:pPr>
            <w:r w:rsidRPr="006E2D7A">
              <w:t>Editorial correction to In-band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B298" w14:textId="77777777" w:rsidR="005C0A2A" w:rsidRPr="007F2609" w:rsidRDefault="005C0A2A" w:rsidP="00346178">
            <w:pPr>
              <w:pStyle w:val="TAL"/>
            </w:pPr>
            <w:r w:rsidRPr="007F2609">
              <w:t>17.</w:t>
            </w:r>
            <w:r>
              <w:t>8.0</w:t>
            </w:r>
          </w:p>
        </w:tc>
      </w:tr>
      <w:tr w:rsidR="005C0A2A" w:rsidRPr="005C0A2A" w14:paraId="38DD1F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ACF9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36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ABB5" w14:textId="3079DC3A" w:rsidR="005C0A2A" w:rsidRPr="006E2D7A" w:rsidRDefault="005C0A2A" w:rsidP="00346178">
            <w:pPr>
              <w:pStyle w:val="TAL"/>
            </w:pPr>
            <w:r w:rsidRPr="006E2D7A">
              <w:t>R5-231097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6FC6C" w14:textId="460F1749" w:rsidR="005C0A2A" w:rsidRPr="006E2D7A" w:rsidRDefault="005C0A2A" w:rsidP="00346178">
            <w:pPr>
              <w:pStyle w:val="TAL"/>
            </w:pPr>
            <w:r w:rsidRPr="006E2D7A">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E8184" w14:textId="4BFD13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B8D55" w14:textId="46F14A3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9AA55" w14:textId="0101F4E2" w:rsidR="005C0A2A" w:rsidRPr="006E2D7A" w:rsidRDefault="005C0A2A" w:rsidP="00346178">
            <w:pPr>
              <w:pStyle w:val="TAL"/>
            </w:pPr>
            <w:r w:rsidRPr="006E2D7A">
              <w:t>Adding new FR1 test case EVM equalizer spectrum flatness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8380C" w14:textId="77777777" w:rsidR="005C0A2A" w:rsidRPr="007F2609" w:rsidRDefault="005C0A2A" w:rsidP="00346178">
            <w:pPr>
              <w:pStyle w:val="TAL"/>
            </w:pPr>
            <w:r w:rsidRPr="007F2609">
              <w:t>17.</w:t>
            </w:r>
            <w:r>
              <w:t>8.0</w:t>
            </w:r>
          </w:p>
        </w:tc>
      </w:tr>
      <w:tr w:rsidR="005C0A2A" w:rsidRPr="005C0A2A" w14:paraId="16070F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3DB5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BDE9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7ABB0" w14:textId="4E0272CA" w:rsidR="005C0A2A" w:rsidRPr="006E2D7A" w:rsidRDefault="005C0A2A" w:rsidP="00346178">
            <w:pPr>
              <w:pStyle w:val="TAL"/>
            </w:pPr>
            <w:r w:rsidRPr="006E2D7A">
              <w:t>R5-231098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24E70" w14:textId="31B96D96" w:rsidR="005C0A2A" w:rsidRPr="006E2D7A" w:rsidRDefault="005C0A2A" w:rsidP="00346178">
            <w:pPr>
              <w:pStyle w:val="TAL"/>
            </w:pPr>
            <w:r w:rsidRPr="006E2D7A">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7EDD0" w14:textId="31ADD72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B1735" w14:textId="7523CD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63381" w14:textId="29496295" w:rsidR="005C0A2A" w:rsidRPr="006E2D7A" w:rsidRDefault="005C0A2A" w:rsidP="00346178">
            <w:pPr>
              <w:pStyle w:val="TAL"/>
            </w:pPr>
            <w:r w:rsidRPr="006E2D7A">
              <w:t>Adding new FR1 test case Time alignment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2C13F" w14:textId="77777777" w:rsidR="005C0A2A" w:rsidRPr="007F2609" w:rsidRDefault="005C0A2A" w:rsidP="00346178">
            <w:pPr>
              <w:pStyle w:val="TAL"/>
            </w:pPr>
            <w:r w:rsidRPr="007F2609">
              <w:t>17.</w:t>
            </w:r>
            <w:r>
              <w:t>8.0</w:t>
            </w:r>
          </w:p>
        </w:tc>
      </w:tr>
      <w:tr w:rsidR="005C0A2A" w:rsidRPr="005C0A2A" w14:paraId="47DDD1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2CE5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3A7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8159" w14:textId="4EFA816E" w:rsidR="005C0A2A" w:rsidRPr="006E2D7A" w:rsidRDefault="005C0A2A" w:rsidP="00346178">
            <w:pPr>
              <w:pStyle w:val="TAL"/>
            </w:pPr>
            <w:r w:rsidRPr="006E2D7A">
              <w:t>R5-231099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10648" w14:textId="799C35F9" w:rsidR="005C0A2A" w:rsidRPr="006E2D7A" w:rsidRDefault="005C0A2A" w:rsidP="00346178">
            <w:pPr>
              <w:pStyle w:val="TAL"/>
            </w:pPr>
            <w:r w:rsidRPr="006E2D7A">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AAE8E" w14:textId="78CF8A50"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7527C" w14:textId="4CFA1ED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240ACD" w14:textId="6396FE2C" w:rsidR="005C0A2A" w:rsidRPr="006E2D7A" w:rsidRDefault="005C0A2A" w:rsidP="00346178">
            <w:pPr>
              <w:pStyle w:val="TAL"/>
            </w:pPr>
            <w:r w:rsidRPr="006E2D7A">
              <w:t>Adding new FR1 test case Transmit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F5DAC" w14:textId="77777777" w:rsidR="005C0A2A" w:rsidRPr="007F2609" w:rsidRDefault="005C0A2A" w:rsidP="00346178">
            <w:pPr>
              <w:pStyle w:val="TAL"/>
            </w:pPr>
            <w:r w:rsidRPr="007F2609">
              <w:t>17.</w:t>
            </w:r>
            <w:r>
              <w:t>8.0</w:t>
            </w:r>
          </w:p>
        </w:tc>
      </w:tr>
      <w:tr w:rsidR="005C0A2A" w:rsidRPr="005C0A2A" w14:paraId="698534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1AE3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8B1A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6E7E6" w14:textId="7B442ED3" w:rsidR="005C0A2A" w:rsidRPr="006E2D7A" w:rsidRDefault="005C0A2A" w:rsidP="00346178">
            <w:pPr>
              <w:pStyle w:val="TAL"/>
            </w:pPr>
            <w:r w:rsidRPr="006E2D7A">
              <w:t>R5-231175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B3ECA" w14:textId="327D063A" w:rsidR="005C0A2A" w:rsidRPr="006E2D7A" w:rsidRDefault="005C0A2A" w:rsidP="00346178">
            <w:pPr>
              <w:pStyle w:val="TAL"/>
            </w:pPr>
            <w:r w:rsidRPr="006E2D7A">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4BC39" w14:textId="0164B1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5C5AD" w14:textId="0F05809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D5810" w14:textId="03940E9E" w:rsidR="005C0A2A" w:rsidRPr="006E2D7A" w:rsidRDefault="005C0A2A" w:rsidP="00346178">
            <w:pPr>
              <w:pStyle w:val="TAL"/>
            </w:pPr>
            <w:r w:rsidRPr="006E2D7A">
              <w:t>Update of MOP TC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82BF7" w14:textId="77777777" w:rsidR="005C0A2A" w:rsidRPr="007F2609" w:rsidRDefault="005C0A2A" w:rsidP="00346178">
            <w:pPr>
              <w:pStyle w:val="TAL"/>
            </w:pPr>
            <w:r w:rsidRPr="007F2609">
              <w:t>17.</w:t>
            </w:r>
            <w:r>
              <w:t>8.0</w:t>
            </w:r>
          </w:p>
        </w:tc>
      </w:tr>
      <w:tr w:rsidR="005C0A2A" w:rsidRPr="005C0A2A" w14:paraId="7833B3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4F030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4E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B17A" w14:textId="01C55B01" w:rsidR="005C0A2A" w:rsidRPr="006E2D7A" w:rsidRDefault="005C0A2A" w:rsidP="00346178">
            <w:pPr>
              <w:pStyle w:val="TAL"/>
            </w:pPr>
            <w:r w:rsidRPr="006E2D7A">
              <w:t>R5-231179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75935" w14:textId="61237534" w:rsidR="005C0A2A" w:rsidRPr="006E2D7A" w:rsidRDefault="005C0A2A" w:rsidP="00346178">
            <w:pPr>
              <w:pStyle w:val="TAL"/>
            </w:pPr>
            <w:r w:rsidRPr="006E2D7A">
              <w:t>2170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60F75" w14:textId="2854286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BE71B" w14:textId="3F9E540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DA3FD" w14:textId="6E0937BC" w:rsidR="005C0A2A" w:rsidRPr="006E2D7A" w:rsidRDefault="005C0A2A" w:rsidP="00346178">
            <w:pPr>
              <w:pStyle w:val="TAL"/>
            </w:pPr>
            <w:r w:rsidRPr="006E2D7A">
              <w:t>Updated to TC6.5.1 for n14 with 10MHz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90F0F" w14:textId="77777777" w:rsidR="005C0A2A" w:rsidRPr="007F2609" w:rsidRDefault="005C0A2A" w:rsidP="00346178">
            <w:pPr>
              <w:pStyle w:val="TAL"/>
            </w:pPr>
            <w:r w:rsidRPr="007F2609">
              <w:t>17.</w:t>
            </w:r>
            <w:r>
              <w:t>8.0</w:t>
            </w:r>
          </w:p>
        </w:tc>
      </w:tr>
      <w:tr w:rsidR="005C0A2A" w:rsidRPr="005C0A2A" w14:paraId="6629D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105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5E79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21EFF" w14:textId="0B40DCB4" w:rsidR="005C0A2A" w:rsidRPr="006E2D7A" w:rsidRDefault="005C0A2A" w:rsidP="00346178">
            <w:pPr>
              <w:pStyle w:val="TAL"/>
            </w:pPr>
            <w:r w:rsidRPr="006E2D7A">
              <w:t>R5-231191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951" w14:textId="380B5AC1" w:rsidR="005C0A2A" w:rsidRPr="006E2D7A" w:rsidRDefault="005C0A2A" w:rsidP="00346178">
            <w:pPr>
              <w:pStyle w:val="TAL"/>
            </w:pPr>
            <w:r w:rsidRPr="006E2D7A">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41BDA" w14:textId="26A5646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7BD3" w14:textId="32095F1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040A46" w14:textId="4D2A1CA6" w:rsidR="005C0A2A" w:rsidRPr="006E2D7A" w:rsidRDefault="005C0A2A" w:rsidP="00346178">
            <w:pPr>
              <w:pStyle w:val="TAL"/>
            </w:pPr>
            <w:r w:rsidRPr="006E2D7A">
              <w:t>Update of delta TIB,c for new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AD0E1" w14:textId="77777777" w:rsidR="005C0A2A" w:rsidRPr="007F2609" w:rsidRDefault="005C0A2A" w:rsidP="00346178">
            <w:pPr>
              <w:pStyle w:val="TAL"/>
            </w:pPr>
            <w:r w:rsidRPr="007F2609">
              <w:t>17.</w:t>
            </w:r>
            <w:r>
              <w:t>8.0</w:t>
            </w:r>
          </w:p>
        </w:tc>
      </w:tr>
      <w:tr w:rsidR="005C0A2A" w:rsidRPr="005C0A2A" w14:paraId="798D1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442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704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58908" w14:textId="525FA6BB" w:rsidR="005C0A2A" w:rsidRPr="006E2D7A" w:rsidRDefault="005C0A2A" w:rsidP="00346178">
            <w:pPr>
              <w:pStyle w:val="TAL"/>
            </w:pPr>
            <w:r w:rsidRPr="006E2D7A">
              <w:t>R5-231291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6D783" w14:textId="2C90E9FE" w:rsidR="005C0A2A" w:rsidRPr="006E2D7A" w:rsidRDefault="005C0A2A" w:rsidP="00346178">
            <w:pPr>
              <w:pStyle w:val="TAL"/>
            </w:pPr>
            <w:r w:rsidRPr="006E2D7A">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6B419" w14:textId="4E6D6E7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8186B" w14:textId="5732D59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DAC18" w14:textId="234F9D68" w:rsidR="005C0A2A" w:rsidRPr="006E2D7A" w:rsidRDefault="005C0A2A" w:rsidP="00346178">
            <w:pPr>
              <w:pStyle w:val="TAL"/>
            </w:pPr>
            <w:r w:rsidRPr="006E2D7A">
              <w:t>Corrections on scaling factors for MPR and NS_04 SEM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EBCA" w14:textId="77777777" w:rsidR="005C0A2A" w:rsidRPr="007F2609" w:rsidRDefault="005C0A2A" w:rsidP="00346178">
            <w:pPr>
              <w:pStyle w:val="TAL"/>
            </w:pPr>
            <w:r w:rsidRPr="007F2609">
              <w:t>17.</w:t>
            </w:r>
            <w:r>
              <w:t>8.0</w:t>
            </w:r>
          </w:p>
        </w:tc>
      </w:tr>
      <w:tr w:rsidR="005C0A2A" w:rsidRPr="005C0A2A" w14:paraId="0264E6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A2032"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E204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279CB" w14:textId="3A8C2D64" w:rsidR="005C0A2A" w:rsidRPr="006E2D7A" w:rsidRDefault="005C0A2A" w:rsidP="00346178">
            <w:pPr>
              <w:pStyle w:val="TAL"/>
            </w:pPr>
            <w:r w:rsidRPr="006E2D7A">
              <w:t>R5-231295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727DA" w14:textId="5438FB50" w:rsidR="005C0A2A" w:rsidRPr="006E2D7A" w:rsidRDefault="005C0A2A" w:rsidP="00346178">
            <w:pPr>
              <w:pStyle w:val="TAL"/>
            </w:pPr>
            <w:r w:rsidRPr="006E2D7A">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0BE7F" w14:textId="290E16C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8E1FC" w14:textId="1C8C037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23DD8" w14:textId="4E13D7D1" w:rsidR="005C0A2A" w:rsidRPr="006E2D7A" w:rsidRDefault="005C0A2A" w:rsidP="00346178">
            <w:pPr>
              <w:pStyle w:val="TAL"/>
            </w:pPr>
            <w:r w:rsidRPr="006E2D7A">
              <w:t>Corrections on the requirements for UE MPR for intra-band contiguous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B2AE8" w14:textId="77777777" w:rsidR="005C0A2A" w:rsidRPr="007F2609" w:rsidRDefault="005C0A2A" w:rsidP="00346178">
            <w:pPr>
              <w:pStyle w:val="TAL"/>
            </w:pPr>
            <w:r w:rsidRPr="007F2609">
              <w:t>17.</w:t>
            </w:r>
            <w:r>
              <w:t>8.0</w:t>
            </w:r>
          </w:p>
        </w:tc>
      </w:tr>
      <w:tr w:rsidR="005C0A2A" w:rsidRPr="005C0A2A" w14:paraId="1149FF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2C1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A2BF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A29C7" w14:textId="2EB61B3D" w:rsidR="005C0A2A" w:rsidRPr="006E2D7A" w:rsidRDefault="005C0A2A" w:rsidP="00346178">
            <w:pPr>
              <w:pStyle w:val="TAL"/>
            </w:pPr>
            <w:r w:rsidRPr="006E2D7A">
              <w:t>R5-231299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18F56" w14:textId="426ECBA5" w:rsidR="005C0A2A" w:rsidRPr="006E2D7A" w:rsidRDefault="005C0A2A" w:rsidP="00346178">
            <w:pPr>
              <w:pStyle w:val="TAL"/>
            </w:pPr>
            <w:r w:rsidRPr="006E2D7A">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49A20" w14:textId="2F874EB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9AD32" w14:textId="74E45B4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61C7A" w14:textId="6456E557" w:rsidR="005C0A2A" w:rsidRPr="006E2D7A" w:rsidRDefault="005C0A2A" w:rsidP="00346178">
            <w:pPr>
              <w:pStyle w:val="TAL"/>
            </w:pPr>
            <w:r w:rsidRPr="006E2D7A">
              <w:t>Editorial update of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2879" w14:textId="77777777" w:rsidR="005C0A2A" w:rsidRPr="007F2609" w:rsidRDefault="005C0A2A" w:rsidP="00346178">
            <w:pPr>
              <w:pStyle w:val="TAL"/>
            </w:pPr>
            <w:r w:rsidRPr="007F2609">
              <w:t>17.</w:t>
            </w:r>
            <w:r>
              <w:t>8.0</w:t>
            </w:r>
          </w:p>
        </w:tc>
      </w:tr>
      <w:tr w:rsidR="005C0A2A" w:rsidRPr="005C0A2A" w14:paraId="5307A2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DA21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3346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E72A4" w14:textId="1B3FB8B2" w:rsidR="005C0A2A" w:rsidRPr="006E2D7A" w:rsidRDefault="005C0A2A" w:rsidP="00346178">
            <w:pPr>
              <w:pStyle w:val="TAL"/>
            </w:pPr>
            <w:r w:rsidRPr="006E2D7A">
              <w:t>R5-231300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0D6E5" w14:textId="778FDDCE" w:rsidR="005C0A2A" w:rsidRPr="006E2D7A" w:rsidRDefault="005C0A2A" w:rsidP="00346178">
            <w:pPr>
              <w:pStyle w:val="TAL"/>
            </w:pPr>
            <w:r w:rsidRPr="006E2D7A">
              <w:t>2183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672" w14:textId="653D2EA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C9A6" w14:textId="7732CDF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87D76C" w14:textId="1793134B" w:rsidR="005C0A2A" w:rsidRPr="006E2D7A" w:rsidRDefault="005C0A2A" w:rsidP="00346178">
            <w:pPr>
              <w:pStyle w:val="TAL"/>
            </w:pPr>
            <w:r w:rsidRPr="006E2D7A">
              <w:t>Update of NR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1649" w14:textId="77777777" w:rsidR="005C0A2A" w:rsidRPr="007F2609" w:rsidRDefault="005C0A2A" w:rsidP="00346178">
            <w:pPr>
              <w:pStyle w:val="TAL"/>
            </w:pPr>
            <w:r w:rsidRPr="007F2609">
              <w:t>17.</w:t>
            </w:r>
            <w:r>
              <w:t>8.0</w:t>
            </w:r>
          </w:p>
        </w:tc>
      </w:tr>
      <w:tr w:rsidR="005C0A2A" w:rsidRPr="005C0A2A" w14:paraId="7CF1D5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83CAE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0C2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9B50" w14:textId="769D4DB7" w:rsidR="005C0A2A" w:rsidRPr="006E2D7A" w:rsidRDefault="005C0A2A" w:rsidP="00346178">
            <w:pPr>
              <w:pStyle w:val="TAL"/>
            </w:pPr>
            <w:r w:rsidRPr="006E2D7A">
              <w:t>R5-231302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537D0" w14:textId="7315A4F9" w:rsidR="005C0A2A" w:rsidRPr="006E2D7A" w:rsidRDefault="005C0A2A" w:rsidP="00346178">
            <w:pPr>
              <w:pStyle w:val="TAL"/>
            </w:pPr>
            <w:r w:rsidRPr="006E2D7A">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AE1D5" w14:textId="2066CFA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75DC" w14:textId="233A1D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4255B" w14:textId="464916E1" w:rsidR="005C0A2A" w:rsidRPr="006E2D7A" w:rsidRDefault="005C0A2A" w:rsidP="00346178">
            <w:pPr>
              <w:pStyle w:val="TAL"/>
            </w:pPr>
            <w:r w:rsidRPr="006E2D7A">
              <w:t>Editorial correction of in-band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9E2E2" w14:textId="77777777" w:rsidR="005C0A2A" w:rsidRPr="007F2609" w:rsidRDefault="005C0A2A" w:rsidP="00346178">
            <w:pPr>
              <w:pStyle w:val="TAL"/>
            </w:pPr>
            <w:r w:rsidRPr="007F2609">
              <w:t>17.</w:t>
            </w:r>
            <w:r>
              <w:t>8.0</w:t>
            </w:r>
          </w:p>
        </w:tc>
      </w:tr>
      <w:tr w:rsidR="005C0A2A" w:rsidRPr="005C0A2A" w14:paraId="1620D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8E568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A837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25F9" w14:textId="0BBB6982" w:rsidR="005C0A2A" w:rsidRPr="006E2D7A" w:rsidRDefault="005C0A2A" w:rsidP="00346178">
            <w:pPr>
              <w:pStyle w:val="TAL"/>
            </w:pPr>
            <w:r w:rsidRPr="006E2D7A">
              <w:t>R5-231379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A8378" w14:textId="0784E90E" w:rsidR="005C0A2A" w:rsidRPr="006E2D7A" w:rsidRDefault="005C0A2A" w:rsidP="00346178">
            <w:pPr>
              <w:pStyle w:val="TAL"/>
            </w:pPr>
            <w:r w:rsidRPr="006E2D7A">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26D67" w14:textId="10ED6C0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0E51" w14:textId="7F55BC8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E03AE" w14:textId="707C601E" w:rsidR="005C0A2A" w:rsidRPr="006E2D7A" w:rsidRDefault="005C0A2A" w:rsidP="00346178">
            <w:pPr>
              <w:pStyle w:val="TAL"/>
            </w:pPr>
            <w:r w:rsidRPr="006E2D7A">
              <w:t>Correction for wrong reference in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0446" w14:textId="77777777" w:rsidR="005C0A2A" w:rsidRPr="007F2609" w:rsidRDefault="005C0A2A" w:rsidP="00346178">
            <w:pPr>
              <w:pStyle w:val="TAL"/>
            </w:pPr>
            <w:r w:rsidRPr="007F2609">
              <w:t>17.</w:t>
            </w:r>
            <w:r>
              <w:t>8.0</w:t>
            </w:r>
          </w:p>
        </w:tc>
      </w:tr>
      <w:tr w:rsidR="005C0A2A" w:rsidRPr="005C0A2A" w14:paraId="517F5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1C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E3687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B5E6B" w14:textId="2FCB55CD" w:rsidR="005C0A2A" w:rsidRPr="006E2D7A" w:rsidRDefault="005C0A2A" w:rsidP="00346178">
            <w:pPr>
              <w:pStyle w:val="TAL"/>
            </w:pPr>
            <w:r w:rsidRPr="006E2D7A">
              <w:t>R5-231380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09C2" w14:textId="172F6B08" w:rsidR="005C0A2A" w:rsidRPr="006E2D7A" w:rsidRDefault="005C0A2A" w:rsidP="00346178">
            <w:pPr>
              <w:pStyle w:val="TAL"/>
            </w:pPr>
            <w:r w:rsidRPr="006E2D7A">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D3DFB" w14:textId="1129C47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F8C3E" w14:textId="0A6393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3F9FE" w14:textId="4CFE4381" w:rsidR="005C0A2A" w:rsidRPr="006E2D7A" w:rsidRDefault="005C0A2A" w:rsidP="00346178">
            <w:pPr>
              <w:pStyle w:val="TAL"/>
            </w:pPr>
            <w:r w:rsidRPr="006E2D7A">
              <w:t>Correction on band combinations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A6C73" w14:textId="77777777" w:rsidR="005C0A2A" w:rsidRPr="007F2609" w:rsidRDefault="005C0A2A" w:rsidP="00346178">
            <w:pPr>
              <w:pStyle w:val="TAL"/>
            </w:pPr>
            <w:r w:rsidRPr="007F2609">
              <w:t>17.</w:t>
            </w:r>
            <w:r>
              <w:t>8.0</w:t>
            </w:r>
          </w:p>
        </w:tc>
      </w:tr>
      <w:tr w:rsidR="005C0A2A" w:rsidRPr="005C0A2A" w14:paraId="0368B7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1A44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B683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600E" w14:textId="26A76E71" w:rsidR="005C0A2A" w:rsidRPr="006E2D7A" w:rsidRDefault="005C0A2A" w:rsidP="00346178">
            <w:pPr>
              <w:pStyle w:val="TAL"/>
            </w:pPr>
            <w:r w:rsidRPr="006E2D7A">
              <w:t>R5-231618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D433" w14:textId="292AEA22" w:rsidR="005C0A2A" w:rsidRPr="006E2D7A" w:rsidRDefault="005C0A2A" w:rsidP="00346178">
            <w:pPr>
              <w:pStyle w:val="TAL"/>
            </w:pPr>
            <w:r w:rsidRPr="006E2D7A">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7D93" w14:textId="6E64E41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A2A19" w14:textId="2F8EC94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DD5AD" w14:textId="643C2245" w:rsidR="005C0A2A" w:rsidRPr="006E2D7A" w:rsidRDefault="005C0A2A" w:rsidP="00346178">
            <w:pPr>
              <w:pStyle w:val="TAL"/>
            </w:pPr>
            <w:r w:rsidRPr="006E2D7A">
              <w:t>Editorial correction for content style in 6.2.1.2, 6.5.2.4.1.2, 6.5.3.1.2, 6.5.3.2.2 and 6.5.4.2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B2A75" w14:textId="77777777" w:rsidR="005C0A2A" w:rsidRPr="007F2609" w:rsidRDefault="005C0A2A" w:rsidP="00346178">
            <w:pPr>
              <w:pStyle w:val="TAL"/>
            </w:pPr>
            <w:r w:rsidRPr="007F2609">
              <w:t>17.</w:t>
            </w:r>
            <w:r>
              <w:t>8.0</w:t>
            </w:r>
          </w:p>
        </w:tc>
      </w:tr>
      <w:tr w:rsidR="005C0A2A" w:rsidRPr="005C0A2A" w14:paraId="43B838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0F41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0F9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0FEF" w14:textId="0044BE25" w:rsidR="005C0A2A" w:rsidRPr="006E2D7A" w:rsidRDefault="005C0A2A" w:rsidP="00346178">
            <w:pPr>
              <w:pStyle w:val="TAL"/>
            </w:pPr>
            <w:r w:rsidRPr="006E2D7A">
              <w:t>R5-231619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8EEAF" w14:textId="13CC85EF" w:rsidR="005C0A2A" w:rsidRPr="006E2D7A" w:rsidRDefault="005C0A2A" w:rsidP="00346178">
            <w:pPr>
              <w:pStyle w:val="TAL"/>
            </w:pPr>
            <w:r w:rsidRPr="006E2D7A">
              <w:t>2179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98584" w14:textId="283ACCD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FFE7" w14:textId="72D0EB4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3D30EF" w14:textId="5AE16E62" w:rsidR="005C0A2A" w:rsidRPr="006E2D7A" w:rsidRDefault="005C0A2A" w:rsidP="00346178">
            <w:pPr>
              <w:pStyle w:val="TAL"/>
            </w:pPr>
            <w:r w:rsidRPr="006E2D7A">
              <w:t>Corrections on the test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B2FDF" w14:textId="77777777" w:rsidR="005C0A2A" w:rsidRPr="007F2609" w:rsidRDefault="005C0A2A" w:rsidP="00346178">
            <w:pPr>
              <w:pStyle w:val="TAL"/>
            </w:pPr>
            <w:r w:rsidRPr="007F2609">
              <w:t>17.</w:t>
            </w:r>
            <w:r>
              <w:t>8.0</w:t>
            </w:r>
          </w:p>
        </w:tc>
      </w:tr>
      <w:tr w:rsidR="005C0A2A" w:rsidRPr="005C0A2A" w14:paraId="7054D4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90D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43A4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D8EE9" w14:textId="683F43CB" w:rsidR="005C0A2A" w:rsidRPr="006E2D7A" w:rsidRDefault="005C0A2A" w:rsidP="00346178">
            <w:pPr>
              <w:pStyle w:val="TAL"/>
            </w:pPr>
            <w:r w:rsidRPr="006E2D7A">
              <w:t>R5-231626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72E9" w14:textId="53DE21AF" w:rsidR="005C0A2A" w:rsidRPr="006E2D7A" w:rsidRDefault="005C0A2A" w:rsidP="00346178">
            <w:pPr>
              <w:pStyle w:val="TAL"/>
            </w:pPr>
            <w:r w:rsidRPr="006E2D7A">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52EA2" w14:textId="0BBF273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ADC75" w14:textId="3F4F5CD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86C04" w14:textId="65E36122" w:rsidR="005C0A2A" w:rsidRPr="006E2D7A" w:rsidRDefault="005C0A2A" w:rsidP="00346178">
            <w:pPr>
              <w:pStyle w:val="TAL"/>
            </w:pPr>
            <w:r w:rsidRPr="006E2D7A">
              <w:t>Update of Spurious emissions for UE co-existence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46E" w14:textId="77777777" w:rsidR="005C0A2A" w:rsidRPr="007F2609" w:rsidRDefault="005C0A2A" w:rsidP="00346178">
            <w:pPr>
              <w:pStyle w:val="TAL"/>
            </w:pPr>
            <w:r w:rsidRPr="007F2609">
              <w:t>17.</w:t>
            </w:r>
            <w:r>
              <w:t>8.0</w:t>
            </w:r>
          </w:p>
        </w:tc>
      </w:tr>
      <w:tr w:rsidR="005C0A2A" w:rsidRPr="005C0A2A" w14:paraId="0B9394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F93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ED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49B6E" w14:textId="5E189EFC" w:rsidR="005C0A2A" w:rsidRPr="006E2D7A" w:rsidRDefault="005C0A2A" w:rsidP="00346178">
            <w:pPr>
              <w:pStyle w:val="TAL"/>
            </w:pPr>
            <w:r w:rsidRPr="006E2D7A">
              <w:t>R5-231627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B7782" w14:textId="62AA70DC" w:rsidR="005C0A2A" w:rsidRPr="006E2D7A" w:rsidRDefault="005C0A2A" w:rsidP="00346178">
            <w:pPr>
              <w:pStyle w:val="TAL"/>
            </w:pPr>
            <w:r w:rsidRPr="006E2D7A">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47C52" w14:textId="3FB89B50"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3FEC" w14:textId="282B1B6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8B3926" w14:textId="5C7D44DC" w:rsidR="005C0A2A" w:rsidRPr="006E2D7A" w:rsidRDefault="005C0A2A" w:rsidP="00346178">
            <w:pPr>
              <w:pStyle w:val="TAL"/>
            </w:pPr>
            <w:r w:rsidRPr="006E2D7A">
              <w:t>Update of general spurious emissions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C1662" w14:textId="77777777" w:rsidR="005C0A2A" w:rsidRPr="007F2609" w:rsidRDefault="005C0A2A" w:rsidP="00346178">
            <w:pPr>
              <w:pStyle w:val="TAL"/>
            </w:pPr>
            <w:r w:rsidRPr="007F2609">
              <w:t>17.</w:t>
            </w:r>
            <w:r>
              <w:t>8.0</w:t>
            </w:r>
          </w:p>
        </w:tc>
      </w:tr>
      <w:tr w:rsidR="005C0A2A" w:rsidRPr="005C0A2A" w14:paraId="798E6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D53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F743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9D012" w14:textId="71980269" w:rsidR="005C0A2A" w:rsidRPr="006E2D7A" w:rsidRDefault="005C0A2A" w:rsidP="00346178">
            <w:pPr>
              <w:pStyle w:val="TAL"/>
            </w:pPr>
            <w:r w:rsidRPr="006E2D7A">
              <w:t>R5-231628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3302" w14:textId="18C772B3" w:rsidR="005C0A2A" w:rsidRPr="006E2D7A" w:rsidRDefault="005C0A2A" w:rsidP="00346178">
            <w:pPr>
              <w:pStyle w:val="TAL"/>
            </w:pPr>
            <w:r w:rsidRPr="006E2D7A">
              <w:t>2073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19FDB" w14:textId="3687F18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5D04" w14:textId="184A94B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832EBA" w14:textId="21F826C0" w:rsidR="005C0A2A" w:rsidRPr="006E2D7A" w:rsidRDefault="005C0A2A" w:rsidP="00346178">
            <w:pPr>
              <w:pStyle w:val="TAL"/>
            </w:pPr>
            <w:r w:rsidRPr="006E2D7A">
              <w:t>Introduction of CA_n41A-n66A,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49254" w14:textId="77777777" w:rsidR="005C0A2A" w:rsidRPr="007F2609" w:rsidRDefault="005C0A2A" w:rsidP="00346178">
            <w:pPr>
              <w:pStyle w:val="TAL"/>
            </w:pPr>
            <w:r w:rsidRPr="007F2609">
              <w:t>17.</w:t>
            </w:r>
            <w:r>
              <w:t>8.0</w:t>
            </w:r>
          </w:p>
        </w:tc>
      </w:tr>
      <w:tr w:rsidR="005C0A2A" w:rsidRPr="005C0A2A" w14:paraId="4B8738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72C3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28D90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ADC93" w14:textId="6FA16051" w:rsidR="005C0A2A" w:rsidRPr="006E2D7A" w:rsidRDefault="005C0A2A" w:rsidP="00346178">
            <w:pPr>
              <w:pStyle w:val="TAL"/>
            </w:pPr>
            <w:r w:rsidRPr="006E2D7A">
              <w:t>R5-231629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CD6FC" w14:textId="003869A2" w:rsidR="005C0A2A" w:rsidRPr="006E2D7A" w:rsidRDefault="005C0A2A" w:rsidP="00346178">
            <w:pPr>
              <w:pStyle w:val="TAL"/>
            </w:pPr>
            <w:r w:rsidRPr="006E2D7A">
              <w:t>2074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4462" w14:textId="0F3918F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3E56" w14:textId="1C7F562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0682D" w14:textId="5BEC0323" w:rsidR="005C0A2A" w:rsidRPr="006E2D7A" w:rsidRDefault="005C0A2A" w:rsidP="00346178">
            <w:pPr>
              <w:pStyle w:val="TAL"/>
            </w:pPr>
            <w:r w:rsidRPr="006E2D7A">
              <w:t>Introduction of CA_n41A-n66A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2E70" w14:textId="77777777" w:rsidR="005C0A2A" w:rsidRPr="007F2609" w:rsidRDefault="005C0A2A" w:rsidP="00346178">
            <w:pPr>
              <w:pStyle w:val="TAL"/>
            </w:pPr>
            <w:r w:rsidRPr="007F2609">
              <w:t>17.</w:t>
            </w:r>
            <w:r>
              <w:t>8.0</w:t>
            </w:r>
          </w:p>
        </w:tc>
      </w:tr>
      <w:tr w:rsidR="005C0A2A" w:rsidRPr="005C0A2A" w14:paraId="5D908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22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3B2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7A41F" w14:textId="1CF8EC1A" w:rsidR="005C0A2A" w:rsidRPr="006E2D7A" w:rsidRDefault="005C0A2A" w:rsidP="00346178">
            <w:pPr>
              <w:pStyle w:val="TAL"/>
            </w:pPr>
            <w:r w:rsidRPr="006E2D7A">
              <w:t>R5-231630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F414" w14:textId="5C1A0F7D" w:rsidR="005C0A2A" w:rsidRPr="006E2D7A" w:rsidRDefault="005C0A2A" w:rsidP="00346178">
            <w:pPr>
              <w:pStyle w:val="TAL"/>
            </w:pPr>
            <w:r w:rsidRPr="006E2D7A">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393A9" w14:textId="6ED10639"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47F8E" w14:textId="63E8B46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E372A" w14:textId="48D2A05C" w:rsidR="005C0A2A" w:rsidRPr="006E2D7A" w:rsidRDefault="005C0A2A" w:rsidP="00346178">
            <w:pPr>
              <w:pStyle w:val="TAL"/>
            </w:pPr>
            <w:r w:rsidRPr="006E2D7A">
              <w:t>Introduction of CA_n41A-n66A, exception test point due to CBI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71229" w14:textId="77777777" w:rsidR="005C0A2A" w:rsidRPr="007F2609" w:rsidRDefault="005C0A2A" w:rsidP="00346178">
            <w:pPr>
              <w:pStyle w:val="TAL"/>
            </w:pPr>
            <w:r w:rsidRPr="007F2609">
              <w:t>17.</w:t>
            </w:r>
            <w:r>
              <w:t>8.0</w:t>
            </w:r>
          </w:p>
        </w:tc>
      </w:tr>
      <w:tr w:rsidR="005C0A2A" w:rsidRPr="005C0A2A" w14:paraId="1BD084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DD45D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D1E6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177A" w14:textId="148671D9" w:rsidR="005C0A2A" w:rsidRPr="006E2D7A" w:rsidRDefault="005C0A2A" w:rsidP="00346178">
            <w:pPr>
              <w:pStyle w:val="TAL"/>
            </w:pPr>
            <w:r w:rsidRPr="006E2D7A">
              <w:t>R5-231631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86B8D" w14:textId="715E1C26" w:rsidR="005C0A2A" w:rsidRPr="006E2D7A" w:rsidRDefault="005C0A2A" w:rsidP="00346178">
            <w:pPr>
              <w:pStyle w:val="TAL"/>
            </w:pPr>
            <w:r w:rsidRPr="006E2D7A">
              <w:t>2174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2DDF6" w14:textId="426ACF3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E2C3" w14:textId="169D7E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0D15C0" w14:textId="7610EC06" w:rsidR="005C0A2A" w:rsidRPr="006E2D7A" w:rsidRDefault="005C0A2A" w:rsidP="00346178">
            <w:pPr>
              <w:pStyle w:val="TAL"/>
            </w:pPr>
            <w:r w:rsidRPr="006E2D7A">
              <w:t>Introduction of CA_n41A-n71A configuration,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84875" w14:textId="77777777" w:rsidR="005C0A2A" w:rsidRPr="007F2609" w:rsidRDefault="005C0A2A" w:rsidP="00346178">
            <w:pPr>
              <w:pStyle w:val="TAL"/>
            </w:pPr>
            <w:r w:rsidRPr="007F2609">
              <w:t>17.</w:t>
            </w:r>
            <w:r>
              <w:t>8.0</w:t>
            </w:r>
          </w:p>
        </w:tc>
      </w:tr>
      <w:tr w:rsidR="005C0A2A" w:rsidRPr="005C0A2A" w14:paraId="4B0C9F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892C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5BD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620B9" w14:textId="04CA417E" w:rsidR="005C0A2A" w:rsidRPr="006E2D7A" w:rsidRDefault="005C0A2A" w:rsidP="00346178">
            <w:pPr>
              <w:pStyle w:val="TAL"/>
            </w:pPr>
            <w:r w:rsidRPr="006E2D7A">
              <w:t>R5-231637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0215FA" w14:textId="32F899BA" w:rsidR="005C0A2A" w:rsidRPr="006E2D7A" w:rsidRDefault="005C0A2A" w:rsidP="00346178">
            <w:pPr>
              <w:pStyle w:val="TAL"/>
            </w:pPr>
            <w:r w:rsidRPr="006E2D7A">
              <w:t>2071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D736" w14:textId="062E3D7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9FFB8" w14:textId="36F9410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40C2A" w14:textId="45E54EEF" w:rsidR="005C0A2A" w:rsidRPr="006E2D7A" w:rsidRDefault="005C0A2A" w:rsidP="00346178">
            <w:pPr>
              <w:pStyle w:val="TAL"/>
            </w:pPr>
            <w:r w:rsidRPr="006E2D7A">
              <w:t>Correction to RB allocation configuration for intra-band contiguous CA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36453" w14:textId="77777777" w:rsidR="005C0A2A" w:rsidRPr="007F2609" w:rsidRDefault="005C0A2A" w:rsidP="00346178">
            <w:pPr>
              <w:pStyle w:val="TAL"/>
            </w:pPr>
            <w:r w:rsidRPr="007F2609">
              <w:t>17.</w:t>
            </w:r>
            <w:r>
              <w:t>8.0</w:t>
            </w:r>
          </w:p>
        </w:tc>
      </w:tr>
      <w:tr w:rsidR="005C0A2A" w:rsidRPr="005C0A2A" w14:paraId="50D076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C88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CFB3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B56B" w14:textId="5E3F1FF7" w:rsidR="005C0A2A" w:rsidRPr="006E2D7A" w:rsidRDefault="005C0A2A" w:rsidP="00346178">
            <w:pPr>
              <w:pStyle w:val="TAL"/>
            </w:pPr>
            <w:r w:rsidRPr="006E2D7A">
              <w:t>R5-231638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27914" w14:textId="13412707" w:rsidR="005C0A2A" w:rsidRPr="006E2D7A" w:rsidRDefault="005C0A2A" w:rsidP="00346178">
            <w:pPr>
              <w:pStyle w:val="TAL"/>
            </w:pPr>
            <w:r w:rsidRPr="006E2D7A">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BB860" w14:textId="4582FDD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D18FC" w14:textId="4D5070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45AC8" w14:textId="11DE8BE0" w:rsidR="005C0A2A" w:rsidRPr="006E2D7A" w:rsidRDefault="005C0A2A" w:rsidP="00346178">
            <w:pPr>
              <w:pStyle w:val="TAL"/>
            </w:pPr>
            <w:r w:rsidRPr="006E2D7A">
              <w:t>Addition of CBW 35 MHz and 45 MHz to NS_03 in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7F53" w14:textId="77777777" w:rsidR="005C0A2A" w:rsidRPr="007F2609" w:rsidRDefault="005C0A2A" w:rsidP="00346178">
            <w:pPr>
              <w:pStyle w:val="TAL"/>
            </w:pPr>
            <w:r w:rsidRPr="007F2609">
              <w:t>17.</w:t>
            </w:r>
            <w:r>
              <w:t>8.0</w:t>
            </w:r>
          </w:p>
        </w:tc>
      </w:tr>
      <w:tr w:rsidR="005C0A2A" w:rsidRPr="005C0A2A" w14:paraId="266EB8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D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56C1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086EC" w14:textId="36BA327A" w:rsidR="005C0A2A" w:rsidRPr="006E2D7A" w:rsidRDefault="005C0A2A" w:rsidP="00346178">
            <w:pPr>
              <w:pStyle w:val="TAL"/>
            </w:pPr>
            <w:r w:rsidRPr="006E2D7A">
              <w:t>R5-231639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4DA2F" w14:textId="21E6975C" w:rsidR="005C0A2A" w:rsidRPr="006E2D7A" w:rsidRDefault="005C0A2A" w:rsidP="00346178">
            <w:pPr>
              <w:pStyle w:val="TAL"/>
            </w:pPr>
            <w:r w:rsidRPr="006E2D7A">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31DBC" w14:textId="26495D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74E9" w14:textId="67985A6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9F0A7" w14:textId="65D82C8D" w:rsidR="005C0A2A" w:rsidRPr="006E2D7A" w:rsidRDefault="005C0A2A" w:rsidP="00346178">
            <w:pPr>
              <w:pStyle w:val="TAL"/>
            </w:pPr>
            <w:r w:rsidRPr="006E2D7A">
              <w:t>Updating Annex F for intra-band contiguous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00A0" w14:textId="77777777" w:rsidR="005C0A2A" w:rsidRPr="007F2609" w:rsidRDefault="005C0A2A" w:rsidP="00346178">
            <w:pPr>
              <w:pStyle w:val="TAL"/>
            </w:pPr>
            <w:r w:rsidRPr="007F2609">
              <w:t>17.</w:t>
            </w:r>
            <w:r>
              <w:t>8.0</w:t>
            </w:r>
          </w:p>
        </w:tc>
      </w:tr>
      <w:tr w:rsidR="005C0A2A" w:rsidRPr="005C0A2A" w14:paraId="693FBD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1CC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0B32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BC9B" w14:textId="202F53CE" w:rsidR="005C0A2A" w:rsidRPr="006E2D7A" w:rsidRDefault="005C0A2A" w:rsidP="00346178">
            <w:pPr>
              <w:pStyle w:val="TAL"/>
            </w:pPr>
            <w:r w:rsidRPr="006E2D7A">
              <w:t>R5-231640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158A8" w14:textId="5AD0CE26" w:rsidR="005C0A2A" w:rsidRPr="006E2D7A" w:rsidRDefault="005C0A2A" w:rsidP="00346178">
            <w:pPr>
              <w:pStyle w:val="TAL"/>
            </w:pPr>
            <w:r w:rsidRPr="006E2D7A">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2F069" w14:textId="17817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DBBA4" w14:textId="5C128B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47812" w14:textId="66C89C7F" w:rsidR="005C0A2A" w:rsidRPr="006E2D7A" w:rsidRDefault="005C0A2A" w:rsidP="00346178">
            <w:pPr>
              <w:pStyle w:val="TAL"/>
            </w:pPr>
            <w:r w:rsidRPr="006E2D7A">
              <w:t>Removing redundant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F6D3" w14:textId="77777777" w:rsidR="005C0A2A" w:rsidRPr="007F2609" w:rsidRDefault="005C0A2A" w:rsidP="00346178">
            <w:pPr>
              <w:pStyle w:val="TAL"/>
            </w:pPr>
            <w:r w:rsidRPr="007F2609">
              <w:t>17.</w:t>
            </w:r>
            <w:r>
              <w:t>8.0</w:t>
            </w:r>
          </w:p>
        </w:tc>
      </w:tr>
      <w:tr w:rsidR="005C0A2A" w:rsidRPr="005C0A2A" w14:paraId="7BF236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73C8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93E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4888B" w14:textId="52AEC560" w:rsidR="005C0A2A" w:rsidRPr="006E2D7A" w:rsidRDefault="005C0A2A" w:rsidP="00346178">
            <w:pPr>
              <w:pStyle w:val="TAL"/>
            </w:pPr>
            <w:r w:rsidRPr="006E2D7A">
              <w:t>R5-231641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6F7B0" w14:textId="4E7F19D3" w:rsidR="005C0A2A" w:rsidRPr="006E2D7A" w:rsidRDefault="005C0A2A" w:rsidP="00346178">
            <w:pPr>
              <w:pStyle w:val="TAL"/>
            </w:pPr>
            <w:r w:rsidRPr="006E2D7A">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07CF" w14:textId="7D0E8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D6732" w14:textId="31BBB36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C9837" w14:textId="6808D161" w:rsidR="005C0A2A" w:rsidRPr="006E2D7A" w:rsidRDefault="005C0A2A" w:rsidP="00346178">
            <w:pPr>
              <w:pStyle w:val="TAL"/>
            </w:pPr>
            <w:r w:rsidRPr="006E2D7A">
              <w:t>Adding PC2 intra-band contiguous testing to 6.2A.3.1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878E2" w14:textId="77777777" w:rsidR="005C0A2A" w:rsidRPr="007F2609" w:rsidRDefault="005C0A2A" w:rsidP="00346178">
            <w:pPr>
              <w:pStyle w:val="TAL"/>
            </w:pPr>
            <w:r w:rsidRPr="007F2609">
              <w:t>17.</w:t>
            </w:r>
            <w:r>
              <w:t>8.0</w:t>
            </w:r>
          </w:p>
        </w:tc>
      </w:tr>
      <w:tr w:rsidR="005C0A2A" w:rsidRPr="005C0A2A" w14:paraId="06C60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4CEB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AF3D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A0D4C" w14:textId="15D6CEEA" w:rsidR="005C0A2A" w:rsidRPr="006E2D7A" w:rsidRDefault="005C0A2A" w:rsidP="00346178">
            <w:pPr>
              <w:pStyle w:val="TAL"/>
            </w:pPr>
            <w:r w:rsidRPr="006E2D7A">
              <w:t>R5-231642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CF64C" w14:textId="08DF54B6" w:rsidR="005C0A2A" w:rsidRPr="006E2D7A" w:rsidRDefault="005C0A2A" w:rsidP="00346178">
            <w:pPr>
              <w:pStyle w:val="TAL"/>
            </w:pPr>
            <w:r w:rsidRPr="006E2D7A">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1ABB5" w14:textId="7AC1841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2062" w14:textId="6CF616A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84372" w14:textId="2AD5DCEA" w:rsidR="005C0A2A" w:rsidRPr="006E2D7A" w:rsidRDefault="005C0A2A" w:rsidP="00346178">
            <w:pPr>
              <w:pStyle w:val="TAL"/>
            </w:pPr>
            <w:r w:rsidRPr="006E2D7A">
              <w:t>Adding PC2 intra-band contiguous testing to 6.5A.2.3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18DA" w14:textId="77777777" w:rsidR="005C0A2A" w:rsidRPr="007F2609" w:rsidRDefault="005C0A2A" w:rsidP="00346178">
            <w:pPr>
              <w:pStyle w:val="TAL"/>
            </w:pPr>
            <w:r w:rsidRPr="007F2609">
              <w:t>17.</w:t>
            </w:r>
            <w:r>
              <w:t>8.0</w:t>
            </w:r>
          </w:p>
        </w:tc>
      </w:tr>
      <w:tr w:rsidR="005C0A2A" w:rsidRPr="005C0A2A" w14:paraId="3FA77C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A09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E87F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3FF4E" w14:textId="6CCCB515" w:rsidR="005C0A2A" w:rsidRPr="006E2D7A" w:rsidRDefault="005C0A2A" w:rsidP="00346178">
            <w:pPr>
              <w:pStyle w:val="TAL"/>
            </w:pPr>
            <w:r w:rsidRPr="006E2D7A">
              <w:t>R5-231643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199E" w14:textId="37CF5DC8" w:rsidR="005C0A2A" w:rsidRPr="006E2D7A" w:rsidRDefault="005C0A2A" w:rsidP="00346178">
            <w:pPr>
              <w:pStyle w:val="TAL"/>
            </w:pPr>
            <w:r w:rsidRPr="006E2D7A">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1AAC5" w14:textId="294D912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148BD" w14:textId="1FC67AA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0808E" w14:textId="3EB036A5" w:rsidR="005C0A2A" w:rsidRPr="006E2D7A" w:rsidRDefault="005C0A2A" w:rsidP="00346178">
            <w:pPr>
              <w:pStyle w:val="TAL"/>
            </w:pPr>
            <w:r w:rsidRPr="006E2D7A">
              <w:t>Adding PC2 intra-band contiguous testing to 6.5A.3.3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0B835" w14:textId="77777777" w:rsidR="005C0A2A" w:rsidRPr="007F2609" w:rsidRDefault="005C0A2A" w:rsidP="00346178">
            <w:pPr>
              <w:pStyle w:val="TAL"/>
            </w:pPr>
            <w:r w:rsidRPr="007F2609">
              <w:t>17.</w:t>
            </w:r>
            <w:r>
              <w:t>8.0</w:t>
            </w:r>
          </w:p>
        </w:tc>
      </w:tr>
      <w:tr w:rsidR="005C0A2A" w:rsidRPr="005C0A2A" w14:paraId="7437EC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71833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3C85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AB3DD" w14:textId="044BCAD0" w:rsidR="005C0A2A" w:rsidRPr="006E2D7A" w:rsidRDefault="005C0A2A" w:rsidP="00346178">
            <w:pPr>
              <w:pStyle w:val="TAL"/>
            </w:pPr>
            <w:r w:rsidRPr="006E2D7A">
              <w:t>R5-231644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E68D" w14:textId="1C5C51AE" w:rsidR="005C0A2A" w:rsidRPr="006E2D7A" w:rsidRDefault="005C0A2A" w:rsidP="00346178">
            <w:pPr>
              <w:pStyle w:val="TAL"/>
            </w:pPr>
            <w:r w:rsidRPr="006E2D7A">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36AB7" w14:textId="1CB6411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1D0DD" w14:textId="16EC41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674B7" w14:textId="27DB404F" w:rsidR="005C0A2A" w:rsidRPr="006E2D7A" w:rsidRDefault="005C0A2A" w:rsidP="00346178">
            <w:pPr>
              <w:pStyle w:val="TAL"/>
            </w:pPr>
            <w:r w:rsidRPr="006E2D7A">
              <w:t>Adding PC2 intra-band contiguous testing to 6.5A.2.4.1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886CC" w14:textId="77777777" w:rsidR="005C0A2A" w:rsidRPr="007F2609" w:rsidRDefault="005C0A2A" w:rsidP="00346178">
            <w:pPr>
              <w:pStyle w:val="TAL"/>
            </w:pPr>
            <w:r w:rsidRPr="007F2609">
              <w:t>17.</w:t>
            </w:r>
            <w:r>
              <w:t>8.0</w:t>
            </w:r>
          </w:p>
        </w:tc>
      </w:tr>
      <w:tr w:rsidR="005C0A2A" w:rsidRPr="005C0A2A" w14:paraId="57BBC0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49F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AD64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D9CE" w14:textId="6AB03B7E" w:rsidR="005C0A2A" w:rsidRPr="006E2D7A" w:rsidRDefault="005C0A2A" w:rsidP="00346178">
            <w:pPr>
              <w:pStyle w:val="TAL"/>
            </w:pPr>
            <w:r w:rsidRPr="006E2D7A">
              <w:t>R5-231645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F9685" w14:textId="00981C7F" w:rsidR="005C0A2A" w:rsidRPr="006E2D7A" w:rsidRDefault="005C0A2A" w:rsidP="00346178">
            <w:pPr>
              <w:pStyle w:val="TAL"/>
            </w:pPr>
            <w:r w:rsidRPr="006E2D7A">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E2843" w14:textId="6689D25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B51CD" w14:textId="5056E8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9E1FE7" w14:textId="05DB389A" w:rsidR="005C0A2A" w:rsidRPr="006E2D7A" w:rsidRDefault="005C0A2A" w:rsidP="00346178">
            <w:pPr>
              <w:pStyle w:val="TAL"/>
            </w:pPr>
            <w:r w:rsidRPr="006E2D7A">
              <w:t>Adding PC2 intra-band contiguous testing to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D9A0" w14:textId="77777777" w:rsidR="005C0A2A" w:rsidRPr="007F2609" w:rsidRDefault="005C0A2A" w:rsidP="00346178">
            <w:pPr>
              <w:pStyle w:val="TAL"/>
            </w:pPr>
            <w:r w:rsidRPr="007F2609">
              <w:t>17.</w:t>
            </w:r>
            <w:r>
              <w:t>8.0</w:t>
            </w:r>
          </w:p>
        </w:tc>
      </w:tr>
      <w:tr w:rsidR="005C0A2A" w:rsidRPr="005C0A2A" w14:paraId="1AD348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2D42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184E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5711C" w14:textId="05E737E1" w:rsidR="005C0A2A" w:rsidRPr="006E2D7A" w:rsidRDefault="005C0A2A" w:rsidP="00346178">
            <w:pPr>
              <w:pStyle w:val="TAL"/>
            </w:pPr>
            <w:r w:rsidRPr="006E2D7A">
              <w:t>R5-231646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1000F" w14:textId="311FE2A9" w:rsidR="005C0A2A" w:rsidRPr="006E2D7A" w:rsidRDefault="005C0A2A" w:rsidP="00346178">
            <w:pPr>
              <w:pStyle w:val="TAL"/>
            </w:pPr>
            <w:r w:rsidRPr="006E2D7A">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C24D4" w14:textId="2F473C4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DA9A4" w14:textId="5AE0ED5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1BD24" w14:textId="01CC7083" w:rsidR="005C0A2A" w:rsidRPr="006E2D7A" w:rsidRDefault="005C0A2A" w:rsidP="00346178">
            <w:pPr>
              <w:pStyle w:val="TAL"/>
            </w:pPr>
            <w:r w:rsidRPr="006E2D7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1C945" w14:textId="77777777" w:rsidR="005C0A2A" w:rsidRPr="007F2609" w:rsidRDefault="005C0A2A" w:rsidP="00346178">
            <w:pPr>
              <w:pStyle w:val="TAL"/>
            </w:pPr>
            <w:r w:rsidRPr="007F2609">
              <w:t>17.</w:t>
            </w:r>
            <w:r>
              <w:t>8.0</w:t>
            </w:r>
          </w:p>
        </w:tc>
      </w:tr>
      <w:tr w:rsidR="005C0A2A" w:rsidRPr="005C0A2A" w14:paraId="0B1170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F6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E182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08686" w14:textId="125763D2" w:rsidR="005C0A2A" w:rsidRPr="006E2D7A" w:rsidRDefault="005C0A2A" w:rsidP="00346178">
            <w:pPr>
              <w:pStyle w:val="TAL"/>
            </w:pPr>
            <w:r w:rsidRPr="006E2D7A">
              <w:t>R5-231647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5A91C" w14:textId="01FE62F3" w:rsidR="005C0A2A" w:rsidRPr="006E2D7A" w:rsidRDefault="005C0A2A" w:rsidP="00346178">
            <w:pPr>
              <w:pStyle w:val="TAL"/>
            </w:pPr>
            <w:r w:rsidRPr="006E2D7A">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55643" w14:textId="1726C22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B1FEF" w14:textId="44F3C6D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4D443" w14:textId="29E83721" w:rsidR="005C0A2A" w:rsidRPr="006E2D7A" w:rsidRDefault="005C0A2A" w:rsidP="00346178">
            <w:pPr>
              <w:pStyle w:val="TAL"/>
            </w:pPr>
            <w:r w:rsidRPr="006E2D7A">
              <w:t>Adding 45MHz PC2 test configuration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F045" w14:textId="77777777" w:rsidR="005C0A2A" w:rsidRPr="007F2609" w:rsidRDefault="005C0A2A" w:rsidP="00346178">
            <w:pPr>
              <w:pStyle w:val="TAL"/>
            </w:pPr>
            <w:r w:rsidRPr="007F2609">
              <w:t>17.</w:t>
            </w:r>
            <w:r>
              <w:t>8.0</w:t>
            </w:r>
          </w:p>
        </w:tc>
      </w:tr>
      <w:tr w:rsidR="005C0A2A" w:rsidRPr="005C0A2A" w14:paraId="65D6B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127B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C8A6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3A1C" w14:textId="3D9D21CB" w:rsidR="005C0A2A" w:rsidRPr="006E2D7A" w:rsidRDefault="005C0A2A" w:rsidP="00346178">
            <w:pPr>
              <w:pStyle w:val="TAL"/>
            </w:pPr>
            <w:r w:rsidRPr="006E2D7A">
              <w:t>R5-231648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E97C" w14:textId="571EE637" w:rsidR="005C0A2A" w:rsidRPr="006E2D7A" w:rsidRDefault="005C0A2A" w:rsidP="00346178">
            <w:pPr>
              <w:pStyle w:val="TAL"/>
            </w:pPr>
            <w:r w:rsidRPr="006E2D7A">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256C" w14:textId="57729E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5EE0" w14:textId="6344E6F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18B84" w14:textId="729D0840" w:rsidR="005C0A2A" w:rsidRPr="006E2D7A" w:rsidRDefault="005C0A2A" w:rsidP="00346178">
            <w:pPr>
              <w:pStyle w:val="TAL"/>
            </w:pPr>
            <w:r w:rsidRPr="006E2D7A">
              <w:t>Update to minimum requirement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2467C" w14:textId="77777777" w:rsidR="005C0A2A" w:rsidRPr="007F2609" w:rsidRDefault="005C0A2A" w:rsidP="00346178">
            <w:pPr>
              <w:pStyle w:val="TAL"/>
            </w:pPr>
            <w:r w:rsidRPr="007F2609">
              <w:t>17.</w:t>
            </w:r>
            <w:r>
              <w:t>8.0</w:t>
            </w:r>
          </w:p>
        </w:tc>
      </w:tr>
      <w:tr w:rsidR="005C0A2A" w:rsidRPr="005C0A2A" w14:paraId="02E87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0AFA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5E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28C83" w14:textId="50262C8E" w:rsidR="005C0A2A" w:rsidRPr="006E2D7A" w:rsidRDefault="005C0A2A" w:rsidP="00346178">
            <w:pPr>
              <w:pStyle w:val="TAL"/>
            </w:pPr>
            <w:r w:rsidRPr="006E2D7A">
              <w:t>R5-231649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5697C" w14:textId="655E50EC" w:rsidR="005C0A2A" w:rsidRPr="006E2D7A" w:rsidRDefault="005C0A2A" w:rsidP="00346178">
            <w:pPr>
              <w:pStyle w:val="TAL"/>
            </w:pPr>
            <w:r w:rsidRPr="006E2D7A">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CA976" w14:textId="6E5365D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7E5" w14:textId="1076EF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761C4" w14:textId="2E3B9622" w:rsidR="005C0A2A" w:rsidRPr="006E2D7A" w:rsidRDefault="005C0A2A" w:rsidP="00346178">
            <w:pPr>
              <w:pStyle w:val="TAL"/>
            </w:pPr>
            <w:r w:rsidRPr="006E2D7A">
              <w:t>Update to configuration table of 6.2.3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E712C" w14:textId="77777777" w:rsidR="005C0A2A" w:rsidRPr="007F2609" w:rsidRDefault="005C0A2A" w:rsidP="00346178">
            <w:pPr>
              <w:pStyle w:val="TAL"/>
            </w:pPr>
            <w:r w:rsidRPr="007F2609">
              <w:t>17.</w:t>
            </w:r>
            <w:r>
              <w:t>8.0</w:t>
            </w:r>
          </w:p>
        </w:tc>
      </w:tr>
      <w:tr w:rsidR="005C0A2A" w:rsidRPr="005C0A2A" w14:paraId="411BD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3977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C4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A82B2" w14:textId="63882C2F" w:rsidR="005C0A2A" w:rsidRPr="006E2D7A" w:rsidRDefault="005C0A2A" w:rsidP="00346178">
            <w:pPr>
              <w:pStyle w:val="TAL"/>
            </w:pPr>
            <w:r w:rsidRPr="006E2D7A">
              <w:t>R5-231650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4CC91" w14:textId="3DDB6245" w:rsidR="005C0A2A" w:rsidRPr="006E2D7A" w:rsidRDefault="005C0A2A" w:rsidP="00346178">
            <w:pPr>
              <w:pStyle w:val="TAL"/>
            </w:pPr>
            <w:r w:rsidRPr="006E2D7A">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8B1B6" w14:textId="2455CB2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878F" w14:textId="0A5E979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B36EB" w14:textId="4AADABC8" w:rsidR="005C0A2A" w:rsidRPr="006E2D7A" w:rsidRDefault="005C0A2A" w:rsidP="00346178">
            <w:pPr>
              <w:pStyle w:val="TAL"/>
            </w:pPr>
            <w:r w:rsidRPr="006E2D7A">
              <w:t>Adding new FR1 test case Relative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9129" w14:textId="77777777" w:rsidR="005C0A2A" w:rsidRPr="007F2609" w:rsidRDefault="005C0A2A" w:rsidP="00346178">
            <w:pPr>
              <w:pStyle w:val="TAL"/>
            </w:pPr>
            <w:r w:rsidRPr="007F2609">
              <w:t>17.</w:t>
            </w:r>
            <w:r>
              <w:t>8.0</w:t>
            </w:r>
          </w:p>
        </w:tc>
      </w:tr>
      <w:tr w:rsidR="005C0A2A" w:rsidRPr="005C0A2A" w14:paraId="1F9C34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D1E3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4C163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D22B5" w14:textId="7A13F6CA" w:rsidR="005C0A2A" w:rsidRPr="006E2D7A" w:rsidRDefault="005C0A2A" w:rsidP="00346178">
            <w:pPr>
              <w:pStyle w:val="TAL"/>
            </w:pPr>
            <w:r w:rsidRPr="006E2D7A">
              <w:t>R5-231651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954B7" w14:textId="69E962B3" w:rsidR="005C0A2A" w:rsidRPr="006E2D7A" w:rsidRDefault="005C0A2A" w:rsidP="00346178">
            <w:pPr>
              <w:pStyle w:val="TAL"/>
            </w:pPr>
            <w:r w:rsidRPr="006E2D7A">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3DDF3" w14:textId="397C62B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69BA6" w14:textId="73E4D43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0E307B" w14:textId="4229D5AE" w:rsidR="005C0A2A" w:rsidRPr="006E2D7A" w:rsidRDefault="005C0A2A" w:rsidP="00346178">
            <w:pPr>
              <w:pStyle w:val="TAL"/>
            </w:pPr>
            <w:r w:rsidRPr="006E2D7A">
              <w:t>Adding new FR1 test case Error Vector Magnitude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BE38" w14:textId="77777777" w:rsidR="005C0A2A" w:rsidRPr="007F2609" w:rsidRDefault="005C0A2A" w:rsidP="00346178">
            <w:pPr>
              <w:pStyle w:val="TAL"/>
            </w:pPr>
            <w:r w:rsidRPr="007F2609">
              <w:t>17.</w:t>
            </w:r>
            <w:r>
              <w:t>8.0</w:t>
            </w:r>
          </w:p>
        </w:tc>
      </w:tr>
      <w:tr w:rsidR="005C0A2A" w:rsidRPr="005C0A2A" w14:paraId="27BA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97CBC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155A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ECE24" w14:textId="6AEF9CEA" w:rsidR="005C0A2A" w:rsidRPr="006E2D7A" w:rsidRDefault="005C0A2A" w:rsidP="00346178">
            <w:pPr>
              <w:pStyle w:val="TAL"/>
            </w:pPr>
            <w:r w:rsidRPr="006E2D7A">
              <w:t>R5-231652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70DF2" w14:textId="2CADF682" w:rsidR="005C0A2A" w:rsidRPr="006E2D7A" w:rsidRDefault="005C0A2A" w:rsidP="00346178">
            <w:pPr>
              <w:pStyle w:val="TAL"/>
            </w:pPr>
            <w:r w:rsidRPr="006E2D7A">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EF913" w14:textId="28D69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6008E" w14:textId="4BC9511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01956" w14:textId="017123C4" w:rsidR="005C0A2A" w:rsidRPr="006E2D7A" w:rsidRDefault="005C0A2A" w:rsidP="00346178">
            <w:pPr>
              <w:pStyle w:val="TAL"/>
            </w:pPr>
            <w:r w:rsidRPr="006E2D7A">
              <w:t>Correction to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8B23D" w14:textId="77777777" w:rsidR="005C0A2A" w:rsidRPr="007F2609" w:rsidRDefault="005C0A2A" w:rsidP="00346178">
            <w:pPr>
              <w:pStyle w:val="TAL"/>
            </w:pPr>
            <w:r w:rsidRPr="007F2609">
              <w:t>17.</w:t>
            </w:r>
            <w:r>
              <w:t>8.0</w:t>
            </w:r>
          </w:p>
        </w:tc>
      </w:tr>
      <w:tr w:rsidR="005C0A2A" w:rsidRPr="005C0A2A" w14:paraId="158B6B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70405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0D3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13746" w14:textId="0563AED4" w:rsidR="005C0A2A" w:rsidRPr="006E2D7A" w:rsidRDefault="005C0A2A" w:rsidP="00346178">
            <w:pPr>
              <w:pStyle w:val="TAL"/>
            </w:pPr>
            <w:r w:rsidRPr="006E2D7A">
              <w:t>R5-231653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5244" w14:textId="05383B9E" w:rsidR="005C0A2A" w:rsidRPr="006E2D7A" w:rsidRDefault="005C0A2A" w:rsidP="00346178">
            <w:pPr>
              <w:pStyle w:val="TAL"/>
            </w:pPr>
            <w:r w:rsidRPr="006E2D7A">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AF2BD" w14:textId="5953DD9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F1633" w14:textId="01689E6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7EB0" w14:textId="7EDDBD56" w:rsidR="005C0A2A" w:rsidRPr="006E2D7A" w:rsidRDefault="005C0A2A" w:rsidP="00346178">
            <w:pPr>
              <w:pStyle w:val="TAL"/>
            </w:pPr>
            <w:r w:rsidRPr="006E2D7A">
              <w:t>Correction to RB allocation for test case A-MPR_for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0FD0" w14:textId="77777777" w:rsidR="005C0A2A" w:rsidRPr="007F2609" w:rsidRDefault="005C0A2A" w:rsidP="00346178">
            <w:pPr>
              <w:pStyle w:val="TAL"/>
            </w:pPr>
            <w:r w:rsidRPr="007F2609">
              <w:t>17.</w:t>
            </w:r>
            <w:r>
              <w:t>8.0</w:t>
            </w:r>
          </w:p>
        </w:tc>
      </w:tr>
      <w:tr w:rsidR="005C0A2A" w:rsidRPr="005C0A2A" w14:paraId="0BFD4C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A2AF9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727C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D8A56" w14:textId="5C36AB31" w:rsidR="005C0A2A" w:rsidRPr="006E2D7A" w:rsidRDefault="005C0A2A" w:rsidP="00346178">
            <w:pPr>
              <w:pStyle w:val="TAL"/>
            </w:pPr>
            <w:r w:rsidRPr="006E2D7A">
              <w:t>R5-231654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A995" w14:textId="2590D5BE" w:rsidR="005C0A2A" w:rsidRPr="006E2D7A" w:rsidRDefault="005C0A2A" w:rsidP="00346178">
            <w:pPr>
              <w:pStyle w:val="TAL"/>
            </w:pPr>
            <w:r w:rsidRPr="006E2D7A">
              <w:t>2084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696A5" w14:textId="4064A01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DF6F" w14:textId="6F5E24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14E3C" w14:textId="1E1C0BB3" w:rsidR="005C0A2A" w:rsidRPr="006E2D7A" w:rsidRDefault="005C0A2A" w:rsidP="00346178">
            <w:pPr>
              <w:pStyle w:val="TAL"/>
            </w:pPr>
            <w:r w:rsidRPr="006E2D7A">
              <w:t>FR1 PC2 NS_49 A-MPR - RB allocations inconsistent vs applicable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33461" w14:textId="77777777" w:rsidR="005C0A2A" w:rsidRPr="007F2609" w:rsidRDefault="005C0A2A" w:rsidP="00346178">
            <w:pPr>
              <w:pStyle w:val="TAL"/>
            </w:pPr>
            <w:r w:rsidRPr="007F2609">
              <w:t>17.</w:t>
            </w:r>
            <w:r>
              <w:t>8.0</w:t>
            </w:r>
          </w:p>
        </w:tc>
      </w:tr>
      <w:tr w:rsidR="005C0A2A" w:rsidRPr="005C0A2A" w14:paraId="661806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2F30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1AA0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4DCFB" w14:textId="38526F23" w:rsidR="005C0A2A" w:rsidRPr="006E2D7A" w:rsidRDefault="005C0A2A" w:rsidP="00346178">
            <w:pPr>
              <w:pStyle w:val="TAL"/>
            </w:pPr>
            <w:r w:rsidRPr="006E2D7A">
              <w:t>R5-231655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E6E7C" w14:textId="09AEF75F" w:rsidR="005C0A2A" w:rsidRPr="006E2D7A" w:rsidRDefault="005C0A2A" w:rsidP="00346178">
            <w:pPr>
              <w:pStyle w:val="TAL"/>
            </w:pPr>
            <w:r w:rsidRPr="006E2D7A">
              <w:t>2072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7B10" w14:textId="1854BFA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03DC" w14:textId="0649D9E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FC9BD" w14:textId="6501C655" w:rsidR="005C0A2A" w:rsidRPr="006E2D7A" w:rsidRDefault="005C0A2A" w:rsidP="00346178">
            <w:pPr>
              <w:pStyle w:val="TAL"/>
            </w:pPr>
            <w:r w:rsidRPr="006E2D7A">
              <w:t>Corrections of test requirement tables for spurious emission for UE co-existence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480D" w14:textId="77777777" w:rsidR="005C0A2A" w:rsidRPr="007F2609" w:rsidRDefault="005C0A2A" w:rsidP="00346178">
            <w:pPr>
              <w:pStyle w:val="TAL"/>
            </w:pPr>
            <w:r w:rsidRPr="007F2609">
              <w:t>17.</w:t>
            </w:r>
            <w:r>
              <w:t>8.0</w:t>
            </w:r>
          </w:p>
        </w:tc>
      </w:tr>
      <w:tr w:rsidR="005C0A2A" w:rsidRPr="005C0A2A" w14:paraId="4F8E8B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46B7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B80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F7243" w14:textId="4D7E609D" w:rsidR="005C0A2A" w:rsidRPr="006E2D7A" w:rsidRDefault="005C0A2A" w:rsidP="00346178">
            <w:pPr>
              <w:pStyle w:val="TAL"/>
            </w:pPr>
            <w:r w:rsidRPr="006E2D7A">
              <w:t>R5-231656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F7359" w14:textId="5A38C057" w:rsidR="005C0A2A" w:rsidRPr="006E2D7A" w:rsidRDefault="005C0A2A" w:rsidP="00346178">
            <w:pPr>
              <w:pStyle w:val="TAL"/>
            </w:pPr>
            <w:r w:rsidRPr="006E2D7A">
              <w:t>2076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8CC3E" w14:textId="4E37B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00EC2" w14:textId="49C7E41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D31713" w14:textId="1B524A17" w:rsidR="005C0A2A" w:rsidRPr="006E2D7A" w:rsidRDefault="005C0A2A" w:rsidP="00346178">
            <w:pPr>
              <w:pStyle w:val="TAL"/>
            </w:pPr>
            <w:r w:rsidRPr="006E2D7A">
              <w:t>Update test configuration and test requirement for three band interband reference sensitivity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F6BD" w14:textId="77777777" w:rsidR="005C0A2A" w:rsidRPr="007F2609" w:rsidRDefault="005C0A2A" w:rsidP="00346178">
            <w:pPr>
              <w:pStyle w:val="TAL"/>
            </w:pPr>
            <w:r w:rsidRPr="007F2609">
              <w:t>17.</w:t>
            </w:r>
            <w:r>
              <w:t>8.0</w:t>
            </w:r>
          </w:p>
        </w:tc>
      </w:tr>
      <w:tr w:rsidR="005C0A2A" w:rsidRPr="005C0A2A" w14:paraId="2AC18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6A09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CC21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B289" w14:textId="044D4B25" w:rsidR="005C0A2A" w:rsidRPr="006E2D7A" w:rsidRDefault="005C0A2A" w:rsidP="00346178">
            <w:pPr>
              <w:pStyle w:val="TAL"/>
            </w:pPr>
            <w:r w:rsidRPr="006E2D7A">
              <w:t>R5-231657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6F9A0" w14:textId="14862F68" w:rsidR="005C0A2A" w:rsidRPr="006E2D7A" w:rsidRDefault="005C0A2A" w:rsidP="00346178">
            <w:pPr>
              <w:pStyle w:val="TAL"/>
            </w:pPr>
            <w:r w:rsidRPr="006E2D7A">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35062" w14:textId="7AD5759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9099" w14:textId="6A0CB5E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1B24FC" w14:textId="42360BFD" w:rsidR="005C0A2A" w:rsidRPr="006E2D7A" w:rsidRDefault="005C0A2A" w:rsidP="00346178">
            <w:pPr>
              <w:pStyle w:val="TAL"/>
            </w:pPr>
            <w:r w:rsidRPr="006E2D7A">
              <w:t>Adding UE maximum output power reduction for new NR bands n91, n92, n93,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A481" w14:textId="77777777" w:rsidR="005C0A2A" w:rsidRPr="007F2609" w:rsidRDefault="005C0A2A" w:rsidP="00346178">
            <w:pPr>
              <w:pStyle w:val="TAL"/>
            </w:pPr>
            <w:r w:rsidRPr="007F2609">
              <w:t>17.</w:t>
            </w:r>
            <w:r>
              <w:t>8.0</w:t>
            </w:r>
          </w:p>
        </w:tc>
      </w:tr>
      <w:tr w:rsidR="005C0A2A" w:rsidRPr="005C0A2A" w14:paraId="386B38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9C5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727A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9420E" w14:textId="24487155" w:rsidR="005C0A2A" w:rsidRPr="006E2D7A" w:rsidRDefault="005C0A2A" w:rsidP="00346178">
            <w:pPr>
              <w:pStyle w:val="TAL"/>
            </w:pPr>
            <w:r w:rsidRPr="006E2D7A">
              <w:t>R5-231659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7EDC0" w14:textId="04AC85BE" w:rsidR="005C0A2A" w:rsidRPr="006E2D7A" w:rsidRDefault="005C0A2A" w:rsidP="00346178">
            <w:pPr>
              <w:pStyle w:val="TAL"/>
            </w:pPr>
            <w:r w:rsidRPr="006E2D7A">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8B05A" w14:textId="69937D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218C1" w14:textId="5A3F894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4C7675" w14:textId="1B3FC6C3" w:rsidR="005C0A2A" w:rsidRPr="006E2D7A" w:rsidRDefault="005C0A2A" w:rsidP="00346178">
            <w:pPr>
              <w:pStyle w:val="TAL"/>
            </w:pPr>
            <w:r w:rsidRPr="006E2D7A">
              <w:t>Corrections on additional reference channels parameters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9583E" w14:textId="77777777" w:rsidR="005C0A2A" w:rsidRPr="007F2609" w:rsidRDefault="005C0A2A" w:rsidP="00346178">
            <w:pPr>
              <w:pStyle w:val="TAL"/>
            </w:pPr>
            <w:r w:rsidRPr="007F2609">
              <w:t>17.</w:t>
            </w:r>
            <w:r>
              <w:t>8.0</w:t>
            </w:r>
          </w:p>
        </w:tc>
      </w:tr>
      <w:tr w:rsidR="005C0A2A" w:rsidRPr="005C0A2A" w14:paraId="576489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EFD1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202E0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19D41" w14:textId="0A3087C6" w:rsidR="005C0A2A" w:rsidRPr="006E2D7A" w:rsidRDefault="005C0A2A" w:rsidP="00346178">
            <w:pPr>
              <w:pStyle w:val="TAL"/>
            </w:pPr>
            <w:r w:rsidRPr="006E2D7A">
              <w:t>R5-231700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A85A0" w14:textId="52832C7B" w:rsidR="005C0A2A" w:rsidRPr="006E2D7A" w:rsidRDefault="005C0A2A" w:rsidP="00346178">
            <w:pPr>
              <w:pStyle w:val="TAL"/>
            </w:pPr>
            <w:r w:rsidRPr="006E2D7A">
              <w:t>2085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5421C" w14:textId="0D4E5EE7"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61718" w14:textId="129B6CD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D55A" w14:textId="6AB557E4" w:rsidR="005C0A2A" w:rsidRPr="006E2D7A" w:rsidRDefault="005C0A2A" w:rsidP="00346178">
            <w:pPr>
              <w:pStyle w:val="TAL"/>
            </w:pPr>
            <w:r w:rsidRPr="006E2D7A">
              <w:t>FR1 Refsens - RB allocation alignment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5AB2D" w14:textId="77777777" w:rsidR="005C0A2A" w:rsidRPr="007F2609" w:rsidRDefault="005C0A2A" w:rsidP="00346178">
            <w:pPr>
              <w:pStyle w:val="TAL"/>
            </w:pPr>
            <w:r w:rsidRPr="007F2609">
              <w:t>17.</w:t>
            </w:r>
            <w:r>
              <w:t>8.0</w:t>
            </w:r>
          </w:p>
        </w:tc>
      </w:tr>
      <w:tr w:rsidR="005C0A2A" w:rsidRPr="005C0A2A" w14:paraId="1BE835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68C7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8363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45BD5" w14:textId="02D56BC2" w:rsidR="005C0A2A" w:rsidRPr="006E2D7A" w:rsidRDefault="005C0A2A" w:rsidP="00346178">
            <w:pPr>
              <w:pStyle w:val="TAL"/>
            </w:pPr>
            <w:r w:rsidRPr="006E2D7A">
              <w:t>R5-231701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3C649" w14:textId="6FAAE198" w:rsidR="005C0A2A" w:rsidRPr="006E2D7A" w:rsidRDefault="005C0A2A" w:rsidP="00346178">
            <w:pPr>
              <w:pStyle w:val="TAL"/>
            </w:pPr>
            <w:r w:rsidRPr="006E2D7A">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A9213" w14:textId="099D89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952F" w14:textId="7BB44BF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51E679" w14:textId="0CED0111" w:rsidR="005C0A2A" w:rsidRPr="006E2D7A" w:rsidRDefault="005C0A2A" w:rsidP="00346178">
            <w:pPr>
              <w:pStyle w:val="TAL"/>
            </w:pPr>
            <w:r w:rsidRPr="006E2D7A">
              <w:t>Update CBW 35MHz into sub-clauses 6.3.1, 6.3.2, 6.3.3.2,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3ABF3" w14:textId="77777777" w:rsidR="005C0A2A" w:rsidRPr="007F2609" w:rsidRDefault="005C0A2A" w:rsidP="00346178">
            <w:pPr>
              <w:pStyle w:val="TAL"/>
            </w:pPr>
            <w:r w:rsidRPr="007F2609">
              <w:t>17.</w:t>
            </w:r>
            <w:r>
              <w:t>8.0</w:t>
            </w:r>
          </w:p>
        </w:tc>
      </w:tr>
      <w:tr w:rsidR="005C0A2A" w:rsidRPr="005C0A2A" w14:paraId="75A41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715A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7AF7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60B7" w14:textId="5093A720" w:rsidR="005C0A2A" w:rsidRPr="006E2D7A" w:rsidRDefault="005C0A2A" w:rsidP="00346178">
            <w:pPr>
              <w:pStyle w:val="TAL"/>
            </w:pPr>
            <w:r w:rsidRPr="006E2D7A">
              <w:t>R5-231702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22952" w14:textId="4ED3CC20" w:rsidR="005C0A2A" w:rsidRPr="006E2D7A" w:rsidRDefault="005C0A2A" w:rsidP="00346178">
            <w:pPr>
              <w:pStyle w:val="TAL"/>
            </w:pPr>
            <w:r w:rsidRPr="006E2D7A">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44B" w14:textId="2E4ACF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DB8E2" w14:textId="0714AB1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A9351" w14:textId="11F9430D" w:rsidR="005C0A2A" w:rsidRPr="006E2D7A" w:rsidRDefault="005C0A2A" w:rsidP="00346178">
            <w:pPr>
              <w:pStyle w:val="TAL"/>
            </w:pPr>
            <w:r w:rsidRPr="006E2D7A">
              <w:t>Update CBW 35MHz into sub-clause 6.3D.1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3C68" w14:textId="77777777" w:rsidR="005C0A2A" w:rsidRPr="007F2609" w:rsidRDefault="005C0A2A" w:rsidP="00346178">
            <w:pPr>
              <w:pStyle w:val="TAL"/>
            </w:pPr>
            <w:r w:rsidRPr="007F2609">
              <w:t>17.</w:t>
            </w:r>
            <w:r>
              <w:t>8.0</w:t>
            </w:r>
          </w:p>
        </w:tc>
      </w:tr>
      <w:tr w:rsidR="005C0A2A" w:rsidRPr="005C0A2A" w14:paraId="7BB683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B36C6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53A5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2D5C7" w14:textId="4B7F5290" w:rsidR="005C0A2A" w:rsidRPr="006E2D7A" w:rsidRDefault="005C0A2A" w:rsidP="00346178">
            <w:pPr>
              <w:pStyle w:val="TAL"/>
            </w:pPr>
            <w:r w:rsidRPr="006E2D7A">
              <w:t>R5-231703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17A0" w14:textId="3EF3B951" w:rsidR="005C0A2A" w:rsidRPr="006E2D7A" w:rsidRDefault="005C0A2A" w:rsidP="00346178">
            <w:pPr>
              <w:pStyle w:val="TAL"/>
            </w:pPr>
            <w:r w:rsidRPr="006E2D7A">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710FE" w14:textId="271921D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3BF23" w14:textId="0A34A8B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538B" w14:textId="3BB8E4E4" w:rsidR="005C0A2A" w:rsidRPr="006E2D7A" w:rsidRDefault="005C0A2A" w:rsidP="00346178">
            <w:pPr>
              <w:pStyle w:val="TAL"/>
            </w:pPr>
            <w:r w:rsidRPr="006E2D7A">
              <w:t>Update CBW 35MHz into sub-clauses 6.5.2.2, 6.5.2.4.1, 6.5D.1, 6.5D.2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CD51" w14:textId="77777777" w:rsidR="005C0A2A" w:rsidRPr="007F2609" w:rsidRDefault="005C0A2A" w:rsidP="00346178">
            <w:pPr>
              <w:pStyle w:val="TAL"/>
            </w:pPr>
            <w:r w:rsidRPr="007F2609">
              <w:t>17.</w:t>
            </w:r>
            <w:r>
              <w:t>8.0</w:t>
            </w:r>
          </w:p>
        </w:tc>
      </w:tr>
      <w:tr w:rsidR="005C0A2A" w:rsidRPr="005C0A2A" w14:paraId="134BFD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9491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610B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CCF2B" w14:textId="6E8F4A48" w:rsidR="005C0A2A" w:rsidRPr="006E2D7A" w:rsidRDefault="005C0A2A" w:rsidP="00346178">
            <w:pPr>
              <w:pStyle w:val="TAL"/>
            </w:pPr>
            <w:r w:rsidRPr="006E2D7A">
              <w:t>R5-231704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7A6A" w14:textId="2138A236" w:rsidR="005C0A2A" w:rsidRPr="006E2D7A" w:rsidRDefault="005C0A2A" w:rsidP="00346178">
            <w:pPr>
              <w:pStyle w:val="TAL"/>
            </w:pPr>
            <w:r w:rsidRPr="006E2D7A">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0D85" w14:textId="14B3BA8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89F6D" w14:textId="4E07766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38F908" w14:textId="74AE3CAC" w:rsidR="005C0A2A" w:rsidRPr="006E2D7A" w:rsidRDefault="005C0A2A" w:rsidP="00346178">
            <w:pPr>
              <w:pStyle w:val="TAL"/>
            </w:pPr>
            <w:r w:rsidRPr="006E2D7A">
              <w:t>Update CBW 35MHz into sub-clause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78FB" w14:textId="77777777" w:rsidR="005C0A2A" w:rsidRPr="007F2609" w:rsidRDefault="005C0A2A" w:rsidP="00346178">
            <w:pPr>
              <w:pStyle w:val="TAL"/>
            </w:pPr>
            <w:r w:rsidRPr="007F2609">
              <w:t>17.</w:t>
            </w:r>
            <w:r>
              <w:t>8.0</w:t>
            </w:r>
          </w:p>
        </w:tc>
      </w:tr>
      <w:tr w:rsidR="005C0A2A" w:rsidRPr="005C0A2A" w14:paraId="40D61F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09A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7549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5A676" w14:textId="0A21A28C" w:rsidR="005C0A2A" w:rsidRPr="006E2D7A" w:rsidRDefault="005C0A2A" w:rsidP="00346178">
            <w:pPr>
              <w:pStyle w:val="TAL"/>
            </w:pPr>
            <w:r w:rsidRPr="006E2D7A">
              <w:t>R5-231705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FC2ED" w14:textId="0F563173" w:rsidR="005C0A2A" w:rsidRPr="006E2D7A" w:rsidRDefault="005C0A2A" w:rsidP="00346178">
            <w:pPr>
              <w:pStyle w:val="TAL"/>
            </w:pPr>
            <w:r w:rsidRPr="006E2D7A">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192" w14:textId="78B3CF0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8EDA" w14:textId="251B5A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1F9C" w14:textId="3AD75169" w:rsidR="005C0A2A" w:rsidRPr="006E2D7A" w:rsidRDefault="005C0A2A" w:rsidP="00346178">
            <w:pPr>
              <w:pStyle w:val="TAL"/>
            </w:pPr>
            <w:r w:rsidRPr="006E2D7A">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7690F" w14:textId="77777777" w:rsidR="005C0A2A" w:rsidRPr="007F2609" w:rsidRDefault="005C0A2A" w:rsidP="00346178">
            <w:pPr>
              <w:pStyle w:val="TAL"/>
            </w:pPr>
            <w:r w:rsidRPr="007F2609">
              <w:t>17.</w:t>
            </w:r>
            <w:r>
              <w:t>8.0</w:t>
            </w:r>
          </w:p>
        </w:tc>
      </w:tr>
      <w:tr w:rsidR="005C0A2A" w:rsidRPr="005C0A2A" w14:paraId="6F1629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85E39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7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BCFFE" w14:textId="47658809" w:rsidR="005C0A2A" w:rsidRPr="006E2D7A" w:rsidRDefault="005C0A2A" w:rsidP="00346178">
            <w:pPr>
              <w:pStyle w:val="TAL"/>
            </w:pPr>
            <w:r w:rsidRPr="006E2D7A">
              <w:t>R5-231796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6E1B3" w14:textId="25782B8B" w:rsidR="005C0A2A" w:rsidRPr="006E2D7A" w:rsidRDefault="005C0A2A" w:rsidP="00346178">
            <w:pPr>
              <w:pStyle w:val="TAL"/>
            </w:pPr>
            <w:r w:rsidRPr="006E2D7A">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39C4" w14:textId="0E2B33A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DE558" w14:textId="2A68BA4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44EAB" w14:textId="4CCD60DD" w:rsidR="005C0A2A" w:rsidRPr="006E2D7A" w:rsidRDefault="005C0A2A" w:rsidP="00346178">
            <w:pPr>
              <w:pStyle w:val="TAL"/>
            </w:pPr>
            <w:r w:rsidRPr="006E2D7A">
              <w:t>Correction to Uplink configuration RB allocation for n78 in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A69A" w14:textId="77777777" w:rsidR="005C0A2A" w:rsidRPr="007F2609" w:rsidRDefault="005C0A2A" w:rsidP="00346178">
            <w:pPr>
              <w:pStyle w:val="TAL"/>
            </w:pPr>
            <w:r w:rsidRPr="007F2609">
              <w:t>17.</w:t>
            </w:r>
            <w:r>
              <w:t>8.0</w:t>
            </w:r>
          </w:p>
        </w:tc>
      </w:tr>
      <w:tr w:rsidR="005C0A2A" w:rsidRPr="005C0A2A" w14:paraId="25BE85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01F6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08B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68CB7" w14:textId="1D209D6F" w:rsidR="005C0A2A" w:rsidRPr="006E2D7A" w:rsidRDefault="005C0A2A" w:rsidP="00346178">
            <w:pPr>
              <w:pStyle w:val="TAL"/>
            </w:pPr>
            <w:r w:rsidRPr="006E2D7A">
              <w:t>R5-231807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4949" w14:textId="0EBEE2E7" w:rsidR="005C0A2A" w:rsidRPr="006E2D7A" w:rsidRDefault="005C0A2A" w:rsidP="00346178">
            <w:pPr>
              <w:pStyle w:val="TAL"/>
            </w:pPr>
            <w:r w:rsidRPr="006E2D7A">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53249" w14:textId="4C1378B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0047" w14:textId="220B7C5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24AAE" w14:textId="5B16D0E6" w:rsidR="005C0A2A" w:rsidRPr="006E2D7A" w:rsidRDefault="005C0A2A" w:rsidP="00346178">
            <w:pPr>
              <w:pStyle w:val="TAL"/>
            </w:pPr>
            <w:r w:rsidRPr="006E2D7A">
              <w:t>Correction of test case title of 7.6D.2_1 and 7.8D.2_1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7D977" w14:textId="77777777" w:rsidR="005C0A2A" w:rsidRPr="007F2609" w:rsidRDefault="005C0A2A" w:rsidP="00346178">
            <w:pPr>
              <w:pStyle w:val="TAL"/>
            </w:pPr>
            <w:r w:rsidRPr="007F2609">
              <w:t>17.</w:t>
            </w:r>
            <w:r>
              <w:t>8.0</w:t>
            </w:r>
          </w:p>
        </w:tc>
      </w:tr>
      <w:tr w:rsidR="005C0A2A" w:rsidRPr="005C0A2A" w14:paraId="7C49E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1135E3"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CFB0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7839A" w14:textId="07446ED7" w:rsidR="005C0A2A" w:rsidRPr="006E2D7A" w:rsidRDefault="005C0A2A" w:rsidP="00346178">
            <w:pPr>
              <w:pStyle w:val="TAL"/>
            </w:pPr>
            <w:r w:rsidRPr="006E2D7A">
              <w:t>R5-231857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08409" w14:textId="2DAE10B7" w:rsidR="005C0A2A" w:rsidRPr="006E2D7A" w:rsidRDefault="005C0A2A" w:rsidP="00346178">
            <w:pPr>
              <w:pStyle w:val="TAL"/>
            </w:pPr>
            <w:r w:rsidRPr="006E2D7A">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625FD" w14:textId="09C400A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C10C9" w14:textId="3F5A5ED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6CB97F" w14:textId="0FBA1B1F" w:rsidR="005C0A2A" w:rsidRPr="006E2D7A" w:rsidRDefault="005C0A2A" w:rsidP="00346178">
            <w:pPr>
              <w:pStyle w:val="TAL"/>
            </w:pPr>
            <w:r w:rsidRPr="006E2D7A">
              <w:t>Adding spurious emissions for UE co-existence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52C1B" w14:textId="77777777" w:rsidR="005C0A2A" w:rsidRPr="007F2609" w:rsidRDefault="005C0A2A" w:rsidP="00346178">
            <w:pPr>
              <w:pStyle w:val="TAL"/>
            </w:pPr>
            <w:r w:rsidRPr="007F2609">
              <w:t>17.</w:t>
            </w:r>
            <w:r>
              <w:t>8.0</w:t>
            </w:r>
          </w:p>
        </w:tc>
      </w:tr>
      <w:tr w:rsidR="005C0A2A" w:rsidRPr="005C0A2A" w14:paraId="77F4DD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73AE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EC18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4350F" w14:textId="675CD477" w:rsidR="005C0A2A" w:rsidRPr="006E2D7A" w:rsidRDefault="005C0A2A" w:rsidP="00346178">
            <w:pPr>
              <w:pStyle w:val="TAL"/>
            </w:pPr>
            <w:r w:rsidRPr="006E2D7A">
              <w:t>R5-231858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45D70" w14:textId="08F512DC" w:rsidR="005C0A2A" w:rsidRPr="006E2D7A" w:rsidRDefault="005C0A2A" w:rsidP="00346178">
            <w:pPr>
              <w:pStyle w:val="TAL"/>
            </w:pPr>
            <w:r w:rsidRPr="006E2D7A">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1551F" w14:textId="3CE1309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B7262" w14:textId="2612640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FF791" w14:textId="6A856D72" w:rsidR="005C0A2A" w:rsidRPr="006E2D7A" w:rsidRDefault="005C0A2A" w:rsidP="00346178">
            <w:pPr>
              <w:pStyle w:val="TAL"/>
            </w:pPr>
            <w:r w:rsidRPr="006E2D7A">
              <w:t>Update to applicability of legacy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209D" w14:textId="77777777" w:rsidR="005C0A2A" w:rsidRPr="007F2609" w:rsidRDefault="005C0A2A" w:rsidP="00346178">
            <w:pPr>
              <w:pStyle w:val="TAL"/>
            </w:pPr>
            <w:r w:rsidRPr="007F2609">
              <w:t>17.</w:t>
            </w:r>
            <w:r>
              <w:t>8.0</w:t>
            </w:r>
          </w:p>
        </w:tc>
      </w:tr>
      <w:tr w:rsidR="005C0A2A" w:rsidRPr="005C0A2A" w14:paraId="1C94F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57FF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ACA5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09058" w14:textId="6F4FD96E" w:rsidR="005C0A2A" w:rsidRPr="006E2D7A" w:rsidRDefault="005C0A2A" w:rsidP="00346178">
            <w:pPr>
              <w:pStyle w:val="TAL"/>
            </w:pPr>
            <w:r w:rsidRPr="006E2D7A">
              <w:t>R5-231861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50AA" w14:textId="2A934EF5" w:rsidR="005C0A2A" w:rsidRPr="006E2D7A" w:rsidRDefault="005C0A2A" w:rsidP="00346178">
            <w:pPr>
              <w:pStyle w:val="TAL"/>
            </w:pPr>
            <w:r w:rsidRPr="006E2D7A">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97BA7" w14:textId="7048E99D"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96CBD" w14:textId="383719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D7BE8" w14:textId="6285BF6A" w:rsidR="005C0A2A" w:rsidRPr="006E2D7A" w:rsidRDefault="005C0A2A" w:rsidP="00346178">
            <w:pPr>
              <w:pStyle w:val="TAL"/>
            </w:pPr>
            <w:r w:rsidRPr="006E2D7A">
              <w:t>Update CBW 35MHz into sub-clause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46D4" w14:textId="77777777" w:rsidR="005C0A2A" w:rsidRPr="007F2609" w:rsidRDefault="005C0A2A" w:rsidP="00346178">
            <w:pPr>
              <w:pStyle w:val="TAL"/>
            </w:pPr>
            <w:r w:rsidRPr="007F2609">
              <w:t>17.</w:t>
            </w:r>
            <w:r>
              <w:t>8.0</w:t>
            </w:r>
          </w:p>
        </w:tc>
      </w:tr>
      <w:tr w:rsidR="005C0A2A" w:rsidRPr="005C0A2A" w14:paraId="55452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63E6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4A42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1303" w14:textId="655548FE" w:rsidR="005C0A2A" w:rsidRPr="006E2D7A" w:rsidRDefault="005C0A2A" w:rsidP="00346178">
            <w:pPr>
              <w:pStyle w:val="TAL"/>
            </w:pPr>
            <w:r w:rsidRPr="006E2D7A">
              <w:t>R5-231863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52A90" w14:textId="34D49280" w:rsidR="005C0A2A" w:rsidRPr="006E2D7A" w:rsidRDefault="005C0A2A" w:rsidP="00346178">
            <w:pPr>
              <w:pStyle w:val="TAL"/>
            </w:pPr>
            <w:r w:rsidRPr="006E2D7A">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EB34C" w14:textId="5A04F53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15468" w14:textId="0B3F379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005E8" w14:textId="55D10477" w:rsidR="005C0A2A" w:rsidRPr="006E2D7A" w:rsidRDefault="005C0A2A" w:rsidP="00346178">
            <w:pPr>
              <w:pStyle w:val="TAL"/>
            </w:pPr>
            <w:r w:rsidRPr="006E2D7A">
              <w:t>Update of inter-band CA reference sensitivity to handle simultaneous Rx/Tx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4CE1" w14:textId="77777777" w:rsidR="005C0A2A" w:rsidRPr="007F2609" w:rsidRDefault="005C0A2A" w:rsidP="00346178">
            <w:pPr>
              <w:pStyle w:val="TAL"/>
            </w:pPr>
            <w:r w:rsidRPr="007F2609">
              <w:t>17.</w:t>
            </w:r>
            <w:r>
              <w:t>8.0</w:t>
            </w:r>
          </w:p>
        </w:tc>
      </w:tr>
      <w:tr w:rsidR="005C0A2A" w:rsidRPr="005C0A2A" w14:paraId="72B6E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AA7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C728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30861" w14:textId="13DE382E" w:rsidR="005C0A2A" w:rsidRPr="006E2D7A" w:rsidRDefault="005C0A2A" w:rsidP="00346178">
            <w:pPr>
              <w:pStyle w:val="TAL"/>
            </w:pPr>
            <w:r w:rsidRPr="006E2D7A">
              <w:t>R5-231885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52875" w14:textId="134446B8" w:rsidR="005C0A2A" w:rsidRPr="006E2D7A" w:rsidRDefault="005C0A2A" w:rsidP="00346178">
            <w:pPr>
              <w:pStyle w:val="TAL"/>
            </w:pPr>
            <w:r w:rsidRPr="006E2D7A">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E0BAF" w14:textId="3D59B0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32A18" w14:textId="34D2063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B29563" w14:textId="301CBCC4" w:rsidR="005C0A2A" w:rsidRPr="006E2D7A" w:rsidRDefault="005C0A2A" w:rsidP="00346178">
            <w:pPr>
              <w:pStyle w:val="TAL"/>
            </w:pPr>
            <w:r w:rsidRPr="006E2D7A">
              <w:t>Updates to A-MPR and A-SEM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D96C" w14:textId="77777777" w:rsidR="005C0A2A" w:rsidRPr="007F2609" w:rsidRDefault="005C0A2A" w:rsidP="00346178">
            <w:pPr>
              <w:pStyle w:val="TAL"/>
            </w:pPr>
            <w:r w:rsidRPr="007F2609">
              <w:t>17.</w:t>
            </w:r>
            <w:r>
              <w:t>8.0</w:t>
            </w:r>
          </w:p>
        </w:tc>
      </w:tr>
      <w:tr w:rsidR="005C0A2A" w:rsidRPr="005C0A2A" w14:paraId="1F8918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79E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2437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7682" w14:textId="4F1DF282" w:rsidR="005C0A2A" w:rsidRPr="006E2D7A" w:rsidRDefault="005C0A2A" w:rsidP="00346178">
            <w:pPr>
              <w:pStyle w:val="TAL"/>
            </w:pPr>
            <w:r w:rsidRPr="006E2D7A">
              <w:t>R5-231889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2A01" w14:textId="784428F0" w:rsidR="005C0A2A" w:rsidRPr="006E2D7A" w:rsidRDefault="005C0A2A" w:rsidP="00346178">
            <w:pPr>
              <w:pStyle w:val="TAL"/>
            </w:pPr>
            <w:r w:rsidRPr="006E2D7A">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D147E" w14:textId="69E386A8" w:rsidR="005C0A2A" w:rsidRPr="006E2D7A" w:rsidRDefault="005C0A2A" w:rsidP="00346178">
            <w:pPr>
              <w:pStyle w:val="TAL"/>
            </w:pPr>
            <w:r w:rsidRPr="006E2D7A">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82573" w14:textId="58B1C4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A19A65" w14:textId="7B0F3884" w:rsidR="005C0A2A" w:rsidRPr="006E2D7A" w:rsidRDefault="005C0A2A" w:rsidP="00346178">
            <w:pPr>
              <w:pStyle w:val="TAL"/>
            </w:pPr>
            <w:r w:rsidRPr="006E2D7A">
              <w:t>Introduction of CA_n41A-n71A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D0AEE" w14:textId="77777777" w:rsidR="005C0A2A" w:rsidRPr="007F2609" w:rsidRDefault="005C0A2A" w:rsidP="00346178">
            <w:pPr>
              <w:pStyle w:val="TAL"/>
            </w:pPr>
            <w:r w:rsidRPr="007F2609">
              <w:t>17.</w:t>
            </w:r>
            <w:r>
              <w:t>8.0</w:t>
            </w:r>
          </w:p>
        </w:tc>
      </w:tr>
      <w:tr w:rsidR="005C0A2A" w:rsidRPr="005C0A2A" w14:paraId="31789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2C1F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87B4E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3CFC" w14:textId="4AED4F1A" w:rsidR="005C0A2A" w:rsidRPr="006E2D7A" w:rsidRDefault="005C0A2A" w:rsidP="00346178">
            <w:pPr>
              <w:pStyle w:val="TAL"/>
            </w:pPr>
            <w:r w:rsidRPr="006E2D7A">
              <w:t>R5-231952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76530" w14:textId="36CA85C9" w:rsidR="005C0A2A" w:rsidRPr="006E2D7A" w:rsidRDefault="005C0A2A" w:rsidP="00346178">
            <w:pPr>
              <w:pStyle w:val="TAL"/>
            </w:pPr>
            <w:r w:rsidRPr="006E2D7A">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1D3E1" w14:textId="127B3C3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A38BB" w14:textId="1CC2262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FF172E" w14:textId="756F81DD" w:rsidR="005C0A2A" w:rsidRPr="006E2D7A" w:rsidRDefault="005C0A2A" w:rsidP="00346178">
            <w:pPr>
              <w:pStyle w:val="TAL"/>
            </w:pPr>
            <w:r w:rsidRPr="006E2D7A">
              <w:t>Correction to SDL band for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10DC" w14:textId="77777777" w:rsidR="005C0A2A" w:rsidRPr="007F2609" w:rsidRDefault="005C0A2A" w:rsidP="00346178">
            <w:pPr>
              <w:pStyle w:val="TAL"/>
            </w:pPr>
            <w:r w:rsidRPr="007F2609">
              <w:t>17.</w:t>
            </w:r>
            <w:r>
              <w:t>8.0</w:t>
            </w:r>
          </w:p>
        </w:tc>
      </w:tr>
      <w:tr w:rsidR="005C0A2A" w:rsidRPr="005C0A2A" w14:paraId="573347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1BA4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38BD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84F02" w14:textId="0D00652D" w:rsidR="005C0A2A" w:rsidRPr="006E2D7A" w:rsidRDefault="005C0A2A" w:rsidP="00346178">
            <w:pPr>
              <w:pStyle w:val="TAL"/>
            </w:pPr>
            <w:r w:rsidRPr="006E2D7A">
              <w:t>R5-231953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BD765" w14:textId="5F3DAE82" w:rsidR="005C0A2A" w:rsidRPr="006E2D7A" w:rsidRDefault="005C0A2A" w:rsidP="00346178">
            <w:pPr>
              <w:pStyle w:val="TAL"/>
            </w:pPr>
            <w:r w:rsidRPr="006E2D7A">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0519" w14:textId="5C5C87F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6DE5" w14:textId="64DA022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5FAD8D" w14:textId="17D8EAD9" w:rsidR="005C0A2A" w:rsidRPr="006E2D7A" w:rsidRDefault="005C0A2A" w:rsidP="00346178">
            <w:pPr>
              <w:pStyle w:val="TAL"/>
            </w:pPr>
            <w:r w:rsidRPr="006E2D7A">
              <w:t>Addition of configuration for carrier aggregation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DF60" w14:textId="77777777" w:rsidR="005C0A2A" w:rsidRPr="007F2609" w:rsidRDefault="005C0A2A" w:rsidP="00346178">
            <w:pPr>
              <w:pStyle w:val="TAL"/>
            </w:pPr>
            <w:r w:rsidRPr="007F2609">
              <w:t>17.</w:t>
            </w:r>
            <w:r>
              <w:t>8.0</w:t>
            </w:r>
          </w:p>
        </w:tc>
      </w:tr>
      <w:tr w:rsidR="005C0A2A" w:rsidRPr="005C0A2A" w14:paraId="5D87F5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C52E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62E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3E87B" w14:textId="633622D2" w:rsidR="005C0A2A" w:rsidRPr="006E2D7A" w:rsidRDefault="005C0A2A" w:rsidP="00346178">
            <w:pPr>
              <w:pStyle w:val="TAL"/>
            </w:pPr>
            <w:r w:rsidRPr="006E2D7A">
              <w:t>R5-231964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A7EB1" w14:textId="1A9154B5" w:rsidR="005C0A2A" w:rsidRPr="006E2D7A" w:rsidRDefault="005C0A2A" w:rsidP="00346178">
            <w:pPr>
              <w:pStyle w:val="TAL"/>
            </w:pPr>
            <w:r w:rsidRPr="006E2D7A">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B1522" w14:textId="546B629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6821C" w14:textId="36B330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A2DF6" w14:textId="27B939E9" w:rsidR="005C0A2A" w:rsidRPr="006E2D7A" w:rsidRDefault="005C0A2A" w:rsidP="00346178">
            <w:pPr>
              <w:pStyle w:val="TAL"/>
            </w:pPr>
            <w:r w:rsidRPr="006E2D7A">
              <w:t>Corrections on channel bandwidth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FC46" w14:textId="77777777" w:rsidR="005C0A2A" w:rsidRPr="007F2609" w:rsidRDefault="005C0A2A" w:rsidP="00346178">
            <w:pPr>
              <w:pStyle w:val="TAL"/>
            </w:pPr>
            <w:r w:rsidRPr="007F2609">
              <w:t>17.</w:t>
            </w:r>
            <w:r>
              <w:t>8.0</w:t>
            </w:r>
          </w:p>
        </w:tc>
      </w:tr>
      <w:tr w:rsidR="00AA0E59" w:rsidRPr="00AA0E59" w14:paraId="05148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66565" w14:textId="35B6429B"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CB805" w14:textId="5C1FF9ED"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7A0B" w14:textId="0FC1CAAE" w:rsidR="00AA0E59" w:rsidRPr="006E2D7A" w:rsidRDefault="00AA0E59" w:rsidP="00AA0E59">
            <w:pPr>
              <w:pStyle w:val="TAL"/>
            </w:pPr>
            <w:r w:rsidRPr="00AA0E59">
              <w:t>R5-232109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2FD39" w14:textId="4059C7A1" w:rsidR="00AA0E59" w:rsidRPr="006E2D7A" w:rsidRDefault="00AA0E59" w:rsidP="00AA0E59">
            <w:pPr>
              <w:pStyle w:val="TAL"/>
            </w:pPr>
            <w:r w:rsidRPr="00AA0E59">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925AF" w14:textId="4F4C549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78A55" w14:textId="3E56DEC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2BDF6" w14:textId="574D21C6" w:rsidR="00AA0E59" w:rsidRPr="006E2D7A" w:rsidRDefault="00AA0E59" w:rsidP="00AA0E59">
            <w:pPr>
              <w:pStyle w:val="TAL"/>
            </w:pPr>
            <w:r w:rsidRPr="00AA0E59">
              <w:t>Introduction of Output power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7377" w14:textId="45669802" w:rsidR="00AA0E59" w:rsidRPr="007F2609" w:rsidRDefault="00AA0E59" w:rsidP="00AA0E59">
            <w:pPr>
              <w:pStyle w:val="TAL"/>
            </w:pPr>
            <w:r w:rsidRPr="007F2609">
              <w:t>17.</w:t>
            </w:r>
            <w:r>
              <w:t>9.0</w:t>
            </w:r>
          </w:p>
        </w:tc>
      </w:tr>
      <w:tr w:rsidR="00AA0E59" w:rsidRPr="00AA0E59" w14:paraId="3D2D50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9846C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FEB6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5ACBA" w14:textId="18892D7C" w:rsidR="00AA0E59" w:rsidRPr="006E2D7A" w:rsidRDefault="00AA0E59" w:rsidP="00AA0E59">
            <w:pPr>
              <w:pStyle w:val="TAL"/>
            </w:pPr>
            <w:r w:rsidRPr="00AA0E59">
              <w:t>R5-232111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00FCB" w14:textId="25AE6186" w:rsidR="00AA0E59" w:rsidRPr="006E2D7A" w:rsidRDefault="00AA0E59" w:rsidP="00AA0E59">
            <w:pPr>
              <w:pStyle w:val="TAL"/>
            </w:pPr>
            <w:r w:rsidRPr="00AA0E59">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ACFBC" w14:textId="2DE01F9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5C34" w14:textId="0A29538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E08DC" w14:textId="6546913C" w:rsidR="00AA0E59" w:rsidRPr="006E2D7A" w:rsidRDefault="00AA0E59" w:rsidP="00AA0E59">
            <w:pPr>
              <w:pStyle w:val="TAL"/>
            </w:pPr>
            <w:r w:rsidRPr="00AA0E59">
              <w:t>Introduction of General spurious emissions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D52F" w14:textId="77777777" w:rsidR="00AA0E59" w:rsidRPr="007F2609" w:rsidRDefault="00AA0E59" w:rsidP="00AA0E59">
            <w:pPr>
              <w:pStyle w:val="TAL"/>
            </w:pPr>
            <w:r w:rsidRPr="007F2609">
              <w:t>17.</w:t>
            </w:r>
            <w:r>
              <w:t>9.0</w:t>
            </w:r>
          </w:p>
        </w:tc>
      </w:tr>
      <w:tr w:rsidR="00AA0E59" w:rsidRPr="00AA0E59" w14:paraId="5AB1C0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E4C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2A9C0"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6FAEC" w14:textId="61A2B155" w:rsidR="00AA0E59" w:rsidRPr="006E2D7A" w:rsidRDefault="00AA0E59" w:rsidP="00AA0E59">
            <w:pPr>
              <w:pStyle w:val="TAL"/>
            </w:pPr>
            <w:r w:rsidRPr="00AA0E59">
              <w:t>R5-232113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51736" w14:textId="6E7724AF" w:rsidR="00AA0E59" w:rsidRPr="006E2D7A" w:rsidRDefault="00AA0E59" w:rsidP="00AA0E59">
            <w:pPr>
              <w:pStyle w:val="TAL"/>
            </w:pPr>
            <w:r w:rsidRPr="00AA0E59">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84689" w14:textId="6BC72CF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6E064" w14:textId="531495A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B4874" w14:textId="0221B174" w:rsidR="00AA0E59" w:rsidRPr="006E2D7A" w:rsidRDefault="00AA0E59" w:rsidP="00AA0E59">
            <w:pPr>
              <w:pStyle w:val="TAL"/>
            </w:pPr>
            <w:r w:rsidRPr="00AA0E59">
              <w:t>Introduction of Spurious emissions for UE co-existence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741BD" w14:textId="77777777" w:rsidR="00AA0E59" w:rsidRPr="007F2609" w:rsidRDefault="00AA0E59" w:rsidP="00AA0E59">
            <w:pPr>
              <w:pStyle w:val="TAL"/>
            </w:pPr>
            <w:r w:rsidRPr="007F2609">
              <w:t>17.</w:t>
            </w:r>
            <w:r>
              <w:t>9.0</w:t>
            </w:r>
          </w:p>
        </w:tc>
      </w:tr>
      <w:tr w:rsidR="00AA0E59" w:rsidRPr="00AA0E59" w14:paraId="04C1B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6932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77091" w14:textId="3979E811" w:rsidR="00AA0E59" w:rsidRPr="006E2D7A" w:rsidRDefault="00AA0E59" w:rsidP="00AA0E59">
            <w:pPr>
              <w:pStyle w:val="TAL"/>
            </w:pPr>
            <w:r w:rsidRPr="00AA0E59">
              <w:t>R5-232119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65620" w14:textId="57BF3CF4" w:rsidR="00AA0E59" w:rsidRPr="006E2D7A" w:rsidRDefault="00AA0E59" w:rsidP="00AA0E59">
            <w:pPr>
              <w:pStyle w:val="TAL"/>
            </w:pPr>
            <w:r w:rsidRPr="00AA0E59">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2CF3B" w14:textId="5E92496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500D2" w14:textId="2D181DA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DD51D5" w14:textId="0534B164" w:rsidR="00AA0E59" w:rsidRPr="006E2D7A" w:rsidRDefault="00AA0E59" w:rsidP="00AA0E59">
            <w:pPr>
              <w:pStyle w:val="TAL"/>
            </w:pPr>
            <w:r w:rsidRPr="00AA0E59">
              <w:t>Add Reference sensitivity power level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E2D" w14:textId="77777777" w:rsidR="00AA0E59" w:rsidRPr="007F2609" w:rsidRDefault="00AA0E59" w:rsidP="00AA0E59">
            <w:pPr>
              <w:pStyle w:val="TAL"/>
            </w:pPr>
            <w:r w:rsidRPr="007F2609">
              <w:t>17.</w:t>
            </w:r>
            <w:r>
              <w:t>9.0</w:t>
            </w:r>
          </w:p>
        </w:tc>
      </w:tr>
      <w:tr w:rsidR="00AA0E59" w:rsidRPr="00AA0E59" w14:paraId="49E9CF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5D7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C45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62DEE" w14:textId="14C89405" w:rsidR="00AA0E59" w:rsidRPr="006E2D7A" w:rsidRDefault="00AA0E59" w:rsidP="00AA0E59">
            <w:pPr>
              <w:pStyle w:val="TAL"/>
            </w:pPr>
            <w:r w:rsidRPr="00AA0E59">
              <w:t>R5-232241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CDCD9" w14:textId="1135C8CA" w:rsidR="00AA0E59" w:rsidRPr="006E2D7A" w:rsidRDefault="00AA0E59" w:rsidP="00AA0E59">
            <w:pPr>
              <w:pStyle w:val="TAL"/>
            </w:pPr>
            <w:r w:rsidRPr="00AA0E59">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1656C" w14:textId="5764A74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CABFD" w14:textId="4B731E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AED4E4" w14:textId="1B012ADE" w:rsidR="00AA0E59" w:rsidRPr="006E2D7A" w:rsidRDefault="00AA0E59" w:rsidP="00AA0E59">
            <w:pPr>
              <w:pStyle w:val="TAL"/>
            </w:pPr>
            <w:r w:rsidRPr="00AA0E59">
              <w:t>Update general spurious emissions for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E95A" w14:textId="77777777" w:rsidR="00AA0E59" w:rsidRPr="007F2609" w:rsidRDefault="00AA0E59" w:rsidP="00AA0E59">
            <w:pPr>
              <w:pStyle w:val="TAL"/>
            </w:pPr>
            <w:r w:rsidRPr="007F2609">
              <w:t>17.</w:t>
            </w:r>
            <w:r>
              <w:t>9.0</w:t>
            </w:r>
          </w:p>
        </w:tc>
      </w:tr>
      <w:tr w:rsidR="00AA0E59" w:rsidRPr="00AA0E59" w14:paraId="5C58A9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3D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0A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8710" w14:textId="6DE32E00" w:rsidR="00AA0E59" w:rsidRPr="006E2D7A" w:rsidRDefault="00AA0E59" w:rsidP="00AA0E59">
            <w:pPr>
              <w:pStyle w:val="TAL"/>
            </w:pPr>
            <w:r w:rsidRPr="00AA0E59">
              <w:t>R5-232243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E4506D" w14:textId="1A64D835" w:rsidR="00AA0E59" w:rsidRPr="006E2D7A" w:rsidRDefault="00AA0E59" w:rsidP="00AA0E59">
            <w:pPr>
              <w:pStyle w:val="TAL"/>
            </w:pPr>
            <w:r w:rsidRPr="00AA0E59">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E1061" w14:textId="29C7315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74E94" w14:textId="59BC800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E489F" w14:textId="32FF551E" w:rsidR="00AA0E59" w:rsidRPr="006E2D7A" w:rsidRDefault="00AA0E59" w:rsidP="00AA0E59">
            <w:pPr>
              <w:pStyle w:val="TAL"/>
            </w:pPr>
            <w:r w:rsidRPr="00AA0E59">
              <w:t>Update inter-band NR CA PC3 reference sensitivity test configuration and test requirement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4F931" w14:textId="77777777" w:rsidR="00AA0E59" w:rsidRPr="007F2609" w:rsidRDefault="00AA0E59" w:rsidP="00AA0E59">
            <w:pPr>
              <w:pStyle w:val="TAL"/>
            </w:pPr>
            <w:r w:rsidRPr="007F2609">
              <w:t>17.</w:t>
            </w:r>
            <w:r>
              <w:t>9.0</w:t>
            </w:r>
          </w:p>
        </w:tc>
      </w:tr>
      <w:tr w:rsidR="00AA0E59" w:rsidRPr="00AA0E59" w14:paraId="52A92A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F6ED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C87E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743B2" w14:textId="3F6899F4" w:rsidR="00AA0E59" w:rsidRPr="006E2D7A" w:rsidRDefault="00AA0E59" w:rsidP="00AA0E59">
            <w:pPr>
              <w:pStyle w:val="TAL"/>
            </w:pPr>
            <w:r w:rsidRPr="00AA0E59">
              <w:t>R5-232276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CF149" w14:textId="2F88EAA2" w:rsidR="00AA0E59" w:rsidRPr="006E2D7A" w:rsidRDefault="00AA0E59" w:rsidP="00AA0E59">
            <w:pPr>
              <w:pStyle w:val="TAL"/>
            </w:pPr>
            <w:r w:rsidRPr="00AA0E59">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14D64" w14:textId="329E0B0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2E74C" w14:textId="74195AD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00CB9" w14:textId="79BB4519" w:rsidR="00AA0E59" w:rsidRPr="006E2D7A" w:rsidRDefault="00AA0E59" w:rsidP="00AA0E59">
            <w:pPr>
              <w:pStyle w:val="TAL"/>
            </w:pPr>
            <w:r w:rsidRPr="00AA0E59">
              <w:t>Addition of refsence sensitivity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5054C" w14:textId="77777777" w:rsidR="00AA0E59" w:rsidRPr="007F2609" w:rsidRDefault="00AA0E59" w:rsidP="00AA0E59">
            <w:pPr>
              <w:pStyle w:val="TAL"/>
            </w:pPr>
            <w:r w:rsidRPr="007F2609">
              <w:t>17.</w:t>
            </w:r>
            <w:r>
              <w:t>9.0</w:t>
            </w:r>
          </w:p>
        </w:tc>
      </w:tr>
      <w:tr w:rsidR="00AA0E59" w:rsidRPr="00AA0E59" w14:paraId="2643FD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4F2D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4530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32817" w14:textId="2AE70B78" w:rsidR="00AA0E59" w:rsidRPr="006E2D7A" w:rsidRDefault="00AA0E59" w:rsidP="00AA0E59">
            <w:pPr>
              <w:pStyle w:val="TAL"/>
            </w:pPr>
            <w:r w:rsidRPr="00AA0E59">
              <w:t>R5-232278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5B254" w14:textId="0BBEC167" w:rsidR="00AA0E59" w:rsidRPr="006E2D7A" w:rsidRDefault="00AA0E59" w:rsidP="00AA0E59">
            <w:pPr>
              <w:pStyle w:val="TAL"/>
            </w:pPr>
            <w:r w:rsidRPr="00AA0E59">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70E4A" w14:textId="300E310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C1B8E" w14:textId="2B7CDF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9D4ED" w14:textId="3C2581FD" w:rsidR="00AA0E59" w:rsidRPr="006E2D7A" w:rsidRDefault="00AA0E59" w:rsidP="00AA0E59">
            <w:pPr>
              <w:pStyle w:val="TAL"/>
            </w:pPr>
            <w:r w:rsidRPr="00AA0E59">
              <w:t>Addition of refsence sensitivity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A66BB" w14:textId="77777777" w:rsidR="00AA0E59" w:rsidRPr="007F2609" w:rsidRDefault="00AA0E59" w:rsidP="00AA0E59">
            <w:pPr>
              <w:pStyle w:val="TAL"/>
            </w:pPr>
            <w:r w:rsidRPr="007F2609">
              <w:t>17.</w:t>
            </w:r>
            <w:r>
              <w:t>9.0</w:t>
            </w:r>
          </w:p>
        </w:tc>
      </w:tr>
      <w:tr w:rsidR="00AA0E59" w:rsidRPr="00AA0E59" w14:paraId="62A28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1B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8B2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BAB41" w14:textId="7CAFCEA9" w:rsidR="00AA0E59" w:rsidRPr="006E2D7A" w:rsidRDefault="00AA0E59" w:rsidP="00AA0E59">
            <w:pPr>
              <w:pStyle w:val="TAL"/>
            </w:pPr>
            <w:r w:rsidRPr="00AA0E59">
              <w:t>R5-232341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59A34" w14:textId="7095E252" w:rsidR="00AA0E59" w:rsidRPr="006E2D7A" w:rsidRDefault="00AA0E59" w:rsidP="00AA0E59">
            <w:pPr>
              <w:pStyle w:val="TAL"/>
            </w:pPr>
            <w:r w:rsidRPr="00AA0E59">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9A292" w14:textId="41185AE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812C" w14:textId="5E6508B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E4F6C" w14:textId="303E4046" w:rsidR="00AA0E59" w:rsidRPr="006E2D7A" w:rsidRDefault="00AA0E59" w:rsidP="00AA0E59">
            <w:pPr>
              <w:pStyle w:val="TAL"/>
            </w:pPr>
            <w:r w:rsidRPr="00AA0E59">
              <w:t>Corrections for certain FR1 combos in section 7.3A.1_1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C54B" w14:textId="77777777" w:rsidR="00AA0E59" w:rsidRPr="007F2609" w:rsidRDefault="00AA0E59" w:rsidP="00AA0E59">
            <w:pPr>
              <w:pStyle w:val="TAL"/>
            </w:pPr>
            <w:r w:rsidRPr="007F2609">
              <w:t>17.</w:t>
            </w:r>
            <w:r>
              <w:t>9.0</w:t>
            </w:r>
          </w:p>
        </w:tc>
      </w:tr>
      <w:tr w:rsidR="00AA0E59" w:rsidRPr="00AA0E59" w14:paraId="6992D4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1ADF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D1CB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29A01" w14:textId="7F9821F3" w:rsidR="00AA0E59" w:rsidRPr="006E2D7A" w:rsidRDefault="00AA0E59" w:rsidP="00AA0E59">
            <w:pPr>
              <w:pStyle w:val="TAL"/>
            </w:pPr>
            <w:r w:rsidRPr="00AA0E59">
              <w:t>R5-232348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ADAD3" w14:textId="650D4846" w:rsidR="00AA0E59" w:rsidRPr="006E2D7A" w:rsidRDefault="00AA0E59" w:rsidP="00AA0E59">
            <w:pPr>
              <w:pStyle w:val="TAL"/>
            </w:pPr>
            <w:r w:rsidRPr="00AA0E59">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9AEE9" w14:textId="499A8AC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0DD0" w14:textId="48CBF7D2"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6D75B" w14:textId="7E3A73A4" w:rsidR="00AA0E59" w:rsidRPr="006E2D7A" w:rsidRDefault="00AA0E59" w:rsidP="00AA0E59">
            <w:pPr>
              <w:pStyle w:val="TAL"/>
            </w:pPr>
            <w:r w:rsidRPr="00AA0E59">
              <w:t>p-Max conditions corrections in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07C07" w14:textId="77777777" w:rsidR="00AA0E59" w:rsidRPr="007F2609" w:rsidRDefault="00AA0E59" w:rsidP="00AA0E59">
            <w:pPr>
              <w:pStyle w:val="TAL"/>
            </w:pPr>
            <w:r w:rsidRPr="007F2609">
              <w:t>17.</w:t>
            </w:r>
            <w:r>
              <w:t>9.0</w:t>
            </w:r>
          </w:p>
        </w:tc>
      </w:tr>
      <w:tr w:rsidR="00AA0E59" w:rsidRPr="00AA0E59" w14:paraId="553393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E8BF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957A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4E634" w14:textId="0A5B7186" w:rsidR="00AA0E59" w:rsidRPr="006E2D7A" w:rsidRDefault="00AA0E59" w:rsidP="00AA0E59">
            <w:pPr>
              <w:pStyle w:val="TAL"/>
            </w:pPr>
            <w:r w:rsidRPr="00AA0E59">
              <w:t>R5-232353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043BD" w14:textId="53EF1E36" w:rsidR="00AA0E59" w:rsidRPr="006E2D7A" w:rsidRDefault="00AA0E59" w:rsidP="00AA0E59">
            <w:pPr>
              <w:pStyle w:val="TAL"/>
            </w:pPr>
            <w:r w:rsidRPr="00AA0E59">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8440" w14:textId="1766DF2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555E2" w14:textId="608C87D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C6F48" w14:textId="1C968F29" w:rsidR="00AA0E59" w:rsidRPr="006E2D7A" w:rsidRDefault="00AA0E59" w:rsidP="00AA0E59">
            <w:pPr>
              <w:pStyle w:val="TAL"/>
            </w:pPr>
            <w:r w:rsidRPr="00AA0E59">
              <w:t>Test configuration table update for NS 46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EF21" w14:textId="77777777" w:rsidR="00AA0E59" w:rsidRPr="007F2609" w:rsidRDefault="00AA0E59" w:rsidP="00AA0E59">
            <w:pPr>
              <w:pStyle w:val="TAL"/>
            </w:pPr>
            <w:r w:rsidRPr="007F2609">
              <w:t>17.</w:t>
            </w:r>
            <w:r>
              <w:t>9.0</w:t>
            </w:r>
          </w:p>
        </w:tc>
      </w:tr>
      <w:tr w:rsidR="00AA0E59" w:rsidRPr="00AA0E59" w14:paraId="216224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D4F9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2614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B3823" w14:textId="711EDA19" w:rsidR="00AA0E59" w:rsidRPr="006E2D7A" w:rsidRDefault="00AA0E59" w:rsidP="00AA0E59">
            <w:pPr>
              <w:pStyle w:val="TAL"/>
            </w:pPr>
            <w:r w:rsidRPr="00AA0E59">
              <w:t>R5-232355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571E7" w14:textId="0A44B37B" w:rsidR="00AA0E59" w:rsidRPr="006E2D7A" w:rsidRDefault="00AA0E59" w:rsidP="00AA0E59">
            <w:pPr>
              <w:pStyle w:val="TAL"/>
            </w:pPr>
            <w:r w:rsidRPr="00AA0E59">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F86EF" w14:textId="08A61DC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83466" w14:textId="67D0EF3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3F0206" w14:textId="09735A2D" w:rsidR="00AA0E59" w:rsidRPr="006E2D7A" w:rsidRDefault="00AA0E59" w:rsidP="00AA0E59">
            <w:pPr>
              <w:pStyle w:val="TAL"/>
            </w:pPr>
            <w:r w:rsidRPr="00AA0E59">
              <w:t>K1 and number of HARQ processes for CA exceptions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D7946" w14:textId="77777777" w:rsidR="00AA0E59" w:rsidRPr="007F2609" w:rsidRDefault="00AA0E59" w:rsidP="00AA0E59">
            <w:pPr>
              <w:pStyle w:val="TAL"/>
            </w:pPr>
            <w:r w:rsidRPr="007F2609">
              <w:t>17.</w:t>
            </w:r>
            <w:r>
              <w:t>9.0</w:t>
            </w:r>
          </w:p>
        </w:tc>
      </w:tr>
      <w:tr w:rsidR="00AA0E59" w:rsidRPr="00AA0E59" w14:paraId="61EFEC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29E8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863A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8618" w14:textId="47A1E8AB" w:rsidR="00AA0E59" w:rsidRPr="006E2D7A" w:rsidRDefault="00AA0E59" w:rsidP="00AA0E59">
            <w:pPr>
              <w:pStyle w:val="TAL"/>
            </w:pPr>
            <w:r w:rsidRPr="00AA0E59">
              <w:t>R5-232410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8FA91" w14:textId="557643AF" w:rsidR="00AA0E59" w:rsidRPr="006E2D7A" w:rsidRDefault="00AA0E59" w:rsidP="00AA0E59">
            <w:pPr>
              <w:pStyle w:val="TAL"/>
            </w:pPr>
            <w:r w:rsidRPr="00AA0E59">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18130" w14:textId="350F729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5F9AA" w14:textId="2CAB88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79F77" w14:textId="10287A44" w:rsidR="00AA0E59" w:rsidRPr="006E2D7A" w:rsidRDefault="00AA0E59" w:rsidP="00AA0E59">
            <w:pPr>
              <w:pStyle w:val="TAL"/>
            </w:pPr>
            <w:r w:rsidRPr="00AA0E5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4E42" w14:textId="77777777" w:rsidR="00AA0E59" w:rsidRPr="007F2609" w:rsidRDefault="00AA0E59" w:rsidP="00AA0E59">
            <w:pPr>
              <w:pStyle w:val="TAL"/>
            </w:pPr>
            <w:r w:rsidRPr="007F2609">
              <w:t>17.</w:t>
            </w:r>
            <w:r>
              <w:t>9.0</w:t>
            </w:r>
          </w:p>
        </w:tc>
      </w:tr>
      <w:tr w:rsidR="00AA0E59" w:rsidRPr="00AA0E59" w14:paraId="6EBA58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3EAF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6DC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40350" w14:textId="2967BE11" w:rsidR="00AA0E59" w:rsidRPr="006E2D7A" w:rsidRDefault="00AA0E59" w:rsidP="00AA0E59">
            <w:pPr>
              <w:pStyle w:val="TAL"/>
            </w:pPr>
            <w:r w:rsidRPr="00AA0E59">
              <w:t>R5-232411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FD6D3" w14:textId="4B90722F" w:rsidR="00AA0E59" w:rsidRPr="006E2D7A" w:rsidRDefault="00AA0E59" w:rsidP="00AA0E59">
            <w:pPr>
              <w:pStyle w:val="TAL"/>
            </w:pPr>
            <w:r w:rsidRPr="00AA0E59">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1306D" w14:textId="7F7945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B7BEC" w14:textId="6A76887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5DDAA8" w14:textId="70E26B33" w:rsidR="00AA0E59" w:rsidRPr="006E2D7A" w:rsidRDefault="00AA0E59" w:rsidP="00AA0E59">
            <w:pPr>
              <w:pStyle w:val="TAL"/>
            </w:pPr>
            <w:r w:rsidRPr="00AA0E59">
              <w:t>Addition of 7.3A.1 for CA_n1A-n8A and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5BA3" w14:textId="77777777" w:rsidR="00AA0E59" w:rsidRPr="007F2609" w:rsidRDefault="00AA0E59" w:rsidP="00AA0E59">
            <w:pPr>
              <w:pStyle w:val="TAL"/>
            </w:pPr>
            <w:r w:rsidRPr="007F2609">
              <w:t>17.</w:t>
            </w:r>
            <w:r>
              <w:t>9.0</w:t>
            </w:r>
          </w:p>
        </w:tc>
      </w:tr>
      <w:tr w:rsidR="00AA0E59" w:rsidRPr="00AA0E59" w14:paraId="596984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EBA41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358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6E0FE" w14:textId="0BF352C4" w:rsidR="00AA0E59" w:rsidRPr="006E2D7A" w:rsidRDefault="00AA0E59" w:rsidP="00AA0E59">
            <w:pPr>
              <w:pStyle w:val="TAL"/>
            </w:pPr>
            <w:r w:rsidRPr="00AA0E59">
              <w:t>R5-232413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22F10" w14:textId="605DCDF0" w:rsidR="00AA0E59" w:rsidRPr="006E2D7A" w:rsidRDefault="00AA0E59" w:rsidP="00AA0E59">
            <w:pPr>
              <w:pStyle w:val="TAL"/>
            </w:pPr>
            <w:r w:rsidRPr="00AA0E59">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45AE4" w14:textId="09B25D7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FD41E" w14:textId="1AB73EB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693CF7" w14:textId="1E1C58D8" w:rsidR="00AA0E59" w:rsidRPr="006E2D7A" w:rsidRDefault="00AA0E59" w:rsidP="00AA0E59">
            <w:pPr>
              <w:pStyle w:val="TAL"/>
            </w:pPr>
            <w:r w:rsidRPr="00AA0E59">
              <w:t>Addition of general spurious emissions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C72B" w14:textId="77777777" w:rsidR="00AA0E59" w:rsidRPr="007F2609" w:rsidRDefault="00AA0E59" w:rsidP="00AA0E59">
            <w:pPr>
              <w:pStyle w:val="TAL"/>
            </w:pPr>
            <w:r w:rsidRPr="007F2609">
              <w:t>17.</w:t>
            </w:r>
            <w:r>
              <w:t>9.0</w:t>
            </w:r>
          </w:p>
        </w:tc>
      </w:tr>
      <w:tr w:rsidR="00AA0E59" w:rsidRPr="00AA0E59" w14:paraId="47428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1DD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45B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8CBA6" w14:textId="10BAF2B6" w:rsidR="00AA0E59" w:rsidRPr="006E2D7A" w:rsidRDefault="00AA0E59" w:rsidP="00AA0E59">
            <w:pPr>
              <w:pStyle w:val="TAL"/>
            </w:pPr>
            <w:r w:rsidRPr="00AA0E59">
              <w:t>R5-232414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96537" w14:textId="02EDF90E" w:rsidR="00AA0E59" w:rsidRPr="006E2D7A" w:rsidRDefault="00AA0E59" w:rsidP="00AA0E59">
            <w:pPr>
              <w:pStyle w:val="TAL"/>
            </w:pPr>
            <w:r w:rsidRPr="00AA0E59">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CB484" w14:textId="7E784A4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5F501" w14:textId="67C573F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52B64" w14:textId="65662E0A" w:rsidR="00AA0E59" w:rsidRPr="006E2D7A" w:rsidRDefault="00AA0E59" w:rsidP="00AA0E59">
            <w:pPr>
              <w:pStyle w:val="TAL"/>
            </w:pPr>
            <w:r w:rsidRPr="00AA0E59">
              <w:t>Addition of Spurious emissions for UE co-existence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50E7" w14:textId="77777777" w:rsidR="00AA0E59" w:rsidRPr="007F2609" w:rsidRDefault="00AA0E59" w:rsidP="00AA0E59">
            <w:pPr>
              <w:pStyle w:val="TAL"/>
            </w:pPr>
            <w:r w:rsidRPr="007F2609">
              <w:t>17.</w:t>
            </w:r>
            <w:r>
              <w:t>9.0</w:t>
            </w:r>
          </w:p>
        </w:tc>
      </w:tr>
      <w:tr w:rsidR="00AA0E59" w:rsidRPr="00AA0E59" w14:paraId="07418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4178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87B4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F1535" w14:textId="6EFDEADC" w:rsidR="00AA0E59" w:rsidRPr="006E2D7A" w:rsidRDefault="00AA0E59" w:rsidP="00AA0E59">
            <w:pPr>
              <w:pStyle w:val="TAL"/>
            </w:pPr>
            <w:r w:rsidRPr="00AA0E59">
              <w:t>R5-232444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D832B" w14:textId="1CFF6955" w:rsidR="00AA0E59" w:rsidRPr="006E2D7A" w:rsidRDefault="00AA0E59" w:rsidP="00AA0E59">
            <w:pPr>
              <w:pStyle w:val="TAL"/>
            </w:pPr>
            <w:r w:rsidRPr="00AA0E59">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DFE8F" w14:textId="0D78B31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B8A30" w14:textId="6A7BC26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15644" w14:textId="72FFE0FE" w:rsidR="00AA0E59" w:rsidRPr="006E2D7A" w:rsidRDefault="00AA0E59" w:rsidP="00AA0E59">
            <w:pPr>
              <w:pStyle w:val="TAL"/>
            </w:pPr>
            <w:r w:rsidRPr="00AA0E59">
              <w:t>Adding UE maximum output power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727E0" w14:textId="77777777" w:rsidR="00AA0E59" w:rsidRPr="007F2609" w:rsidRDefault="00AA0E59" w:rsidP="00AA0E59">
            <w:pPr>
              <w:pStyle w:val="TAL"/>
            </w:pPr>
            <w:r w:rsidRPr="007F2609">
              <w:t>17.</w:t>
            </w:r>
            <w:r>
              <w:t>9.0</w:t>
            </w:r>
          </w:p>
        </w:tc>
      </w:tr>
      <w:tr w:rsidR="00AA0E59" w:rsidRPr="00AA0E59" w14:paraId="408066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D3C8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6A5E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7A84B" w14:textId="1E27E359" w:rsidR="00AA0E59" w:rsidRPr="006E2D7A" w:rsidRDefault="00AA0E59" w:rsidP="00AA0E59">
            <w:pPr>
              <w:pStyle w:val="TAL"/>
            </w:pPr>
            <w:r w:rsidRPr="00AA0E59">
              <w:t>R5-232445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03E7C" w14:textId="28DD36EB" w:rsidR="00AA0E59" w:rsidRPr="006E2D7A" w:rsidRDefault="00AA0E59" w:rsidP="00AA0E59">
            <w:pPr>
              <w:pStyle w:val="TAL"/>
            </w:pPr>
            <w:r w:rsidRPr="00AA0E59">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CA7A" w14:textId="49909EE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98357" w14:textId="4C2BD87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04BFD" w14:textId="62C33BF7" w:rsidR="00AA0E59" w:rsidRPr="006E2D7A" w:rsidRDefault="00AA0E59" w:rsidP="00AA0E59">
            <w:pPr>
              <w:pStyle w:val="TAL"/>
            </w:pPr>
            <w:r w:rsidRPr="00AA0E59">
              <w:t>Adding UE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0944" w14:textId="77777777" w:rsidR="00AA0E59" w:rsidRPr="007F2609" w:rsidRDefault="00AA0E59" w:rsidP="00AA0E59">
            <w:pPr>
              <w:pStyle w:val="TAL"/>
            </w:pPr>
            <w:r w:rsidRPr="007F2609">
              <w:t>17.</w:t>
            </w:r>
            <w:r>
              <w:t>9.0</w:t>
            </w:r>
          </w:p>
        </w:tc>
      </w:tr>
      <w:tr w:rsidR="00AA0E59" w:rsidRPr="00AA0E59" w14:paraId="2F8402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C721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28AF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FE8D" w14:textId="7B4996AF" w:rsidR="00AA0E59" w:rsidRPr="006E2D7A" w:rsidRDefault="00AA0E59" w:rsidP="00AA0E59">
            <w:pPr>
              <w:pStyle w:val="TAL"/>
            </w:pPr>
            <w:r w:rsidRPr="00AA0E59">
              <w:t>R5-232579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3D9D" w14:textId="491CD01C" w:rsidR="00AA0E59" w:rsidRPr="006E2D7A" w:rsidRDefault="00AA0E59" w:rsidP="00AA0E59">
            <w:pPr>
              <w:pStyle w:val="TAL"/>
            </w:pPr>
            <w:r w:rsidRPr="00AA0E59">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C9A70" w14:textId="71688B73"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D6B78" w14:textId="52BAAD5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009796" w14:textId="1B3031CD" w:rsidR="00AA0E59" w:rsidRPr="006E2D7A" w:rsidRDefault="00AA0E59" w:rsidP="00AA0E59">
            <w:pPr>
              <w:pStyle w:val="TAL"/>
            </w:pPr>
            <w:r w:rsidRPr="00AA0E59">
              <w:t>Addition of test case 6.5F.2.4.2, Shared spectrum channel access ACLR with additional requirement for NS_29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429C9" w14:textId="77777777" w:rsidR="00AA0E59" w:rsidRPr="007F2609" w:rsidRDefault="00AA0E59" w:rsidP="00AA0E59">
            <w:pPr>
              <w:pStyle w:val="TAL"/>
            </w:pPr>
            <w:r w:rsidRPr="007F2609">
              <w:t>17.</w:t>
            </w:r>
            <w:r>
              <w:t>9.0</w:t>
            </w:r>
          </w:p>
        </w:tc>
      </w:tr>
      <w:tr w:rsidR="00AA0E59" w:rsidRPr="00AA0E59" w14:paraId="70C545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52541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03D8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67D14" w14:textId="5126B11B" w:rsidR="00AA0E59" w:rsidRPr="006E2D7A" w:rsidRDefault="00AA0E59" w:rsidP="00AA0E59">
            <w:pPr>
              <w:pStyle w:val="TAL"/>
            </w:pPr>
            <w:r w:rsidRPr="00AA0E59">
              <w:t>R5-232611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931D8" w14:textId="5E98D877" w:rsidR="00AA0E59" w:rsidRPr="006E2D7A" w:rsidRDefault="00AA0E59" w:rsidP="00AA0E59">
            <w:pPr>
              <w:pStyle w:val="TAL"/>
            </w:pPr>
            <w:r w:rsidRPr="00AA0E59">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A138C" w14:textId="28B542B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CA0CE" w14:textId="4CCD5F7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1A221" w14:textId="6A2139D3" w:rsidR="00AA0E59" w:rsidRPr="006E2D7A" w:rsidRDefault="00AA0E59" w:rsidP="00AA0E59">
            <w:pPr>
              <w:pStyle w:val="TAL"/>
            </w:pPr>
            <w:r w:rsidRPr="00AA0E59">
              <w:t>General SE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594AB" w14:textId="77777777" w:rsidR="00AA0E59" w:rsidRPr="007F2609" w:rsidRDefault="00AA0E59" w:rsidP="00AA0E59">
            <w:pPr>
              <w:pStyle w:val="TAL"/>
            </w:pPr>
            <w:r w:rsidRPr="007F2609">
              <w:t>17.</w:t>
            </w:r>
            <w:r>
              <w:t>9.0</w:t>
            </w:r>
          </w:p>
        </w:tc>
      </w:tr>
      <w:tr w:rsidR="00AA0E59" w:rsidRPr="00AA0E59" w14:paraId="040EC3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08B5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F5A4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85546" w14:textId="54654AA0" w:rsidR="00AA0E59" w:rsidRPr="006E2D7A" w:rsidRDefault="00AA0E59" w:rsidP="00AA0E59">
            <w:pPr>
              <w:pStyle w:val="TAL"/>
            </w:pPr>
            <w:r w:rsidRPr="00AA0E59">
              <w:t>R5-232612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50B2" w14:textId="7DD525A8" w:rsidR="00AA0E59" w:rsidRPr="006E2D7A" w:rsidRDefault="00AA0E59" w:rsidP="00AA0E59">
            <w:pPr>
              <w:pStyle w:val="TAL"/>
            </w:pPr>
            <w:r w:rsidRPr="00AA0E59">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096A7" w14:textId="7512A9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06447" w14:textId="6807E1A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83C8F2" w14:textId="77EB794D" w:rsidR="00AA0E59" w:rsidRPr="006E2D7A" w:rsidRDefault="00AA0E59" w:rsidP="00AA0E59">
            <w:pPr>
              <w:pStyle w:val="TAL"/>
            </w:pPr>
            <w:r w:rsidRPr="00AA0E59">
              <w:t>TX SE_Co_exist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09486" w14:textId="77777777" w:rsidR="00AA0E59" w:rsidRPr="007F2609" w:rsidRDefault="00AA0E59" w:rsidP="00AA0E59">
            <w:pPr>
              <w:pStyle w:val="TAL"/>
            </w:pPr>
            <w:r w:rsidRPr="007F2609">
              <w:t>17.</w:t>
            </w:r>
            <w:r>
              <w:t>9.0</w:t>
            </w:r>
          </w:p>
        </w:tc>
      </w:tr>
      <w:tr w:rsidR="00AA0E59" w:rsidRPr="00AA0E59" w14:paraId="5F9812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88C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EB0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418BA" w14:textId="4CECB297" w:rsidR="00AA0E59" w:rsidRPr="006E2D7A" w:rsidRDefault="00AA0E59" w:rsidP="00AA0E59">
            <w:pPr>
              <w:pStyle w:val="TAL"/>
            </w:pPr>
            <w:r w:rsidRPr="00AA0E59">
              <w:t>R5-232613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55F5A" w14:textId="1167A918" w:rsidR="00AA0E59" w:rsidRPr="006E2D7A" w:rsidRDefault="00AA0E59" w:rsidP="00AA0E59">
            <w:pPr>
              <w:pStyle w:val="TAL"/>
            </w:pPr>
            <w:r w:rsidRPr="00AA0E59">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7D9FD" w14:textId="50CEBBC2"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26DAB" w14:textId="2605EA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E5F9C9" w14:textId="5F34ED25" w:rsidR="00AA0E59" w:rsidRPr="006E2D7A" w:rsidRDefault="00AA0E59" w:rsidP="00AA0E59">
            <w:pPr>
              <w:pStyle w:val="TAL"/>
            </w:pPr>
            <w:r w:rsidRPr="00AA0E59">
              <w:t>Update 7.3A.1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647E" w14:textId="77777777" w:rsidR="00AA0E59" w:rsidRPr="007F2609" w:rsidRDefault="00AA0E59" w:rsidP="00AA0E59">
            <w:pPr>
              <w:pStyle w:val="TAL"/>
            </w:pPr>
            <w:r w:rsidRPr="007F2609">
              <w:t>17.</w:t>
            </w:r>
            <w:r>
              <w:t>9.0</w:t>
            </w:r>
          </w:p>
        </w:tc>
      </w:tr>
      <w:tr w:rsidR="00AA0E59" w:rsidRPr="00AA0E59" w14:paraId="6DFE3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486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017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45A2F" w14:textId="2F8C3C39" w:rsidR="00AA0E59" w:rsidRPr="006E2D7A" w:rsidRDefault="00AA0E59" w:rsidP="00AA0E59">
            <w:pPr>
              <w:pStyle w:val="TAL"/>
            </w:pPr>
            <w:r w:rsidRPr="00AA0E59">
              <w:t>R5-232614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48E85" w14:textId="4C05E9B7" w:rsidR="00AA0E59" w:rsidRPr="006E2D7A" w:rsidRDefault="00AA0E59" w:rsidP="00AA0E59">
            <w:pPr>
              <w:pStyle w:val="TAL"/>
            </w:pPr>
            <w:r w:rsidRPr="00AA0E59">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C6F2A" w14:textId="19E3EE2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178D8" w14:textId="5834B58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5E775" w14:textId="539BB2B2" w:rsidR="00AA0E59" w:rsidRPr="006E2D7A" w:rsidRDefault="00AA0E59" w:rsidP="00AA0E59">
            <w:pPr>
              <w:pStyle w:val="TAL"/>
            </w:pPr>
            <w:r w:rsidRPr="00AA0E59">
              <w:t>Update 6.2A.1.1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7069" w14:textId="77777777" w:rsidR="00AA0E59" w:rsidRPr="007F2609" w:rsidRDefault="00AA0E59" w:rsidP="00AA0E59">
            <w:pPr>
              <w:pStyle w:val="TAL"/>
            </w:pPr>
            <w:r w:rsidRPr="007F2609">
              <w:t>17.</w:t>
            </w:r>
            <w:r>
              <w:t>9.0</w:t>
            </w:r>
          </w:p>
        </w:tc>
      </w:tr>
      <w:tr w:rsidR="00AA0E59" w:rsidRPr="00AA0E59" w14:paraId="0D90E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A1D3C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71D4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B741A" w14:textId="31EF29BB" w:rsidR="00AA0E59" w:rsidRPr="006E2D7A" w:rsidRDefault="00AA0E59" w:rsidP="00AA0E59">
            <w:pPr>
              <w:pStyle w:val="TAL"/>
            </w:pPr>
            <w:r w:rsidRPr="00AA0E59">
              <w:t>R5-232616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1E994" w14:textId="79259219" w:rsidR="00AA0E59" w:rsidRPr="006E2D7A" w:rsidRDefault="00AA0E59" w:rsidP="00AA0E59">
            <w:pPr>
              <w:pStyle w:val="TAL"/>
            </w:pPr>
            <w:r w:rsidRPr="00AA0E59">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AAE54" w14:textId="3162CB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EA502" w14:textId="363562D1"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050F" w14:textId="3E729ABB" w:rsidR="00AA0E59" w:rsidRPr="006E2D7A" w:rsidRDefault="00AA0E59" w:rsidP="00AA0E59">
            <w:pPr>
              <w:pStyle w:val="TAL"/>
            </w:pPr>
            <w:r w:rsidRPr="00AA0E59">
              <w:t>Update 6.2A.4.0.2.3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E74A" w14:textId="77777777" w:rsidR="00AA0E59" w:rsidRPr="007F2609" w:rsidRDefault="00AA0E59" w:rsidP="00AA0E59">
            <w:pPr>
              <w:pStyle w:val="TAL"/>
            </w:pPr>
            <w:r w:rsidRPr="007F2609">
              <w:t>17.</w:t>
            </w:r>
            <w:r>
              <w:t>9.0</w:t>
            </w:r>
          </w:p>
        </w:tc>
      </w:tr>
      <w:tr w:rsidR="00AA0E59" w:rsidRPr="00AA0E59" w14:paraId="3F22C0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2F47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D8CE8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AFFD" w14:textId="3F20A84D" w:rsidR="00AA0E59" w:rsidRPr="006E2D7A" w:rsidRDefault="00AA0E59" w:rsidP="00AA0E59">
            <w:pPr>
              <w:pStyle w:val="TAL"/>
            </w:pPr>
            <w:r w:rsidRPr="00AA0E59">
              <w:t>R5-232625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75780" w14:textId="391CB61B" w:rsidR="00AA0E59" w:rsidRPr="006E2D7A" w:rsidRDefault="00AA0E59" w:rsidP="00AA0E59">
            <w:pPr>
              <w:pStyle w:val="TAL"/>
            </w:pPr>
            <w:r w:rsidRPr="00AA0E59">
              <w:t>2235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49422" w14:textId="1D82FC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38C87" w14:textId="452D149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30F61" w14:textId="132C51B8" w:rsidR="00AA0E59" w:rsidRPr="006E2D7A" w:rsidRDefault="00AA0E59" w:rsidP="00AA0E59">
            <w:pPr>
              <w:pStyle w:val="TAL"/>
            </w:pPr>
            <w:r w:rsidRPr="00AA0E59">
              <w:t>Update 6.2A.4.0.2.3 for CA_n2A-n5A and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CB24" w14:textId="77777777" w:rsidR="00AA0E59" w:rsidRPr="007F2609" w:rsidRDefault="00AA0E59" w:rsidP="00AA0E59">
            <w:pPr>
              <w:pStyle w:val="TAL"/>
            </w:pPr>
            <w:r w:rsidRPr="007F2609">
              <w:t>17.</w:t>
            </w:r>
            <w:r>
              <w:t>9.0</w:t>
            </w:r>
          </w:p>
        </w:tc>
      </w:tr>
      <w:tr w:rsidR="00AA0E59" w:rsidRPr="00AA0E59" w14:paraId="48062E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602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C4C6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B4D28" w14:textId="62E562BE" w:rsidR="00AA0E59" w:rsidRPr="006E2D7A" w:rsidRDefault="00AA0E59" w:rsidP="00AA0E59">
            <w:pPr>
              <w:pStyle w:val="TAL"/>
            </w:pPr>
            <w:r w:rsidRPr="00AA0E59">
              <w:t>R5-232636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BAD2E" w14:textId="6D7CBE0C" w:rsidR="00AA0E59" w:rsidRPr="006E2D7A" w:rsidRDefault="00AA0E59" w:rsidP="00AA0E59">
            <w:pPr>
              <w:pStyle w:val="TAL"/>
            </w:pPr>
            <w:r w:rsidRPr="00AA0E59">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F99A5" w14:textId="6593CB97"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64A45" w14:textId="71F65C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EC38AC" w14:textId="271EC951" w:rsidR="00AA0E59" w:rsidRPr="006E2D7A" w:rsidRDefault="00AA0E59" w:rsidP="00AA0E59">
            <w:pPr>
              <w:pStyle w:val="TAL"/>
            </w:pPr>
            <w:r w:rsidRPr="00AA0E59">
              <w:t>Update 7.1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6DEDA" w14:textId="77777777" w:rsidR="00AA0E59" w:rsidRPr="007F2609" w:rsidRDefault="00AA0E59" w:rsidP="00AA0E59">
            <w:pPr>
              <w:pStyle w:val="TAL"/>
            </w:pPr>
            <w:r w:rsidRPr="007F2609">
              <w:t>17.</w:t>
            </w:r>
            <w:r>
              <w:t>9.0</w:t>
            </w:r>
          </w:p>
        </w:tc>
      </w:tr>
      <w:tr w:rsidR="00AA0E59" w:rsidRPr="00AA0E59" w14:paraId="4A8D87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B2A3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F68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345E0" w14:textId="150A0BE3" w:rsidR="00AA0E59" w:rsidRPr="006E2D7A" w:rsidRDefault="00AA0E59" w:rsidP="00AA0E59">
            <w:pPr>
              <w:pStyle w:val="TAL"/>
            </w:pPr>
            <w:r w:rsidRPr="00AA0E59">
              <w:t>R5-232637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C5B8C" w14:textId="133A77D9" w:rsidR="00AA0E59" w:rsidRPr="006E2D7A" w:rsidRDefault="00AA0E59" w:rsidP="00AA0E59">
            <w:pPr>
              <w:pStyle w:val="TAL"/>
            </w:pPr>
            <w:r w:rsidRPr="00AA0E59">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0D409" w14:textId="4514897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56BA" w14:textId="3FEB491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30858" w14:textId="0F753175" w:rsidR="00AA0E59" w:rsidRPr="006E2D7A" w:rsidRDefault="00AA0E59" w:rsidP="00AA0E59">
            <w:pPr>
              <w:pStyle w:val="TAL"/>
            </w:pPr>
            <w:r w:rsidRPr="00AA0E59">
              <w:t>Update 5.2 note 14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EBAA" w14:textId="77777777" w:rsidR="00AA0E59" w:rsidRPr="007F2609" w:rsidRDefault="00AA0E59" w:rsidP="00AA0E59">
            <w:pPr>
              <w:pStyle w:val="TAL"/>
            </w:pPr>
            <w:r w:rsidRPr="007F2609">
              <w:t>17.</w:t>
            </w:r>
            <w:r>
              <w:t>9.0</w:t>
            </w:r>
          </w:p>
        </w:tc>
      </w:tr>
      <w:tr w:rsidR="00AA0E59" w:rsidRPr="00AA0E59" w14:paraId="5CE6E6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06505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5FC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056F" w14:textId="3D76B66B" w:rsidR="00AA0E59" w:rsidRPr="006E2D7A" w:rsidRDefault="00AA0E59" w:rsidP="00AA0E59">
            <w:pPr>
              <w:pStyle w:val="TAL"/>
            </w:pPr>
            <w:r w:rsidRPr="00AA0E59">
              <w:t>R5-232695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76750" w14:textId="405FD88A" w:rsidR="00AA0E59" w:rsidRPr="006E2D7A" w:rsidRDefault="00AA0E59" w:rsidP="00AA0E59">
            <w:pPr>
              <w:pStyle w:val="TAL"/>
            </w:pPr>
            <w:r w:rsidRPr="00AA0E59">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348CB" w14:textId="3802F02A"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80B2" w14:textId="63C4406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E42F" w14:textId="2BFD55E1" w:rsidR="00AA0E59" w:rsidRPr="006E2D7A" w:rsidRDefault="00AA0E59" w:rsidP="00AA0E59">
            <w:pPr>
              <w:pStyle w:val="TAL"/>
            </w:pPr>
            <w:r w:rsidRPr="00AA0E59">
              <w:t>Update 6.5F.3.1 General SE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BCFC5" w14:textId="77777777" w:rsidR="00AA0E59" w:rsidRPr="007F2609" w:rsidRDefault="00AA0E59" w:rsidP="00AA0E59">
            <w:pPr>
              <w:pStyle w:val="TAL"/>
            </w:pPr>
            <w:r w:rsidRPr="007F2609">
              <w:t>17.</w:t>
            </w:r>
            <w:r>
              <w:t>9.0</w:t>
            </w:r>
          </w:p>
        </w:tc>
      </w:tr>
      <w:tr w:rsidR="00AA0E59" w:rsidRPr="00AA0E59" w14:paraId="5DB5F0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A74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3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0EBE" w14:textId="0E40EE22" w:rsidR="00AA0E59" w:rsidRPr="006E2D7A" w:rsidRDefault="00AA0E59" w:rsidP="00AA0E59">
            <w:pPr>
              <w:pStyle w:val="TAL"/>
            </w:pPr>
            <w:r w:rsidRPr="00AA0E59">
              <w:t>R5-232697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B8050" w14:textId="7AE81572" w:rsidR="00AA0E59" w:rsidRPr="006E2D7A" w:rsidRDefault="00AA0E59" w:rsidP="00AA0E59">
            <w:pPr>
              <w:pStyle w:val="TAL"/>
            </w:pPr>
            <w:r w:rsidRPr="00AA0E59">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566F7B" w14:textId="348BA8AE"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832D" w14:textId="6CD2F53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57FF61" w14:textId="5EE96435" w:rsidR="00AA0E59" w:rsidRPr="006E2D7A" w:rsidRDefault="00AA0E59" w:rsidP="00AA0E59">
            <w:pPr>
              <w:pStyle w:val="TAL"/>
            </w:pPr>
            <w:r w:rsidRPr="00AA0E59">
              <w:t>Update 6.5F.2.4.1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D289E" w14:textId="77777777" w:rsidR="00AA0E59" w:rsidRPr="007F2609" w:rsidRDefault="00AA0E59" w:rsidP="00AA0E59">
            <w:pPr>
              <w:pStyle w:val="TAL"/>
            </w:pPr>
            <w:r w:rsidRPr="007F2609">
              <w:t>17.</w:t>
            </w:r>
            <w:r>
              <w:t>9.0</w:t>
            </w:r>
          </w:p>
        </w:tc>
      </w:tr>
      <w:tr w:rsidR="00AA0E59" w:rsidRPr="00AA0E59" w14:paraId="471F0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DB926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BB0B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1528" w14:textId="6BFC37DC" w:rsidR="00AA0E59" w:rsidRPr="006E2D7A" w:rsidRDefault="00AA0E59" w:rsidP="00AA0E59">
            <w:pPr>
              <w:pStyle w:val="TAL"/>
            </w:pPr>
            <w:r w:rsidRPr="00AA0E59">
              <w:t>R5-232726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078D9" w14:textId="74158522" w:rsidR="00AA0E59" w:rsidRPr="006E2D7A" w:rsidRDefault="00AA0E59" w:rsidP="00AA0E59">
            <w:pPr>
              <w:pStyle w:val="TAL"/>
            </w:pPr>
            <w:r w:rsidRPr="00AA0E59">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8E416" w14:textId="78A160DC"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3163B" w14:textId="620DCD5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8A10A" w14:textId="791E3E84" w:rsidR="00AA0E59" w:rsidRPr="006E2D7A" w:rsidRDefault="00AA0E59" w:rsidP="00AA0E59">
            <w:pPr>
              <w:pStyle w:val="TAL"/>
            </w:pPr>
            <w:r w:rsidRPr="00AA0E59">
              <w:t>Addition of abbreviation and clause 4 general description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BAAC" w14:textId="77777777" w:rsidR="00AA0E59" w:rsidRPr="007F2609" w:rsidRDefault="00AA0E59" w:rsidP="00AA0E59">
            <w:pPr>
              <w:pStyle w:val="TAL"/>
            </w:pPr>
            <w:r w:rsidRPr="007F2609">
              <w:t>17.</w:t>
            </w:r>
            <w:r>
              <w:t>9.0</w:t>
            </w:r>
          </w:p>
        </w:tc>
      </w:tr>
      <w:tr w:rsidR="00AA0E59" w:rsidRPr="00AA0E59" w14:paraId="0B4E8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65D17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0B8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BF896" w14:textId="45F7E4E3" w:rsidR="00AA0E59" w:rsidRPr="00F752BA" w:rsidRDefault="00AA0E59" w:rsidP="00AA0E59">
            <w:pPr>
              <w:pStyle w:val="TAL"/>
            </w:pPr>
            <w:r w:rsidRPr="00F752BA">
              <w:t>R5-232732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C68BC" w14:textId="468B27FF" w:rsidR="00AA0E59" w:rsidRPr="00F752BA" w:rsidRDefault="00AA0E59" w:rsidP="00AA0E59">
            <w:pPr>
              <w:pStyle w:val="TAL"/>
            </w:pPr>
            <w:r w:rsidRPr="00F752BA">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AD0C1" w14:textId="638A2D9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781DD" w14:textId="4704C0E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DB79A" w14:textId="00169E64" w:rsidR="00AA0E59" w:rsidRPr="00F752BA" w:rsidRDefault="00AA0E59" w:rsidP="00AA0E59">
            <w:pPr>
              <w:pStyle w:val="TAL"/>
            </w:pPr>
            <w:r w:rsidRPr="00F752BA">
              <w:t>Addition of new test case 6.2D.2_1 UE 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97141" w14:textId="77777777" w:rsidR="00AA0E59" w:rsidRPr="007F2609" w:rsidRDefault="00AA0E59" w:rsidP="00AA0E59">
            <w:pPr>
              <w:pStyle w:val="TAL"/>
            </w:pPr>
            <w:r w:rsidRPr="007F2609">
              <w:t>17.</w:t>
            </w:r>
            <w:r>
              <w:t>9.0</w:t>
            </w:r>
          </w:p>
        </w:tc>
      </w:tr>
      <w:tr w:rsidR="00AA0E59" w:rsidRPr="00AA0E59" w14:paraId="3E578B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F55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3B67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CA92" w14:textId="5214BCF1" w:rsidR="00AA0E59" w:rsidRPr="00F752BA" w:rsidRDefault="00AA0E59" w:rsidP="00AA0E59">
            <w:pPr>
              <w:pStyle w:val="TAL"/>
            </w:pPr>
            <w:r w:rsidRPr="00F752BA">
              <w:t>R5-232733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FB62" w14:textId="1C69CBE5" w:rsidR="00AA0E59" w:rsidRPr="00F752BA" w:rsidRDefault="00AA0E59" w:rsidP="00AA0E59">
            <w:pPr>
              <w:pStyle w:val="TAL"/>
            </w:pPr>
            <w:r w:rsidRPr="00F752BA">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DCF38" w14:textId="21BFBF7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7169" w14:textId="5421500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2895D" w14:textId="370C6C77" w:rsidR="00AA0E59" w:rsidRPr="00F752BA" w:rsidRDefault="00AA0E59" w:rsidP="00AA0E59">
            <w:pPr>
              <w:pStyle w:val="TAL"/>
            </w:pPr>
            <w:r w:rsidRPr="00F752BA">
              <w:t>Addition of new test case 6.2D.3_1 UE A-MPR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C5B74" w14:textId="77777777" w:rsidR="00AA0E59" w:rsidRPr="007F2609" w:rsidRDefault="00AA0E59" w:rsidP="00AA0E59">
            <w:pPr>
              <w:pStyle w:val="TAL"/>
            </w:pPr>
            <w:r w:rsidRPr="007F2609">
              <w:t>17.</w:t>
            </w:r>
            <w:r>
              <w:t>9.0</w:t>
            </w:r>
          </w:p>
        </w:tc>
      </w:tr>
      <w:tr w:rsidR="00AA0E59" w:rsidRPr="00AA0E59" w14:paraId="60396B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030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8465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9494" w14:textId="00A159A6" w:rsidR="00AA0E59" w:rsidRPr="00F752BA" w:rsidRDefault="00AA0E59" w:rsidP="00AA0E59">
            <w:pPr>
              <w:pStyle w:val="TAL"/>
            </w:pPr>
            <w:r w:rsidRPr="00F752BA">
              <w:t>R5-232734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3E037" w14:textId="1D084343" w:rsidR="00AA0E59" w:rsidRPr="00F752BA" w:rsidRDefault="00AA0E59" w:rsidP="00AA0E59">
            <w:pPr>
              <w:pStyle w:val="TAL"/>
            </w:pPr>
            <w:r w:rsidRPr="00F752BA">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D476A" w14:textId="61091A9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99881" w14:textId="354DBDA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8C80DA" w14:textId="7C91D8DD" w:rsidR="00AA0E59" w:rsidRPr="00F752BA" w:rsidRDefault="00AA0E59" w:rsidP="00AA0E59">
            <w:pPr>
              <w:pStyle w:val="TAL"/>
            </w:pPr>
            <w:r w:rsidRPr="00F752BA">
              <w:t>Addition of new test case 6.4D.2.2_1 Carrier leakage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80BED" w14:textId="77777777" w:rsidR="00AA0E59" w:rsidRPr="007F2609" w:rsidRDefault="00AA0E59" w:rsidP="00AA0E59">
            <w:pPr>
              <w:pStyle w:val="TAL"/>
            </w:pPr>
            <w:r w:rsidRPr="007F2609">
              <w:t>17.</w:t>
            </w:r>
            <w:r>
              <w:t>9.0</w:t>
            </w:r>
          </w:p>
        </w:tc>
      </w:tr>
      <w:tr w:rsidR="00AA0E59" w:rsidRPr="00AA0E59" w14:paraId="7ED33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9013D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5793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2A16" w14:textId="48F8DE97" w:rsidR="00AA0E59" w:rsidRPr="00F752BA" w:rsidRDefault="00AA0E59" w:rsidP="00AA0E59">
            <w:pPr>
              <w:pStyle w:val="TAL"/>
            </w:pPr>
            <w:r w:rsidRPr="00F752BA">
              <w:t>R5-232735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6D4D" w14:textId="02710B8E" w:rsidR="00AA0E59" w:rsidRPr="00F752BA" w:rsidRDefault="00AA0E59" w:rsidP="00AA0E59">
            <w:pPr>
              <w:pStyle w:val="TAL"/>
            </w:pPr>
            <w:r w:rsidRPr="00F752BA">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BFE9D" w14:textId="45D50B4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8622" w14:textId="191F2B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D8990" w14:textId="72D9B2FD" w:rsidR="00AA0E59" w:rsidRPr="00F752BA" w:rsidRDefault="00AA0E59" w:rsidP="00AA0E59">
            <w:pPr>
              <w:pStyle w:val="TAL"/>
            </w:pPr>
            <w:r w:rsidRPr="00F752BA">
              <w:t>Addition of new test case 6.4D.2.3_1 In-band emissions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33087" w14:textId="77777777" w:rsidR="00AA0E59" w:rsidRPr="007F2609" w:rsidRDefault="00AA0E59" w:rsidP="00AA0E59">
            <w:pPr>
              <w:pStyle w:val="TAL"/>
            </w:pPr>
            <w:r w:rsidRPr="007F2609">
              <w:t>17.</w:t>
            </w:r>
            <w:r>
              <w:t>9.0</w:t>
            </w:r>
          </w:p>
        </w:tc>
      </w:tr>
      <w:tr w:rsidR="00AA0E59" w:rsidRPr="00AA0E59" w14:paraId="34B678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407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E9BC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8509F" w14:textId="0E8023EC" w:rsidR="00AA0E59" w:rsidRPr="00F752BA" w:rsidRDefault="00AA0E59" w:rsidP="00AA0E59">
            <w:pPr>
              <w:pStyle w:val="TAL"/>
            </w:pPr>
            <w:r w:rsidRPr="00F752BA">
              <w:t>R5-232736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9CE63" w14:textId="5BDDED4A" w:rsidR="00AA0E59" w:rsidRPr="00F752BA" w:rsidRDefault="00AA0E59" w:rsidP="00AA0E59">
            <w:pPr>
              <w:pStyle w:val="TAL"/>
            </w:pPr>
            <w:r w:rsidRPr="00F752BA">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F71A6" w14:textId="6BE524D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C44D" w14:textId="50C3611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26D06" w14:textId="3A5BD68F" w:rsidR="00AA0E59" w:rsidRPr="00F752BA" w:rsidRDefault="00AA0E59" w:rsidP="00AA0E59">
            <w:pPr>
              <w:pStyle w:val="TAL"/>
            </w:pPr>
            <w:r w:rsidRPr="00F752BA">
              <w:t>Addition of new test case 6.5D.2.4.1_1 NR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8214" w14:textId="77777777" w:rsidR="00AA0E59" w:rsidRPr="007F2609" w:rsidRDefault="00AA0E59" w:rsidP="00AA0E59">
            <w:pPr>
              <w:pStyle w:val="TAL"/>
            </w:pPr>
            <w:r w:rsidRPr="007F2609">
              <w:t>17.</w:t>
            </w:r>
            <w:r>
              <w:t>9.0</w:t>
            </w:r>
          </w:p>
        </w:tc>
      </w:tr>
      <w:tr w:rsidR="00AA0E59" w:rsidRPr="00AA0E59" w14:paraId="7635B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0AEC2"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CF9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45531" w14:textId="64EEC43D" w:rsidR="00AA0E59" w:rsidRPr="00F752BA" w:rsidRDefault="00AA0E59" w:rsidP="00AA0E59">
            <w:pPr>
              <w:pStyle w:val="TAL"/>
            </w:pPr>
            <w:r w:rsidRPr="00F752BA">
              <w:t>R5-232737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51ABC" w14:textId="726F808C" w:rsidR="00AA0E59" w:rsidRPr="00F752BA" w:rsidRDefault="00AA0E59" w:rsidP="00AA0E59">
            <w:pPr>
              <w:pStyle w:val="TAL"/>
            </w:pPr>
            <w:r w:rsidRPr="00F752BA">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F6FBF" w14:textId="3AA35D9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EB6DE" w14:textId="284B397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A639A" w14:textId="5575D13C" w:rsidR="00AA0E59" w:rsidRPr="00F752BA" w:rsidRDefault="00AA0E59" w:rsidP="00AA0E59">
            <w:pPr>
              <w:pStyle w:val="TAL"/>
            </w:pPr>
            <w:r w:rsidRPr="00F752BA">
              <w:t>Addition of new test case 6.5D.2.4.2_1 UTRA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BD5A7" w14:textId="77777777" w:rsidR="00AA0E59" w:rsidRPr="007F2609" w:rsidRDefault="00AA0E59" w:rsidP="00AA0E59">
            <w:pPr>
              <w:pStyle w:val="TAL"/>
            </w:pPr>
            <w:r w:rsidRPr="007F2609">
              <w:t>17.</w:t>
            </w:r>
            <w:r>
              <w:t>9.0</w:t>
            </w:r>
          </w:p>
        </w:tc>
      </w:tr>
      <w:tr w:rsidR="00AA0E59" w:rsidRPr="00AA0E59" w14:paraId="00512A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2B05C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9729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D0541" w14:textId="36EB3825" w:rsidR="00AA0E59" w:rsidRPr="00F752BA" w:rsidRDefault="00AA0E59" w:rsidP="00AA0E59">
            <w:pPr>
              <w:pStyle w:val="TAL"/>
            </w:pPr>
            <w:r w:rsidRPr="00F752BA">
              <w:t>R5-232738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F93FD" w14:textId="68E82D25" w:rsidR="00AA0E59" w:rsidRPr="00F752BA" w:rsidRDefault="00AA0E59" w:rsidP="00AA0E59">
            <w:pPr>
              <w:pStyle w:val="TAL"/>
            </w:pPr>
            <w:r w:rsidRPr="00F752BA">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10AC" w14:textId="2E18D70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5866D" w14:textId="09FD372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2EBD4" w14:textId="3758CA05" w:rsidR="00AA0E59" w:rsidRPr="00F752BA" w:rsidRDefault="00AA0E59" w:rsidP="00AA0E59">
            <w:pPr>
              <w:pStyle w:val="TAL"/>
            </w:pPr>
            <w:r w:rsidRPr="00F752BA">
              <w:t>Addition of new test case 6.5D.3_2.1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CA87" w14:textId="77777777" w:rsidR="00AA0E59" w:rsidRPr="007F2609" w:rsidRDefault="00AA0E59" w:rsidP="00AA0E59">
            <w:pPr>
              <w:pStyle w:val="TAL"/>
            </w:pPr>
            <w:r w:rsidRPr="007F2609">
              <w:t>17.</w:t>
            </w:r>
            <w:r>
              <w:t>9.0</w:t>
            </w:r>
          </w:p>
        </w:tc>
      </w:tr>
      <w:tr w:rsidR="00AA0E59" w:rsidRPr="00AA0E59" w14:paraId="670BF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735B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4ADF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363BA" w14:textId="78D5B110" w:rsidR="00AA0E59" w:rsidRPr="00F752BA" w:rsidRDefault="00AA0E59" w:rsidP="00AA0E59">
            <w:pPr>
              <w:pStyle w:val="TAL"/>
            </w:pPr>
            <w:r w:rsidRPr="00F752BA">
              <w:t>R5-232739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5C5D7" w14:textId="52399B53" w:rsidR="00AA0E59" w:rsidRPr="00F752BA" w:rsidRDefault="00AA0E59" w:rsidP="00AA0E59">
            <w:pPr>
              <w:pStyle w:val="TAL"/>
            </w:pPr>
            <w:r w:rsidRPr="00F752BA">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398D4" w14:textId="070895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AE10D" w14:textId="6F6C3F3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B84FA4" w14:textId="2BE46ADC" w:rsidR="00AA0E59" w:rsidRPr="00F752BA" w:rsidRDefault="00AA0E59" w:rsidP="00AA0E59">
            <w:pPr>
              <w:pStyle w:val="TAL"/>
            </w:pPr>
            <w:r w:rsidRPr="00F752BA">
              <w:t>Addition of new test case 6.5D.3_2.2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2EF5" w14:textId="77777777" w:rsidR="00AA0E59" w:rsidRPr="007F2609" w:rsidRDefault="00AA0E59" w:rsidP="00AA0E59">
            <w:pPr>
              <w:pStyle w:val="TAL"/>
            </w:pPr>
            <w:r w:rsidRPr="007F2609">
              <w:t>17.</w:t>
            </w:r>
            <w:r>
              <w:t>9.0</w:t>
            </w:r>
          </w:p>
        </w:tc>
      </w:tr>
      <w:tr w:rsidR="00AA0E59" w:rsidRPr="00AA0E59" w14:paraId="27E2FA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23EA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3D1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3E882" w14:textId="38F6B9E9" w:rsidR="00AA0E59" w:rsidRPr="00F752BA" w:rsidRDefault="00AA0E59" w:rsidP="00AA0E59">
            <w:pPr>
              <w:pStyle w:val="TAL"/>
            </w:pPr>
            <w:r w:rsidRPr="00F752BA">
              <w:t>R5-232740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A9CE" w14:textId="26C33CCA" w:rsidR="00AA0E59" w:rsidRPr="00F752BA" w:rsidRDefault="00AA0E59" w:rsidP="00AA0E59">
            <w:pPr>
              <w:pStyle w:val="TAL"/>
            </w:pPr>
            <w:r w:rsidRPr="00F752BA">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E10DE" w14:textId="2AFFD04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BDA3" w14:textId="32E4E9F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CD768" w14:textId="74464A57" w:rsidR="00AA0E59" w:rsidRPr="00F752BA" w:rsidRDefault="00AA0E59" w:rsidP="00AA0E59">
            <w:pPr>
              <w:pStyle w:val="TAL"/>
            </w:pPr>
            <w:r w:rsidRPr="00F752BA">
              <w:t>Addition of new test case 6.5D.3_2.3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0654E" w14:textId="77777777" w:rsidR="00AA0E59" w:rsidRPr="007F2609" w:rsidRDefault="00AA0E59" w:rsidP="00AA0E59">
            <w:pPr>
              <w:pStyle w:val="TAL"/>
            </w:pPr>
            <w:r w:rsidRPr="007F2609">
              <w:t>17.</w:t>
            </w:r>
            <w:r>
              <w:t>9.0</w:t>
            </w:r>
          </w:p>
        </w:tc>
      </w:tr>
      <w:tr w:rsidR="00AA0E59" w:rsidRPr="00AA0E59" w14:paraId="613D46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FC9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523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87DE5" w14:textId="6C46E64D" w:rsidR="00AA0E59" w:rsidRPr="00F752BA" w:rsidRDefault="00AA0E59" w:rsidP="00AA0E59">
            <w:pPr>
              <w:pStyle w:val="TAL"/>
            </w:pPr>
            <w:r w:rsidRPr="00F752BA">
              <w:t>R5-232741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2A68B" w14:textId="12EF68FE" w:rsidR="00AA0E59" w:rsidRPr="00F752BA" w:rsidRDefault="00AA0E59" w:rsidP="00AA0E59">
            <w:pPr>
              <w:pStyle w:val="TAL"/>
            </w:pPr>
            <w:r w:rsidRPr="00F752BA">
              <w:t>2252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C8C9" w14:textId="059B92B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299E4" w14:textId="3C586A6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26959E" w14:textId="3495CF4B" w:rsidR="00AA0E59" w:rsidRPr="00F752BA" w:rsidRDefault="00AA0E59" w:rsidP="00AA0E59">
            <w:pPr>
              <w:pStyle w:val="TAL"/>
            </w:pPr>
            <w:r w:rsidRPr="00F752BA">
              <w:t>Addition of Annex F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6CDC6" w14:textId="77777777" w:rsidR="00AA0E59" w:rsidRPr="007F2609" w:rsidRDefault="00AA0E59" w:rsidP="00AA0E59">
            <w:pPr>
              <w:pStyle w:val="TAL"/>
            </w:pPr>
            <w:r w:rsidRPr="007F2609">
              <w:t>17.</w:t>
            </w:r>
            <w:r>
              <w:t>9.0</w:t>
            </w:r>
          </w:p>
        </w:tc>
      </w:tr>
      <w:tr w:rsidR="00AA0E59" w:rsidRPr="00AA0E59" w14:paraId="65CC9B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D3E91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102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01942" w14:textId="76FDFCD3" w:rsidR="00AA0E59" w:rsidRPr="00F752BA" w:rsidRDefault="00AA0E59" w:rsidP="00AA0E59">
            <w:pPr>
              <w:pStyle w:val="TAL"/>
            </w:pPr>
            <w:r w:rsidRPr="00F752BA">
              <w:t>R5-232747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5C1E1" w14:textId="26F67E75" w:rsidR="00AA0E59" w:rsidRPr="00F752BA" w:rsidRDefault="00AA0E59" w:rsidP="00AA0E59">
            <w:pPr>
              <w:pStyle w:val="TAL"/>
            </w:pPr>
            <w:r w:rsidRPr="00F752BA">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BCAD4" w14:textId="595E193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0E4AE" w14:textId="09F9E3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D1D3DB" w14:textId="5BF790CA" w:rsidR="00AA0E59" w:rsidRPr="00F752BA" w:rsidRDefault="00AA0E59" w:rsidP="00AA0E59">
            <w:pPr>
              <w:pStyle w:val="TAL"/>
            </w:pPr>
            <w:r w:rsidRPr="00F752BA">
              <w:t>Update of PC2 UE maximum output power for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60EF" w14:textId="77777777" w:rsidR="00AA0E59" w:rsidRPr="007F2609" w:rsidRDefault="00AA0E59" w:rsidP="00AA0E59">
            <w:pPr>
              <w:pStyle w:val="TAL"/>
            </w:pPr>
            <w:r w:rsidRPr="007F2609">
              <w:t>17.</w:t>
            </w:r>
            <w:r>
              <w:t>9.0</w:t>
            </w:r>
          </w:p>
        </w:tc>
      </w:tr>
      <w:tr w:rsidR="00AA0E59" w:rsidRPr="00AA0E59" w14:paraId="1CBC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A1CBB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4F0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DB380" w14:textId="08D91761" w:rsidR="00AA0E59" w:rsidRPr="00F752BA" w:rsidRDefault="00AA0E59" w:rsidP="00AA0E59">
            <w:pPr>
              <w:pStyle w:val="TAL"/>
            </w:pPr>
            <w:r w:rsidRPr="00F752BA">
              <w:t>R5-232750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C230C" w14:textId="52A3A40E" w:rsidR="00AA0E59" w:rsidRPr="00F752BA" w:rsidRDefault="00AA0E59" w:rsidP="00AA0E59">
            <w:pPr>
              <w:pStyle w:val="TAL"/>
            </w:pPr>
            <w:r w:rsidRPr="00F752BA">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94C45" w14:textId="6AD97C5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9C6D" w14:textId="3484B60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0E5A0" w14:textId="4EB2C538" w:rsidR="00AA0E59" w:rsidRPr="00F752BA" w:rsidRDefault="00AA0E59" w:rsidP="00AA0E59">
            <w:pPr>
              <w:pStyle w:val="TAL"/>
            </w:pPr>
            <w:r w:rsidRPr="00F752BA">
              <w:t>Addition of UL MIMO SEM and NR ACLR test cases for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617C6" w14:textId="77777777" w:rsidR="00AA0E59" w:rsidRPr="007F2609" w:rsidRDefault="00AA0E59" w:rsidP="00AA0E59">
            <w:pPr>
              <w:pStyle w:val="TAL"/>
            </w:pPr>
            <w:r w:rsidRPr="007F2609">
              <w:t>17.</w:t>
            </w:r>
            <w:r>
              <w:t>9.0</w:t>
            </w:r>
          </w:p>
        </w:tc>
      </w:tr>
      <w:tr w:rsidR="00AA0E59" w:rsidRPr="00AA0E59" w14:paraId="2AE50E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BA05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3EF5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0E70C" w14:textId="0B6286EF" w:rsidR="00AA0E59" w:rsidRPr="00F752BA" w:rsidRDefault="00AA0E59" w:rsidP="00AA0E59">
            <w:pPr>
              <w:pStyle w:val="TAL"/>
            </w:pPr>
            <w:r w:rsidRPr="00F752BA">
              <w:t>R5-232751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C6B0F" w14:textId="62472372" w:rsidR="00AA0E59" w:rsidRPr="00F752BA" w:rsidRDefault="00AA0E59" w:rsidP="00AA0E59">
            <w:pPr>
              <w:pStyle w:val="TAL"/>
            </w:pPr>
            <w:r w:rsidRPr="00F752BA">
              <w:t>2257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0507" w14:textId="5E27B98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1AAA4" w14:textId="35049C0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C5242" w14:textId="599F11D0" w:rsidR="00AA0E59" w:rsidRPr="00F752BA" w:rsidRDefault="00AA0E59" w:rsidP="00AA0E59">
            <w:pPr>
              <w:pStyle w:val="TAL"/>
            </w:pPr>
            <w:r w:rsidRPr="00F752BA">
              <w:t>Editorial correction of reference table numbers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C9168" w14:textId="77777777" w:rsidR="00AA0E59" w:rsidRPr="007F2609" w:rsidRDefault="00AA0E59" w:rsidP="00AA0E59">
            <w:pPr>
              <w:pStyle w:val="TAL"/>
            </w:pPr>
            <w:r w:rsidRPr="007F2609">
              <w:t>17.</w:t>
            </w:r>
            <w:r>
              <w:t>9.0</w:t>
            </w:r>
          </w:p>
        </w:tc>
      </w:tr>
      <w:tr w:rsidR="00AA0E59" w:rsidRPr="00AA0E59" w14:paraId="13B14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446E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6244A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EFF68F" w14:textId="5DDF361F" w:rsidR="00AA0E59" w:rsidRPr="00F752BA" w:rsidRDefault="00AA0E59" w:rsidP="00AA0E59">
            <w:pPr>
              <w:pStyle w:val="TAL"/>
            </w:pPr>
            <w:r w:rsidRPr="00F752BA">
              <w:t>R5-232791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2A198" w14:textId="0CE360D0" w:rsidR="00AA0E59" w:rsidRPr="00F752BA" w:rsidRDefault="00AA0E59" w:rsidP="00AA0E59">
            <w:pPr>
              <w:pStyle w:val="TAL"/>
            </w:pPr>
            <w:r w:rsidRPr="00F752BA">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8E0F4C" w14:textId="0A05C6F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DB09A" w14:textId="1AAF66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CBD31" w14:textId="0359FC47" w:rsidR="00AA0E59" w:rsidRPr="00F752BA" w:rsidRDefault="00AA0E59" w:rsidP="00AA0E59">
            <w:pPr>
              <w:pStyle w:val="TAL"/>
            </w:pPr>
            <w:r w:rsidRPr="00F752BA">
              <w:t>Update of delta TIB,c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D1F3" w14:textId="77777777" w:rsidR="00AA0E59" w:rsidRPr="007F2609" w:rsidRDefault="00AA0E59" w:rsidP="00AA0E59">
            <w:pPr>
              <w:pStyle w:val="TAL"/>
            </w:pPr>
            <w:r w:rsidRPr="007F2609">
              <w:t>17.</w:t>
            </w:r>
            <w:r>
              <w:t>9.0</w:t>
            </w:r>
          </w:p>
        </w:tc>
      </w:tr>
      <w:tr w:rsidR="00AA0E59" w:rsidRPr="00AA0E59" w14:paraId="2C27BE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391C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08928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B22CF" w14:textId="572C1F0C" w:rsidR="00AA0E59" w:rsidRPr="00F752BA" w:rsidRDefault="00AA0E59" w:rsidP="00AA0E59">
            <w:pPr>
              <w:pStyle w:val="TAL"/>
            </w:pPr>
            <w:r w:rsidRPr="00F752BA">
              <w:t>R5-232792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33524" w14:textId="55FFC622" w:rsidR="00AA0E59" w:rsidRPr="00F752BA" w:rsidRDefault="00AA0E59" w:rsidP="00AA0E59">
            <w:pPr>
              <w:pStyle w:val="TAL"/>
            </w:pPr>
            <w:r w:rsidRPr="00F752BA">
              <w:t>2260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A8D07" w14:textId="5060FC4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13590" w14:textId="33BB78FA"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09DFF" w14:textId="7EC41903" w:rsidR="00AA0E59" w:rsidRPr="00F752BA" w:rsidRDefault="00AA0E59" w:rsidP="00AA0E59">
            <w:pPr>
              <w:pStyle w:val="TAL"/>
            </w:pPr>
            <w:r w:rsidRPr="00F752BA">
              <w:t>Update of delta RIB,c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9FA75" w14:textId="77777777" w:rsidR="00AA0E59" w:rsidRPr="007F2609" w:rsidRDefault="00AA0E59" w:rsidP="00AA0E59">
            <w:pPr>
              <w:pStyle w:val="TAL"/>
            </w:pPr>
            <w:r w:rsidRPr="007F2609">
              <w:t>17.</w:t>
            </w:r>
            <w:r>
              <w:t>9.0</w:t>
            </w:r>
          </w:p>
        </w:tc>
      </w:tr>
      <w:tr w:rsidR="00AA0E59" w:rsidRPr="00AA0E59" w14:paraId="6BF68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586C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4493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64C1" w14:textId="52AFFCC1" w:rsidR="00AA0E59" w:rsidRPr="00F752BA" w:rsidRDefault="00AA0E59" w:rsidP="00AA0E59">
            <w:pPr>
              <w:pStyle w:val="TAL"/>
            </w:pPr>
            <w:r w:rsidRPr="00F752BA">
              <w:t>R5-232796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06EB" w14:textId="3A1CDD59" w:rsidR="00AA0E59" w:rsidRPr="00F752BA" w:rsidRDefault="00AA0E59" w:rsidP="00AA0E59">
            <w:pPr>
              <w:pStyle w:val="TAL"/>
            </w:pPr>
            <w:r w:rsidRPr="00F752BA">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B582A" w14:textId="0064609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0139" w14:textId="25DA891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5C9DC" w14:textId="6009DE91" w:rsidR="00AA0E59" w:rsidRPr="00F752BA" w:rsidRDefault="00AA0E59" w:rsidP="00AA0E59">
            <w:pPr>
              <w:pStyle w:val="TAL"/>
            </w:pPr>
            <w:r w:rsidRPr="00F752BA">
              <w:t>Update of delta TIB,c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DFB2C" w14:textId="77777777" w:rsidR="00AA0E59" w:rsidRPr="007F2609" w:rsidRDefault="00AA0E59" w:rsidP="00AA0E59">
            <w:pPr>
              <w:pStyle w:val="TAL"/>
            </w:pPr>
            <w:r w:rsidRPr="007F2609">
              <w:t>17.</w:t>
            </w:r>
            <w:r>
              <w:t>9.0</w:t>
            </w:r>
          </w:p>
        </w:tc>
      </w:tr>
      <w:tr w:rsidR="00AA0E59" w:rsidRPr="00AA0E59" w14:paraId="5080D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D09C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D51C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9032" w14:textId="44805972" w:rsidR="00AA0E59" w:rsidRPr="00F752BA" w:rsidRDefault="00AA0E59" w:rsidP="00AA0E59">
            <w:pPr>
              <w:pStyle w:val="TAL"/>
            </w:pPr>
            <w:r w:rsidRPr="00F752BA">
              <w:t>R5-232797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39187" w14:textId="4BC98049" w:rsidR="00AA0E59" w:rsidRPr="00F752BA" w:rsidRDefault="00AA0E59" w:rsidP="00AA0E59">
            <w:pPr>
              <w:pStyle w:val="TAL"/>
            </w:pPr>
            <w:r w:rsidRPr="00F752BA">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2A6D5" w14:textId="0C4B455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71B75" w14:textId="3EAFE5C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54EDE" w14:textId="6B8A08E8" w:rsidR="00AA0E59" w:rsidRPr="00F752BA" w:rsidRDefault="00AA0E59" w:rsidP="00AA0E59">
            <w:pPr>
              <w:pStyle w:val="TAL"/>
            </w:pPr>
            <w:r w:rsidRPr="00F752BA">
              <w:t>Update of delta RIB,c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F5BAF" w14:textId="77777777" w:rsidR="00AA0E59" w:rsidRPr="007F2609" w:rsidRDefault="00AA0E59" w:rsidP="00AA0E59">
            <w:pPr>
              <w:pStyle w:val="TAL"/>
            </w:pPr>
            <w:r w:rsidRPr="007F2609">
              <w:t>17.</w:t>
            </w:r>
            <w:r>
              <w:t>9.0</w:t>
            </w:r>
          </w:p>
        </w:tc>
      </w:tr>
      <w:tr w:rsidR="00AA0E59" w:rsidRPr="00AA0E59" w14:paraId="0A7CEC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CF623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7771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FFC5A" w14:textId="0AF44262" w:rsidR="00AA0E59" w:rsidRPr="00F752BA" w:rsidRDefault="00AA0E59" w:rsidP="00AA0E59">
            <w:pPr>
              <w:pStyle w:val="TAL"/>
            </w:pPr>
            <w:r w:rsidRPr="00F752BA">
              <w:t>R5-232804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0EAA1" w14:textId="7D0E246E" w:rsidR="00AA0E59" w:rsidRPr="00F752BA" w:rsidRDefault="00AA0E59" w:rsidP="00AA0E59">
            <w:pPr>
              <w:pStyle w:val="TAL"/>
            </w:pPr>
            <w:r w:rsidRPr="00F752BA">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5E579" w14:textId="229891D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3BA2" w14:textId="521EAA2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69862D" w14:textId="6052F461" w:rsidR="00AA0E59" w:rsidRPr="00F752BA" w:rsidRDefault="00AA0E59" w:rsidP="00AA0E59">
            <w:pPr>
              <w:pStyle w:val="TAL"/>
            </w:pPr>
            <w:r w:rsidRPr="00F752BA">
              <w:t>Update for PC2 n39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3B65" w14:textId="77777777" w:rsidR="00AA0E59" w:rsidRPr="007F2609" w:rsidRDefault="00AA0E59" w:rsidP="00AA0E59">
            <w:pPr>
              <w:pStyle w:val="TAL"/>
            </w:pPr>
            <w:r w:rsidRPr="007F2609">
              <w:t>17.</w:t>
            </w:r>
            <w:r>
              <w:t>9.0</w:t>
            </w:r>
          </w:p>
        </w:tc>
      </w:tr>
      <w:tr w:rsidR="00AA0E59" w:rsidRPr="00AA0E59" w14:paraId="692760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86884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7FD5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C6C1" w14:textId="57A36684" w:rsidR="00AA0E59" w:rsidRPr="00F752BA" w:rsidRDefault="00AA0E59" w:rsidP="00AA0E59">
            <w:pPr>
              <w:pStyle w:val="TAL"/>
            </w:pPr>
            <w:r w:rsidRPr="00F752BA">
              <w:t>R5-232874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B8CFE" w14:textId="7D72B950" w:rsidR="00AA0E59" w:rsidRPr="00F752BA" w:rsidRDefault="00AA0E59" w:rsidP="00AA0E59">
            <w:pPr>
              <w:pStyle w:val="TAL"/>
            </w:pPr>
            <w:r w:rsidRPr="00F752BA">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CAC90" w14:textId="353C2AC6"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E44E" w14:textId="6041B96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9775ED" w14:textId="74754855" w:rsidR="00AA0E59" w:rsidRPr="00F752BA" w:rsidRDefault="00AA0E59" w:rsidP="00AA0E59">
            <w:pPr>
              <w:pStyle w:val="TAL"/>
            </w:pPr>
            <w:r w:rsidRPr="00F752BA">
              <w:t>Correction of delta RIB,c ,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ED06" w14:textId="77777777" w:rsidR="00AA0E59" w:rsidRPr="007F2609" w:rsidRDefault="00AA0E59" w:rsidP="00AA0E59">
            <w:pPr>
              <w:pStyle w:val="TAL"/>
            </w:pPr>
            <w:r w:rsidRPr="007F2609">
              <w:t>17.</w:t>
            </w:r>
            <w:r>
              <w:t>9.0</w:t>
            </w:r>
          </w:p>
        </w:tc>
      </w:tr>
      <w:tr w:rsidR="00AA0E59" w:rsidRPr="00AA0E59" w14:paraId="482C69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B8AC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C7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0E9E0" w14:textId="32A0C9A5" w:rsidR="00AA0E59" w:rsidRPr="00F752BA" w:rsidRDefault="00AA0E59" w:rsidP="00AA0E59">
            <w:pPr>
              <w:pStyle w:val="TAL"/>
            </w:pPr>
            <w:r w:rsidRPr="00F752BA">
              <w:t>R5-232879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9257E" w14:textId="5471BB11" w:rsidR="00AA0E59" w:rsidRPr="00F752BA" w:rsidRDefault="00AA0E59" w:rsidP="00AA0E59">
            <w:pPr>
              <w:pStyle w:val="TAL"/>
            </w:pPr>
            <w:r w:rsidRPr="00F752BA">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03AEC" w14:textId="2A226C8B"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5C02" w14:textId="05AAE3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37E43" w14:textId="046FFFE6" w:rsidR="00AA0E59" w:rsidRPr="00F752BA" w:rsidRDefault="00AA0E59" w:rsidP="00AA0E59">
            <w:pPr>
              <w:pStyle w:val="TAL"/>
            </w:pPr>
            <w:r w:rsidRPr="00F752BA">
              <w:t>Addition of Delta RIB,c for CA_n41A-n66A-n71A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9966" w14:textId="77777777" w:rsidR="00AA0E59" w:rsidRPr="007F2609" w:rsidRDefault="00AA0E59" w:rsidP="00AA0E59">
            <w:pPr>
              <w:pStyle w:val="TAL"/>
            </w:pPr>
            <w:r w:rsidRPr="007F2609">
              <w:t>17.</w:t>
            </w:r>
            <w:r>
              <w:t>9.0</w:t>
            </w:r>
          </w:p>
        </w:tc>
      </w:tr>
      <w:tr w:rsidR="00AA0E59" w:rsidRPr="00AA0E59" w14:paraId="66FD3C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A797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351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A4D98" w14:textId="5D6483CD" w:rsidR="00AA0E59" w:rsidRPr="00F752BA" w:rsidRDefault="00AA0E59" w:rsidP="00AA0E59">
            <w:pPr>
              <w:pStyle w:val="TAL"/>
            </w:pPr>
            <w:r w:rsidRPr="00F752BA">
              <w:t>R5-232880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FBE8D" w14:textId="07E722B0" w:rsidR="00AA0E59" w:rsidRPr="00F752BA" w:rsidRDefault="00AA0E59" w:rsidP="00AA0E59">
            <w:pPr>
              <w:pStyle w:val="TAL"/>
            </w:pPr>
            <w:r w:rsidRPr="00F752BA">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DE423" w14:textId="492A645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0668" w14:textId="7A587CD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A088A5" w14:textId="67CD7A30" w:rsidR="00AA0E59" w:rsidRPr="00F752BA" w:rsidRDefault="00AA0E59" w:rsidP="00AA0E59">
            <w:pPr>
              <w:pStyle w:val="TAL"/>
            </w:pPr>
            <w:r w:rsidRPr="00F752BA">
              <w:t>Addition of CA_n41A-n66A-n71A in Table 7.3A.2.5-1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D2A6" w14:textId="77777777" w:rsidR="00AA0E59" w:rsidRPr="007F2609" w:rsidRDefault="00AA0E59" w:rsidP="00AA0E59">
            <w:pPr>
              <w:pStyle w:val="TAL"/>
            </w:pPr>
            <w:r w:rsidRPr="007F2609">
              <w:t>17.</w:t>
            </w:r>
            <w:r>
              <w:t>9.0</w:t>
            </w:r>
          </w:p>
        </w:tc>
      </w:tr>
      <w:tr w:rsidR="00AA0E59" w:rsidRPr="00AA0E59" w14:paraId="58490D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09DA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0DA35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1658D" w14:textId="74212689" w:rsidR="00AA0E59" w:rsidRPr="00F752BA" w:rsidRDefault="00AA0E59" w:rsidP="00AA0E59">
            <w:pPr>
              <w:pStyle w:val="TAL"/>
            </w:pPr>
            <w:r w:rsidRPr="00F752BA">
              <w:t>R5-232897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1BDBF" w14:textId="2FB9AA55" w:rsidR="00AA0E59" w:rsidRPr="00F752BA" w:rsidRDefault="00AA0E59" w:rsidP="00AA0E59">
            <w:pPr>
              <w:pStyle w:val="TAL"/>
            </w:pPr>
            <w:r w:rsidRPr="00F752BA">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914F6" w14:textId="00C8462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13A3" w14:textId="1E377C9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C07C3" w14:textId="283C725E" w:rsidR="00AA0E59" w:rsidRPr="00F752BA" w:rsidRDefault="00AA0E59" w:rsidP="00AA0E59">
            <w:pPr>
              <w:pStyle w:val="TAL"/>
            </w:pPr>
            <w:r w:rsidRPr="00F752BA">
              <w:t>Update of applicability of simultaneous RxTx capability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2C2D9" w14:textId="77777777" w:rsidR="00AA0E59" w:rsidRPr="007F2609" w:rsidRDefault="00AA0E59" w:rsidP="00AA0E59">
            <w:pPr>
              <w:pStyle w:val="TAL"/>
            </w:pPr>
            <w:r w:rsidRPr="007F2609">
              <w:t>17.</w:t>
            </w:r>
            <w:r>
              <w:t>9.0</w:t>
            </w:r>
          </w:p>
        </w:tc>
      </w:tr>
      <w:tr w:rsidR="00AA0E59" w:rsidRPr="00AA0E59" w14:paraId="73E27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DDA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61C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68B2E" w14:textId="36D05885" w:rsidR="00AA0E59" w:rsidRPr="00F752BA" w:rsidRDefault="00AA0E59" w:rsidP="00AA0E59">
            <w:pPr>
              <w:pStyle w:val="TAL"/>
            </w:pPr>
            <w:r w:rsidRPr="00F752BA">
              <w:t>R5-232978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64BF1" w14:textId="51B37875" w:rsidR="00AA0E59" w:rsidRPr="00F752BA" w:rsidRDefault="00AA0E59" w:rsidP="00AA0E59">
            <w:pPr>
              <w:pStyle w:val="TAL"/>
            </w:pPr>
            <w:r w:rsidRPr="00F752BA">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C0311" w14:textId="6D21106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6496" w14:textId="287F5D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D5BE4A" w14:textId="35635B22" w:rsidR="00AA0E59" w:rsidRPr="00F752BA" w:rsidRDefault="00AA0E59" w:rsidP="00AA0E59">
            <w:pPr>
              <w:pStyle w:val="TAL"/>
            </w:pPr>
            <w:r w:rsidRPr="00F752BA">
              <w:t>Adding additional spectrum emission mask requirement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DC33" w14:textId="77777777" w:rsidR="00AA0E59" w:rsidRPr="007F2609" w:rsidRDefault="00AA0E59" w:rsidP="00AA0E59">
            <w:pPr>
              <w:pStyle w:val="TAL"/>
            </w:pPr>
            <w:r w:rsidRPr="007F2609">
              <w:t>17.</w:t>
            </w:r>
            <w:r>
              <w:t>9.0</w:t>
            </w:r>
          </w:p>
        </w:tc>
      </w:tr>
      <w:tr w:rsidR="00AA0E59" w:rsidRPr="00AA0E59" w14:paraId="1B9FE4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E6BD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BAD6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95A1B" w14:textId="71E0BECE" w:rsidR="00AA0E59" w:rsidRPr="00F752BA" w:rsidRDefault="00AA0E59" w:rsidP="00AA0E59">
            <w:pPr>
              <w:pStyle w:val="TAL"/>
            </w:pPr>
            <w:r w:rsidRPr="00F752BA">
              <w:t>R5-232979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2B564" w14:textId="393374FC" w:rsidR="00AA0E59" w:rsidRPr="00F752BA" w:rsidRDefault="00AA0E59" w:rsidP="00AA0E59">
            <w:pPr>
              <w:pStyle w:val="TAL"/>
            </w:pPr>
            <w:r w:rsidRPr="00F752BA">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5B9A3" w14:textId="061BADD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F62E0" w14:textId="6EE8866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12236" w14:textId="40DC92D5" w:rsidR="00AA0E59" w:rsidRPr="00F752BA" w:rsidRDefault="00AA0E59" w:rsidP="00AA0E59">
            <w:pPr>
              <w:pStyle w:val="TAL"/>
            </w:pPr>
            <w:r w:rsidRPr="00F752BA">
              <w:t>Adding spurious emissions for UE co-existence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4EC1" w14:textId="77777777" w:rsidR="00AA0E59" w:rsidRPr="007F2609" w:rsidRDefault="00AA0E59" w:rsidP="00AA0E59">
            <w:pPr>
              <w:pStyle w:val="TAL"/>
            </w:pPr>
            <w:r w:rsidRPr="007F2609">
              <w:t>17.</w:t>
            </w:r>
            <w:r>
              <w:t>9.0</w:t>
            </w:r>
          </w:p>
        </w:tc>
      </w:tr>
      <w:tr w:rsidR="00AA0E59" w:rsidRPr="00AA0E59" w14:paraId="2FCFE0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45FE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0E5C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D0074" w14:textId="5604D288" w:rsidR="00AA0E59" w:rsidRPr="00F752BA" w:rsidRDefault="00AA0E59" w:rsidP="00AA0E59">
            <w:pPr>
              <w:pStyle w:val="TAL"/>
            </w:pPr>
            <w:r w:rsidRPr="00F752BA">
              <w:t>R5-232980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73C34" w14:textId="69788524" w:rsidR="00AA0E59" w:rsidRPr="00F752BA" w:rsidRDefault="00AA0E59" w:rsidP="00AA0E59">
            <w:pPr>
              <w:pStyle w:val="TAL"/>
            </w:pPr>
            <w:r w:rsidRPr="00F752BA">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7D77" w14:textId="4F98959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3319E" w14:textId="2BB0723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701C" w14:textId="519B1402" w:rsidR="00AA0E59" w:rsidRPr="00F752BA" w:rsidRDefault="00AA0E59" w:rsidP="00AA0E59">
            <w:pPr>
              <w:pStyle w:val="TAL"/>
            </w:pPr>
            <w:r w:rsidRPr="00F752BA">
              <w:t>Adding additional spurious emissions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0C9CB" w14:textId="77777777" w:rsidR="00AA0E59" w:rsidRPr="007F2609" w:rsidRDefault="00AA0E59" w:rsidP="00AA0E59">
            <w:pPr>
              <w:pStyle w:val="TAL"/>
            </w:pPr>
            <w:r w:rsidRPr="007F2609">
              <w:t>17.</w:t>
            </w:r>
            <w:r>
              <w:t>9.0</w:t>
            </w:r>
          </w:p>
        </w:tc>
      </w:tr>
      <w:tr w:rsidR="00AA0E59" w:rsidRPr="00AA0E59" w14:paraId="34B387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525E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2E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08822" w14:textId="120D8240" w:rsidR="00AA0E59" w:rsidRPr="00F752BA" w:rsidRDefault="00AA0E59" w:rsidP="00AA0E59">
            <w:pPr>
              <w:pStyle w:val="TAL"/>
            </w:pPr>
            <w:r w:rsidRPr="00F752BA">
              <w:t>R5-232993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37624" w14:textId="2B1A7B14" w:rsidR="00AA0E59" w:rsidRPr="00F752BA" w:rsidRDefault="00AA0E59" w:rsidP="00AA0E59">
            <w:pPr>
              <w:pStyle w:val="TAL"/>
            </w:pPr>
            <w:r w:rsidRPr="00F752BA">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80B3D" w14:textId="31F0729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3D391" w14:textId="70694A9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82230" w14:textId="5FC36675" w:rsidR="00AA0E59" w:rsidRPr="00F752BA" w:rsidRDefault="00AA0E59" w:rsidP="00AA0E59">
            <w:pPr>
              <w:pStyle w:val="TAL"/>
            </w:pPr>
            <w:r w:rsidRPr="00F752BA">
              <w:t>Correction to inter-band test frequencies exceptions in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47456" w14:textId="77777777" w:rsidR="00AA0E59" w:rsidRPr="007F2609" w:rsidRDefault="00AA0E59" w:rsidP="00AA0E59">
            <w:pPr>
              <w:pStyle w:val="TAL"/>
            </w:pPr>
            <w:r w:rsidRPr="007F2609">
              <w:t>17.</w:t>
            </w:r>
            <w:r>
              <w:t>9.0</w:t>
            </w:r>
          </w:p>
        </w:tc>
      </w:tr>
      <w:tr w:rsidR="00AA0E59" w:rsidRPr="00AA0E59" w14:paraId="1F12F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FA0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72A6B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3A7D4" w14:textId="2B4A98BC" w:rsidR="00AA0E59" w:rsidRPr="00F752BA" w:rsidRDefault="00AA0E59" w:rsidP="00AA0E59">
            <w:pPr>
              <w:pStyle w:val="TAL"/>
            </w:pPr>
            <w:r w:rsidRPr="00F752BA">
              <w:t>R5-232996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A63EF" w14:textId="125FA275" w:rsidR="00AA0E59" w:rsidRPr="00F752BA" w:rsidRDefault="00AA0E59" w:rsidP="00AA0E59">
            <w:pPr>
              <w:pStyle w:val="TAL"/>
            </w:pPr>
            <w:r w:rsidRPr="00F752BA">
              <w:t>2279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87B3A" w14:textId="79E8121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C2AC6" w14:textId="570A96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1CB71" w14:textId="06E9B4CE" w:rsidR="00AA0E59" w:rsidRPr="00F752BA" w:rsidRDefault="00AA0E59" w:rsidP="00AA0E59">
            <w:pPr>
              <w:pStyle w:val="TAL"/>
            </w:pPr>
            <w:r w:rsidRPr="00F752BA">
              <w:t>Update of Annex D.2 for interference signals lower than 2700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7BE6" w14:textId="77777777" w:rsidR="00AA0E59" w:rsidRPr="007F2609" w:rsidRDefault="00AA0E59" w:rsidP="00AA0E59">
            <w:pPr>
              <w:pStyle w:val="TAL"/>
            </w:pPr>
            <w:r w:rsidRPr="007F2609">
              <w:t>17.</w:t>
            </w:r>
            <w:r>
              <w:t>9.0</w:t>
            </w:r>
          </w:p>
        </w:tc>
      </w:tr>
      <w:tr w:rsidR="00AA0E59" w:rsidRPr="00AA0E59" w14:paraId="5335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42648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17A26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F1488" w14:textId="67D222B6" w:rsidR="00AA0E59" w:rsidRPr="00F752BA" w:rsidRDefault="00AA0E59" w:rsidP="00AA0E59">
            <w:pPr>
              <w:pStyle w:val="TAL"/>
            </w:pPr>
            <w:r w:rsidRPr="00F752BA">
              <w:t>R5-233023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4C37" w14:textId="4C3F9BC8" w:rsidR="00AA0E59" w:rsidRPr="00F752BA" w:rsidRDefault="00AA0E59" w:rsidP="00AA0E59">
            <w:pPr>
              <w:pStyle w:val="TAL"/>
            </w:pPr>
            <w:r w:rsidRPr="00F752BA">
              <w:t>2281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DDA2" w14:textId="3F4836B3"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648E0" w14:textId="5067523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6759E" w14:textId="352C0A89" w:rsidR="00AA0E59" w:rsidRPr="00F752BA" w:rsidRDefault="00AA0E59" w:rsidP="00AA0E59">
            <w:pPr>
              <w:pStyle w:val="TAL"/>
            </w:pPr>
            <w:r w:rsidRPr="00F752BA">
              <w:t>Removing redundant parameter setting from time mask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B09BD" w14:textId="77777777" w:rsidR="00AA0E59" w:rsidRPr="007F2609" w:rsidRDefault="00AA0E59" w:rsidP="00AA0E59">
            <w:pPr>
              <w:pStyle w:val="TAL"/>
            </w:pPr>
            <w:r w:rsidRPr="007F2609">
              <w:t>17.</w:t>
            </w:r>
            <w:r>
              <w:t>9.0</w:t>
            </w:r>
          </w:p>
        </w:tc>
      </w:tr>
      <w:tr w:rsidR="00AA0E59" w:rsidRPr="00AA0E59" w14:paraId="4A76E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539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150D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766E2" w14:textId="038A85B9" w:rsidR="00AA0E59" w:rsidRPr="00F752BA" w:rsidRDefault="00AA0E59" w:rsidP="00AA0E59">
            <w:pPr>
              <w:pStyle w:val="TAL"/>
            </w:pPr>
            <w:r w:rsidRPr="00F752BA">
              <w:t>R5-233036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29B9C" w14:textId="26C9ABA6" w:rsidR="00AA0E59" w:rsidRPr="00F752BA" w:rsidRDefault="00AA0E59" w:rsidP="00AA0E59">
            <w:pPr>
              <w:pStyle w:val="TAL"/>
            </w:pPr>
            <w:r w:rsidRPr="00F752BA">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8694B" w14:textId="21CAC47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C2FDF" w14:textId="7ADFD5C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55EBF" w14:textId="248EDE9D" w:rsidR="00AA0E59" w:rsidRPr="00F752BA" w:rsidRDefault="00AA0E59" w:rsidP="00AA0E59">
            <w:pPr>
              <w:pStyle w:val="TAL"/>
            </w:pPr>
            <w:r w:rsidRPr="00F752BA">
              <w:t>Correction of P-max in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8BF8" w14:textId="77777777" w:rsidR="00AA0E59" w:rsidRPr="007F2609" w:rsidRDefault="00AA0E59" w:rsidP="00AA0E59">
            <w:pPr>
              <w:pStyle w:val="TAL"/>
            </w:pPr>
            <w:r w:rsidRPr="007F2609">
              <w:t>17.</w:t>
            </w:r>
            <w:r>
              <w:t>9.0</w:t>
            </w:r>
          </w:p>
        </w:tc>
      </w:tr>
      <w:tr w:rsidR="00AA0E59" w:rsidRPr="00AA0E59" w14:paraId="2AA044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0515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7239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E6D37" w14:textId="7438C95E" w:rsidR="00AA0E59" w:rsidRPr="00F752BA" w:rsidRDefault="00AA0E59" w:rsidP="00AA0E59">
            <w:pPr>
              <w:pStyle w:val="TAL"/>
            </w:pPr>
            <w:r w:rsidRPr="00F752BA">
              <w:t>R5-233037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0CABF" w14:textId="781A3219" w:rsidR="00AA0E59" w:rsidRPr="00F752BA" w:rsidRDefault="00AA0E59" w:rsidP="00AA0E59">
            <w:pPr>
              <w:pStyle w:val="TAL"/>
            </w:pPr>
            <w:r w:rsidRPr="00F752BA">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ECD49" w14:textId="2000E97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669CB" w14:textId="5E08270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058FC1" w14:textId="28650E59" w:rsidR="00AA0E59" w:rsidRPr="00F752BA" w:rsidRDefault="00AA0E59" w:rsidP="00AA0E59">
            <w:pPr>
              <w:pStyle w:val="TAL"/>
            </w:pPr>
            <w:r w:rsidRPr="00F752B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8E18" w14:textId="77777777" w:rsidR="00AA0E59" w:rsidRPr="007F2609" w:rsidRDefault="00AA0E59" w:rsidP="00AA0E59">
            <w:pPr>
              <w:pStyle w:val="TAL"/>
            </w:pPr>
            <w:r w:rsidRPr="007F2609">
              <w:t>17.</w:t>
            </w:r>
            <w:r>
              <w:t>9.0</w:t>
            </w:r>
          </w:p>
        </w:tc>
      </w:tr>
      <w:tr w:rsidR="00AA0E59" w:rsidRPr="00AA0E59" w14:paraId="3D923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514EF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0446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42D6" w14:textId="41922012" w:rsidR="00AA0E59" w:rsidRPr="00F752BA" w:rsidRDefault="00AA0E59" w:rsidP="00AA0E59">
            <w:pPr>
              <w:pStyle w:val="TAL"/>
            </w:pPr>
            <w:r w:rsidRPr="00F752BA">
              <w:t>R5-233083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CE06A" w14:textId="79CD4FD7" w:rsidR="00AA0E59" w:rsidRPr="00F752BA" w:rsidRDefault="00AA0E59" w:rsidP="00AA0E59">
            <w:pPr>
              <w:pStyle w:val="TAL"/>
            </w:pPr>
            <w:r w:rsidRPr="00F752BA">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9FFB9" w14:textId="547CDC5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44568" w14:textId="551D214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78185" w14:textId="1ADADDDE" w:rsidR="00AA0E59" w:rsidRPr="00F752BA" w:rsidRDefault="00AA0E59" w:rsidP="00AA0E59">
            <w:pPr>
              <w:pStyle w:val="TAL"/>
            </w:pPr>
            <w:r w:rsidRPr="00F752BA">
              <w:t>Updating test case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A3E2" w14:textId="77777777" w:rsidR="00AA0E59" w:rsidRPr="007F2609" w:rsidRDefault="00AA0E59" w:rsidP="00AA0E59">
            <w:pPr>
              <w:pStyle w:val="TAL"/>
            </w:pPr>
            <w:r w:rsidRPr="007F2609">
              <w:t>17.</w:t>
            </w:r>
            <w:r>
              <w:t>9.0</w:t>
            </w:r>
          </w:p>
        </w:tc>
      </w:tr>
      <w:tr w:rsidR="00AA0E59" w:rsidRPr="00AA0E59" w14:paraId="2F53F8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FB92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E61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FEF14" w14:textId="1DE5355F" w:rsidR="00AA0E59" w:rsidRPr="00F752BA" w:rsidRDefault="00AA0E59" w:rsidP="00AA0E59">
            <w:pPr>
              <w:pStyle w:val="TAL"/>
            </w:pPr>
            <w:r w:rsidRPr="00F752BA">
              <w:t>R5-233084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C9A1" w14:textId="5993C6A3" w:rsidR="00AA0E59" w:rsidRPr="00F752BA" w:rsidRDefault="00AA0E59" w:rsidP="00AA0E59">
            <w:pPr>
              <w:pStyle w:val="TAL"/>
            </w:pPr>
            <w:r w:rsidRPr="00F752BA">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69A" w14:textId="15384D7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D75DD" w14:textId="2C0141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3F89E8" w14:textId="5C69F0B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A7554" w14:textId="77777777" w:rsidR="00AA0E59" w:rsidRPr="007F2609" w:rsidRDefault="00AA0E59" w:rsidP="00AA0E59">
            <w:pPr>
              <w:pStyle w:val="TAL"/>
            </w:pPr>
            <w:r w:rsidRPr="007F2609">
              <w:t>17.</w:t>
            </w:r>
            <w:r>
              <w:t>9.0</w:t>
            </w:r>
          </w:p>
        </w:tc>
      </w:tr>
      <w:tr w:rsidR="00AA0E59" w:rsidRPr="00AA0E59" w14:paraId="3868C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1C6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E847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D22BF" w14:textId="7D3D4763" w:rsidR="00AA0E59" w:rsidRPr="00F752BA" w:rsidRDefault="00AA0E59" w:rsidP="00AA0E59">
            <w:pPr>
              <w:pStyle w:val="TAL"/>
            </w:pPr>
            <w:r w:rsidRPr="00F752BA">
              <w:t>R5-233085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ADED8" w14:textId="473E6339" w:rsidR="00AA0E59" w:rsidRPr="00F752BA" w:rsidRDefault="00AA0E59" w:rsidP="00AA0E59">
            <w:pPr>
              <w:pStyle w:val="TAL"/>
            </w:pPr>
            <w:r w:rsidRPr="00F752BA">
              <w:t>2288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3B5D8" w14:textId="3F7156F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41435" w14:textId="7A22836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E80EF2" w14:textId="59F4B03B" w:rsidR="00AA0E59" w:rsidRPr="00F752BA" w:rsidRDefault="00AA0E59" w:rsidP="00AA0E59">
            <w:pPr>
              <w:pStyle w:val="TAL"/>
            </w:pPr>
            <w:r w:rsidRPr="00F752BA">
              <w:t>Updating test requirement of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1DA7" w14:textId="77777777" w:rsidR="00AA0E59" w:rsidRPr="007F2609" w:rsidRDefault="00AA0E59" w:rsidP="00AA0E59">
            <w:pPr>
              <w:pStyle w:val="TAL"/>
            </w:pPr>
            <w:r w:rsidRPr="007F2609">
              <w:t>17.</w:t>
            </w:r>
            <w:r>
              <w:t>9.0</w:t>
            </w:r>
          </w:p>
        </w:tc>
      </w:tr>
      <w:tr w:rsidR="00AA0E59" w:rsidRPr="00AA0E59" w14:paraId="54B185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A6A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9A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D4A1" w14:textId="32E8A4EA" w:rsidR="00AA0E59" w:rsidRPr="00F752BA" w:rsidRDefault="00AA0E59" w:rsidP="00AA0E59">
            <w:pPr>
              <w:pStyle w:val="TAL"/>
            </w:pPr>
            <w:r w:rsidRPr="00F752BA">
              <w:t>R5-233090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3CAA0" w14:textId="19188E78" w:rsidR="00AA0E59" w:rsidRPr="00F752BA" w:rsidRDefault="00AA0E59" w:rsidP="00AA0E59">
            <w:pPr>
              <w:pStyle w:val="TAL"/>
            </w:pPr>
            <w:r w:rsidRPr="00F752BA">
              <w:t>2292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1476B" w14:textId="5E1E48F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DD845" w14:textId="4AE20E7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EA768" w14:textId="406116B5" w:rsidR="00AA0E59" w:rsidRPr="00F752BA" w:rsidRDefault="00AA0E59" w:rsidP="00AA0E59">
            <w:pPr>
              <w:pStyle w:val="TAL"/>
            </w:pPr>
            <w:r w:rsidRPr="00F752BA">
              <w:t>Correction to NS_04 test configuration for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208B" w14:textId="77777777" w:rsidR="00AA0E59" w:rsidRPr="007F2609" w:rsidRDefault="00AA0E59" w:rsidP="00AA0E59">
            <w:pPr>
              <w:pStyle w:val="TAL"/>
            </w:pPr>
            <w:r w:rsidRPr="007F2609">
              <w:t>17.</w:t>
            </w:r>
            <w:r>
              <w:t>9.0</w:t>
            </w:r>
          </w:p>
        </w:tc>
      </w:tr>
      <w:tr w:rsidR="00AA0E59" w:rsidRPr="00AA0E59" w14:paraId="1186F3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D841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0B8B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B79A8" w14:textId="220B79E7" w:rsidR="00AA0E59" w:rsidRPr="00F752BA" w:rsidRDefault="00AA0E59" w:rsidP="00AA0E59">
            <w:pPr>
              <w:pStyle w:val="TAL"/>
            </w:pPr>
            <w:r w:rsidRPr="00F752BA">
              <w:t>R5-233092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703D0" w14:textId="5D529452" w:rsidR="00AA0E59" w:rsidRPr="00F752BA" w:rsidRDefault="00AA0E59" w:rsidP="00AA0E59">
            <w:pPr>
              <w:pStyle w:val="TAL"/>
            </w:pPr>
            <w:r w:rsidRPr="00F752BA">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A1E0C" w14:textId="4410EF7F"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FAA3F" w14:textId="58C0AF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2FE58" w14:textId="09EC6158" w:rsidR="00AA0E59" w:rsidRPr="00F752BA" w:rsidRDefault="00AA0E59" w:rsidP="00AA0E59">
            <w:pPr>
              <w:pStyle w:val="TAL"/>
            </w:pPr>
            <w:r w:rsidRPr="00F752BA">
              <w:t>Correction to test frequency description for intra-band UL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2613" w14:textId="77777777" w:rsidR="00AA0E59" w:rsidRPr="007F2609" w:rsidRDefault="00AA0E59" w:rsidP="00AA0E59">
            <w:pPr>
              <w:pStyle w:val="TAL"/>
            </w:pPr>
            <w:r w:rsidRPr="007F2609">
              <w:t>17.</w:t>
            </w:r>
            <w:r>
              <w:t>9.0</w:t>
            </w:r>
          </w:p>
        </w:tc>
      </w:tr>
      <w:tr w:rsidR="00AA0E59" w:rsidRPr="00AA0E59" w14:paraId="42991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6FA44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F01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1272B" w14:textId="2D50650A" w:rsidR="00AA0E59" w:rsidRPr="00F752BA" w:rsidRDefault="00AA0E59" w:rsidP="00AA0E59">
            <w:pPr>
              <w:pStyle w:val="TAL"/>
            </w:pPr>
            <w:r w:rsidRPr="00F752BA">
              <w:t>R5-233100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848C2" w14:textId="731CB5CD" w:rsidR="00AA0E59" w:rsidRPr="00F752BA" w:rsidRDefault="00AA0E59" w:rsidP="00AA0E59">
            <w:pPr>
              <w:pStyle w:val="TAL"/>
            </w:pPr>
            <w:r w:rsidRPr="00F752BA">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C046C" w14:textId="2F776F0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7880" w14:textId="13EB85F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5BB77" w14:textId="79583C7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8C8A" w14:textId="77777777" w:rsidR="00AA0E59" w:rsidRPr="007F2609" w:rsidRDefault="00AA0E59" w:rsidP="00AA0E59">
            <w:pPr>
              <w:pStyle w:val="TAL"/>
            </w:pPr>
            <w:r w:rsidRPr="007F2609">
              <w:t>17.</w:t>
            </w:r>
            <w:r>
              <w:t>9.0</w:t>
            </w:r>
          </w:p>
        </w:tc>
      </w:tr>
      <w:tr w:rsidR="00AA0E59" w:rsidRPr="00AA0E59" w14:paraId="54C060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2289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AC128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EBD0C" w14:textId="00410D79" w:rsidR="00AA0E59" w:rsidRPr="00F752BA" w:rsidRDefault="00AA0E59" w:rsidP="00AA0E59">
            <w:pPr>
              <w:pStyle w:val="TAL"/>
            </w:pPr>
            <w:r w:rsidRPr="00F752BA">
              <w:t>R5-233101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75B8F" w14:textId="4D7EF21A" w:rsidR="00AA0E59" w:rsidRPr="00F752BA" w:rsidRDefault="00AA0E59" w:rsidP="00AA0E59">
            <w:pPr>
              <w:pStyle w:val="TAL"/>
            </w:pPr>
            <w:r w:rsidRPr="00F752BA">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073DC" w14:textId="1A1AB11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9A2F4" w14:textId="0D0819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D30EC" w14:textId="49C99E87" w:rsidR="00AA0E59" w:rsidRPr="00F752BA" w:rsidRDefault="00AA0E59" w:rsidP="00AA0E59">
            <w:pPr>
              <w:pStyle w:val="TAL"/>
            </w:pPr>
            <w:r w:rsidRPr="00F752BA">
              <w:t>Updating PUCCH configuration in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AB61D" w14:textId="77777777" w:rsidR="00AA0E59" w:rsidRPr="007F2609" w:rsidRDefault="00AA0E59" w:rsidP="00AA0E59">
            <w:pPr>
              <w:pStyle w:val="TAL"/>
            </w:pPr>
            <w:r w:rsidRPr="007F2609">
              <w:t>17.</w:t>
            </w:r>
            <w:r>
              <w:t>9.0</w:t>
            </w:r>
          </w:p>
        </w:tc>
      </w:tr>
      <w:tr w:rsidR="00AA0E59" w:rsidRPr="00AA0E59" w14:paraId="716941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95C4F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18AB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2C87F" w14:textId="5AAE9074" w:rsidR="00AA0E59" w:rsidRPr="00F752BA" w:rsidRDefault="00AA0E59" w:rsidP="00AA0E59">
            <w:pPr>
              <w:pStyle w:val="TAL"/>
            </w:pPr>
            <w:r w:rsidRPr="00F752BA">
              <w:t>R5-233102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9750" w14:textId="0AD060D3" w:rsidR="00AA0E59" w:rsidRPr="00F752BA" w:rsidRDefault="00AA0E59" w:rsidP="00AA0E59">
            <w:pPr>
              <w:pStyle w:val="TAL"/>
            </w:pPr>
            <w:r w:rsidRPr="00F752BA">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3B67A" w14:textId="771F271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C14B4" w14:textId="012C60A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30194" w14:textId="0BC48EC4" w:rsidR="00AA0E59" w:rsidRPr="00F752BA" w:rsidRDefault="00AA0E59" w:rsidP="00AA0E59">
            <w:pPr>
              <w:pStyle w:val="TAL"/>
            </w:pPr>
            <w:r w:rsidRPr="00F752BA">
              <w:t>Updating MOP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0497B" w14:textId="77777777" w:rsidR="00AA0E59" w:rsidRPr="007F2609" w:rsidRDefault="00AA0E59" w:rsidP="00AA0E59">
            <w:pPr>
              <w:pStyle w:val="TAL"/>
            </w:pPr>
            <w:r w:rsidRPr="007F2609">
              <w:t>17.</w:t>
            </w:r>
            <w:r>
              <w:t>9.0</w:t>
            </w:r>
          </w:p>
        </w:tc>
      </w:tr>
      <w:tr w:rsidR="00AA0E59" w:rsidRPr="00AA0E59" w14:paraId="0DB3CE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D3D2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FE1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2AA" w14:textId="75E8A681" w:rsidR="00AA0E59" w:rsidRPr="00F752BA" w:rsidRDefault="00AA0E59" w:rsidP="00AA0E59">
            <w:pPr>
              <w:pStyle w:val="TAL"/>
            </w:pPr>
            <w:r w:rsidRPr="00F752BA">
              <w:t>R5-233103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A5071" w14:textId="1E8577EF" w:rsidR="00AA0E59" w:rsidRPr="00F752BA" w:rsidRDefault="00AA0E59" w:rsidP="00AA0E59">
            <w:pPr>
              <w:pStyle w:val="TAL"/>
            </w:pPr>
            <w:r w:rsidRPr="00F752BA">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F357" w14:textId="0156D05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026DA" w14:textId="7A824CC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6F2F4B" w14:textId="05673FD3" w:rsidR="00AA0E59" w:rsidRPr="00F752BA" w:rsidRDefault="00AA0E59" w:rsidP="00AA0E59">
            <w:pPr>
              <w:pStyle w:val="TAL"/>
            </w:pPr>
            <w:r w:rsidRPr="00F752BA">
              <w:t>Updating MPR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62FA2" w14:textId="77777777" w:rsidR="00AA0E59" w:rsidRPr="007F2609" w:rsidRDefault="00AA0E59" w:rsidP="00AA0E59">
            <w:pPr>
              <w:pStyle w:val="TAL"/>
            </w:pPr>
            <w:r w:rsidRPr="007F2609">
              <w:t>17.</w:t>
            </w:r>
            <w:r>
              <w:t>9.0</w:t>
            </w:r>
          </w:p>
        </w:tc>
      </w:tr>
      <w:tr w:rsidR="00AA0E59" w:rsidRPr="00AA0E59" w14:paraId="2E568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7272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6D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C5F6" w14:textId="79488E75" w:rsidR="00AA0E59" w:rsidRPr="00F752BA" w:rsidRDefault="00AA0E59" w:rsidP="00AA0E59">
            <w:pPr>
              <w:pStyle w:val="TAL"/>
            </w:pPr>
            <w:r w:rsidRPr="00F752BA">
              <w:t>R5-233186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C6A73" w14:textId="73C8BAA9" w:rsidR="00AA0E59" w:rsidRPr="00F752BA" w:rsidRDefault="00AA0E59" w:rsidP="00AA0E59">
            <w:pPr>
              <w:pStyle w:val="TAL"/>
            </w:pPr>
            <w:r w:rsidRPr="00F752BA">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C8FD4" w14:textId="76ADC7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6785" w14:textId="03DBA38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5E394C" w14:textId="07B71B7B" w:rsidR="00AA0E59" w:rsidRPr="00F752BA" w:rsidRDefault="00AA0E59" w:rsidP="00AA0E59">
            <w:pPr>
              <w:pStyle w:val="TAL"/>
            </w:pPr>
            <w:r w:rsidRPr="00F752BA">
              <w:t>Correction to clauses using void table 5.5A.3-x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90C99" w14:textId="77777777" w:rsidR="00AA0E59" w:rsidRPr="007F2609" w:rsidRDefault="00AA0E59" w:rsidP="00AA0E59">
            <w:pPr>
              <w:pStyle w:val="TAL"/>
            </w:pPr>
            <w:r w:rsidRPr="007F2609">
              <w:t>17.</w:t>
            </w:r>
            <w:r>
              <w:t>9.0</w:t>
            </w:r>
          </w:p>
        </w:tc>
      </w:tr>
      <w:tr w:rsidR="00AA0E59" w:rsidRPr="00AA0E59" w14:paraId="7C36E0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52C0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6269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1F5E" w14:textId="6F8E1869" w:rsidR="00AA0E59" w:rsidRPr="00F752BA" w:rsidRDefault="00AA0E59" w:rsidP="00AA0E59">
            <w:pPr>
              <w:pStyle w:val="TAL"/>
            </w:pPr>
            <w:r w:rsidRPr="00F752BA">
              <w:t>R5-233193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413D0" w14:textId="1C1DDA40" w:rsidR="00AA0E59" w:rsidRPr="00F752BA" w:rsidRDefault="00AA0E59" w:rsidP="00AA0E59">
            <w:pPr>
              <w:pStyle w:val="TAL"/>
            </w:pPr>
            <w:r w:rsidRPr="00F752BA">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91B62" w14:textId="404A790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4C27" w14:textId="0412E39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24DF0" w14:textId="79354BA3" w:rsidR="00AA0E59" w:rsidRPr="00F752BA" w:rsidRDefault="00AA0E59" w:rsidP="00AA0E59">
            <w:pPr>
              <w:pStyle w:val="TAL"/>
            </w:pPr>
            <w:r w:rsidRPr="00F752BA">
              <w:t>Editorial correction to TC6.2.3 configuration table for NS_06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49487" w14:textId="77777777" w:rsidR="00AA0E59" w:rsidRPr="007F2609" w:rsidRDefault="00AA0E59" w:rsidP="00AA0E59">
            <w:pPr>
              <w:pStyle w:val="TAL"/>
            </w:pPr>
            <w:r w:rsidRPr="007F2609">
              <w:t>17.</w:t>
            </w:r>
            <w:r>
              <w:t>9.0</w:t>
            </w:r>
          </w:p>
        </w:tc>
      </w:tr>
      <w:tr w:rsidR="00AA0E59" w:rsidRPr="00AA0E59" w14:paraId="669F39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A40CE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FC12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2AB39" w14:textId="394B625D" w:rsidR="00AA0E59" w:rsidRPr="00F752BA" w:rsidRDefault="00AA0E59" w:rsidP="00AA0E59">
            <w:pPr>
              <w:pStyle w:val="TAL"/>
            </w:pPr>
            <w:r w:rsidRPr="00F752BA">
              <w:t>R5-233207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4F" w14:textId="63B18845" w:rsidR="00AA0E59" w:rsidRPr="00F752BA" w:rsidRDefault="00AA0E59" w:rsidP="00AA0E59">
            <w:pPr>
              <w:pStyle w:val="TAL"/>
            </w:pPr>
            <w:r w:rsidRPr="00F752BA">
              <w:t>2304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43C1B" w14:textId="2CC5A14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29A91" w14:textId="34C9BF7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D0A6D0" w14:textId="7EC3EF0F" w:rsidR="00AA0E59" w:rsidRPr="00F752BA" w:rsidRDefault="00AA0E59" w:rsidP="00AA0E59">
            <w:pPr>
              <w:pStyle w:val="TAL"/>
            </w:pPr>
            <w:r w:rsidRPr="00F752BA">
              <w:t>Corrections on blocking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300A" w14:textId="77777777" w:rsidR="00AA0E59" w:rsidRPr="007F2609" w:rsidRDefault="00AA0E59" w:rsidP="00AA0E59">
            <w:pPr>
              <w:pStyle w:val="TAL"/>
            </w:pPr>
            <w:r w:rsidRPr="007F2609">
              <w:t>17.</w:t>
            </w:r>
            <w:r>
              <w:t>9.0</w:t>
            </w:r>
          </w:p>
        </w:tc>
      </w:tr>
      <w:tr w:rsidR="00AA0E59" w:rsidRPr="00AA0E59" w14:paraId="794C33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AD7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474E8"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5C09F" w14:textId="1C096B1F" w:rsidR="00AA0E59" w:rsidRPr="00F752BA" w:rsidRDefault="00AA0E59" w:rsidP="00AA0E59">
            <w:pPr>
              <w:pStyle w:val="TAL"/>
            </w:pPr>
            <w:r w:rsidRPr="00F752BA">
              <w:t>R5-233210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B7385" w14:textId="3AC336C9" w:rsidR="00AA0E59" w:rsidRPr="00F752BA" w:rsidRDefault="00AA0E59" w:rsidP="00AA0E59">
            <w:pPr>
              <w:pStyle w:val="TAL"/>
            </w:pPr>
            <w:r w:rsidRPr="00F752BA">
              <w:t>2305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466" w14:textId="6E198ED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8FA26" w14:textId="6589B56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16FA0" w14:textId="33678196" w:rsidR="00AA0E59" w:rsidRPr="00F752BA" w:rsidRDefault="00AA0E59" w:rsidP="00AA0E59">
            <w:pPr>
              <w:pStyle w:val="TAL"/>
            </w:pPr>
            <w:r w:rsidRPr="00F752BA">
              <w:t>Corrections on intermodulation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35A7" w14:textId="77777777" w:rsidR="00AA0E59" w:rsidRPr="007F2609" w:rsidRDefault="00AA0E59" w:rsidP="00AA0E59">
            <w:pPr>
              <w:pStyle w:val="TAL"/>
            </w:pPr>
            <w:r w:rsidRPr="007F2609">
              <w:t>17.</w:t>
            </w:r>
            <w:r>
              <w:t>9.0</w:t>
            </w:r>
          </w:p>
        </w:tc>
      </w:tr>
      <w:tr w:rsidR="00AA0E59" w:rsidRPr="00AA0E59" w14:paraId="35F923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6D9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5E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63AD" w14:textId="305F35DE" w:rsidR="00AA0E59" w:rsidRPr="00F752BA" w:rsidRDefault="00AA0E59" w:rsidP="00AA0E59">
            <w:pPr>
              <w:pStyle w:val="TAL"/>
            </w:pPr>
            <w:r w:rsidRPr="00F752BA">
              <w:t>R5-233211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EA556" w14:textId="6F022961" w:rsidR="00AA0E59" w:rsidRPr="00F752BA" w:rsidRDefault="00AA0E59" w:rsidP="00AA0E59">
            <w:pPr>
              <w:pStyle w:val="TAL"/>
            </w:pPr>
            <w:r w:rsidRPr="00F752BA">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A4A4" w14:textId="40FA681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DFD99" w14:textId="617761D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69E23" w14:textId="389B1610" w:rsidR="00AA0E59" w:rsidRPr="00F752BA" w:rsidRDefault="00AA0E59" w:rsidP="00AA0E59">
            <w:pPr>
              <w:pStyle w:val="TAL"/>
            </w:pPr>
            <w:r w:rsidRPr="00F752BA">
              <w:t>Corrections on NR V2X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D9076" w14:textId="77777777" w:rsidR="00AA0E59" w:rsidRPr="007F2609" w:rsidRDefault="00AA0E59" w:rsidP="00AA0E59">
            <w:pPr>
              <w:pStyle w:val="TAL"/>
            </w:pPr>
            <w:r w:rsidRPr="007F2609">
              <w:t>17.</w:t>
            </w:r>
            <w:r>
              <w:t>9.0</w:t>
            </w:r>
          </w:p>
        </w:tc>
      </w:tr>
      <w:tr w:rsidR="00AA0E59" w:rsidRPr="00AA0E59" w14:paraId="37F9B3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CA9C3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884D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D3D1" w14:textId="4FA24291" w:rsidR="00AA0E59" w:rsidRPr="00F752BA" w:rsidRDefault="00AA0E59" w:rsidP="00AA0E59">
            <w:pPr>
              <w:pStyle w:val="TAL"/>
            </w:pPr>
            <w:r w:rsidRPr="00F752BA">
              <w:t>R5-233212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6DD1A" w14:textId="3BF247A2" w:rsidR="00AA0E59" w:rsidRPr="00F752BA" w:rsidRDefault="00AA0E59" w:rsidP="00AA0E59">
            <w:pPr>
              <w:pStyle w:val="TAL"/>
            </w:pPr>
            <w:r w:rsidRPr="00F752BA">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D291A" w14:textId="58B2DE5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FEB19F" w14:textId="61090DF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F0FF2D" w14:textId="0E1A60B2" w:rsidR="00AA0E59" w:rsidRPr="00F752BA" w:rsidRDefault="00AA0E59" w:rsidP="00AA0E59">
            <w:pPr>
              <w:pStyle w:val="TAL"/>
            </w:pPr>
            <w:r w:rsidRPr="00F752BA">
              <w:t>Corrections on NR V2X spurious response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A0FBB" w14:textId="77777777" w:rsidR="00AA0E59" w:rsidRPr="007F2609" w:rsidRDefault="00AA0E59" w:rsidP="00AA0E59">
            <w:pPr>
              <w:pStyle w:val="TAL"/>
            </w:pPr>
            <w:r w:rsidRPr="007F2609">
              <w:t>17.</w:t>
            </w:r>
            <w:r>
              <w:t>9.0</w:t>
            </w:r>
          </w:p>
        </w:tc>
      </w:tr>
      <w:tr w:rsidR="00AA0E59" w:rsidRPr="00AA0E59" w14:paraId="47FC0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78C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2D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6FEDD" w14:textId="1EE08201" w:rsidR="00AA0E59" w:rsidRPr="00F752BA" w:rsidRDefault="00AA0E59" w:rsidP="00AA0E59">
            <w:pPr>
              <w:pStyle w:val="TAL"/>
            </w:pPr>
            <w:r w:rsidRPr="00F752BA">
              <w:t>R5-233218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C6AB5" w14:textId="336AA74F" w:rsidR="00AA0E59" w:rsidRPr="00F752BA" w:rsidRDefault="00AA0E59" w:rsidP="00AA0E59">
            <w:pPr>
              <w:pStyle w:val="TAL"/>
            </w:pPr>
            <w:r w:rsidRPr="00F752BA">
              <w:t>2309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767F" w14:textId="1DA159F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CD0AF" w14:textId="520531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EAEA7" w14:textId="7ECD78DF" w:rsidR="00AA0E59" w:rsidRPr="00F752BA" w:rsidRDefault="00AA0E59" w:rsidP="00AA0E59">
            <w:pPr>
              <w:pStyle w:val="TAL"/>
            </w:pPr>
            <w:r w:rsidRPr="00F752BA">
              <w:t>Corrections on the minimum guardband calculation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F17C7" w14:textId="77777777" w:rsidR="00AA0E59" w:rsidRPr="007F2609" w:rsidRDefault="00AA0E59" w:rsidP="00AA0E59">
            <w:pPr>
              <w:pStyle w:val="TAL"/>
            </w:pPr>
            <w:r w:rsidRPr="007F2609">
              <w:t>17.</w:t>
            </w:r>
            <w:r>
              <w:t>9.0</w:t>
            </w:r>
          </w:p>
        </w:tc>
      </w:tr>
      <w:tr w:rsidR="00AA0E59" w:rsidRPr="00AA0E59" w14:paraId="77F37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063B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F9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2587A" w14:textId="25E82539" w:rsidR="00AA0E59" w:rsidRPr="00F752BA" w:rsidRDefault="00AA0E59" w:rsidP="00AA0E59">
            <w:pPr>
              <w:pStyle w:val="TAL"/>
            </w:pPr>
            <w:r w:rsidRPr="00F752BA">
              <w:t>R5-233236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91211" w14:textId="2C499E86" w:rsidR="00AA0E59" w:rsidRPr="00F752BA" w:rsidRDefault="00AA0E59" w:rsidP="00AA0E59">
            <w:pPr>
              <w:pStyle w:val="TAL"/>
            </w:pPr>
            <w:r w:rsidRPr="00F752BA">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B6F68A" w14:textId="1F53410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CAFE0" w14:textId="57F2E59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F081" w14:textId="28BEFB25" w:rsidR="00AA0E59" w:rsidRPr="00F752BA" w:rsidRDefault="00AA0E59" w:rsidP="00AA0E59">
            <w:pPr>
              <w:pStyle w:val="TAL"/>
            </w:pPr>
            <w:r w:rsidRPr="00F752BA">
              <w:t>Clarification of UL Tx Switching in SA RF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E4D52" w14:textId="77777777" w:rsidR="00AA0E59" w:rsidRPr="007F2609" w:rsidRDefault="00AA0E59" w:rsidP="00AA0E59">
            <w:pPr>
              <w:pStyle w:val="TAL"/>
            </w:pPr>
            <w:r w:rsidRPr="007F2609">
              <w:t>17.</w:t>
            </w:r>
            <w:r>
              <w:t>9.0</w:t>
            </w:r>
          </w:p>
        </w:tc>
      </w:tr>
      <w:tr w:rsidR="00AA0E59" w:rsidRPr="00AA0E59" w14:paraId="381B60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3D59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061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6DE0B" w14:textId="55E8D2C6" w:rsidR="00AA0E59" w:rsidRPr="00F752BA" w:rsidRDefault="00AA0E59" w:rsidP="00AA0E59">
            <w:pPr>
              <w:pStyle w:val="TAL"/>
            </w:pPr>
            <w:r w:rsidRPr="00F752BA">
              <w:t>R5-233510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2F6E" w14:textId="1C5F8EBB" w:rsidR="00AA0E59" w:rsidRPr="00F752BA" w:rsidRDefault="00AA0E59" w:rsidP="00AA0E59">
            <w:pPr>
              <w:pStyle w:val="TAL"/>
            </w:pPr>
            <w:r w:rsidRPr="00F752BA">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43DC" w14:textId="18F355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931E8" w14:textId="4A23165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C42D0" w14:textId="6ABC25B8" w:rsidR="00AA0E59" w:rsidRPr="00F752BA" w:rsidRDefault="00AA0E59" w:rsidP="00AA0E59">
            <w:pPr>
              <w:pStyle w:val="TAL"/>
            </w:pPr>
            <w:r w:rsidRPr="00F752BA">
              <w:t>Introduction of additional maximum output power reduction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DB82" w14:textId="77777777" w:rsidR="00AA0E59" w:rsidRPr="007F2609" w:rsidRDefault="00AA0E59" w:rsidP="00AA0E59">
            <w:pPr>
              <w:pStyle w:val="TAL"/>
            </w:pPr>
            <w:r w:rsidRPr="007F2609">
              <w:t>17.</w:t>
            </w:r>
            <w:r>
              <w:t>9.0</w:t>
            </w:r>
          </w:p>
        </w:tc>
      </w:tr>
      <w:tr w:rsidR="00AA0E59" w:rsidRPr="00AA0E59" w14:paraId="20E72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97FE31"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FF7F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5B2ED" w14:textId="5FEAD251" w:rsidR="00AA0E59" w:rsidRPr="00F752BA" w:rsidRDefault="00AA0E59" w:rsidP="00AA0E59">
            <w:pPr>
              <w:pStyle w:val="TAL"/>
            </w:pPr>
            <w:r w:rsidRPr="00F752BA">
              <w:t>R5-233511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E2B73" w14:textId="3F1CEC76" w:rsidR="00AA0E59" w:rsidRPr="00F752BA" w:rsidRDefault="00AA0E59" w:rsidP="00AA0E59">
            <w:pPr>
              <w:pStyle w:val="TAL"/>
            </w:pPr>
            <w:r w:rsidRPr="00F752BA">
              <w:t>2193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D6A1" w14:textId="53A83113"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7E86F" w14:textId="766F874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ECAD3C" w14:textId="4B919598" w:rsidR="00AA0E59" w:rsidRPr="00F752BA" w:rsidRDefault="00AA0E59" w:rsidP="00AA0E59">
            <w:pPr>
              <w:pStyle w:val="TAL"/>
            </w:pPr>
            <w:r w:rsidRPr="00F752BA">
              <w:t>Introduction of Spurious emissions for UE co-existence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EB881" w14:textId="77777777" w:rsidR="00AA0E59" w:rsidRPr="007F2609" w:rsidRDefault="00AA0E59" w:rsidP="00AA0E59">
            <w:pPr>
              <w:pStyle w:val="TAL"/>
            </w:pPr>
            <w:r w:rsidRPr="007F2609">
              <w:t>17.</w:t>
            </w:r>
            <w:r>
              <w:t>9.0</w:t>
            </w:r>
          </w:p>
        </w:tc>
      </w:tr>
      <w:tr w:rsidR="00AA0E59" w:rsidRPr="00AA0E59" w14:paraId="49062A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40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BEC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2E42" w14:textId="4E9345D7" w:rsidR="00AA0E59" w:rsidRPr="00F752BA" w:rsidRDefault="00AA0E59" w:rsidP="00AA0E59">
            <w:pPr>
              <w:pStyle w:val="TAL"/>
            </w:pPr>
            <w:r w:rsidRPr="00F752BA">
              <w:t>R5-233515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574DD" w14:textId="2FA6C0A2" w:rsidR="00AA0E59" w:rsidRPr="00F752BA" w:rsidRDefault="00AA0E59" w:rsidP="00AA0E59">
            <w:pPr>
              <w:pStyle w:val="TAL"/>
            </w:pPr>
            <w:r w:rsidRPr="00F752BA">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128C9" w14:textId="2B38E61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69371" w14:textId="40DFAEA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2986" w14:textId="3F408813" w:rsidR="00AA0E59" w:rsidRPr="00F752BA" w:rsidRDefault="00AA0E59" w:rsidP="00AA0E59">
            <w:pPr>
              <w:pStyle w:val="TAL"/>
            </w:pPr>
            <w:r w:rsidRPr="00F752BA">
              <w:t>Updating Transmit ON/OFF time mask for CA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BA7D" w14:textId="77777777" w:rsidR="00AA0E59" w:rsidRPr="007F2609" w:rsidRDefault="00AA0E59" w:rsidP="00AA0E59">
            <w:pPr>
              <w:pStyle w:val="TAL"/>
            </w:pPr>
            <w:r w:rsidRPr="007F2609">
              <w:t>17.</w:t>
            </w:r>
            <w:r>
              <w:t>9.0</w:t>
            </w:r>
          </w:p>
        </w:tc>
      </w:tr>
      <w:tr w:rsidR="00AA0E59" w:rsidRPr="00AA0E59" w14:paraId="297BEF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0CA9D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BA17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E840A" w14:textId="02EB2FD6" w:rsidR="00AA0E59" w:rsidRPr="00F752BA" w:rsidRDefault="00AA0E59" w:rsidP="00AA0E59">
            <w:pPr>
              <w:pStyle w:val="TAL"/>
            </w:pPr>
            <w:r w:rsidRPr="00F752BA">
              <w:t>R5-233517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2875" w14:textId="603C6CF9" w:rsidR="00AA0E59" w:rsidRPr="00F752BA" w:rsidRDefault="00AA0E59" w:rsidP="00AA0E59">
            <w:pPr>
              <w:pStyle w:val="TAL"/>
            </w:pPr>
            <w:r w:rsidRPr="00F752BA">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8EC83" w14:textId="092D75A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5FE3" w14:textId="300788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8982DF" w14:textId="09A6A4D9" w:rsidR="00AA0E59" w:rsidRPr="00F752BA" w:rsidRDefault="00AA0E59" w:rsidP="00AA0E59">
            <w:pPr>
              <w:pStyle w:val="TAL"/>
            </w:pPr>
            <w:r w:rsidRPr="00F752BA">
              <w:t>Adding Reference sensitivity exceptions due to UL harmonic interference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8525" w14:textId="77777777" w:rsidR="00AA0E59" w:rsidRPr="007F2609" w:rsidRDefault="00AA0E59" w:rsidP="00AA0E59">
            <w:pPr>
              <w:pStyle w:val="TAL"/>
            </w:pPr>
            <w:r w:rsidRPr="007F2609">
              <w:t>17.</w:t>
            </w:r>
            <w:r>
              <w:t>9.0</w:t>
            </w:r>
          </w:p>
        </w:tc>
      </w:tr>
      <w:tr w:rsidR="00AA0E59" w:rsidRPr="00AA0E59" w14:paraId="08683B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DD6D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56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3FAD" w14:textId="1396D958" w:rsidR="00AA0E59" w:rsidRPr="00F752BA" w:rsidRDefault="00AA0E59" w:rsidP="00AA0E59">
            <w:pPr>
              <w:pStyle w:val="TAL"/>
            </w:pPr>
            <w:r w:rsidRPr="00F752BA">
              <w:t>R5-233524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97C78" w14:textId="2C16C622" w:rsidR="00AA0E59" w:rsidRPr="00F752BA" w:rsidRDefault="00AA0E59" w:rsidP="00AA0E59">
            <w:pPr>
              <w:pStyle w:val="TAL"/>
            </w:pPr>
            <w:r w:rsidRPr="00F752BA">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8D4A9" w14:textId="00BBD4A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170B" w14:textId="40D9DD6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7F9AB" w14:textId="2659748A" w:rsidR="00AA0E59" w:rsidRPr="00F752BA" w:rsidRDefault="00AA0E59" w:rsidP="00AA0E59">
            <w:pPr>
              <w:pStyle w:val="TAL"/>
            </w:pPr>
            <w:r w:rsidRPr="00F752BA">
              <w:t>Adding UE additional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1F03B" w14:textId="77777777" w:rsidR="00AA0E59" w:rsidRPr="007F2609" w:rsidRDefault="00AA0E59" w:rsidP="00AA0E59">
            <w:pPr>
              <w:pStyle w:val="TAL"/>
            </w:pPr>
            <w:r w:rsidRPr="007F2609">
              <w:t>17.</w:t>
            </w:r>
            <w:r>
              <w:t>9.0</w:t>
            </w:r>
          </w:p>
        </w:tc>
      </w:tr>
      <w:tr w:rsidR="00AA0E59" w:rsidRPr="00AA0E59" w14:paraId="0D5776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4BD2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A69D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ACCF" w14:textId="1D1CCC15" w:rsidR="00AA0E59" w:rsidRPr="00F752BA" w:rsidRDefault="00AA0E59" w:rsidP="00AA0E59">
            <w:pPr>
              <w:pStyle w:val="TAL"/>
            </w:pPr>
            <w:r w:rsidRPr="00F752BA">
              <w:t>R5-233525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14829" w14:textId="010F0D31" w:rsidR="00AA0E59" w:rsidRPr="00F752BA" w:rsidRDefault="00AA0E59" w:rsidP="00AA0E59">
            <w:pPr>
              <w:pStyle w:val="TAL"/>
            </w:pPr>
            <w:r w:rsidRPr="00F752BA">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A00E4" w14:textId="3979B0CC"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12D47" w14:textId="0C804B1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2DFC5" w14:textId="1FEEC7CD" w:rsidR="00AA0E59" w:rsidRPr="00F752BA" w:rsidRDefault="00AA0E59" w:rsidP="00AA0E59">
            <w:pPr>
              <w:pStyle w:val="TAL"/>
            </w:pPr>
            <w:r w:rsidRPr="00F752BA">
              <w:t>Correction to REFSENS exceptions testing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86BF" w14:textId="77777777" w:rsidR="00AA0E59" w:rsidRPr="007F2609" w:rsidRDefault="00AA0E59" w:rsidP="00AA0E59">
            <w:pPr>
              <w:pStyle w:val="TAL"/>
            </w:pPr>
            <w:r w:rsidRPr="007F2609">
              <w:t>17.</w:t>
            </w:r>
            <w:r>
              <w:t>9.0</w:t>
            </w:r>
          </w:p>
        </w:tc>
      </w:tr>
      <w:tr w:rsidR="00AA0E59" w:rsidRPr="00AA0E59" w14:paraId="25599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AE358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759F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38391" w14:textId="74CDF434" w:rsidR="00AA0E59" w:rsidRPr="00F752BA" w:rsidRDefault="00AA0E59" w:rsidP="00AA0E59">
            <w:pPr>
              <w:pStyle w:val="TAL"/>
            </w:pPr>
            <w:r w:rsidRPr="00F752BA">
              <w:t>R5-233532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EB30EA" w14:textId="30CD9383" w:rsidR="00AA0E59" w:rsidRPr="00F752BA" w:rsidRDefault="00AA0E59" w:rsidP="00AA0E59">
            <w:pPr>
              <w:pStyle w:val="TAL"/>
            </w:pPr>
            <w:r w:rsidRPr="00F752BA">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2F50" w14:textId="59A0E0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3F3A5" w14:textId="0BD0AB0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06CF3F" w14:textId="40DC72D6" w:rsidR="00AA0E59" w:rsidRPr="00F752BA" w:rsidRDefault="00AA0E59" w:rsidP="00AA0E59">
            <w:pPr>
              <w:pStyle w:val="TAL"/>
            </w:pPr>
            <w:r w:rsidRPr="00F752BA">
              <w:t>Correction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503E" w14:textId="77777777" w:rsidR="00AA0E59" w:rsidRPr="007F2609" w:rsidRDefault="00AA0E59" w:rsidP="00AA0E59">
            <w:pPr>
              <w:pStyle w:val="TAL"/>
            </w:pPr>
            <w:r w:rsidRPr="007F2609">
              <w:t>17.</w:t>
            </w:r>
            <w:r>
              <w:t>9.0</w:t>
            </w:r>
          </w:p>
        </w:tc>
      </w:tr>
      <w:tr w:rsidR="00AA0E59" w:rsidRPr="00AA0E59" w14:paraId="1E4799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B82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B5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A76" w14:textId="1C1E6009" w:rsidR="00AA0E59" w:rsidRPr="00F752BA" w:rsidRDefault="00AA0E59" w:rsidP="00AA0E59">
            <w:pPr>
              <w:pStyle w:val="TAL"/>
            </w:pPr>
            <w:r w:rsidRPr="00F752BA">
              <w:t>R5-233533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99E44" w14:textId="5F3CCA15" w:rsidR="00AA0E59" w:rsidRPr="00F752BA" w:rsidRDefault="00AA0E59" w:rsidP="00AA0E59">
            <w:pPr>
              <w:pStyle w:val="TAL"/>
            </w:pPr>
            <w:r w:rsidRPr="00F752BA">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988E6" w14:textId="3A21727A"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58C24" w14:textId="30318CE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DF77B" w14:textId="610BE17F" w:rsidR="00AA0E59" w:rsidRPr="00F752BA" w:rsidRDefault="00AA0E59" w:rsidP="00AA0E59">
            <w:pPr>
              <w:pStyle w:val="TAL"/>
            </w:pPr>
            <w:r w:rsidRPr="00F752BA">
              <w:t>Update for CA_n2A-n48A and CA_n2A-n77A combos in section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D838" w14:textId="77777777" w:rsidR="00AA0E59" w:rsidRPr="007F2609" w:rsidRDefault="00AA0E59" w:rsidP="00AA0E59">
            <w:pPr>
              <w:pStyle w:val="TAL"/>
            </w:pPr>
            <w:r w:rsidRPr="007F2609">
              <w:t>17.</w:t>
            </w:r>
            <w:r>
              <w:t>9.0</w:t>
            </w:r>
          </w:p>
        </w:tc>
      </w:tr>
      <w:tr w:rsidR="00AA0E59" w:rsidRPr="00AA0E59" w14:paraId="00E1D5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C2A4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8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7D5D0" w14:textId="5456F789" w:rsidR="00AA0E59" w:rsidRPr="00F752BA" w:rsidRDefault="00AA0E59" w:rsidP="00AA0E59">
            <w:pPr>
              <w:pStyle w:val="TAL"/>
            </w:pPr>
            <w:r w:rsidRPr="00F752BA">
              <w:t>R5-233534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9023" w14:textId="77F79145" w:rsidR="00AA0E59" w:rsidRPr="00F752BA" w:rsidRDefault="00AA0E59" w:rsidP="00AA0E59">
            <w:pPr>
              <w:pStyle w:val="TAL"/>
            </w:pPr>
            <w:r w:rsidRPr="00F752BA">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0670E" w14:textId="6F8D00F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E63D8" w14:textId="0F6B228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09348D" w14:textId="0AF927D4" w:rsidR="00AA0E59" w:rsidRPr="00F752BA" w:rsidRDefault="00AA0E59" w:rsidP="00AA0E59">
            <w:pPr>
              <w:pStyle w:val="TAL"/>
            </w:pPr>
            <w:r w:rsidRPr="00F752BA">
              <w:t>Editorial changes in Table 7.3A.1.5-1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1F252" w14:textId="77777777" w:rsidR="00AA0E59" w:rsidRPr="007F2609" w:rsidRDefault="00AA0E59" w:rsidP="00AA0E59">
            <w:pPr>
              <w:pStyle w:val="TAL"/>
            </w:pPr>
            <w:r w:rsidRPr="007F2609">
              <w:t>17.</w:t>
            </w:r>
            <w:r>
              <w:t>9.0</w:t>
            </w:r>
          </w:p>
        </w:tc>
      </w:tr>
      <w:tr w:rsidR="00AA0E59" w:rsidRPr="00AA0E59" w14:paraId="10D51D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4BCE5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79B0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31099" w14:textId="27631A70" w:rsidR="00AA0E59" w:rsidRPr="00F752BA" w:rsidRDefault="00AA0E59" w:rsidP="00AA0E59">
            <w:pPr>
              <w:pStyle w:val="TAL"/>
            </w:pPr>
            <w:r w:rsidRPr="00F752BA">
              <w:t>R5-233536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078C6" w14:textId="1C1784CF" w:rsidR="00AA0E59" w:rsidRPr="00F752BA" w:rsidRDefault="00AA0E59" w:rsidP="00AA0E59">
            <w:pPr>
              <w:pStyle w:val="TAL"/>
            </w:pPr>
            <w:r w:rsidRPr="00F752BA">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630CE" w14:textId="4D4EB9C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AFF63" w14:textId="603A43E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46DC8" w14:textId="3BC1531C" w:rsidR="00AA0E59" w:rsidRPr="00F752BA" w:rsidRDefault="00AA0E59" w:rsidP="00AA0E59">
            <w:pPr>
              <w:pStyle w:val="TAL"/>
            </w:pPr>
            <w:r w:rsidRPr="00F752BA">
              <w:t>Corrections on supported channel bandwidths for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4C06" w14:textId="77777777" w:rsidR="00AA0E59" w:rsidRPr="007F2609" w:rsidRDefault="00AA0E59" w:rsidP="00AA0E59">
            <w:pPr>
              <w:pStyle w:val="TAL"/>
            </w:pPr>
            <w:r w:rsidRPr="007F2609">
              <w:t>17.</w:t>
            </w:r>
            <w:r>
              <w:t>9.0</w:t>
            </w:r>
          </w:p>
        </w:tc>
      </w:tr>
      <w:tr w:rsidR="00AA0E59" w:rsidRPr="00AA0E59" w14:paraId="02CB8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FC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7F7F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1B346" w14:textId="1FFA0219" w:rsidR="00AA0E59" w:rsidRPr="00F752BA" w:rsidRDefault="00AA0E59" w:rsidP="00AA0E59">
            <w:pPr>
              <w:pStyle w:val="TAL"/>
            </w:pPr>
            <w:r w:rsidRPr="00F752BA">
              <w:t>R5-233537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762C5" w14:textId="364B3C93" w:rsidR="00AA0E59" w:rsidRPr="00F752BA" w:rsidRDefault="00AA0E59" w:rsidP="00AA0E59">
            <w:pPr>
              <w:pStyle w:val="TAL"/>
            </w:pPr>
            <w:r w:rsidRPr="00F752BA">
              <w:t>2311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4C6FB" w14:textId="7F5F967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2537E" w14:textId="111C1C8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9DE1E" w14:textId="0B28DF7B" w:rsidR="00AA0E59" w:rsidRPr="00F752BA" w:rsidRDefault="00AA0E59" w:rsidP="00AA0E59">
            <w:pPr>
              <w:pStyle w:val="TAL"/>
            </w:pPr>
            <w:r w:rsidRPr="00F752BA">
              <w:t>Addition of new FR1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AFA78" w14:textId="77777777" w:rsidR="00AA0E59" w:rsidRPr="007F2609" w:rsidRDefault="00AA0E59" w:rsidP="00AA0E59">
            <w:pPr>
              <w:pStyle w:val="TAL"/>
            </w:pPr>
            <w:r w:rsidRPr="007F2609">
              <w:t>17.</w:t>
            </w:r>
            <w:r>
              <w:t>9.0</w:t>
            </w:r>
          </w:p>
        </w:tc>
      </w:tr>
      <w:tr w:rsidR="00AA0E59" w:rsidRPr="00AA0E59" w14:paraId="21688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D848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101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C5DF6" w14:textId="552F3087" w:rsidR="00AA0E59" w:rsidRPr="00F752BA" w:rsidRDefault="00AA0E59" w:rsidP="00AA0E59">
            <w:pPr>
              <w:pStyle w:val="TAL"/>
            </w:pPr>
            <w:r w:rsidRPr="00F752BA">
              <w:t>R5-233538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B050" w14:textId="7E7E99F0" w:rsidR="00AA0E59" w:rsidRPr="00F752BA" w:rsidRDefault="00AA0E59" w:rsidP="00AA0E59">
            <w:pPr>
              <w:pStyle w:val="TAL"/>
            </w:pPr>
            <w:r w:rsidRPr="00F752BA">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1AFFA" w14:textId="59E48FE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8C52A" w14:textId="3071C41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0B0B4" w14:textId="63E96CEA" w:rsidR="00AA0E59" w:rsidRPr="00F752BA" w:rsidRDefault="00AA0E59" w:rsidP="00AA0E59">
            <w:pPr>
              <w:pStyle w:val="TAL"/>
            </w:pPr>
            <w:r w:rsidRPr="00F752BA">
              <w:t>Update inter-band NR CA PC2 MOP configurations for 2UL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7B811" w14:textId="77777777" w:rsidR="00AA0E59" w:rsidRPr="007F2609" w:rsidRDefault="00AA0E59" w:rsidP="00AA0E59">
            <w:pPr>
              <w:pStyle w:val="TAL"/>
            </w:pPr>
            <w:r w:rsidRPr="007F2609">
              <w:t>17.</w:t>
            </w:r>
            <w:r>
              <w:t>9.0</w:t>
            </w:r>
          </w:p>
        </w:tc>
      </w:tr>
      <w:tr w:rsidR="00AA0E59" w:rsidRPr="00AA0E59" w14:paraId="65236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18C37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758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A14E2" w14:textId="0E6594C5" w:rsidR="00AA0E59" w:rsidRPr="006E2D7A" w:rsidRDefault="00AA0E59" w:rsidP="00AA0E59">
            <w:pPr>
              <w:pStyle w:val="TAL"/>
            </w:pPr>
            <w:r w:rsidRPr="00AA0E59">
              <w:t>R5-233539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1591" w14:textId="177BCBFF" w:rsidR="00AA0E59" w:rsidRPr="006E2D7A" w:rsidRDefault="00AA0E59" w:rsidP="00AA0E59">
            <w:pPr>
              <w:pStyle w:val="TAL"/>
            </w:pPr>
            <w:r w:rsidRPr="00AA0E59">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831FF" w14:textId="034DA6D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C0B4" w14:textId="550753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794A7" w14:textId="74EB5223" w:rsidR="00AA0E59" w:rsidRPr="006E2D7A" w:rsidRDefault="00AA0E59" w:rsidP="00AA0E59">
            <w:pPr>
              <w:pStyle w:val="TAL"/>
            </w:pPr>
            <w:r w:rsidRPr="00AA0E59">
              <w:t>Addition of R17 new CA PC2 configs for Ref sens exceptions TC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EADA7" w14:textId="77777777" w:rsidR="00AA0E59" w:rsidRPr="007F2609" w:rsidRDefault="00AA0E59" w:rsidP="00AA0E59">
            <w:pPr>
              <w:pStyle w:val="TAL"/>
            </w:pPr>
            <w:r w:rsidRPr="007F2609">
              <w:t>17.</w:t>
            </w:r>
            <w:r>
              <w:t>9.0</w:t>
            </w:r>
          </w:p>
        </w:tc>
      </w:tr>
      <w:tr w:rsidR="00AA0E59" w:rsidRPr="00AA0E59" w14:paraId="3A37FE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4279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03AE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F8E00" w14:textId="6A09085B" w:rsidR="00AA0E59" w:rsidRPr="006E2D7A" w:rsidRDefault="00AA0E59" w:rsidP="00AA0E59">
            <w:pPr>
              <w:pStyle w:val="TAL"/>
            </w:pPr>
            <w:r w:rsidRPr="00AA0E59">
              <w:t>R5-233540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75BAF" w14:textId="150B54EE" w:rsidR="00AA0E59" w:rsidRPr="006E2D7A" w:rsidRDefault="00AA0E59" w:rsidP="00AA0E59">
            <w:pPr>
              <w:pStyle w:val="TAL"/>
            </w:pPr>
            <w:r w:rsidRPr="00AA0E59">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1F92" w14:textId="6EC5E216"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8D317" w14:textId="387F45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71C42" w14:textId="5ACB02B4" w:rsidR="00AA0E59" w:rsidRPr="006E2D7A" w:rsidRDefault="00AA0E59" w:rsidP="00AA0E59">
            <w:pPr>
              <w:pStyle w:val="TAL"/>
            </w:pPr>
            <w:r w:rsidRPr="00AA0E59">
              <w:t>Correction of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3DB94" w14:textId="77777777" w:rsidR="00AA0E59" w:rsidRPr="007F2609" w:rsidRDefault="00AA0E59" w:rsidP="00AA0E59">
            <w:pPr>
              <w:pStyle w:val="TAL"/>
            </w:pPr>
            <w:r w:rsidRPr="007F2609">
              <w:t>17.</w:t>
            </w:r>
            <w:r>
              <w:t>9.0</w:t>
            </w:r>
          </w:p>
        </w:tc>
      </w:tr>
      <w:tr w:rsidR="00AA0E59" w:rsidRPr="00AA0E59" w14:paraId="55C702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2D7B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B8E2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7138" w14:textId="77926D23" w:rsidR="00AA0E59" w:rsidRPr="006E2D7A" w:rsidRDefault="00AA0E59" w:rsidP="00AA0E59">
            <w:pPr>
              <w:pStyle w:val="TAL"/>
            </w:pPr>
            <w:r w:rsidRPr="00AA0E59">
              <w:t>R5-233541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3F45" w14:textId="059DF619" w:rsidR="00AA0E59" w:rsidRPr="006E2D7A" w:rsidRDefault="00AA0E59" w:rsidP="00AA0E59">
            <w:pPr>
              <w:pStyle w:val="TAL"/>
            </w:pPr>
            <w:r w:rsidRPr="00AA0E59">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D1050" w14:textId="17F6C5B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78329" w14:textId="710B025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F9B47" w14:textId="0E38E583" w:rsidR="00AA0E59" w:rsidRPr="006E2D7A" w:rsidRDefault="00AA0E59" w:rsidP="00AA0E59">
            <w:pPr>
              <w:pStyle w:val="TAL"/>
            </w:pPr>
            <w:r w:rsidRPr="00AA0E59">
              <w:t>NS_27 - corrections for 30MHz RBStart for condition 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4D567" w14:textId="77777777" w:rsidR="00AA0E59" w:rsidRPr="007F2609" w:rsidRDefault="00AA0E59" w:rsidP="00AA0E59">
            <w:pPr>
              <w:pStyle w:val="TAL"/>
            </w:pPr>
            <w:r w:rsidRPr="007F2609">
              <w:t>17.</w:t>
            </w:r>
            <w:r>
              <w:t>9.0</w:t>
            </w:r>
          </w:p>
        </w:tc>
      </w:tr>
      <w:tr w:rsidR="00AA0E59" w:rsidRPr="00AA0E59" w14:paraId="02BB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9374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A727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6FB21" w14:textId="4771CF00" w:rsidR="00AA0E59" w:rsidRPr="006E2D7A" w:rsidRDefault="00AA0E59" w:rsidP="00AA0E59">
            <w:pPr>
              <w:pStyle w:val="TAL"/>
            </w:pPr>
            <w:r w:rsidRPr="00AA0E59">
              <w:t>R5-233542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CF309" w14:textId="4E66E601" w:rsidR="00AA0E59" w:rsidRPr="006E2D7A" w:rsidRDefault="00AA0E59" w:rsidP="00AA0E59">
            <w:pPr>
              <w:pStyle w:val="TAL"/>
            </w:pPr>
            <w:r w:rsidRPr="00AA0E59">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47623" w14:textId="5C9298F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4FCB2" w14:textId="7F041FF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F2CA7" w14:textId="48881317" w:rsidR="00AA0E59" w:rsidRPr="006E2D7A" w:rsidRDefault="00AA0E59" w:rsidP="00AA0E59">
            <w:pPr>
              <w:pStyle w:val="TAL"/>
            </w:pPr>
            <w:r w:rsidRPr="00AA0E59">
              <w:t>Addition of BW condition to 6.5D.2.3 A-SEM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0E366" w14:textId="77777777" w:rsidR="00AA0E59" w:rsidRPr="007F2609" w:rsidRDefault="00AA0E59" w:rsidP="00AA0E59">
            <w:pPr>
              <w:pStyle w:val="TAL"/>
            </w:pPr>
            <w:r w:rsidRPr="007F2609">
              <w:t>17.</w:t>
            </w:r>
            <w:r>
              <w:t>9.0</w:t>
            </w:r>
          </w:p>
        </w:tc>
      </w:tr>
      <w:tr w:rsidR="00AA0E59" w:rsidRPr="00AA0E59" w14:paraId="6842F2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59B6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9ECD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E8A7" w14:textId="741F136E" w:rsidR="00AA0E59" w:rsidRPr="006E2D7A" w:rsidRDefault="00AA0E59" w:rsidP="00AA0E59">
            <w:pPr>
              <w:pStyle w:val="TAL"/>
            </w:pPr>
            <w:r w:rsidRPr="00AA0E59">
              <w:t>R5-233543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A06A4" w14:textId="5C4A27F5" w:rsidR="00AA0E59" w:rsidRPr="006E2D7A" w:rsidRDefault="00AA0E59" w:rsidP="00AA0E59">
            <w:pPr>
              <w:pStyle w:val="TAL"/>
            </w:pPr>
            <w:r w:rsidRPr="00AA0E59">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D8F5C" w14:textId="23EBBFE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5E5E" w14:textId="262D58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DFA7D" w14:textId="74B08683" w:rsidR="00AA0E59" w:rsidRPr="006E2D7A" w:rsidRDefault="00AA0E59" w:rsidP="00AA0E59">
            <w:pPr>
              <w:pStyle w:val="TAL"/>
            </w:pPr>
            <w:r w:rsidRPr="00AA0E59">
              <w:t xml:space="preserve">Clarification of spurious </w:t>
            </w:r>
            <w:r w:rsidR="00F752BA" w:rsidRPr="00AA0E59">
              <w:t>emission</w:t>
            </w:r>
            <w:r w:rsidRPr="00AA0E59">
              <w:t xml:space="preserve"> testing configuration -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830D" w14:textId="77777777" w:rsidR="00AA0E59" w:rsidRPr="007F2609" w:rsidRDefault="00AA0E59" w:rsidP="00AA0E59">
            <w:pPr>
              <w:pStyle w:val="TAL"/>
            </w:pPr>
            <w:r w:rsidRPr="007F2609">
              <w:t>17.</w:t>
            </w:r>
            <w:r>
              <w:t>9.0</w:t>
            </w:r>
          </w:p>
        </w:tc>
      </w:tr>
      <w:tr w:rsidR="00AA0E59" w:rsidRPr="00AA0E59" w14:paraId="70A63B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39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C7B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A77D9" w14:textId="67395A65" w:rsidR="00AA0E59" w:rsidRPr="006E2D7A" w:rsidRDefault="00AA0E59" w:rsidP="00AA0E59">
            <w:pPr>
              <w:pStyle w:val="TAL"/>
            </w:pPr>
            <w:r w:rsidRPr="00AA0E59">
              <w:t>R5-233547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4988C" w14:textId="349BD790" w:rsidR="00AA0E59" w:rsidRPr="006E2D7A" w:rsidRDefault="00AA0E59" w:rsidP="00AA0E59">
            <w:pPr>
              <w:pStyle w:val="TAL"/>
            </w:pPr>
            <w:r w:rsidRPr="00AA0E59">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CD0F18" w14:textId="59A991C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FC90" w14:textId="5949FFF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DE8EB" w14:textId="1B90EC0F" w:rsidR="00AA0E59" w:rsidRPr="006E2D7A" w:rsidRDefault="00AA0E59" w:rsidP="00AA0E59">
            <w:pPr>
              <w:pStyle w:val="TAL"/>
            </w:pPr>
            <w:r w:rsidRPr="00AA0E59">
              <w:t>Updating FR1 test case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5995" w14:textId="77777777" w:rsidR="00AA0E59" w:rsidRPr="007F2609" w:rsidRDefault="00AA0E59" w:rsidP="00AA0E59">
            <w:pPr>
              <w:pStyle w:val="TAL"/>
            </w:pPr>
            <w:r w:rsidRPr="007F2609">
              <w:t>17.</w:t>
            </w:r>
            <w:r>
              <w:t>9.0</w:t>
            </w:r>
          </w:p>
        </w:tc>
      </w:tr>
      <w:tr w:rsidR="00AA0E59" w:rsidRPr="00AA0E59" w14:paraId="0643B1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7B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1BAA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312A2" w14:textId="1E4DC337" w:rsidR="00AA0E59" w:rsidRPr="006E2D7A" w:rsidRDefault="00AA0E59" w:rsidP="00AA0E59">
            <w:pPr>
              <w:pStyle w:val="TAL"/>
            </w:pPr>
            <w:r w:rsidRPr="00AA0E59">
              <w:t>R5-233548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8287" w14:textId="06ED98ED" w:rsidR="00AA0E59" w:rsidRPr="006E2D7A" w:rsidRDefault="00AA0E59" w:rsidP="00AA0E59">
            <w:pPr>
              <w:pStyle w:val="TAL"/>
            </w:pPr>
            <w:r w:rsidRPr="00AA0E59">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25F4C" w14:textId="641068A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E8999" w14:textId="648CB7F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71AC1E" w14:textId="623001FF" w:rsidR="00AA0E59" w:rsidRPr="006E2D7A" w:rsidRDefault="00AA0E59" w:rsidP="00AA0E59">
            <w:pPr>
              <w:pStyle w:val="TAL"/>
            </w:pPr>
            <w:r w:rsidRPr="00AA0E59">
              <w:t>Updating PUCCH aggregated power tolerance test case for SUL and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4DD33" w14:textId="77777777" w:rsidR="00AA0E59" w:rsidRPr="007F2609" w:rsidRDefault="00AA0E59" w:rsidP="00AA0E59">
            <w:pPr>
              <w:pStyle w:val="TAL"/>
            </w:pPr>
            <w:r w:rsidRPr="007F2609">
              <w:t>17.</w:t>
            </w:r>
            <w:r>
              <w:t>9.0</w:t>
            </w:r>
          </w:p>
        </w:tc>
      </w:tr>
      <w:tr w:rsidR="00AA0E59" w:rsidRPr="00AA0E59" w14:paraId="6C62C4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6DBF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252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38296" w14:textId="2846C563" w:rsidR="00AA0E59" w:rsidRPr="006E2D7A" w:rsidRDefault="00AA0E59" w:rsidP="00AA0E59">
            <w:pPr>
              <w:pStyle w:val="TAL"/>
            </w:pPr>
            <w:r w:rsidRPr="00AA0E59">
              <w:t>R5-233549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58C9B" w14:textId="057AA05B" w:rsidR="00AA0E59" w:rsidRPr="006E2D7A" w:rsidRDefault="00AA0E59" w:rsidP="00AA0E59">
            <w:pPr>
              <w:pStyle w:val="TAL"/>
            </w:pPr>
            <w:r w:rsidRPr="00AA0E59">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00786" w14:textId="4C666ED1"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D8B21" w14:textId="10B624C4"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36BF" w14:textId="5A25FFB9" w:rsidR="00AA0E59" w:rsidRPr="006E2D7A" w:rsidRDefault="00AA0E59" w:rsidP="00AA0E59">
            <w:pPr>
              <w:pStyle w:val="TAL"/>
            </w:pPr>
            <w:r w:rsidRPr="00AA0E59">
              <w:t>Updating MU values for NR FR1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41B58" w14:textId="77777777" w:rsidR="00AA0E59" w:rsidRPr="007F2609" w:rsidRDefault="00AA0E59" w:rsidP="00AA0E59">
            <w:pPr>
              <w:pStyle w:val="TAL"/>
            </w:pPr>
            <w:r w:rsidRPr="007F2609">
              <w:t>17.</w:t>
            </w:r>
            <w:r>
              <w:t>9.0</w:t>
            </w:r>
          </w:p>
        </w:tc>
      </w:tr>
      <w:tr w:rsidR="00AA0E59" w:rsidRPr="00AA0E59" w14:paraId="087AF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B75B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3D1AC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84A3C" w14:textId="3E0F277B" w:rsidR="00AA0E59" w:rsidRPr="006E2D7A" w:rsidRDefault="00AA0E59" w:rsidP="00AA0E59">
            <w:pPr>
              <w:pStyle w:val="TAL"/>
            </w:pPr>
            <w:r w:rsidRPr="00AA0E59">
              <w:t>R5-233555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4BDD5" w14:textId="36AD28B4" w:rsidR="00AA0E59" w:rsidRPr="006E2D7A" w:rsidRDefault="00AA0E59" w:rsidP="00AA0E59">
            <w:pPr>
              <w:pStyle w:val="TAL"/>
            </w:pPr>
            <w:r w:rsidRPr="00AA0E59">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36CA5" w14:textId="2BFF4F6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CEBC" w14:textId="7C958C8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6BF24" w14:textId="149C5D33" w:rsidR="00AA0E59" w:rsidRPr="006E2D7A" w:rsidRDefault="00AA0E59" w:rsidP="00AA0E59">
            <w:pPr>
              <w:pStyle w:val="TAL"/>
            </w:pPr>
            <w:r w:rsidRPr="00AA0E59">
              <w:t>General updates of clause 5 for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8E70" w14:textId="77777777" w:rsidR="00AA0E59" w:rsidRPr="007F2609" w:rsidRDefault="00AA0E59" w:rsidP="00AA0E59">
            <w:pPr>
              <w:pStyle w:val="TAL"/>
            </w:pPr>
            <w:r w:rsidRPr="007F2609">
              <w:t>17.</w:t>
            </w:r>
            <w:r>
              <w:t>9.0</w:t>
            </w:r>
          </w:p>
        </w:tc>
      </w:tr>
      <w:tr w:rsidR="00AA0E59" w:rsidRPr="00AA0E59" w14:paraId="6D4DE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8FDDF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4306A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467C7" w14:textId="666A5C38" w:rsidR="00AA0E59" w:rsidRPr="006E2D7A" w:rsidRDefault="00AA0E59" w:rsidP="00AA0E59">
            <w:pPr>
              <w:pStyle w:val="TAL"/>
            </w:pPr>
            <w:r w:rsidRPr="00AA0E59">
              <w:t>R5-233556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0F0A" w14:textId="103D627A" w:rsidR="00AA0E59" w:rsidRPr="006E2D7A" w:rsidRDefault="00AA0E59" w:rsidP="00AA0E59">
            <w:pPr>
              <w:pStyle w:val="TAL"/>
            </w:pPr>
            <w:r w:rsidRPr="00AA0E59">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D2FD" w14:textId="1DF79BC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22462" w14:textId="3F207A6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A695E" w14:textId="78AFB7E1" w:rsidR="00AA0E59" w:rsidRPr="006E2D7A" w:rsidRDefault="00AA0E59" w:rsidP="00AA0E59">
            <w:pPr>
              <w:pStyle w:val="TAL"/>
            </w:pPr>
            <w:r w:rsidRPr="00AA0E59">
              <w:t>General updates of clause 5 for R17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9039A" w14:textId="77777777" w:rsidR="00AA0E59" w:rsidRPr="007F2609" w:rsidRDefault="00AA0E59" w:rsidP="00AA0E59">
            <w:pPr>
              <w:pStyle w:val="TAL"/>
            </w:pPr>
            <w:r w:rsidRPr="007F2609">
              <w:t>17.</w:t>
            </w:r>
            <w:r>
              <w:t>9.0</w:t>
            </w:r>
          </w:p>
        </w:tc>
      </w:tr>
      <w:tr w:rsidR="00AA0E59" w:rsidRPr="00AA0E59" w14:paraId="78BE5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D9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E9D9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FEE84" w14:textId="1960B593" w:rsidR="00AA0E59" w:rsidRPr="006E2D7A" w:rsidRDefault="00AA0E59" w:rsidP="00AA0E59">
            <w:pPr>
              <w:pStyle w:val="TAL"/>
            </w:pPr>
            <w:r w:rsidRPr="00AA0E59">
              <w:t>R5-233705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DF6D3" w14:textId="5C05DD4C" w:rsidR="00AA0E59" w:rsidRPr="006E2D7A" w:rsidRDefault="00AA0E59" w:rsidP="00AA0E59">
            <w:pPr>
              <w:pStyle w:val="TAL"/>
            </w:pPr>
            <w:r w:rsidRPr="00AA0E59">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D153" w14:textId="680798C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51A5E" w14:textId="067DFBC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17159" w14:textId="6BAAC43B" w:rsidR="00AA0E59" w:rsidRPr="006E2D7A" w:rsidRDefault="00AA0E59" w:rsidP="00AA0E59">
            <w:pPr>
              <w:pStyle w:val="TAL"/>
            </w:pPr>
            <w:r w:rsidRPr="00AA0E59">
              <w:t>Update minimum requirement table for reference sensitivity exceptions and uplink/downlink configurations due to harmonic mixing from a PC3 aggressor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63E12" w14:textId="77777777" w:rsidR="00AA0E59" w:rsidRPr="007F2609" w:rsidRDefault="00AA0E59" w:rsidP="00AA0E59">
            <w:pPr>
              <w:pStyle w:val="TAL"/>
            </w:pPr>
            <w:r w:rsidRPr="007F2609">
              <w:t>17.</w:t>
            </w:r>
            <w:r>
              <w:t>9.0</w:t>
            </w:r>
          </w:p>
        </w:tc>
      </w:tr>
      <w:tr w:rsidR="00AA0E59" w:rsidRPr="00AA0E59" w14:paraId="3E273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5071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E8F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30C0C" w14:textId="2E228B17" w:rsidR="00AA0E59" w:rsidRPr="006E2D7A" w:rsidRDefault="00AA0E59" w:rsidP="00AA0E59">
            <w:pPr>
              <w:pStyle w:val="TAL"/>
            </w:pPr>
            <w:r w:rsidRPr="00AA0E59">
              <w:t>R5-233706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099D" w14:textId="2A305B62" w:rsidR="00AA0E59" w:rsidRPr="006E2D7A" w:rsidRDefault="00AA0E59" w:rsidP="00AA0E59">
            <w:pPr>
              <w:pStyle w:val="TAL"/>
            </w:pPr>
            <w:r w:rsidRPr="00AA0E59">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7C366" w14:textId="1C2E758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FE12C" w14:textId="3D5F74F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E028B" w14:textId="06D1E908" w:rsidR="00AA0E59" w:rsidRPr="006E2D7A" w:rsidRDefault="00AA0E59" w:rsidP="00AA0E59">
            <w:pPr>
              <w:pStyle w:val="TAL"/>
            </w:pPr>
            <w:r w:rsidRPr="00AA0E59">
              <w:t>Correction UL RB configuration for CA_n1-n3-n78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52C1" w14:textId="77777777" w:rsidR="00AA0E59" w:rsidRPr="007F2609" w:rsidRDefault="00AA0E59" w:rsidP="00AA0E59">
            <w:pPr>
              <w:pStyle w:val="TAL"/>
            </w:pPr>
            <w:r w:rsidRPr="007F2609">
              <w:t>17.</w:t>
            </w:r>
            <w:r>
              <w:t>9.0</w:t>
            </w:r>
          </w:p>
        </w:tc>
      </w:tr>
      <w:tr w:rsidR="00AA0E59" w:rsidRPr="00AA0E59" w14:paraId="2B1A3C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4D5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E3AE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CCA4" w14:textId="7E3EBE27" w:rsidR="00AA0E59" w:rsidRPr="006E2D7A" w:rsidRDefault="00AA0E59" w:rsidP="00AA0E59">
            <w:pPr>
              <w:pStyle w:val="TAL"/>
            </w:pPr>
            <w:r w:rsidRPr="00AA0E59">
              <w:t>R5-233711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B09" w14:textId="1217E98D" w:rsidR="00AA0E59" w:rsidRPr="006E2D7A" w:rsidRDefault="00AA0E59" w:rsidP="00AA0E59">
            <w:pPr>
              <w:pStyle w:val="TAL"/>
            </w:pPr>
            <w:r w:rsidRPr="00AA0E59">
              <w:t>2201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4B860" w14:textId="3A677F5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205E0" w14:textId="2F8C300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85BC2" w14:textId="2CE70055" w:rsidR="00AA0E59" w:rsidRPr="006E2D7A" w:rsidRDefault="00AA0E59" w:rsidP="00AA0E59">
            <w:pPr>
              <w:pStyle w:val="TAL"/>
            </w:pPr>
            <w:r w:rsidRPr="00AA0E59">
              <w:t>Update inter-band NR CA PC2 reference sensitivity minimum requirements for a few 2DL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0535" w14:textId="77777777" w:rsidR="00AA0E59" w:rsidRPr="007F2609" w:rsidRDefault="00AA0E59" w:rsidP="00AA0E59">
            <w:pPr>
              <w:pStyle w:val="TAL"/>
            </w:pPr>
            <w:r w:rsidRPr="007F2609">
              <w:t>17.</w:t>
            </w:r>
            <w:r>
              <w:t>9.0</w:t>
            </w:r>
          </w:p>
        </w:tc>
      </w:tr>
      <w:tr w:rsidR="00AA0E59" w:rsidRPr="00AA0E59" w14:paraId="7B480E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6460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9C6F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21F89" w14:textId="4811E557" w:rsidR="00AA0E59" w:rsidRPr="006E2D7A" w:rsidRDefault="00AA0E59" w:rsidP="00AA0E59">
            <w:pPr>
              <w:pStyle w:val="TAL"/>
            </w:pPr>
            <w:r w:rsidRPr="00AA0E59">
              <w:t>R5-233712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09AA5" w14:textId="301A4738" w:rsidR="00AA0E59" w:rsidRPr="006E2D7A" w:rsidRDefault="00AA0E59" w:rsidP="00AA0E59">
            <w:pPr>
              <w:pStyle w:val="TAL"/>
            </w:pPr>
            <w:r w:rsidRPr="00AA0E59">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8E8D" w14:textId="7B2AF34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6C33" w14:textId="39C4C78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89A41D" w14:textId="08F4E69A" w:rsidR="00AA0E59" w:rsidRPr="006E2D7A" w:rsidRDefault="00AA0E59" w:rsidP="00AA0E59">
            <w:pPr>
              <w:pStyle w:val="TAL"/>
            </w:pPr>
            <w:r w:rsidRPr="00AA0E59">
              <w:t>Update PC2 information for 2DL test configuration exception table and test requirement table for a few NR CA 2DL 2UL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9CBBB" w14:textId="77777777" w:rsidR="00AA0E59" w:rsidRPr="007F2609" w:rsidRDefault="00AA0E59" w:rsidP="00AA0E59">
            <w:pPr>
              <w:pStyle w:val="TAL"/>
            </w:pPr>
            <w:r w:rsidRPr="007F2609">
              <w:t>17.</w:t>
            </w:r>
            <w:r>
              <w:t>9.0</w:t>
            </w:r>
          </w:p>
        </w:tc>
      </w:tr>
      <w:tr w:rsidR="00AA0E59" w:rsidRPr="00AA0E59" w14:paraId="6D085B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A2315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CB6E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320F" w14:textId="71980827" w:rsidR="00AA0E59" w:rsidRPr="006E2D7A" w:rsidRDefault="00AA0E59" w:rsidP="00AA0E59">
            <w:pPr>
              <w:pStyle w:val="TAL"/>
            </w:pPr>
            <w:r w:rsidRPr="00AA0E59">
              <w:t>R5-233720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73760" w14:textId="4D26ADDA" w:rsidR="00AA0E59" w:rsidRPr="006E2D7A" w:rsidRDefault="00AA0E59" w:rsidP="00AA0E59">
            <w:pPr>
              <w:pStyle w:val="TAL"/>
            </w:pPr>
            <w:r w:rsidRPr="00AA0E59">
              <w:t>2240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4341F" w14:textId="5FE8660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03F5D" w14:textId="719FE31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B8BCF" w14:textId="3680849F" w:rsidR="00AA0E59" w:rsidRPr="006E2D7A" w:rsidRDefault="00AA0E59" w:rsidP="00AA0E59">
            <w:pPr>
              <w:pStyle w:val="TAL"/>
            </w:pPr>
            <w:r w:rsidRPr="00AA0E59">
              <w:t>Update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4071" w14:textId="77777777" w:rsidR="00AA0E59" w:rsidRPr="007F2609" w:rsidRDefault="00AA0E59" w:rsidP="00AA0E59">
            <w:pPr>
              <w:pStyle w:val="TAL"/>
            </w:pPr>
            <w:r w:rsidRPr="007F2609">
              <w:t>17.</w:t>
            </w:r>
            <w:r>
              <w:t>9.0</w:t>
            </w:r>
          </w:p>
        </w:tc>
      </w:tr>
      <w:tr w:rsidR="00AA0E59" w:rsidRPr="00AA0E59" w14:paraId="311A05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5361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021B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9CC1D" w14:textId="707DC04B" w:rsidR="00AA0E59" w:rsidRPr="006E2D7A" w:rsidRDefault="00AA0E59" w:rsidP="00AA0E59">
            <w:pPr>
              <w:pStyle w:val="TAL"/>
            </w:pPr>
            <w:r w:rsidRPr="00AA0E59">
              <w:t>R5-233721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82038" w14:textId="1DD8493E" w:rsidR="00AA0E59" w:rsidRPr="006E2D7A" w:rsidRDefault="00AA0E59" w:rsidP="00AA0E59">
            <w:pPr>
              <w:pStyle w:val="TAL"/>
            </w:pPr>
            <w:r w:rsidRPr="00AA0E59">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DA37" w14:textId="0D7E9F7A"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299A" w14:textId="4DB8B78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0C693" w14:textId="12E7B274" w:rsidR="00AA0E59" w:rsidRPr="006E2D7A" w:rsidRDefault="00AA0E59" w:rsidP="00AA0E59">
            <w:pPr>
              <w:pStyle w:val="TAL"/>
            </w:pPr>
            <w:r w:rsidRPr="00AA0E59">
              <w:t>Update for PC2 PC3 n39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EAFC7" w14:textId="77777777" w:rsidR="00AA0E59" w:rsidRPr="007F2609" w:rsidRDefault="00AA0E59" w:rsidP="00AA0E59">
            <w:pPr>
              <w:pStyle w:val="TAL"/>
            </w:pPr>
            <w:r w:rsidRPr="007F2609">
              <w:t>17.</w:t>
            </w:r>
            <w:r>
              <w:t>9.0</w:t>
            </w:r>
          </w:p>
        </w:tc>
      </w:tr>
      <w:tr w:rsidR="00AA0E59" w:rsidRPr="00AA0E59" w14:paraId="2BEC7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5250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E639A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E93A3" w14:textId="2346EE77" w:rsidR="00AA0E59" w:rsidRPr="006E2D7A" w:rsidRDefault="00AA0E59" w:rsidP="00AA0E59">
            <w:pPr>
              <w:pStyle w:val="TAL"/>
            </w:pPr>
            <w:r w:rsidRPr="00AA0E59">
              <w:t>R5-233722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29122" w14:textId="42659653" w:rsidR="00AA0E59" w:rsidRPr="006E2D7A" w:rsidRDefault="00AA0E59" w:rsidP="00AA0E59">
            <w:pPr>
              <w:pStyle w:val="TAL"/>
            </w:pPr>
            <w:r w:rsidRPr="00AA0E59">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692AE" w14:textId="4E44D7A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5E211" w14:textId="4211F1E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EA39B" w14:textId="23C0BCD4" w:rsidR="00AA0E59" w:rsidRPr="006E2D7A" w:rsidRDefault="00AA0E59" w:rsidP="00AA0E59">
            <w:pPr>
              <w:pStyle w:val="TAL"/>
            </w:pPr>
            <w:r w:rsidRPr="00AA0E59">
              <w:t>Correction to transmission power in 7.6.3 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74DB1" w14:textId="77777777" w:rsidR="00AA0E59" w:rsidRPr="007F2609" w:rsidRDefault="00AA0E59" w:rsidP="00AA0E59">
            <w:pPr>
              <w:pStyle w:val="TAL"/>
            </w:pPr>
            <w:r w:rsidRPr="007F2609">
              <w:t>17.</w:t>
            </w:r>
            <w:r>
              <w:t>9.0</w:t>
            </w:r>
          </w:p>
        </w:tc>
      </w:tr>
      <w:tr w:rsidR="001602BD" w:rsidRPr="001602BD" w14:paraId="2FED85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292448" w14:textId="21D0725B"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1A1E3" w14:textId="4478D8A3"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8977" w14:textId="3BECEBBC" w:rsidR="001602BD" w:rsidRPr="006E2D7A" w:rsidRDefault="001602BD" w:rsidP="001602BD">
            <w:pPr>
              <w:pStyle w:val="TAL"/>
            </w:pPr>
            <w:r w:rsidRPr="001602BD">
              <w:t>R5-233946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2416B" w14:textId="6B816389" w:rsidR="001602BD" w:rsidRPr="006E2D7A" w:rsidRDefault="001602BD" w:rsidP="001602BD">
            <w:pPr>
              <w:pStyle w:val="TAL"/>
            </w:pPr>
            <w:r w:rsidRPr="001602BD">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47FA2" w14:textId="5DD47A7A"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171EC" w14:textId="3B6B6FF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2C3F2F" w14:textId="0ACE5818" w:rsidR="001602BD" w:rsidRPr="006E2D7A" w:rsidRDefault="001602BD" w:rsidP="001602BD">
            <w:pPr>
              <w:pStyle w:val="TAL"/>
            </w:pPr>
            <w:r w:rsidRPr="001602BD">
              <w:t>Introduction of Output power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09663" w14:textId="38C43179" w:rsidR="001602BD" w:rsidRPr="007F2609" w:rsidRDefault="001602BD" w:rsidP="001602BD">
            <w:pPr>
              <w:pStyle w:val="TAL"/>
            </w:pPr>
            <w:r w:rsidRPr="007F2609">
              <w:t>17.</w:t>
            </w:r>
            <w:r>
              <w:t>10.0</w:t>
            </w:r>
          </w:p>
        </w:tc>
      </w:tr>
      <w:tr w:rsidR="001602BD" w:rsidRPr="001602BD" w14:paraId="08A19BA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5256EB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503A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AC93A" w14:textId="0B1C57E1" w:rsidR="001602BD" w:rsidRPr="006E2D7A" w:rsidRDefault="001602BD" w:rsidP="001602BD">
            <w:pPr>
              <w:pStyle w:val="TAL"/>
            </w:pPr>
            <w:r w:rsidRPr="001602BD">
              <w:t>R5-233962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6BDEA" w14:textId="23B321D0" w:rsidR="001602BD" w:rsidRPr="006E2D7A" w:rsidRDefault="001602BD" w:rsidP="001602BD">
            <w:pPr>
              <w:pStyle w:val="TAL"/>
            </w:pPr>
            <w:r w:rsidRPr="001602BD">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09FFC" w14:textId="2A24DC3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6688E" w14:textId="631FFD0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55D98B" w14:textId="5437DB5F" w:rsidR="001602BD" w:rsidRPr="006E2D7A" w:rsidRDefault="001602BD" w:rsidP="001602BD">
            <w:pPr>
              <w:pStyle w:val="TAL"/>
            </w:pPr>
            <w:r w:rsidRPr="001602BD">
              <w:t>Introduction of Out-of-band blocking requirements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67AF" w14:textId="77777777" w:rsidR="001602BD" w:rsidRPr="007F2609" w:rsidRDefault="001602BD" w:rsidP="001602BD">
            <w:pPr>
              <w:pStyle w:val="TAL"/>
            </w:pPr>
            <w:r w:rsidRPr="007F2609">
              <w:t>17.</w:t>
            </w:r>
            <w:r>
              <w:t>10.0</w:t>
            </w:r>
          </w:p>
        </w:tc>
      </w:tr>
      <w:tr w:rsidR="001602BD" w:rsidRPr="001602BD" w14:paraId="71C100B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31F722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6AAC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62AF7" w14:textId="5963F847" w:rsidR="001602BD" w:rsidRPr="006E2D7A" w:rsidRDefault="001602BD" w:rsidP="001602BD">
            <w:pPr>
              <w:pStyle w:val="TAL"/>
            </w:pPr>
            <w:r w:rsidRPr="001602BD">
              <w:t>R5-233965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B1D3F" w14:textId="5D3B8681" w:rsidR="001602BD" w:rsidRPr="006E2D7A" w:rsidRDefault="001602BD" w:rsidP="001602BD">
            <w:pPr>
              <w:pStyle w:val="TAL"/>
            </w:pPr>
            <w:r w:rsidRPr="001602BD">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DD9B8" w14:textId="4FA3F83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64DE5" w14:textId="6075A79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73352" w14:textId="3DD89BAC" w:rsidR="001602BD" w:rsidRPr="006E2D7A" w:rsidRDefault="001602BD" w:rsidP="001602BD">
            <w:pPr>
              <w:pStyle w:val="TAL"/>
            </w:pPr>
            <w:r w:rsidRPr="001602BD">
              <w:t>Editorial correction to UE additional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87E46" w14:textId="77777777" w:rsidR="001602BD" w:rsidRPr="007F2609" w:rsidRDefault="001602BD" w:rsidP="001602BD">
            <w:pPr>
              <w:pStyle w:val="TAL"/>
            </w:pPr>
            <w:r w:rsidRPr="007F2609">
              <w:t>17.</w:t>
            </w:r>
            <w:r>
              <w:t>10.0</w:t>
            </w:r>
          </w:p>
        </w:tc>
      </w:tr>
      <w:tr w:rsidR="001602BD" w:rsidRPr="001602BD" w14:paraId="5448664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4458E8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8EEF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4361F" w14:textId="6B3895B4" w:rsidR="001602BD" w:rsidRPr="006E2D7A" w:rsidRDefault="001602BD" w:rsidP="001602BD">
            <w:pPr>
              <w:pStyle w:val="TAL"/>
            </w:pPr>
            <w:r w:rsidRPr="001602BD">
              <w:t>R5-234044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D2C88" w14:textId="1CAB8814" w:rsidR="001602BD" w:rsidRPr="006E2D7A" w:rsidRDefault="001602BD" w:rsidP="001602BD">
            <w:pPr>
              <w:pStyle w:val="TAL"/>
            </w:pPr>
            <w:r w:rsidRPr="001602BD">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2658C" w14:textId="7B90258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ADB6" w14:textId="63FCAA1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AF0B7" w14:textId="545BFE10" w:rsidR="001602BD" w:rsidRPr="006E2D7A" w:rsidRDefault="001602BD" w:rsidP="001602BD">
            <w:pPr>
              <w:pStyle w:val="TAL"/>
            </w:pPr>
            <w:r w:rsidRPr="001602BD">
              <w:t>Adding FRC configurations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6EE6" w14:textId="77777777" w:rsidR="001602BD" w:rsidRPr="007F2609" w:rsidRDefault="001602BD" w:rsidP="001602BD">
            <w:pPr>
              <w:pStyle w:val="TAL"/>
            </w:pPr>
            <w:r w:rsidRPr="007F2609">
              <w:t>17.</w:t>
            </w:r>
            <w:r>
              <w:t>10.0</w:t>
            </w:r>
          </w:p>
        </w:tc>
      </w:tr>
      <w:tr w:rsidR="001602BD" w:rsidRPr="001602BD" w14:paraId="0AB5FD0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80A1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7972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D9C30" w14:textId="74D41964" w:rsidR="001602BD" w:rsidRPr="006E2D7A" w:rsidRDefault="001602BD" w:rsidP="001602BD">
            <w:pPr>
              <w:pStyle w:val="TAL"/>
            </w:pPr>
            <w:r w:rsidRPr="001602BD">
              <w:t>R5-234119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DB70D" w14:textId="6F156275" w:rsidR="001602BD" w:rsidRPr="006E2D7A" w:rsidRDefault="001602BD" w:rsidP="001602BD">
            <w:pPr>
              <w:pStyle w:val="TAL"/>
            </w:pPr>
            <w:r w:rsidRPr="001602BD">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450DB" w14:textId="226F0E4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A0F3" w14:textId="19828E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415761" w14:textId="5C42E3E8" w:rsidR="001602BD" w:rsidRPr="006E2D7A" w:rsidRDefault="001602BD" w:rsidP="001602BD">
            <w:pPr>
              <w:pStyle w:val="TAL"/>
            </w:pPr>
            <w:r w:rsidRPr="001602BD">
              <w:t>Correction of table number in NOTE 4 of Table 6.2I.1.5-1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1FA8D" w14:textId="77777777" w:rsidR="001602BD" w:rsidRPr="007F2609" w:rsidRDefault="001602BD" w:rsidP="001602BD">
            <w:pPr>
              <w:pStyle w:val="TAL"/>
            </w:pPr>
            <w:r w:rsidRPr="007F2609">
              <w:t>17.</w:t>
            </w:r>
            <w:r>
              <w:t>10.0</w:t>
            </w:r>
          </w:p>
        </w:tc>
      </w:tr>
      <w:tr w:rsidR="001602BD" w:rsidRPr="001602BD" w14:paraId="16D347D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85DC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2F8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DA894" w14:textId="07DF0D0A" w:rsidR="001602BD" w:rsidRPr="006E2D7A" w:rsidRDefault="001602BD" w:rsidP="001602BD">
            <w:pPr>
              <w:pStyle w:val="TAL"/>
            </w:pPr>
            <w:r w:rsidRPr="001602BD">
              <w:t>R5-234163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8FC20" w14:textId="40B04194" w:rsidR="001602BD" w:rsidRPr="006E2D7A" w:rsidRDefault="001602BD" w:rsidP="001602BD">
            <w:pPr>
              <w:pStyle w:val="TAL"/>
            </w:pPr>
            <w:r w:rsidRPr="001602BD">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D209B" w14:textId="44D09D9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0FF" w14:textId="12396C2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B2CEA" w14:textId="3EAA7861" w:rsidR="001602BD" w:rsidRPr="006E2D7A" w:rsidRDefault="001602BD" w:rsidP="001602BD">
            <w:pPr>
              <w:pStyle w:val="TAL"/>
            </w:pPr>
            <w:r w:rsidRPr="001602BD">
              <w:t>CA n48A-n66A PCC SCC swap in 7.3A.1_1 needed for 2 UL exception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6AD4D" w14:textId="77777777" w:rsidR="001602BD" w:rsidRPr="007F2609" w:rsidRDefault="001602BD" w:rsidP="001602BD">
            <w:pPr>
              <w:pStyle w:val="TAL"/>
            </w:pPr>
            <w:r w:rsidRPr="007F2609">
              <w:t>17.</w:t>
            </w:r>
            <w:r>
              <w:t>10.0</w:t>
            </w:r>
          </w:p>
        </w:tc>
      </w:tr>
      <w:tr w:rsidR="001602BD" w:rsidRPr="001602BD" w14:paraId="5F45D5F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277566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969D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ECD3F" w14:textId="1303E7EA" w:rsidR="001602BD" w:rsidRPr="006E2D7A" w:rsidRDefault="001602BD" w:rsidP="001602BD">
            <w:pPr>
              <w:pStyle w:val="TAL"/>
            </w:pPr>
            <w:r w:rsidRPr="001602BD">
              <w:t>R5-234164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4F03C" w14:textId="3FF657DA" w:rsidR="001602BD" w:rsidRPr="006E2D7A" w:rsidRDefault="001602BD" w:rsidP="001602BD">
            <w:pPr>
              <w:pStyle w:val="TAL"/>
            </w:pPr>
            <w:r w:rsidRPr="001602BD">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0FB7F" w14:textId="6895179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D1ED7" w14:textId="3AB5F98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4E092" w14:textId="19DD4EAF" w:rsidR="001602BD" w:rsidRPr="006E2D7A" w:rsidRDefault="001602BD" w:rsidP="001602BD">
            <w:pPr>
              <w:pStyle w:val="TAL"/>
            </w:pPr>
            <w:r w:rsidRPr="001602BD">
              <w:t>CA n48A-n77A PCC frequency correction for n77 in 7.8A.2.1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7F8EF" w14:textId="77777777" w:rsidR="001602BD" w:rsidRPr="007F2609" w:rsidRDefault="001602BD" w:rsidP="001602BD">
            <w:pPr>
              <w:pStyle w:val="TAL"/>
            </w:pPr>
            <w:r w:rsidRPr="007F2609">
              <w:t>17.</w:t>
            </w:r>
            <w:r>
              <w:t>10.0</w:t>
            </w:r>
          </w:p>
        </w:tc>
      </w:tr>
      <w:tr w:rsidR="001602BD" w:rsidRPr="001602BD" w14:paraId="11724A2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42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17E0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1720" w14:textId="17E4C717" w:rsidR="001602BD" w:rsidRPr="006E2D7A" w:rsidRDefault="001602BD" w:rsidP="001602BD">
            <w:pPr>
              <w:pStyle w:val="TAL"/>
            </w:pPr>
            <w:r w:rsidRPr="001602BD">
              <w:t>R5-234165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FEE4" w14:textId="72339B4B" w:rsidR="001602BD" w:rsidRPr="006E2D7A" w:rsidRDefault="001602BD" w:rsidP="001602BD">
            <w:pPr>
              <w:pStyle w:val="TAL"/>
            </w:pPr>
            <w:r w:rsidRPr="001602BD">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499E" w14:textId="40D97CD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F159B" w14:textId="7298046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9CA1AA" w14:textId="24120BE1" w:rsidR="001602BD" w:rsidRPr="006E2D7A" w:rsidRDefault="001602BD" w:rsidP="001602BD">
            <w:pPr>
              <w:pStyle w:val="TAL"/>
            </w:pPr>
            <w:r w:rsidRPr="001602BD">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E61A" w14:textId="77777777" w:rsidR="001602BD" w:rsidRPr="007F2609" w:rsidRDefault="001602BD" w:rsidP="001602BD">
            <w:pPr>
              <w:pStyle w:val="TAL"/>
            </w:pPr>
            <w:r w:rsidRPr="007F2609">
              <w:t>17.</w:t>
            </w:r>
            <w:r>
              <w:t>10.0</w:t>
            </w:r>
          </w:p>
        </w:tc>
      </w:tr>
      <w:tr w:rsidR="001602BD" w:rsidRPr="001602BD" w14:paraId="38A4DD5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893009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BC0C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9D83" w14:textId="3EB670FB" w:rsidR="001602BD" w:rsidRPr="006E2D7A" w:rsidRDefault="001602BD" w:rsidP="001602BD">
            <w:pPr>
              <w:pStyle w:val="TAL"/>
            </w:pPr>
            <w:r w:rsidRPr="001602BD">
              <w:t>R5-234168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A70CC" w14:textId="4CEE90C7" w:rsidR="001602BD" w:rsidRPr="006E2D7A" w:rsidRDefault="001602BD" w:rsidP="001602BD">
            <w:pPr>
              <w:pStyle w:val="TAL"/>
            </w:pPr>
            <w:r w:rsidRPr="001602BD">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62385" w14:textId="773511B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5DE3" w14:textId="49F550C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ACA0" w14:textId="38AD4B30" w:rsidR="001602BD" w:rsidRPr="006E2D7A" w:rsidRDefault="001602BD" w:rsidP="001602BD">
            <w:pPr>
              <w:pStyle w:val="TAL"/>
            </w:pPr>
            <w:r w:rsidRPr="001602BD">
              <w:t>n5 asymmetric band declaration missing in section 5.3.6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643D4" w14:textId="77777777" w:rsidR="001602BD" w:rsidRPr="007F2609" w:rsidRDefault="001602BD" w:rsidP="001602BD">
            <w:pPr>
              <w:pStyle w:val="TAL"/>
            </w:pPr>
            <w:r w:rsidRPr="007F2609">
              <w:t>17.</w:t>
            </w:r>
            <w:r>
              <w:t>10.0</w:t>
            </w:r>
          </w:p>
        </w:tc>
      </w:tr>
      <w:tr w:rsidR="001602BD" w:rsidRPr="001602BD" w14:paraId="72C1FA8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CAE8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0029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FAE94" w14:textId="78192CCA" w:rsidR="001602BD" w:rsidRPr="006E2D7A" w:rsidRDefault="001602BD" w:rsidP="001602BD">
            <w:pPr>
              <w:pStyle w:val="TAL"/>
            </w:pPr>
            <w:r w:rsidRPr="001602BD">
              <w:t>R5-234169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5909E7" w14:textId="6328BE3A" w:rsidR="001602BD" w:rsidRPr="006E2D7A" w:rsidRDefault="001602BD" w:rsidP="001602BD">
            <w:pPr>
              <w:pStyle w:val="TAL"/>
            </w:pPr>
            <w:r w:rsidRPr="001602BD">
              <w:t>2342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DCE38" w14:textId="2D16B26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D0918" w14:textId="5AC6F28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92B3E4" w14:textId="4E3CF0D0" w:rsidR="001602BD" w:rsidRPr="006E2D7A" w:rsidRDefault="001602BD" w:rsidP="001602BD">
            <w:pPr>
              <w:pStyle w:val="TAL"/>
            </w:pPr>
            <w:r w:rsidRPr="001602BD">
              <w:t>Pending MU and TT update for FR1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E0F5" w14:textId="77777777" w:rsidR="001602BD" w:rsidRPr="007F2609" w:rsidRDefault="001602BD" w:rsidP="001602BD">
            <w:pPr>
              <w:pStyle w:val="TAL"/>
            </w:pPr>
            <w:r w:rsidRPr="007F2609">
              <w:t>17.</w:t>
            </w:r>
            <w:r>
              <w:t>10.0</w:t>
            </w:r>
          </w:p>
        </w:tc>
      </w:tr>
      <w:tr w:rsidR="001602BD" w:rsidRPr="001602BD" w14:paraId="4DEAE46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42F7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D7A7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EF9D8" w14:textId="78D838E4" w:rsidR="001602BD" w:rsidRPr="006E2D7A" w:rsidRDefault="001602BD" w:rsidP="001602BD">
            <w:pPr>
              <w:pStyle w:val="TAL"/>
            </w:pPr>
            <w:r w:rsidRPr="001602BD">
              <w:t>R5-234177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3C788" w14:textId="1D523DF2" w:rsidR="001602BD" w:rsidRPr="006E2D7A" w:rsidRDefault="001602BD" w:rsidP="001602BD">
            <w:pPr>
              <w:pStyle w:val="TAL"/>
            </w:pPr>
            <w:r w:rsidRPr="001602BD">
              <w:t>2349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A941C" w14:textId="771F22C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0B8A2" w14:textId="008669D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7FD1D" w14:textId="7E257EFC" w:rsidR="001602BD" w:rsidRPr="006E2D7A" w:rsidRDefault="001602BD" w:rsidP="001602BD">
            <w:pPr>
              <w:pStyle w:val="TAL"/>
            </w:pPr>
            <w:r w:rsidRPr="001602BD">
              <w:t>Missing MU definition for 7.6C.2 in annex F.1.3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0857" w14:textId="77777777" w:rsidR="001602BD" w:rsidRPr="007F2609" w:rsidRDefault="001602BD" w:rsidP="001602BD">
            <w:pPr>
              <w:pStyle w:val="TAL"/>
            </w:pPr>
            <w:r w:rsidRPr="007F2609">
              <w:t>17.</w:t>
            </w:r>
            <w:r>
              <w:t>10.0</w:t>
            </w:r>
          </w:p>
        </w:tc>
      </w:tr>
      <w:tr w:rsidR="001602BD" w:rsidRPr="001602BD" w14:paraId="7CDE55A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748DB05"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730F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E985A" w14:textId="1A0B783E" w:rsidR="001602BD" w:rsidRPr="006E2D7A" w:rsidRDefault="001602BD" w:rsidP="001602BD">
            <w:pPr>
              <w:pStyle w:val="TAL"/>
            </w:pPr>
            <w:r w:rsidRPr="001602BD">
              <w:t>R5-234179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76AA5" w14:textId="3F980C0A" w:rsidR="001602BD" w:rsidRPr="006E2D7A" w:rsidRDefault="001602BD" w:rsidP="001602BD">
            <w:pPr>
              <w:pStyle w:val="TAL"/>
            </w:pPr>
            <w:r w:rsidRPr="001602BD">
              <w:t>2350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30D63" w14:textId="4712C3C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79D0" w14:textId="35EDC76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EFB26" w14:textId="3D9E438E" w:rsidR="001602BD" w:rsidRPr="006E2D7A" w:rsidRDefault="001602BD" w:rsidP="001602BD">
            <w:pPr>
              <w:pStyle w:val="TAL"/>
            </w:pPr>
            <w:r w:rsidRPr="001602BD">
              <w:t>Missing REFSENS requirements for certain n7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5D1CC" w14:textId="77777777" w:rsidR="001602BD" w:rsidRPr="007F2609" w:rsidRDefault="001602BD" w:rsidP="001602BD">
            <w:pPr>
              <w:pStyle w:val="TAL"/>
            </w:pPr>
            <w:r w:rsidRPr="007F2609">
              <w:t>17.</w:t>
            </w:r>
            <w:r>
              <w:t>10.0</w:t>
            </w:r>
          </w:p>
        </w:tc>
      </w:tr>
      <w:tr w:rsidR="001602BD" w:rsidRPr="001602BD" w14:paraId="369E006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8B9A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4697A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3C73E" w14:textId="4510AE47" w:rsidR="001602BD" w:rsidRPr="006E2D7A" w:rsidRDefault="001602BD" w:rsidP="001602BD">
            <w:pPr>
              <w:pStyle w:val="TAL"/>
            </w:pPr>
            <w:r w:rsidRPr="001602BD">
              <w:t>R5-234180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F6181" w14:textId="7E072B34" w:rsidR="001602BD" w:rsidRPr="006E2D7A" w:rsidRDefault="001602BD" w:rsidP="001602BD">
            <w:pPr>
              <w:pStyle w:val="TAL"/>
            </w:pPr>
            <w:r w:rsidRPr="001602BD">
              <w:t>2351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C4C61" w14:textId="74116EF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B201F" w14:textId="5BDAC3F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C1AE8" w14:textId="3AE998E0" w:rsidR="001602BD" w:rsidRPr="006E2D7A" w:rsidRDefault="001602BD" w:rsidP="001602BD">
            <w:pPr>
              <w:pStyle w:val="TAL"/>
            </w:pPr>
            <w:r w:rsidRPr="001602BD">
              <w:t>Pending BW addition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015B" w14:textId="77777777" w:rsidR="001602BD" w:rsidRPr="007F2609" w:rsidRDefault="001602BD" w:rsidP="001602BD">
            <w:pPr>
              <w:pStyle w:val="TAL"/>
            </w:pPr>
            <w:r w:rsidRPr="007F2609">
              <w:t>17.</w:t>
            </w:r>
            <w:r>
              <w:t>10.0</w:t>
            </w:r>
          </w:p>
        </w:tc>
      </w:tr>
      <w:tr w:rsidR="001602BD" w:rsidRPr="001602BD" w14:paraId="29A1BC2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6829BD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0EC2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F9F35" w14:textId="2BFAA5C6" w:rsidR="001602BD" w:rsidRPr="006E2D7A" w:rsidRDefault="001602BD" w:rsidP="001602BD">
            <w:pPr>
              <w:pStyle w:val="TAL"/>
            </w:pPr>
            <w:r w:rsidRPr="001602BD">
              <w:t>R5-234197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B7956" w14:textId="729D74AF" w:rsidR="001602BD" w:rsidRPr="006E2D7A" w:rsidRDefault="001602BD" w:rsidP="001602BD">
            <w:pPr>
              <w:pStyle w:val="TAL"/>
            </w:pPr>
            <w:r w:rsidRPr="001602BD">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AC437" w14:textId="1D924B1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64201" w14:textId="1058AD5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AEF9E8" w14:textId="7EEFB594" w:rsidR="001602BD" w:rsidRPr="006E2D7A" w:rsidRDefault="001602BD" w:rsidP="001602BD">
            <w:pPr>
              <w:pStyle w:val="TAL"/>
            </w:pPr>
            <w:r w:rsidRPr="001602BD">
              <w:t>Update Clause 6 common requirements for additional 3DL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5EF14" w14:textId="77777777" w:rsidR="001602BD" w:rsidRPr="007F2609" w:rsidRDefault="001602BD" w:rsidP="001602BD">
            <w:pPr>
              <w:pStyle w:val="TAL"/>
            </w:pPr>
            <w:r w:rsidRPr="007F2609">
              <w:t>17.</w:t>
            </w:r>
            <w:r>
              <w:t>10.0</w:t>
            </w:r>
          </w:p>
        </w:tc>
      </w:tr>
      <w:tr w:rsidR="001602BD" w:rsidRPr="001602BD" w14:paraId="7578434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7DCE"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621A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6BB85" w14:textId="49B65773" w:rsidR="001602BD" w:rsidRPr="006E2D7A" w:rsidRDefault="001602BD" w:rsidP="001602BD">
            <w:pPr>
              <w:pStyle w:val="TAL"/>
            </w:pPr>
            <w:r w:rsidRPr="001602BD">
              <w:t>R5-234199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4B6DB" w14:textId="34FDDA16" w:rsidR="001602BD" w:rsidRPr="006E2D7A" w:rsidRDefault="001602BD" w:rsidP="001602BD">
            <w:pPr>
              <w:pStyle w:val="TAL"/>
            </w:pPr>
            <w:r w:rsidRPr="001602BD">
              <w:t>2355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7CBB8" w14:textId="09A459C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3BB8" w14:textId="011514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2CEA5" w14:textId="5C63BE83" w:rsidR="001602BD" w:rsidRPr="006E2D7A" w:rsidRDefault="001602BD" w:rsidP="001602BD">
            <w:pPr>
              <w:pStyle w:val="TAL"/>
            </w:pPr>
            <w:r w:rsidRPr="001602BD">
              <w:t>Update test configurations and test requirements for interband reference sensitivity of additional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70C1" w14:textId="77777777" w:rsidR="001602BD" w:rsidRPr="007F2609" w:rsidRDefault="001602BD" w:rsidP="001602BD">
            <w:pPr>
              <w:pStyle w:val="TAL"/>
            </w:pPr>
            <w:r w:rsidRPr="007F2609">
              <w:t>17.</w:t>
            </w:r>
            <w:r>
              <w:t>10.0</w:t>
            </w:r>
          </w:p>
        </w:tc>
      </w:tr>
      <w:tr w:rsidR="001602BD" w:rsidRPr="001602BD" w14:paraId="522C354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ABAB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AAF8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C200A" w14:textId="7345AB4B" w:rsidR="001602BD" w:rsidRPr="006E2D7A" w:rsidRDefault="001602BD" w:rsidP="001602BD">
            <w:pPr>
              <w:pStyle w:val="TAL"/>
            </w:pPr>
            <w:r w:rsidRPr="001602BD">
              <w:t>R5-234201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5E53D" w14:textId="20C78546" w:rsidR="001602BD" w:rsidRPr="006E2D7A" w:rsidRDefault="001602BD" w:rsidP="001602BD">
            <w:pPr>
              <w:pStyle w:val="TAL"/>
            </w:pPr>
            <w:r w:rsidRPr="001602BD">
              <w:t>2356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4B8D" w14:textId="2150800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1366" w14:textId="284CA1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00C38" w14:textId="3BC45C77" w:rsidR="001602BD" w:rsidRPr="006E2D7A" w:rsidRDefault="001602BD" w:rsidP="001602BD">
            <w:pPr>
              <w:pStyle w:val="TAL"/>
            </w:pPr>
            <w:r w:rsidRPr="001602BD">
              <w:t>Update common clause requirements for high power support for some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3DB" w14:textId="77777777" w:rsidR="001602BD" w:rsidRPr="007F2609" w:rsidRDefault="001602BD" w:rsidP="001602BD">
            <w:pPr>
              <w:pStyle w:val="TAL"/>
            </w:pPr>
            <w:r w:rsidRPr="007F2609">
              <w:t>17.</w:t>
            </w:r>
            <w:r>
              <w:t>10.0</w:t>
            </w:r>
          </w:p>
        </w:tc>
      </w:tr>
      <w:tr w:rsidR="001602BD" w:rsidRPr="001602BD" w14:paraId="4B555D3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50B5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19A1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641C" w14:textId="52C95840" w:rsidR="001602BD" w:rsidRPr="006E2D7A" w:rsidRDefault="001602BD" w:rsidP="001602BD">
            <w:pPr>
              <w:pStyle w:val="TAL"/>
            </w:pPr>
            <w:r w:rsidRPr="001602BD">
              <w:t>R5-234203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5467" w14:textId="1EE3B8EA" w:rsidR="001602BD" w:rsidRPr="006E2D7A" w:rsidRDefault="001602BD" w:rsidP="001602BD">
            <w:pPr>
              <w:pStyle w:val="TAL"/>
            </w:pPr>
            <w:r w:rsidRPr="001602BD">
              <w:t>2357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498CE" w14:textId="2139AE4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7092D" w14:textId="3CDFC40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57E460" w14:textId="0A366B03" w:rsidR="001602BD" w:rsidRPr="006E2D7A" w:rsidRDefault="001602BD" w:rsidP="001602BD">
            <w:pPr>
              <w:pStyle w:val="TAL"/>
            </w:pPr>
            <w:r w:rsidRPr="001602BD">
              <w:t>Update inter-band NR CA PC2 reference sensitivity minimum requirements and test cases for a few 3DL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13FB2" w14:textId="77777777" w:rsidR="001602BD" w:rsidRPr="007F2609" w:rsidRDefault="001602BD" w:rsidP="001602BD">
            <w:pPr>
              <w:pStyle w:val="TAL"/>
            </w:pPr>
            <w:r w:rsidRPr="007F2609">
              <w:t>17.</w:t>
            </w:r>
            <w:r>
              <w:t>10.0</w:t>
            </w:r>
          </w:p>
        </w:tc>
      </w:tr>
      <w:tr w:rsidR="001602BD" w:rsidRPr="001602BD" w14:paraId="1D944A1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4E5E0B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BCA1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4B1DD" w14:textId="114B80C5" w:rsidR="001602BD" w:rsidRPr="006E2D7A" w:rsidRDefault="001602BD" w:rsidP="001602BD">
            <w:pPr>
              <w:pStyle w:val="TAL"/>
            </w:pPr>
            <w:r w:rsidRPr="001602BD">
              <w:t>R5-234296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5F80" w14:textId="6F6F3343" w:rsidR="001602BD" w:rsidRPr="006E2D7A" w:rsidRDefault="001602BD" w:rsidP="001602BD">
            <w:pPr>
              <w:pStyle w:val="TAL"/>
            </w:pPr>
            <w:r w:rsidRPr="001602BD">
              <w:t>2359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480D9" w14:textId="180E923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FEC62" w14:textId="020C320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C467E" w14:textId="67E1ED62" w:rsidR="001602BD" w:rsidRPr="006E2D7A" w:rsidRDefault="001602BD" w:rsidP="001602BD">
            <w:pPr>
              <w:pStyle w:val="TAL"/>
            </w:pPr>
            <w:r w:rsidRPr="001602BD">
              <w:t>Addition of delta TIBc and UE maximum output power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0FEA" w14:textId="77777777" w:rsidR="001602BD" w:rsidRPr="007F2609" w:rsidRDefault="001602BD" w:rsidP="001602BD">
            <w:pPr>
              <w:pStyle w:val="TAL"/>
            </w:pPr>
            <w:r w:rsidRPr="007F2609">
              <w:t>17.</w:t>
            </w:r>
            <w:r>
              <w:t>10.0</w:t>
            </w:r>
          </w:p>
        </w:tc>
      </w:tr>
      <w:tr w:rsidR="001602BD" w:rsidRPr="001602BD" w14:paraId="5BDECD4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A41A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53E1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CE34E" w14:textId="1897C02A" w:rsidR="001602BD" w:rsidRPr="006E2D7A" w:rsidRDefault="001602BD" w:rsidP="001602BD">
            <w:pPr>
              <w:pStyle w:val="TAL"/>
            </w:pPr>
            <w:r w:rsidRPr="001602BD">
              <w:t>R5-234533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92272" w14:textId="28E72B07" w:rsidR="001602BD" w:rsidRPr="006E2D7A" w:rsidRDefault="001602BD" w:rsidP="001602BD">
            <w:pPr>
              <w:pStyle w:val="TAL"/>
            </w:pPr>
            <w:r w:rsidRPr="001602BD">
              <w:t>2364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33AC" w14:textId="476A7D24"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3988" w14:textId="5B4FB78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DED8C" w14:textId="3B96C64A" w:rsidR="001602BD" w:rsidRPr="006E2D7A" w:rsidRDefault="001602BD" w:rsidP="001602BD">
            <w:pPr>
              <w:pStyle w:val="TAL"/>
            </w:pPr>
            <w:r w:rsidRPr="001602BD">
              <w:t>Addition of spur emission requirements of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EF738" w14:textId="77777777" w:rsidR="001602BD" w:rsidRPr="007F2609" w:rsidRDefault="001602BD" w:rsidP="001602BD">
            <w:pPr>
              <w:pStyle w:val="TAL"/>
            </w:pPr>
            <w:r w:rsidRPr="007F2609">
              <w:t>17.</w:t>
            </w:r>
            <w:r>
              <w:t>10.0</w:t>
            </w:r>
          </w:p>
        </w:tc>
      </w:tr>
      <w:tr w:rsidR="001602BD" w:rsidRPr="001602BD" w14:paraId="34477C5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75DD8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98D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4B2FE" w14:textId="10B3C063" w:rsidR="001602BD" w:rsidRPr="006E2D7A" w:rsidRDefault="001602BD" w:rsidP="001602BD">
            <w:pPr>
              <w:pStyle w:val="TAL"/>
            </w:pPr>
            <w:r w:rsidRPr="001602BD">
              <w:t>R5-234591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3A559" w14:textId="1C3F9925" w:rsidR="001602BD" w:rsidRPr="006E2D7A" w:rsidRDefault="001602BD" w:rsidP="001602BD">
            <w:pPr>
              <w:pStyle w:val="TAL"/>
            </w:pPr>
            <w:r w:rsidRPr="001602BD">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B1077" w14:textId="4EE2ECA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3637F" w14:textId="729D455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ACD6CD" w14:textId="54212FD8" w:rsidR="001602BD" w:rsidRPr="006E2D7A" w:rsidRDefault="001602BD" w:rsidP="001602BD">
            <w:pPr>
              <w:pStyle w:val="TAL"/>
            </w:pPr>
            <w:r w:rsidRPr="001602BD">
              <w:t>Update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643F" w14:textId="77777777" w:rsidR="001602BD" w:rsidRPr="007F2609" w:rsidRDefault="001602BD" w:rsidP="001602BD">
            <w:pPr>
              <w:pStyle w:val="TAL"/>
            </w:pPr>
            <w:r w:rsidRPr="007F2609">
              <w:t>17.</w:t>
            </w:r>
            <w:r>
              <w:t>10.0</w:t>
            </w:r>
          </w:p>
        </w:tc>
      </w:tr>
      <w:tr w:rsidR="001602BD" w:rsidRPr="001602BD" w14:paraId="37BE872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579B29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5A3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ED829" w14:textId="5AE8411F" w:rsidR="001602BD" w:rsidRPr="006E2D7A" w:rsidRDefault="001602BD" w:rsidP="001602BD">
            <w:pPr>
              <w:pStyle w:val="TAL"/>
            </w:pPr>
            <w:r w:rsidRPr="001602BD">
              <w:t>R5-234637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7942E" w14:textId="167AEF4F" w:rsidR="001602BD" w:rsidRPr="006E2D7A" w:rsidRDefault="001602BD" w:rsidP="001602BD">
            <w:pPr>
              <w:pStyle w:val="TAL"/>
            </w:pPr>
            <w:r w:rsidRPr="001602BD">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C8925" w14:textId="053B5A2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62183" w14:textId="50FF5E3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08CF5" w14:textId="50549ED6" w:rsidR="001602BD" w:rsidRPr="006E2D7A" w:rsidRDefault="001602BD" w:rsidP="001602BD">
            <w:pPr>
              <w:pStyle w:val="TAL"/>
            </w:pPr>
            <w:r w:rsidRPr="001602BD">
              <w:t>Remove duplicated AMPR test configurations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8246" w14:textId="77777777" w:rsidR="001602BD" w:rsidRPr="007F2609" w:rsidRDefault="001602BD" w:rsidP="001602BD">
            <w:pPr>
              <w:pStyle w:val="TAL"/>
            </w:pPr>
            <w:r w:rsidRPr="007F2609">
              <w:t>17.</w:t>
            </w:r>
            <w:r>
              <w:t>10.0</w:t>
            </w:r>
          </w:p>
        </w:tc>
      </w:tr>
      <w:tr w:rsidR="001602BD" w:rsidRPr="001602BD" w14:paraId="0EC7495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353C73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DB5C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4AE94" w14:textId="1B173415" w:rsidR="001602BD" w:rsidRPr="006E2D7A" w:rsidRDefault="001602BD" w:rsidP="001602BD">
            <w:pPr>
              <w:pStyle w:val="TAL"/>
            </w:pPr>
            <w:r w:rsidRPr="001602BD">
              <w:t>R5-234639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838" w14:textId="6FCD6294" w:rsidR="001602BD" w:rsidRPr="006E2D7A" w:rsidRDefault="001602BD" w:rsidP="001602BD">
            <w:pPr>
              <w:pStyle w:val="TAL"/>
            </w:pPr>
            <w:r w:rsidRPr="001602BD">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FD583" w14:textId="354BAD5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EF323" w14:textId="3346D4A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A23299" w14:textId="11D71987" w:rsidR="001602BD" w:rsidRPr="006E2D7A" w:rsidRDefault="001602BD" w:rsidP="001602BD">
            <w:pPr>
              <w:pStyle w:val="TAL"/>
            </w:pPr>
            <w:r w:rsidRPr="001602BD">
              <w:t>Editorial correction for 7.8A.2.1 wideband intermodulation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E9DB" w14:textId="77777777" w:rsidR="001602BD" w:rsidRPr="007F2609" w:rsidRDefault="001602BD" w:rsidP="001602BD">
            <w:pPr>
              <w:pStyle w:val="TAL"/>
            </w:pPr>
            <w:r w:rsidRPr="007F2609">
              <w:t>17.</w:t>
            </w:r>
            <w:r>
              <w:t>10.0</w:t>
            </w:r>
          </w:p>
        </w:tc>
      </w:tr>
      <w:tr w:rsidR="001602BD" w:rsidRPr="001602BD" w14:paraId="095A11C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E55F6E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D193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E0A89" w14:textId="6435B9BB" w:rsidR="001602BD" w:rsidRPr="006E2D7A" w:rsidRDefault="001602BD" w:rsidP="001602BD">
            <w:pPr>
              <w:pStyle w:val="TAL"/>
            </w:pPr>
            <w:r w:rsidRPr="001602BD">
              <w:t>R5-234641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6E749" w14:textId="3F59CF68" w:rsidR="001602BD" w:rsidRPr="006E2D7A" w:rsidRDefault="001602BD" w:rsidP="001602BD">
            <w:pPr>
              <w:pStyle w:val="TAL"/>
            </w:pPr>
            <w:r w:rsidRPr="001602BD">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3BA3A" w14:textId="7376AB7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C33AF" w14:textId="2A9CB02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7C101" w14:textId="530FF0F7" w:rsidR="001602BD" w:rsidRPr="006E2D7A" w:rsidRDefault="001602BD" w:rsidP="001602BD">
            <w:pPr>
              <w:pStyle w:val="TAL"/>
            </w:pPr>
            <w:r w:rsidRPr="001602BD">
              <w:t>update for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40394" w14:textId="77777777" w:rsidR="001602BD" w:rsidRPr="007F2609" w:rsidRDefault="001602BD" w:rsidP="001602BD">
            <w:pPr>
              <w:pStyle w:val="TAL"/>
            </w:pPr>
            <w:r w:rsidRPr="007F2609">
              <w:t>17.</w:t>
            </w:r>
            <w:r>
              <w:t>10.0</w:t>
            </w:r>
          </w:p>
        </w:tc>
      </w:tr>
      <w:tr w:rsidR="001602BD" w:rsidRPr="001602BD" w14:paraId="178A2D4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F69681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CB484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059F5" w14:textId="7C232C4C" w:rsidR="001602BD" w:rsidRPr="006E2D7A" w:rsidRDefault="001602BD" w:rsidP="001602BD">
            <w:pPr>
              <w:pStyle w:val="TAL"/>
            </w:pPr>
            <w:r w:rsidRPr="001602BD">
              <w:t>R5-234707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7CC25" w14:textId="581F6DD0" w:rsidR="001602BD" w:rsidRPr="006E2D7A" w:rsidRDefault="001602BD" w:rsidP="001602BD">
            <w:pPr>
              <w:pStyle w:val="TAL"/>
            </w:pPr>
            <w:r w:rsidRPr="001602BD">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6D81" w14:textId="48C498A2"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89AF9" w14:textId="3920510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E0345" w14:textId="711750CF" w:rsidR="001602BD" w:rsidRPr="006E2D7A" w:rsidRDefault="001602BD" w:rsidP="001602BD">
            <w:pPr>
              <w:pStyle w:val="TAL"/>
            </w:pPr>
            <w:r w:rsidRPr="001602BD">
              <w:t>Update of IE p-Max value for MPR and SEM for inter-band CA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05AD9" w14:textId="77777777" w:rsidR="001602BD" w:rsidRPr="007F2609" w:rsidRDefault="001602BD" w:rsidP="001602BD">
            <w:pPr>
              <w:pStyle w:val="TAL"/>
            </w:pPr>
            <w:r w:rsidRPr="007F2609">
              <w:t>17.</w:t>
            </w:r>
            <w:r>
              <w:t>10.0</w:t>
            </w:r>
          </w:p>
        </w:tc>
      </w:tr>
      <w:tr w:rsidR="001602BD" w:rsidRPr="001602BD" w14:paraId="452A9C1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876D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3820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064E" w14:textId="6C6758FE" w:rsidR="001602BD" w:rsidRPr="006E2D7A" w:rsidRDefault="001602BD" w:rsidP="001602BD">
            <w:pPr>
              <w:pStyle w:val="TAL"/>
            </w:pPr>
            <w:r w:rsidRPr="001602BD">
              <w:t>R5-234708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CE47" w14:textId="27D21D2A" w:rsidR="001602BD" w:rsidRPr="006E2D7A" w:rsidRDefault="001602BD" w:rsidP="001602BD">
            <w:pPr>
              <w:pStyle w:val="TAL"/>
            </w:pPr>
            <w:r w:rsidRPr="001602BD">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C61DF" w14:textId="42B5AC0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F3" w14:textId="4E944A6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1684C" w14:textId="60E7C17F" w:rsidR="001602BD" w:rsidRPr="006E2D7A" w:rsidRDefault="001602BD" w:rsidP="001602BD">
            <w:pPr>
              <w:pStyle w:val="TAL"/>
            </w:pPr>
            <w:r w:rsidRPr="001602BD">
              <w:t>Addition of MPR test requirements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AF449" w14:textId="77777777" w:rsidR="001602BD" w:rsidRPr="007F2609" w:rsidRDefault="001602BD" w:rsidP="001602BD">
            <w:pPr>
              <w:pStyle w:val="TAL"/>
            </w:pPr>
            <w:r w:rsidRPr="007F2609">
              <w:t>17.</w:t>
            </w:r>
            <w:r>
              <w:t>10.0</w:t>
            </w:r>
          </w:p>
        </w:tc>
      </w:tr>
      <w:tr w:rsidR="001602BD" w:rsidRPr="001602BD" w14:paraId="2E6AF76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EB2024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E504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C8F9" w14:textId="53CDEC01" w:rsidR="001602BD" w:rsidRPr="006E2D7A" w:rsidRDefault="001602BD" w:rsidP="001602BD">
            <w:pPr>
              <w:pStyle w:val="TAL"/>
            </w:pPr>
            <w:r w:rsidRPr="001602BD">
              <w:t>R5-234709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EB1A" w14:textId="29F61E91" w:rsidR="001602BD" w:rsidRPr="006E2D7A" w:rsidRDefault="001602BD" w:rsidP="001602BD">
            <w:pPr>
              <w:pStyle w:val="TAL"/>
            </w:pPr>
            <w:r w:rsidRPr="001602BD">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3F479" w14:textId="61FF646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6B05C" w14:textId="1DBBF1C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E86A33" w14:textId="1AFE09B6" w:rsidR="001602BD" w:rsidRPr="006E2D7A" w:rsidRDefault="001602BD" w:rsidP="001602BD">
            <w:pPr>
              <w:pStyle w:val="TAL"/>
            </w:pPr>
            <w:r w:rsidRPr="001602BD">
              <w:t>Addition of A-MPR test requirements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F09E3" w14:textId="77777777" w:rsidR="001602BD" w:rsidRPr="007F2609" w:rsidRDefault="001602BD" w:rsidP="001602BD">
            <w:pPr>
              <w:pStyle w:val="TAL"/>
            </w:pPr>
            <w:r w:rsidRPr="007F2609">
              <w:t>17.</w:t>
            </w:r>
            <w:r>
              <w:t>10.0</w:t>
            </w:r>
          </w:p>
        </w:tc>
      </w:tr>
      <w:tr w:rsidR="001602BD" w:rsidRPr="001602BD" w14:paraId="3D1CEA2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1C4C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7773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4454E" w14:textId="1DE3B337" w:rsidR="001602BD" w:rsidRPr="006E2D7A" w:rsidRDefault="001602BD" w:rsidP="001602BD">
            <w:pPr>
              <w:pStyle w:val="TAL"/>
            </w:pPr>
            <w:r w:rsidRPr="001602BD">
              <w:t>R5-234710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38525" w14:textId="4E372CC5" w:rsidR="001602BD" w:rsidRPr="006E2D7A" w:rsidRDefault="001602BD" w:rsidP="001602BD">
            <w:pPr>
              <w:pStyle w:val="TAL"/>
            </w:pPr>
            <w:r w:rsidRPr="001602BD">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7C50B" w14:textId="35BD545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F005B" w14:textId="3B5A429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D4FDF" w14:textId="464AAFC2" w:rsidR="001602BD" w:rsidRPr="006E2D7A" w:rsidRDefault="001602BD" w:rsidP="001602BD">
            <w:pPr>
              <w:pStyle w:val="TAL"/>
            </w:pPr>
            <w:r w:rsidRPr="001602BD">
              <w:t>Update of IE p-Max value for SEM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C2F3" w14:textId="77777777" w:rsidR="001602BD" w:rsidRPr="007F2609" w:rsidRDefault="001602BD" w:rsidP="001602BD">
            <w:pPr>
              <w:pStyle w:val="TAL"/>
            </w:pPr>
            <w:r w:rsidRPr="007F2609">
              <w:t>17.</w:t>
            </w:r>
            <w:r>
              <w:t>10.0</w:t>
            </w:r>
          </w:p>
        </w:tc>
      </w:tr>
      <w:tr w:rsidR="001602BD" w:rsidRPr="001602BD" w14:paraId="1D6B36E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9502E9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82ED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91192" w14:textId="435EF815" w:rsidR="001602BD" w:rsidRPr="006E2D7A" w:rsidRDefault="001602BD" w:rsidP="001602BD">
            <w:pPr>
              <w:pStyle w:val="TAL"/>
            </w:pPr>
            <w:r w:rsidRPr="001602BD">
              <w:t>R5-234712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3DB5E" w14:textId="10BA37D0" w:rsidR="001602BD" w:rsidRPr="006E2D7A" w:rsidRDefault="001602BD" w:rsidP="001602BD">
            <w:pPr>
              <w:pStyle w:val="TAL"/>
            </w:pPr>
            <w:r w:rsidRPr="001602BD">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6A01" w14:textId="52FBD192"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6A5CB" w14:textId="21A3B1E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833923" w14:textId="15D08802" w:rsidR="001602BD" w:rsidRPr="006E2D7A" w:rsidRDefault="001602BD" w:rsidP="001602BD">
            <w:pPr>
              <w:pStyle w:val="TAL"/>
            </w:pPr>
            <w:r w:rsidRPr="001602BD">
              <w:t>Addition of MPR requirements for UEs supporting higher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3A5C5" w14:textId="77777777" w:rsidR="001602BD" w:rsidRPr="007F2609" w:rsidRDefault="001602BD" w:rsidP="001602BD">
            <w:pPr>
              <w:pStyle w:val="TAL"/>
            </w:pPr>
            <w:r w:rsidRPr="007F2609">
              <w:t>17.</w:t>
            </w:r>
            <w:r>
              <w:t>10.0</w:t>
            </w:r>
          </w:p>
        </w:tc>
      </w:tr>
      <w:tr w:rsidR="001602BD" w:rsidRPr="001602BD" w14:paraId="0DCEC5D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527236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6D3B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488B2" w14:textId="2D6012D3" w:rsidR="001602BD" w:rsidRPr="006E2D7A" w:rsidRDefault="001602BD" w:rsidP="001602BD">
            <w:pPr>
              <w:pStyle w:val="TAL"/>
            </w:pPr>
            <w:r w:rsidRPr="001602BD">
              <w:t>R5-234713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CC226" w14:textId="1FED6315" w:rsidR="001602BD" w:rsidRPr="006E2D7A" w:rsidRDefault="001602BD" w:rsidP="001602BD">
            <w:pPr>
              <w:pStyle w:val="TAL"/>
            </w:pPr>
            <w:r w:rsidRPr="001602BD">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E918" w14:textId="70FEE6E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B2DE2" w14:textId="7DEC462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C3416" w14:textId="6B18773D" w:rsidR="001602BD" w:rsidRPr="006E2D7A" w:rsidRDefault="001602BD" w:rsidP="001602BD">
            <w:pPr>
              <w:pStyle w:val="TAL"/>
            </w:pPr>
            <w:r w:rsidRPr="001602BD">
              <w:t>Addition of A-MPR requirements for UEs supporting higher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6E292" w14:textId="77777777" w:rsidR="001602BD" w:rsidRPr="007F2609" w:rsidRDefault="001602BD" w:rsidP="001602BD">
            <w:pPr>
              <w:pStyle w:val="TAL"/>
            </w:pPr>
            <w:r w:rsidRPr="007F2609">
              <w:t>17.</w:t>
            </w:r>
            <w:r>
              <w:t>10.0</w:t>
            </w:r>
          </w:p>
        </w:tc>
      </w:tr>
      <w:tr w:rsidR="001602BD" w:rsidRPr="001602BD" w14:paraId="7A5952F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7C76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9AA8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333E" w14:textId="59BEF048" w:rsidR="001602BD" w:rsidRPr="006E2D7A" w:rsidRDefault="001602BD" w:rsidP="001602BD">
            <w:pPr>
              <w:pStyle w:val="TAL"/>
            </w:pPr>
            <w:r w:rsidRPr="001602BD">
              <w:t>R5-234746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D8839" w14:textId="6C4C9FFB" w:rsidR="001602BD" w:rsidRPr="006E2D7A" w:rsidRDefault="001602BD" w:rsidP="001602BD">
            <w:pPr>
              <w:pStyle w:val="TAL"/>
            </w:pPr>
            <w:r w:rsidRPr="001602BD">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BD1D" w14:textId="52A2619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6C32C" w14:textId="3A8685A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CA4D51" w14:textId="2A210973" w:rsidR="001602BD" w:rsidRPr="006E2D7A" w:rsidRDefault="001602BD" w:rsidP="001602BD">
            <w:pPr>
              <w:pStyle w:val="TAL"/>
            </w:pPr>
            <w:r w:rsidRPr="001602BD">
              <w:t>Addition of PC2 n40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51091" w14:textId="77777777" w:rsidR="001602BD" w:rsidRPr="007F2609" w:rsidRDefault="001602BD" w:rsidP="001602BD">
            <w:pPr>
              <w:pStyle w:val="TAL"/>
            </w:pPr>
            <w:r w:rsidRPr="007F2609">
              <w:t>17.</w:t>
            </w:r>
            <w:r>
              <w:t>10.0</w:t>
            </w:r>
          </w:p>
        </w:tc>
      </w:tr>
      <w:tr w:rsidR="001602BD" w:rsidRPr="001602BD" w14:paraId="3F7C4BC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14BE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5922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E02BC" w14:textId="0D14ECE0" w:rsidR="001602BD" w:rsidRPr="006E2D7A" w:rsidRDefault="001602BD" w:rsidP="001602BD">
            <w:pPr>
              <w:pStyle w:val="TAL"/>
            </w:pPr>
            <w:r w:rsidRPr="001602BD">
              <w:t>R5-234773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B9E1F" w14:textId="55C1CFB9" w:rsidR="001602BD" w:rsidRPr="006E2D7A" w:rsidRDefault="001602BD" w:rsidP="001602BD">
            <w:pPr>
              <w:pStyle w:val="TAL"/>
            </w:pPr>
            <w:r w:rsidRPr="001602BD">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DCB19" w14:textId="074AE2A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74FF" w14:textId="5EE69AA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6184E" w14:textId="1678429B" w:rsidR="001602BD" w:rsidRPr="006E2D7A" w:rsidRDefault="001602BD" w:rsidP="001602BD">
            <w:pPr>
              <w:pStyle w:val="TAL"/>
            </w:pPr>
            <w:r w:rsidRPr="001602BD">
              <w:t>Clear-up CR for misalignment Ref Sense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2E9E" w14:textId="77777777" w:rsidR="001602BD" w:rsidRPr="007F2609" w:rsidRDefault="001602BD" w:rsidP="001602BD">
            <w:pPr>
              <w:pStyle w:val="TAL"/>
            </w:pPr>
            <w:r w:rsidRPr="007F2609">
              <w:t>17.</w:t>
            </w:r>
            <w:r>
              <w:t>10.0</w:t>
            </w:r>
          </w:p>
        </w:tc>
      </w:tr>
      <w:tr w:rsidR="001602BD" w:rsidRPr="001602BD" w14:paraId="5EBD9DB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3C5D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8C96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4704" w14:textId="76D0045F" w:rsidR="001602BD" w:rsidRPr="006E2D7A" w:rsidRDefault="001602BD" w:rsidP="001602BD">
            <w:pPr>
              <w:pStyle w:val="TAL"/>
            </w:pPr>
            <w:r w:rsidRPr="001602BD">
              <w:t>R5-234787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55E49" w14:textId="4FC6EA87" w:rsidR="001602BD" w:rsidRPr="006E2D7A" w:rsidRDefault="001602BD" w:rsidP="001602BD">
            <w:pPr>
              <w:pStyle w:val="TAL"/>
            </w:pPr>
            <w:r w:rsidRPr="001602BD">
              <w:t>2394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FDB2" w14:textId="1D20274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77426" w14:textId="7590317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FB185" w14:textId="784C7306" w:rsidR="001602BD" w:rsidRPr="006E2D7A" w:rsidRDefault="001602BD" w:rsidP="001602BD">
            <w:pPr>
              <w:pStyle w:val="TAL"/>
            </w:pPr>
            <w:r w:rsidRPr="001602BD">
              <w:t>Update of 6.2G.2 MPR for Power Class 1.5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9FB62" w14:textId="77777777" w:rsidR="001602BD" w:rsidRPr="007F2609" w:rsidRDefault="001602BD" w:rsidP="001602BD">
            <w:pPr>
              <w:pStyle w:val="TAL"/>
            </w:pPr>
            <w:r w:rsidRPr="007F2609">
              <w:t>17.</w:t>
            </w:r>
            <w:r>
              <w:t>10.0</w:t>
            </w:r>
          </w:p>
        </w:tc>
      </w:tr>
      <w:tr w:rsidR="001602BD" w:rsidRPr="001602BD" w14:paraId="70EE103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B5766E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31FA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456C" w14:textId="254496CA" w:rsidR="001602BD" w:rsidRPr="006E2D7A" w:rsidRDefault="001602BD" w:rsidP="001602BD">
            <w:pPr>
              <w:pStyle w:val="TAL"/>
            </w:pPr>
            <w:r w:rsidRPr="001602BD">
              <w:t>R5-234829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10338" w14:textId="37C5F460" w:rsidR="001602BD" w:rsidRPr="006E2D7A" w:rsidRDefault="001602BD" w:rsidP="001602BD">
            <w:pPr>
              <w:pStyle w:val="TAL"/>
            </w:pPr>
            <w:r w:rsidRPr="001602BD">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56404" w14:textId="403CDA6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AE437" w14:textId="7994290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11E813" w14:textId="3005C81D" w:rsidR="001602BD" w:rsidRPr="006E2D7A" w:rsidRDefault="001602BD" w:rsidP="001602BD">
            <w:pPr>
              <w:pStyle w:val="TAL"/>
            </w:pPr>
            <w:r w:rsidRPr="001602BD">
              <w:t>Correction of 5.2A.1 intra-band CA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0EF6D" w14:textId="77777777" w:rsidR="001602BD" w:rsidRPr="007F2609" w:rsidRDefault="001602BD" w:rsidP="001602BD">
            <w:pPr>
              <w:pStyle w:val="TAL"/>
            </w:pPr>
            <w:r w:rsidRPr="007F2609">
              <w:t>17.</w:t>
            </w:r>
            <w:r>
              <w:t>10.0</w:t>
            </w:r>
          </w:p>
        </w:tc>
      </w:tr>
      <w:tr w:rsidR="001602BD" w:rsidRPr="001602BD" w14:paraId="222D59C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7F13C8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42D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2CEA" w14:textId="53599AF9" w:rsidR="001602BD" w:rsidRPr="006E2D7A" w:rsidRDefault="001602BD" w:rsidP="001602BD">
            <w:pPr>
              <w:pStyle w:val="TAL"/>
            </w:pPr>
            <w:r w:rsidRPr="001602BD">
              <w:t>R5-234836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9DBC2" w14:textId="43F658BE" w:rsidR="001602BD" w:rsidRPr="006E2D7A" w:rsidRDefault="001602BD" w:rsidP="001602BD">
            <w:pPr>
              <w:pStyle w:val="TAL"/>
            </w:pPr>
            <w:r w:rsidRPr="001602BD">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77A5" w14:textId="5CB7463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CA70" w14:textId="7E0D99F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34E7D4" w14:textId="2BFEA8D2" w:rsidR="001602BD" w:rsidRPr="006E2D7A" w:rsidRDefault="001602BD" w:rsidP="001602BD">
            <w:pPr>
              <w:pStyle w:val="TAL"/>
            </w:pPr>
            <w:r w:rsidRPr="001602BD">
              <w:t>Update to 6.3A.3.1_1 of 1Tx-2Tx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E923E" w14:textId="77777777" w:rsidR="001602BD" w:rsidRPr="007F2609" w:rsidRDefault="001602BD" w:rsidP="001602BD">
            <w:pPr>
              <w:pStyle w:val="TAL"/>
            </w:pPr>
            <w:r w:rsidRPr="007F2609">
              <w:t>17.</w:t>
            </w:r>
            <w:r>
              <w:t>10.0</w:t>
            </w:r>
          </w:p>
        </w:tc>
      </w:tr>
      <w:tr w:rsidR="001602BD" w:rsidRPr="001602BD" w14:paraId="7899C32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C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2DB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049A" w14:textId="2F9B2943" w:rsidR="001602BD" w:rsidRPr="006E2D7A" w:rsidRDefault="001602BD" w:rsidP="001602BD">
            <w:pPr>
              <w:pStyle w:val="TAL"/>
            </w:pPr>
            <w:r w:rsidRPr="001602BD">
              <w:t>R5-234843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E4EAD" w14:textId="6AD8D82C" w:rsidR="001602BD" w:rsidRPr="006E2D7A" w:rsidRDefault="001602BD" w:rsidP="001602BD">
            <w:pPr>
              <w:pStyle w:val="TAL"/>
            </w:pPr>
            <w:r w:rsidRPr="001602BD">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D2EAC" w14:textId="1BE9ED6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43EA5" w14:textId="78460F3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428B0" w14:textId="702F79BD" w:rsidR="001602BD" w:rsidRPr="006E2D7A" w:rsidRDefault="001602BD" w:rsidP="001602BD">
            <w:pPr>
              <w:pStyle w:val="TAL"/>
            </w:pPr>
            <w:r w:rsidRPr="001602BD">
              <w:t>Addition of AMPR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E599" w14:textId="77777777" w:rsidR="001602BD" w:rsidRPr="007F2609" w:rsidRDefault="001602BD" w:rsidP="001602BD">
            <w:pPr>
              <w:pStyle w:val="TAL"/>
            </w:pPr>
            <w:r w:rsidRPr="007F2609">
              <w:t>17.</w:t>
            </w:r>
            <w:r>
              <w:t>10.0</w:t>
            </w:r>
          </w:p>
        </w:tc>
      </w:tr>
      <w:tr w:rsidR="001602BD" w:rsidRPr="001602BD" w14:paraId="3A0B885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054D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43D7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7956A" w14:textId="6E8AAAE8" w:rsidR="001602BD" w:rsidRPr="006E2D7A" w:rsidRDefault="001602BD" w:rsidP="001602BD">
            <w:pPr>
              <w:pStyle w:val="TAL"/>
            </w:pPr>
            <w:r w:rsidRPr="001602BD">
              <w:t>R5-234844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BD567" w14:textId="32C1A52A" w:rsidR="001602BD" w:rsidRPr="006E2D7A" w:rsidRDefault="001602BD" w:rsidP="001602BD">
            <w:pPr>
              <w:pStyle w:val="TAL"/>
            </w:pPr>
            <w:r w:rsidRPr="001602BD">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6BEB6" w14:textId="49EA187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F3457" w14:textId="34BA8A9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7E0D9" w14:textId="03BB5DD4" w:rsidR="001602BD" w:rsidRPr="006E2D7A" w:rsidRDefault="001602BD" w:rsidP="001602BD">
            <w:pPr>
              <w:pStyle w:val="TAL"/>
            </w:pPr>
            <w:r w:rsidRPr="001602BD">
              <w:t>Adding DeltaTIB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A63E" w14:textId="77777777" w:rsidR="001602BD" w:rsidRPr="007F2609" w:rsidRDefault="001602BD" w:rsidP="001602BD">
            <w:pPr>
              <w:pStyle w:val="TAL"/>
            </w:pPr>
            <w:r w:rsidRPr="007F2609">
              <w:t>17.</w:t>
            </w:r>
            <w:r>
              <w:t>10.0</w:t>
            </w:r>
          </w:p>
        </w:tc>
      </w:tr>
      <w:tr w:rsidR="001602BD" w:rsidRPr="001602BD" w14:paraId="40EC6B6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9659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3A32D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DEAD4" w14:textId="58CB6FA1" w:rsidR="001602BD" w:rsidRPr="006E2D7A" w:rsidRDefault="001602BD" w:rsidP="001602BD">
            <w:pPr>
              <w:pStyle w:val="TAL"/>
            </w:pPr>
            <w:r w:rsidRPr="001602BD">
              <w:t>R5-234845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96BD" w14:textId="73649800" w:rsidR="001602BD" w:rsidRPr="006E2D7A" w:rsidRDefault="001602BD" w:rsidP="001602BD">
            <w:pPr>
              <w:pStyle w:val="TAL"/>
            </w:pPr>
            <w:r w:rsidRPr="001602BD">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1B4B1" w14:textId="7528389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DB096" w14:textId="230F53E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9C2C82" w14:textId="369A8A71" w:rsidR="001602BD" w:rsidRPr="006E2D7A" w:rsidRDefault="001602BD" w:rsidP="001602BD">
            <w:pPr>
              <w:pStyle w:val="TAL"/>
            </w:pPr>
            <w:r w:rsidRPr="001602BD">
              <w:t>Addition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42BAC" w14:textId="77777777" w:rsidR="001602BD" w:rsidRPr="007F2609" w:rsidRDefault="001602BD" w:rsidP="001602BD">
            <w:pPr>
              <w:pStyle w:val="TAL"/>
            </w:pPr>
            <w:r w:rsidRPr="007F2609">
              <w:t>17.</w:t>
            </w:r>
            <w:r>
              <w:t>10.0</w:t>
            </w:r>
          </w:p>
        </w:tc>
      </w:tr>
      <w:tr w:rsidR="001602BD" w:rsidRPr="001602BD" w14:paraId="4E1CF57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058D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DA39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AF157" w14:textId="0F865C51" w:rsidR="001602BD" w:rsidRPr="006E2D7A" w:rsidRDefault="001602BD" w:rsidP="001602BD">
            <w:pPr>
              <w:pStyle w:val="TAL"/>
            </w:pPr>
            <w:r w:rsidRPr="001602BD">
              <w:t>R5-234847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4963A2" w14:textId="1E13233C" w:rsidR="001602BD" w:rsidRPr="006E2D7A" w:rsidRDefault="001602BD" w:rsidP="001602BD">
            <w:pPr>
              <w:pStyle w:val="TAL"/>
            </w:pPr>
            <w:r w:rsidRPr="001602BD">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00D33" w14:textId="5F3B658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74513" w14:textId="04B1BBE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71EB27" w14:textId="4B7EFA4E" w:rsidR="001602BD" w:rsidRPr="006E2D7A" w:rsidRDefault="001602BD" w:rsidP="001602BD">
            <w:pPr>
              <w:pStyle w:val="TAL"/>
            </w:pPr>
            <w:r w:rsidRPr="001602BD">
              <w:t>Addition of AMPR for PC2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71DBE" w14:textId="77777777" w:rsidR="001602BD" w:rsidRPr="007F2609" w:rsidRDefault="001602BD" w:rsidP="001602BD">
            <w:pPr>
              <w:pStyle w:val="TAL"/>
            </w:pPr>
            <w:r w:rsidRPr="007F2609">
              <w:t>17.</w:t>
            </w:r>
            <w:r>
              <w:t>10.0</w:t>
            </w:r>
          </w:p>
        </w:tc>
      </w:tr>
      <w:tr w:rsidR="001602BD" w:rsidRPr="001602BD" w14:paraId="69A3292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80292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3CD0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C5443" w14:textId="30904753" w:rsidR="001602BD" w:rsidRPr="006E2D7A" w:rsidRDefault="001602BD" w:rsidP="001602BD">
            <w:pPr>
              <w:pStyle w:val="TAL"/>
            </w:pPr>
            <w:r w:rsidRPr="001602BD">
              <w:t>R5-234848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7151" w14:textId="3181CBE2" w:rsidR="001602BD" w:rsidRPr="006E2D7A" w:rsidRDefault="001602BD" w:rsidP="001602BD">
            <w:pPr>
              <w:pStyle w:val="TAL"/>
            </w:pPr>
            <w:r w:rsidRPr="001602BD">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D2E9B" w14:textId="5B775D7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1C5A8" w14:textId="0D49793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986D3C" w14:textId="23399676" w:rsidR="001602BD" w:rsidRPr="006E2D7A" w:rsidRDefault="001602BD" w:rsidP="001602BD">
            <w:pPr>
              <w:pStyle w:val="TAL"/>
            </w:pPr>
            <w:r w:rsidRPr="001602BD">
              <w:t>Update to 6.3A.3.3 of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38146" w14:textId="77777777" w:rsidR="001602BD" w:rsidRPr="007F2609" w:rsidRDefault="001602BD" w:rsidP="001602BD">
            <w:pPr>
              <w:pStyle w:val="TAL"/>
            </w:pPr>
            <w:r w:rsidRPr="007F2609">
              <w:t>17.</w:t>
            </w:r>
            <w:r>
              <w:t>10.0</w:t>
            </w:r>
          </w:p>
        </w:tc>
      </w:tr>
      <w:tr w:rsidR="001602BD" w:rsidRPr="001602BD" w14:paraId="3E7C9C0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9FE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5503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3CAF0" w14:textId="2A0D01F6" w:rsidR="001602BD" w:rsidRPr="006E2D7A" w:rsidRDefault="001602BD" w:rsidP="001602BD">
            <w:pPr>
              <w:pStyle w:val="TAL"/>
            </w:pPr>
            <w:r w:rsidRPr="001602BD">
              <w:t>R5-234863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D3B6B" w14:textId="56BB3A45" w:rsidR="001602BD" w:rsidRPr="006E2D7A" w:rsidRDefault="001602BD" w:rsidP="001602BD">
            <w:pPr>
              <w:pStyle w:val="TAL"/>
            </w:pPr>
            <w:r w:rsidRPr="001602BD">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D56BB" w14:textId="67B7515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51C21" w14:textId="7EB956F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4C973" w14:textId="0FC3A934" w:rsidR="001602BD" w:rsidRPr="006E2D7A" w:rsidRDefault="001602BD" w:rsidP="001602BD">
            <w:pPr>
              <w:pStyle w:val="TAL"/>
            </w:pPr>
            <w:r w:rsidRPr="001602BD">
              <w:t>Addition of additional test frequencies for AMPR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101BF" w14:textId="77777777" w:rsidR="001602BD" w:rsidRPr="007F2609" w:rsidRDefault="001602BD" w:rsidP="001602BD">
            <w:pPr>
              <w:pStyle w:val="TAL"/>
            </w:pPr>
            <w:r w:rsidRPr="007F2609">
              <w:t>17.</w:t>
            </w:r>
            <w:r>
              <w:t>10.0</w:t>
            </w:r>
          </w:p>
        </w:tc>
      </w:tr>
      <w:tr w:rsidR="001602BD" w:rsidRPr="001602BD" w14:paraId="36368AE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79C53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445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BC57B" w14:textId="501106CB" w:rsidR="001602BD" w:rsidRPr="006E2D7A" w:rsidRDefault="001602BD" w:rsidP="001602BD">
            <w:pPr>
              <w:pStyle w:val="TAL"/>
            </w:pPr>
            <w:r w:rsidRPr="001602BD">
              <w:t>R5-234907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3D8C6" w14:textId="274B31EE" w:rsidR="001602BD" w:rsidRPr="006E2D7A" w:rsidRDefault="001602BD" w:rsidP="001602BD">
            <w:pPr>
              <w:pStyle w:val="TAL"/>
            </w:pPr>
            <w:r w:rsidRPr="001602BD">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FFCA4" w14:textId="0AC7416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C222E" w14:textId="1925641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80943" w14:textId="65D97383" w:rsidR="001602BD" w:rsidRPr="006E2D7A" w:rsidRDefault="001602BD" w:rsidP="001602BD">
            <w:pPr>
              <w:pStyle w:val="TAL"/>
            </w:pPr>
            <w:r w:rsidRPr="001602BD">
              <w:t>Correction to title of Reference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4547" w14:textId="77777777" w:rsidR="001602BD" w:rsidRPr="007F2609" w:rsidRDefault="001602BD" w:rsidP="001602BD">
            <w:pPr>
              <w:pStyle w:val="TAL"/>
            </w:pPr>
            <w:r w:rsidRPr="007F2609">
              <w:t>17.</w:t>
            </w:r>
            <w:r>
              <w:t>10.0</w:t>
            </w:r>
          </w:p>
        </w:tc>
      </w:tr>
      <w:tr w:rsidR="001602BD" w:rsidRPr="001602BD" w14:paraId="36FFF9C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AF4F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5758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AEAA1" w14:textId="383E7E13" w:rsidR="001602BD" w:rsidRPr="006E2D7A" w:rsidRDefault="001602BD" w:rsidP="001602BD">
            <w:pPr>
              <w:pStyle w:val="TAL"/>
            </w:pPr>
            <w:r w:rsidRPr="001602BD">
              <w:t>R5-234908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7DE81" w14:textId="4A7C8A83" w:rsidR="001602BD" w:rsidRPr="006E2D7A" w:rsidRDefault="001602BD" w:rsidP="001602BD">
            <w:pPr>
              <w:pStyle w:val="TAL"/>
            </w:pPr>
            <w:r w:rsidRPr="001602BD">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FE7AA" w14:textId="26DA8F1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70E57" w14:textId="29B14F5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E188A" w14:textId="17D0FBFF" w:rsidR="001602BD" w:rsidRPr="006E2D7A" w:rsidRDefault="001602BD" w:rsidP="001602BD">
            <w:pPr>
              <w:pStyle w:val="TAL"/>
            </w:pPr>
            <w:r w:rsidRPr="001602BD">
              <w:t>Correction to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04692" w14:textId="77777777" w:rsidR="001602BD" w:rsidRPr="007F2609" w:rsidRDefault="001602BD" w:rsidP="001602BD">
            <w:pPr>
              <w:pStyle w:val="TAL"/>
            </w:pPr>
            <w:r w:rsidRPr="007F2609">
              <w:t>17.</w:t>
            </w:r>
            <w:r>
              <w:t>10.0</w:t>
            </w:r>
          </w:p>
        </w:tc>
      </w:tr>
      <w:tr w:rsidR="001602BD" w:rsidRPr="001602BD" w14:paraId="6633D4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D02C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FA0C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78CAB" w14:textId="5077810F" w:rsidR="001602BD" w:rsidRPr="006E2D7A" w:rsidRDefault="001602BD" w:rsidP="001602BD">
            <w:pPr>
              <w:pStyle w:val="TAL"/>
            </w:pPr>
            <w:r w:rsidRPr="001602BD">
              <w:t>R5-234909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C5390" w14:textId="123D5D21" w:rsidR="001602BD" w:rsidRPr="006E2D7A" w:rsidRDefault="001602BD" w:rsidP="001602BD">
            <w:pPr>
              <w:pStyle w:val="TAL"/>
            </w:pPr>
            <w:r w:rsidRPr="001602BD">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E942D" w14:textId="572A680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76C85" w14:textId="10E5680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B12EB" w14:textId="4E87A9FF" w:rsidR="001602BD" w:rsidRPr="006E2D7A" w:rsidRDefault="001602BD" w:rsidP="001602BD">
            <w:pPr>
              <w:pStyle w:val="TAL"/>
            </w:pPr>
            <w:r w:rsidRPr="001602BD">
              <w:t>Correction to message contents of 6.5A.2.2.1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8ABA" w14:textId="77777777" w:rsidR="001602BD" w:rsidRPr="007F2609" w:rsidRDefault="001602BD" w:rsidP="001602BD">
            <w:pPr>
              <w:pStyle w:val="TAL"/>
            </w:pPr>
            <w:r w:rsidRPr="007F2609">
              <w:t>17.</w:t>
            </w:r>
            <w:r>
              <w:t>10.0</w:t>
            </w:r>
          </w:p>
        </w:tc>
      </w:tr>
      <w:tr w:rsidR="001602BD" w:rsidRPr="001602BD" w14:paraId="52D1675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5485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64870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DAA9A" w14:textId="139EF458" w:rsidR="001602BD" w:rsidRPr="006E2D7A" w:rsidRDefault="001602BD" w:rsidP="001602BD">
            <w:pPr>
              <w:pStyle w:val="TAL"/>
            </w:pPr>
            <w:r w:rsidRPr="001602BD">
              <w:t>R5-234910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E95" w14:textId="4BD490B6" w:rsidR="001602BD" w:rsidRPr="006E2D7A" w:rsidRDefault="001602BD" w:rsidP="001602BD">
            <w:pPr>
              <w:pStyle w:val="TAL"/>
            </w:pPr>
            <w:r w:rsidRPr="001602BD">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FEEB1" w14:textId="34C06A7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4B77F" w14:textId="54C2051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049A6" w14:textId="7A76C26B" w:rsidR="001602BD" w:rsidRPr="006E2D7A" w:rsidRDefault="001602BD" w:rsidP="001602BD">
            <w:pPr>
              <w:pStyle w:val="TAL"/>
            </w:pPr>
            <w:r w:rsidRPr="001602BD">
              <w:t>Correction to REFSENS formula for n41,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615DD" w14:textId="77777777" w:rsidR="001602BD" w:rsidRPr="007F2609" w:rsidRDefault="001602BD" w:rsidP="001602BD">
            <w:pPr>
              <w:pStyle w:val="TAL"/>
            </w:pPr>
            <w:r w:rsidRPr="007F2609">
              <w:t>17.</w:t>
            </w:r>
            <w:r>
              <w:t>10.0</w:t>
            </w:r>
          </w:p>
        </w:tc>
      </w:tr>
      <w:tr w:rsidR="001602BD" w:rsidRPr="001602BD" w14:paraId="67D95FE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77882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AFD69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8AAE2" w14:textId="541089EB" w:rsidR="001602BD" w:rsidRPr="006E2D7A" w:rsidRDefault="001602BD" w:rsidP="001602BD">
            <w:pPr>
              <w:pStyle w:val="TAL"/>
            </w:pPr>
            <w:r w:rsidRPr="001602BD">
              <w:t>R5-234911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09151" w14:textId="324B2338" w:rsidR="001602BD" w:rsidRPr="006E2D7A" w:rsidRDefault="001602BD" w:rsidP="001602BD">
            <w:pPr>
              <w:pStyle w:val="TAL"/>
            </w:pPr>
            <w:r w:rsidRPr="001602BD">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3BBDF" w14:textId="0792F49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B45FC" w14:textId="2BBDDEC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A8A492" w14:textId="53FD5D95" w:rsidR="001602BD" w:rsidRPr="006E2D7A" w:rsidRDefault="001602BD" w:rsidP="001602BD">
            <w:pPr>
              <w:pStyle w:val="TAL"/>
            </w:pPr>
            <w:r w:rsidRPr="001602BD">
              <w:t>Correction to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E4E94" w14:textId="77777777" w:rsidR="001602BD" w:rsidRPr="007F2609" w:rsidRDefault="001602BD" w:rsidP="001602BD">
            <w:pPr>
              <w:pStyle w:val="TAL"/>
            </w:pPr>
            <w:r w:rsidRPr="007F2609">
              <w:t>17.</w:t>
            </w:r>
            <w:r>
              <w:t>10.0</w:t>
            </w:r>
          </w:p>
        </w:tc>
      </w:tr>
      <w:tr w:rsidR="001602BD" w:rsidRPr="001602BD" w14:paraId="14A062B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941F0F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64D3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BDDE9" w14:textId="1987CDD2" w:rsidR="001602BD" w:rsidRPr="006E2D7A" w:rsidRDefault="001602BD" w:rsidP="001602BD">
            <w:pPr>
              <w:pStyle w:val="TAL"/>
            </w:pPr>
            <w:r w:rsidRPr="001602BD">
              <w:t>R5-235012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D2BAE" w14:textId="2E1872A7" w:rsidR="001602BD" w:rsidRPr="006E2D7A" w:rsidRDefault="001602BD" w:rsidP="001602BD">
            <w:pPr>
              <w:pStyle w:val="TAL"/>
            </w:pPr>
            <w:r w:rsidRPr="001602BD">
              <w:t>2421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18BC0" w14:textId="7AF33BE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20E9" w14:textId="604DA81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A7486" w14:textId="14636111" w:rsidR="001602BD" w:rsidRPr="006E2D7A" w:rsidRDefault="001602BD" w:rsidP="001602BD">
            <w:pPr>
              <w:pStyle w:val="TAL"/>
            </w:pPr>
            <w:r w:rsidRPr="001602BD">
              <w:t>Addition of TC 6.5A.3.1.1 general spurious emissions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4DF1E" w14:textId="77777777" w:rsidR="001602BD" w:rsidRPr="007F2609" w:rsidRDefault="001602BD" w:rsidP="001602BD">
            <w:pPr>
              <w:pStyle w:val="TAL"/>
            </w:pPr>
            <w:r w:rsidRPr="007F2609">
              <w:t>17.</w:t>
            </w:r>
            <w:r>
              <w:t>10.0</w:t>
            </w:r>
          </w:p>
        </w:tc>
      </w:tr>
      <w:tr w:rsidR="001602BD" w:rsidRPr="001602BD" w14:paraId="54EDB03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7F7874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E95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AD126" w14:textId="09EFB5C7" w:rsidR="001602BD" w:rsidRPr="006E2D7A" w:rsidRDefault="001602BD" w:rsidP="001602BD">
            <w:pPr>
              <w:pStyle w:val="TAL"/>
            </w:pPr>
            <w:r w:rsidRPr="001602BD">
              <w:t>R5-235038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67C50" w14:textId="1E375E58" w:rsidR="001602BD" w:rsidRPr="006E2D7A" w:rsidRDefault="001602BD" w:rsidP="001602BD">
            <w:pPr>
              <w:pStyle w:val="TAL"/>
            </w:pPr>
            <w:r w:rsidRPr="001602BD">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BFD46" w14:textId="4D2B087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5C24" w14:textId="06F0CDC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BB8A0" w14:textId="7562A52B" w:rsidR="001602BD" w:rsidRPr="006E2D7A" w:rsidRDefault="001602BD" w:rsidP="001602BD">
            <w:pPr>
              <w:pStyle w:val="TAL"/>
            </w:pPr>
            <w:r w:rsidRPr="001602BD">
              <w:t>Editorial: Removing editor’s Note in test case 6.5D.2.2_1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D387" w14:textId="77777777" w:rsidR="001602BD" w:rsidRPr="007F2609" w:rsidRDefault="001602BD" w:rsidP="001602BD">
            <w:pPr>
              <w:pStyle w:val="TAL"/>
            </w:pPr>
            <w:r w:rsidRPr="007F2609">
              <w:t>17.</w:t>
            </w:r>
            <w:r>
              <w:t>10.0</w:t>
            </w:r>
          </w:p>
        </w:tc>
      </w:tr>
      <w:tr w:rsidR="001602BD" w:rsidRPr="001602BD" w14:paraId="4206A7D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D8D32F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8646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F9762" w14:textId="4C1D4785" w:rsidR="001602BD" w:rsidRPr="006E2D7A" w:rsidRDefault="001602BD" w:rsidP="001602BD">
            <w:pPr>
              <w:pStyle w:val="TAL"/>
            </w:pPr>
            <w:r w:rsidRPr="001602BD">
              <w:t>R5-235048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F62A5" w14:textId="5F12C0CD" w:rsidR="001602BD" w:rsidRPr="006E2D7A" w:rsidRDefault="001602BD" w:rsidP="001602BD">
            <w:pPr>
              <w:pStyle w:val="TAL"/>
            </w:pPr>
            <w:r w:rsidRPr="001602BD">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817D4" w14:textId="6D7B683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6E938" w14:textId="3258F2F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DDF4F2" w14:textId="6DD9A3E0" w:rsidR="001602BD" w:rsidRPr="006E2D7A" w:rsidRDefault="001602BD" w:rsidP="001602BD">
            <w:pPr>
              <w:pStyle w:val="TAL"/>
            </w:pPr>
            <w:r w:rsidRPr="001602BD">
              <w:t>Editorial: Removing editor’s note in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9519" w14:textId="77777777" w:rsidR="001602BD" w:rsidRPr="007F2609" w:rsidRDefault="001602BD" w:rsidP="001602BD">
            <w:pPr>
              <w:pStyle w:val="TAL"/>
            </w:pPr>
            <w:r w:rsidRPr="007F2609">
              <w:t>17.</w:t>
            </w:r>
            <w:r>
              <w:t>10.0</w:t>
            </w:r>
          </w:p>
        </w:tc>
      </w:tr>
      <w:tr w:rsidR="001602BD" w:rsidRPr="001602BD" w14:paraId="2203BE7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462A39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A138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BBC59" w14:textId="1A4D83F3" w:rsidR="001602BD" w:rsidRPr="006E2D7A" w:rsidRDefault="001602BD" w:rsidP="001602BD">
            <w:pPr>
              <w:pStyle w:val="TAL"/>
            </w:pPr>
            <w:r w:rsidRPr="001602BD">
              <w:t>R5-235049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54C71" w14:textId="196E05EA" w:rsidR="001602BD" w:rsidRPr="006E2D7A" w:rsidRDefault="001602BD" w:rsidP="001602BD">
            <w:pPr>
              <w:pStyle w:val="TAL"/>
            </w:pPr>
            <w:r w:rsidRPr="001602BD">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2680A" w14:textId="2CE5921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0B11" w14:textId="7E232D8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B774B" w14:textId="6E10CFFE" w:rsidR="001602BD" w:rsidRPr="006E2D7A" w:rsidRDefault="001602BD" w:rsidP="001602BD">
            <w:pPr>
              <w:pStyle w:val="TAL"/>
            </w:pPr>
            <w:r w:rsidRPr="001602BD">
              <w:t>Updating REFSENS for CA test case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7C91" w14:textId="77777777" w:rsidR="001602BD" w:rsidRPr="007F2609" w:rsidRDefault="001602BD" w:rsidP="001602BD">
            <w:pPr>
              <w:pStyle w:val="TAL"/>
            </w:pPr>
            <w:r w:rsidRPr="007F2609">
              <w:t>17.</w:t>
            </w:r>
            <w:r>
              <w:t>10.0</w:t>
            </w:r>
          </w:p>
        </w:tc>
      </w:tr>
      <w:tr w:rsidR="001602BD" w:rsidRPr="001602BD" w14:paraId="2BEE6AA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4AF85E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07CC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FCF48" w14:textId="2ACBB175" w:rsidR="001602BD" w:rsidRPr="006E2D7A" w:rsidRDefault="001602BD" w:rsidP="001602BD">
            <w:pPr>
              <w:pStyle w:val="TAL"/>
            </w:pPr>
            <w:r w:rsidRPr="001602BD">
              <w:t>R5-235142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FFA0F" w14:textId="2696DA28" w:rsidR="001602BD" w:rsidRPr="006E2D7A" w:rsidRDefault="001602BD" w:rsidP="001602BD">
            <w:pPr>
              <w:pStyle w:val="TAL"/>
            </w:pPr>
            <w:r w:rsidRPr="001602BD">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09DC" w14:textId="043BEDE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C12CA" w14:textId="0A22615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9AF5D" w14:textId="523D3D3E" w:rsidR="001602BD" w:rsidRPr="006E2D7A" w:rsidRDefault="001602BD" w:rsidP="001602BD">
            <w:pPr>
              <w:pStyle w:val="TAL"/>
            </w:pPr>
            <w:r w:rsidRPr="001602BD">
              <w:t>Correction of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976C6" w14:textId="77777777" w:rsidR="001602BD" w:rsidRPr="007F2609" w:rsidRDefault="001602BD" w:rsidP="001602BD">
            <w:pPr>
              <w:pStyle w:val="TAL"/>
            </w:pPr>
            <w:r w:rsidRPr="007F2609">
              <w:t>17.</w:t>
            </w:r>
            <w:r>
              <w:t>10.0</w:t>
            </w:r>
          </w:p>
        </w:tc>
      </w:tr>
      <w:tr w:rsidR="001602BD" w:rsidRPr="001602BD" w14:paraId="050B3FC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EC25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2617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E92E" w14:textId="6363A779" w:rsidR="001602BD" w:rsidRPr="006E2D7A" w:rsidRDefault="001602BD" w:rsidP="001602BD">
            <w:pPr>
              <w:pStyle w:val="TAL"/>
            </w:pPr>
            <w:r w:rsidRPr="001602BD">
              <w:t>R5-235149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84B5A" w14:textId="63FCA603" w:rsidR="001602BD" w:rsidRPr="006E2D7A" w:rsidRDefault="001602BD" w:rsidP="001602BD">
            <w:pPr>
              <w:pStyle w:val="TAL"/>
            </w:pPr>
            <w:r w:rsidRPr="001602BD">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73AA" w14:textId="6E799A6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534E6" w14:textId="4A254F0A"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23DC" w14:textId="0681DBA0" w:rsidR="001602BD" w:rsidRPr="006E2D7A" w:rsidRDefault="001602BD" w:rsidP="001602BD">
            <w:pPr>
              <w:pStyle w:val="TAL"/>
            </w:pPr>
            <w:r w:rsidRPr="001602BD">
              <w:t>Correction of ACS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93A0" w14:textId="77777777" w:rsidR="001602BD" w:rsidRPr="007F2609" w:rsidRDefault="001602BD" w:rsidP="001602BD">
            <w:pPr>
              <w:pStyle w:val="TAL"/>
            </w:pPr>
            <w:r w:rsidRPr="007F2609">
              <w:t>17.</w:t>
            </w:r>
            <w:r>
              <w:t>10.0</w:t>
            </w:r>
          </w:p>
        </w:tc>
      </w:tr>
      <w:tr w:rsidR="001602BD" w:rsidRPr="001602BD" w14:paraId="0E05861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9DF2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11ACC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6767" w14:textId="011CC239" w:rsidR="001602BD" w:rsidRPr="006E2D7A" w:rsidRDefault="001602BD" w:rsidP="001602BD">
            <w:pPr>
              <w:pStyle w:val="TAL"/>
            </w:pPr>
            <w:r w:rsidRPr="001602BD">
              <w:t>R5-235151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EAAF7" w14:textId="14560296" w:rsidR="001602BD" w:rsidRPr="006E2D7A" w:rsidRDefault="001602BD" w:rsidP="001602BD">
            <w:pPr>
              <w:pStyle w:val="TAL"/>
            </w:pPr>
            <w:r w:rsidRPr="001602BD">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1A9B0" w14:textId="42ADE0B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78468" w14:textId="2392135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F377E" w14:textId="48869497" w:rsidR="001602BD" w:rsidRPr="006E2D7A" w:rsidRDefault="001602BD" w:rsidP="001602BD">
            <w:pPr>
              <w:pStyle w:val="TAL"/>
            </w:pPr>
            <w:r w:rsidRPr="001602BD">
              <w:t>Editorial correction of PRACH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889B" w14:textId="77777777" w:rsidR="001602BD" w:rsidRPr="007F2609" w:rsidRDefault="001602BD" w:rsidP="001602BD">
            <w:pPr>
              <w:pStyle w:val="TAL"/>
            </w:pPr>
            <w:r w:rsidRPr="007F2609">
              <w:t>17.</w:t>
            </w:r>
            <w:r>
              <w:t>10.0</w:t>
            </w:r>
          </w:p>
        </w:tc>
      </w:tr>
      <w:tr w:rsidR="001602BD" w:rsidRPr="001602BD" w14:paraId="45E915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B39470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047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39EDA" w14:textId="4753C273" w:rsidR="001602BD" w:rsidRPr="006E2D7A" w:rsidRDefault="001602BD" w:rsidP="001602BD">
            <w:pPr>
              <w:pStyle w:val="TAL"/>
            </w:pPr>
            <w:r w:rsidRPr="001602BD">
              <w:t>R5-235163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1E590" w14:textId="35FBA733" w:rsidR="001602BD" w:rsidRPr="006E2D7A" w:rsidRDefault="001602BD" w:rsidP="001602BD">
            <w:pPr>
              <w:pStyle w:val="TAL"/>
            </w:pPr>
            <w:r w:rsidRPr="001602BD">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B363" w14:textId="124A1FC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E89EB" w14:textId="40B1DD6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DFBF9" w14:textId="76B885F1" w:rsidR="001602BD" w:rsidRPr="006E2D7A" w:rsidRDefault="001602BD" w:rsidP="001602BD">
            <w:pPr>
              <w:pStyle w:val="TAL"/>
            </w:pPr>
            <w:r w:rsidRPr="001602BD">
              <w:t>Rel-15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8661C" w14:textId="77777777" w:rsidR="001602BD" w:rsidRPr="007F2609" w:rsidRDefault="001602BD" w:rsidP="001602BD">
            <w:pPr>
              <w:pStyle w:val="TAL"/>
            </w:pPr>
            <w:r w:rsidRPr="007F2609">
              <w:t>17.</w:t>
            </w:r>
            <w:r>
              <w:t>10.0</w:t>
            </w:r>
          </w:p>
        </w:tc>
      </w:tr>
      <w:tr w:rsidR="001602BD" w:rsidRPr="001602BD" w14:paraId="027E42C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6CC80D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77ECC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2A5EA" w14:textId="73578307" w:rsidR="001602BD" w:rsidRPr="006E2D7A" w:rsidRDefault="001602BD" w:rsidP="001602BD">
            <w:pPr>
              <w:pStyle w:val="TAL"/>
            </w:pPr>
            <w:r w:rsidRPr="001602BD">
              <w:t>R5-235236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4013D" w14:textId="02867BAD" w:rsidR="001602BD" w:rsidRPr="006E2D7A" w:rsidRDefault="001602BD" w:rsidP="001602BD">
            <w:pPr>
              <w:pStyle w:val="TAL"/>
            </w:pPr>
            <w:r w:rsidRPr="001602BD">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04520" w14:textId="7C43607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8866F" w14:textId="3FD9373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0A37CD" w14:textId="70EB04AB" w:rsidR="001602BD" w:rsidRPr="006E2D7A" w:rsidRDefault="001602BD" w:rsidP="001602BD">
            <w:pPr>
              <w:pStyle w:val="TAL"/>
            </w:pPr>
            <w:r w:rsidRPr="001602BD">
              <w:t>Introducing modification for NS_43 A-MPR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B8764" w14:textId="77777777" w:rsidR="001602BD" w:rsidRPr="007F2609" w:rsidRDefault="001602BD" w:rsidP="001602BD">
            <w:pPr>
              <w:pStyle w:val="TAL"/>
            </w:pPr>
            <w:r w:rsidRPr="007F2609">
              <w:t>17.</w:t>
            </w:r>
            <w:r>
              <w:t>10.0</w:t>
            </w:r>
          </w:p>
        </w:tc>
      </w:tr>
      <w:tr w:rsidR="001602BD" w:rsidRPr="001602BD" w14:paraId="34B85E6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E36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39E0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1D0C0" w14:textId="7F4A9342" w:rsidR="001602BD" w:rsidRPr="006E2D7A" w:rsidRDefault="001602BD" w:rsidP="001602BD">
            <w:pPr>
              <w:pStyle w:val="TAL"/>
            </w:pPr>
            <w:r w:rsidRPr="001602BD">
              <w:t>R5-235237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232BD" w14:textId="0B27EC03" w:rsidR="001602BD" w:rsidRPr="006E2D7A" w:rsidRDefault="001602BD" w:rsidP="001602BD">
            <w:pPr>
              <w:pStyle w:val="TAL"/>
            </w:pPr>
            <w:r w:rsidRPr="001602BD">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14018" w14:textId="1595D6F4"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4C4D8" w14:textId="30641A6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104A10" w14:textId="5B21DCE6" w:rsidR="001602BD" w:rsidRPr="006E2D7A" w:rsidRDefault="001602BD" w:rsidP="001602BD">
            <w:pPr>
              <w:pStyle w:val="TAL"/>
            </w:pPr>
            <w:r w:rsidRPr="001602BD">
              <w:t>Adding missing channel bandwidth for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63F79" w14:textId="77777777" w:rsidR="001602BD" w:rsidRPr="007F2609" w:rsidRDefault="001602BD" w:rsidP="001602BD">
            <w:pPr>
              <w:pStyle w:val="TAL"/>
            </w:pPr>
            <w:r w:rsidRPr="007F2609">
              <w:t>17.</w:t>
            </w:r>
            <w:r>
              <w:t>10.0</w:t>
            </w:r>
          </w:p>
        </w:tc>
      </w:tr>
      <w:tr w:rsidR="001602BD" w:rsidRPr="001602BD" w14:paraId="49DE007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801C45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D6767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1E1A" w14:textId="6B004495" w:rsidR="001602BD" w:rsidRPr="006E2D7A" w:rsidRDefault="001602BD" w:rsidP="001602BD">
            <w:pPr>
              <w:pStyle w:val="TAL"/>
            </w:pPr>
            <w:r w:rsidRPr="001602BD">
              <w:t>R5-235619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E9CBF" w14:textId="0B5560AC" w:rsidR="001602BD" w:rsidRPr="006E2D7A" w:rsidRDefault="001602BD" w:rsidP="001602BD">
            <w:pPr>
              <w:pStyle w:val="TAL"/>
            </w:pPr>
            <w:r w:rsidRPr="001602BD">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001F0" w14:textId="656A610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0A7" w14:textId="3D1837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C6C6E9" w14:textId="35A42E37" w:rsidR="001602BD" w:rsidRPr="006E2D7A" w:rsidRDefault="001602BD" w:rsidP="001602BD">
            <w:pPr>
              <w:pStyle w:val="TAL"/>
            </w:pPr>
            <w:r w:rsidRPr="001602BD">
              <w:t>Introduction of spurious emissions test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9B63B" w14:textId="77777777" w:rsidR="001602BD" w:rsidRPr="007F2609" w:rsidRDefault="001602BD" w:rsidP="001602BD">
            <w:pPr>
              <w:pStyle w:val="TAL"/>
            </w:pPr>
            <w:r w:rsidRPr="007F2609">
              <w:t>17.</w:t>
            </w:r>
            <w:r>
              <w:t>10.0</w:t>
            </w:r>
          </w:p>
        </w:tc>
      </w:tr>
      <w:tr w:rsidR="001602BD" w:rsidRPr="001602BD" w14:paraId="51B529F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F3BEAC4"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A422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FA62" w14:textId="045400D8" w:rsidR="001602BD" w:rsidRPr="006E2D7A" w:rsidRDefault="001602BD" w:rsidP="001602BD">
            <w:pPr>
              <w:pStyle w:val="TAL"/>
            </w:pPr>
            <w:r w:rsidRPr="001602BD">
              <w:t>R5-235624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A5320" w14:textId="6524AEBE" w:rsidR="001602BD" w:rsidRPr="006E2D7A" w:rsidRDefault="001602BD" w:rsidP="001602BD">
            <w:pPr>
              <w:pStyle w:val="TAL"/>
            </w:pPr>
            <w:r w:rsidRPr="001602BD">
              <w:t>2362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3BE14" w14:textId="4B50A077"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FDBBC" w14:textId="6F28CF3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D864E" w14:textId="3979BED3" w:rsidR="001602BD" w:rsidRPr="006E2D7A" w:rsidRDefault="001602BD" w:rsidP="001602BD">
            <w:pPr>
              <w:pStyle w:val="TAL"/>
            </w:pPr>
            <w:r w:rsidRPr="001602BD">
              <w:t>Addition of several NR CA combos to reference sensitivity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0AFF" w14:textId="77777777" w:rsidR="001602BD" w:rsidRPr="007F2609" w:rsidRDefault="001602BD" w:rsidP="001602BD">
            <w:pPr>
              <w:pStyle w:val="TAL"/>
            </w:pPr>
            <w:r w:rsidRPr="007F2609">
              <w:t>17.</w:t>
            </w:r>
            <w:r>
              <w:t>10.0</w:t>
            </w:r>
          </w:p>
        </w:tc>
      </w:tr>
      <w:tr w:rsidR="001602BD" w:rsidRPr="001602BD" w14:paraId="3654B17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780A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EB75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5CE7" w14:textId="25B1038F" w:rsidR="001602BD" w:rsidRPr="006E2D7A" w:rsidRDefault="001602BD" w:rsidP="001602BD">
            <w:pPr>
              <w:pStyle w:val="TAL"/>
            </w:pPr>
            <w:r w:rsidRPr="001602BD">
              <w:t>R5-235625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1D5E4" w14:textId="0BA276F5" w:rsidR="001602BD" w:rsidRPr="006E2D7A" w:rsidRDefault="001602BD" w:rsidP="001602BD">
            <w:pPr>
              <w:pStyle w:val="TAL"/>
            </w:pPr>
            <w:r w:rsidRPr="001602BD">
              <w:t>2430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79313" w14:textId="72BA3FC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1480" w14:textId="6E2DF75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928C0" w14:textId="556416EE" w:rsidR="001602BD" w:rsidRPr="006E2D7A" w:rsidRDefault="001602BD" w:rsidP="001602BD">
            <w:pPr>
              <w:pStyle w:val="TAL"/>
            </w:pPr>
            <w:r w:rsidRPr="001602BD">
              <w:t>Updating REFSENS for CA testing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D14B5" w14:textId="77777777" w:rsidR="001602BD" w:rsidRPr="007F2609" w:rsidRDefault="001602BD" w:rsidP="001602BD">
            <w:pPr>
              <w:pStyle w:val="TAL"/>
            </w:pPr>
            <w:r w:rsidRPr="007F2609">
              <w:t>17.</w:t>
            </w:r>
            <w:r>
              <w:t>10.0</w:t>
            </w:r>
          </w:p>
        </w:tc>
      </w:tr>
      <w:tr w:rsidR="001602BD" w:rsidRPr="001602BD" w14:paraId="22ACC99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0F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3067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B60FC" w14:textId="12E25B6B" w:rsidR="001602BD" w:rsidRPr="006E2D7A" w:rsidRDefault="001602BD" w:rsidP="001602BD">
            <w:pPr>
              <w:pStyle w:val="TAL"/>
            </w:pPr>
            <w:r w:rsidRPr="001602BD">
              <w:t>R5-235627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A360" w14:textId="74774947" w:rsidR="001602BD" w:rsidRPr="006E2D7A" w:rsidRDefault="001602BD" w:rsidP="001602BD">
            <w:pPr>
              <w:pStyle w:val="TAL"/>
            </w:pPr>
            <w:r w:rsidRPr="001602BD">
              <w:t>2431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C6F38" w14:textId="1F43264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38CEA" w14:textId="6E21150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51B11E" w14:textId="0BE6B5D5" w:rsidR="001602BD" w:rsidRPr="006E2D7A" w:rsidRDefault="001602BD" w:rsidP="001602BD">
            <w:pPr>
              <w:pStyle w:val="TAL"/>
            </w:pPr>
            <w:r w:rsidRPr="001602BD">
              <w:t>Updating PC2 REFSENS testing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4AA03" w14:textId="77777777" w:rsidR="001602BD" w:rsidRPr="007F2609" w:rsidRDefault="001602BD" w:rsidP="001602BD">
            <w:pPr>
              <w:pStyle w:val="TAL"/>
            </w:pPr>
            <w:r w:rsidRPr="007F2609">
              <w:t>17.</w:t>
            </w:r>
            <w:r>
              <w:t>10.0</w:t>
            </w:r>
          </w:p>
        </w:tc>
      </w:tr>
      <w:tr w:rsidR="001602BD" w:rsidRPr="001602BD" w14:paraId="2916784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487CB0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4FBD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9D1B" w14:textId="10D9E2E1" w:rsidR="001602BD" w:rsidRPr="006E2D7A" w:rsidRDefault="001602BD" w:rsidP="001602BD">
            <w:pPr>
              <w:pStyle w:val="TAL"/>
            </w:pPr>
            <w:r w:rsidRPr="001602BD">
              <w:t>R5-235628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DF683" w14:textId="0630FBE6" w:rsidR="001602BD" w:rsidRPr="006E2D7A" w:rsidRDefault="001602BD" w:rsidP="001602BD">
            <w:pPr>
              <w:pStyle w:val="TAL"/>
            </w:pPr>
            <w:r w:rsidRPr="001602BD">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FA66" w14:textId="203C635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0E9CD" w14:textId="47BB268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D65A01" w14:textId="2231F9F6" w:rsidR="001602BD" w:rsidRPr="006E2D7A" w:rsidRDefault="001602BD" w:rsidP="001602BD">
            <w:pPr>
              <w:pStyle w:val="TAL"/>
            </w:pPr>
            <w:r w:rsidRPr="001602BD">
              <w:t>Addition of intra-band non-contiguous CA to spurious emi</w:t>
            </w:r>
            <w:r>
              <w:t>s</w:t>
            </w:r>
            <w:r w:rsidRPr="001602BD">
              <w:t>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AE01" w14:textId="77777777" w:rsidR="001602BD" w:rsidRPr="007F2609" w:rsidRDefault="001602BD" w:rsidP="001602BD">
            <w:pPr>
              <w:pStyle w:val="TAL"/>
            </w:pPr>
            <w:r w:rsidRPr="007F2609">
              <w:t>17.</w:t>
            </w:r>
            <w:r>
              <w:t>10.0</w:t>
            </w:r>
          </w:p>
        </w:tc>
      </w:tr>
      <w:tr w:rsidR="001602BD" w:rsidRPr="001602BD" w14:paraId="6ACA790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314B1D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6CB4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9A7C" w14:textId="11E17E66" w:rsidR="001602BD" w:rsidRPr="006E2D7A" w:rsidRDefault="001602BD" w:rsidP="001602BD">
            <w:pPr>
              <w:pStyle w:val="TAL"/>
            </w:pPr>
            <w:r w:rsidRPr="001602BD">
              <w:t>R5-235630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7C76" w14:textId="71C26F98" w:rsidR="001602BD" w:rsidRPr="006E2D7A" w:rsidRDefault="001602BD" w:rsidP="001602BD">
            <w:pPr>
              <w:pStyle w:val="TAL"/>
            </w:pPr>
            <w:r w:rsidRPr="001602BD">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A869E" w14:textId="4B4016E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B4DBD" w14:textId="74BB58F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22C8A" w14:textId="4CAF6D46" w:rsidR="001602BD" w:rsidRPr="006E2D7A" w:rsidRDefault="001602BD" w:rsidP="001602BD">
            <w:pPr>
              <w:pStyle w:val="TAL"/>
            </w:pPr>
            <w:r w:rsidRPr="001602BD">
              <w:t>Update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3A504" w14:textId="77777777" w:rsidR="001602BD" w:rsidRPr="007F2609" w:rsidRDefault="001602BD" w:rsidP="001602BD">
            <w:pPr>
              <w:pStyle w:val="TAL"/>
            </w:pPr>
            <w:r w:rsidRPr="007F2609">
              <w:t>17.</w:t>
            </w:r>
            <w:r>
              <w:t>10.0</w:t>
            </w:r>
          </w:p>
        </w:tc>
      </w:tr>
      <w:tr w:rsidR="001602BD" w:rsidRPr="001602BD" w14:paraId="02EC26C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96A2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80E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3DB5" w14:textId="12BACC6D" w:rsidR="001602BD" w:rsidRPr="006E2D7A" w:rsidRDefault="001602BD" w:rsidP="001602BD">
            <w:pPr>
              <w:pStyle w:val="TAL"/>
            </w:pPr>
            <w:r w:rsidRPr="001602BD">
              <w:t>R5-235631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F4044" w14:textId="525196CF" w:rsidR="001602BD" w:rsidRPr="006E2D7A" w:rsidRDefault="001602BD" w:rsidP="001602BD">
            <w:pPr>
              <w:pStyle w:val="TAL"/>
            </w:pPr>
            <w:r w:rsidRPr="001602BD">
              <w:t>2396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13FAE" w14:textId="1F13665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4BAEC" w14:textId="46498A4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3B8DD" w14:textId="76D0CBCD" w:rsidR="001602BD" w:rsidRPr="006E2D7A" w:rsidRDefault="001602BD" w:rsidP="001602BD">
            <w:pPr>
              <w:pStyle w:val="TAL"/>
            </w:pPr>
            <w:r w:rsidRPr="001602BD">
              <w:t>Addition of 6.2F.2 UE maximum output power reduction for shared spectrum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7DAEA" w14:textId="77777777" w:rsidR="001602BD" w:rsidRPr="007F2609" w:rsidRDefault="001602BD" w:rsidP="001602BD">
            <w:pPr>
              <w:pStyle w:val="TAL"/>
            </w:pPr>
            <w:r w:rsidRPr="007F2609">
              <w:t>17.</w:t>
            </w:r>
            <w:r>
              <w:t>10.0</w:t>
            </w:r>
          </w:p>
        </w:tc>
      </w:tr>
      <w:tr w:rsidR="001602BD" w:rsidRPr="001602BD" w14:paraId="41D5C40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A5A264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696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B3DF5" w14:textId="23411C02" w:rsidR="001602BD" w:rsidRPr="006E2D7A" w:rsidRDefault="001602BD" w:rsidP="001602BD">
            <w:pPr>
              <w:pStyle w:val="TAL"/>
            </w:pPr>
            <w:r w:rsidRPr="001602BD">
              <w:t>R5-235634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4C528" w14:textId="0E4A462C" w:rsidR="001602BD" w:rsidRPr="006E2D7A" w:rsidRDefault="001602BD" w:rsidP="001602BD">
            <w:pPr>
              <w:pStyle w:val="TAL"/>
            </w:pPr>
            <w:r w:rsidRPr="001602BD">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C719C" w14:textId="5272B5F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F64F5" w14:textId="15BA9B9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0EB6F" w14:textId="5D9134D6" w:rsidR="001602BD" w:rsidRPr="006E2D7A" w:rsidRDefault="001602BD" w:rsidP="001602BD">
            <w:pPr>
              <w:pStyle w:val="TAL"/>
            </w:pPr>
            <w:r w:rsidRPr="001602BD">
              <w:t>Update for FR1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4F8C2" w14:textId="77777777" w:rsidR="001602BD" w:rsidRPr="007F2609" w:rsidRDefault="001602BD" w:rsidP="001602BD">
            <w:pPr>
              <w:pStyle w:val="TAL"/>
            </w:pPr>
            <w:r w:rsidRPr="007F2609">
              <w:t>17.</w:t>
            </w:r>
            <w:r>
              <w:t>10.0</w:t>
            </w:r>
          </w:p>
        </w:tc>
      </w:tr>
      <w:tr w:rsidR="001602BD" w:rsidRPr="001602BD" w14:paraId="2CA1193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E05B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EF36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BDAA1" w14:textId="13DC4B3A" w:rsidR="001602BD" w:rsidRPr="006E2D7A" w:rsidRDefault="001602BD" w:rsidP="001602BD">
            <w:pPr>
              <w:pStyle w:val="TAL"/>
            </w:pPr>
            <w:r w:rsidRPr="001602BD">
              <w:t>R5-235636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F3F23" w14:textId="32F0D7AA" w:rsidR="001602BD" w:rsidRPr="006E2D7A" w:rsidRDefault="001602BD" w:rsidP="001602BD">
            <w:pPr>
              <w:pStyle w:val="TAL"/>
            </w:pPr>
            <w:r w:rsidRPr="001602BD">
              <w:t>2366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5E3B9" w14:textId="5C8E516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E3162" w14:textId="5AD4A7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C95C22" w14:textId="1F3A5095" w:rsidR="001602BD" w:rsidRPr="006E2D7A" w:rsidRDefault="001602BD" w:rsidP="001602BD">
            <w:pPr>
              <w:pStyle w:val="TAL"/>
            </w:pPr>
            <w:r w:rsidRPr="001602BD">
              <w:t>Addition of delta TIB for CA_n5-n66.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74E4" w14:textId="77777777" w:rsidR="001602BD" w:rsidRPr="007F2609" w:rsidRDefault="001602BD" w:rsidP="001602BD">
            <w:pPr>
              <w:pStyle w:val="TAL"/>
            </w:pPr>
            <w:r w:rsidRPr="007F2609">
              <w:t>17.</w:t>
            </w:r>
            <w:r>
              <w:t>10.0</w:t>
            </w:r>
          </w:p>
        </w:tc>
      </w:tr>
      <w:tr w:rsidR="001602BD" w:rsidRPr="001602BD" w14:paraId="556AAD3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C74C2F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81BC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74EA" w14:textId="053EA307" w:rsidR="001602BD" w:rsidRPr="006E2D7A" w:rsidRDefault="001602BD" w:rsidP="001602BD">
            <w:pPr>
              <w:pStyle w:val="TAL"/>
            </w:pPr>
            <w:r w:rsidRPr="001602BD">
              <w:t>R5-235637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803C3" w14:textId="2B3206A5" w:rsidR="001602BD" w:rsidRPr="006E2D7A" w:rsidRDefault="001602BD" w:rsidP="001602BD">
            <w:pPr>
              <w:pStyle w:val="TAL"/>
            </w:pPr>
            <w:r w:rsidRPr="001602BD">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4FFA5" w14:textId="3935BD8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0326F" w14:textId="5DB40EB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BAFD4" w14:textId="6F162091" w:rsidR="001602BD" w:rsidRPr="006E2D7A" w:rsidRDefault="001602BD" w:rsidP="001602BD">
            <w:pPr>
              <w:pStyle w:val="TAL"/>
            </w:pPr>
            <w:r w:rsidRPr="001602BD">
              <w:t>Addition of minimum requirement of AMPR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53A3E" w14:textId="77777777" w:rsidR="001602BD" w:rsidRPr="007F2609" w:rsidRDefault="001602BD" w:rsidP="001602BD">
            <w:pPr>
              <w:pStyle w:val="TAL"/>
            </w:pPr>
            <w:r w:rsidRPr="007F2609">
              <w:t>17.</w:t>
            </w:r>
            <w:r>
              <w:t>10.0</w:t>
            </w:r>
          </w:p>
        </w:tc>
      </w:tr>
      <w:tr w:rsidR="001602BD" w:rsidRPr="001602BD" w14:paraId="675E6A2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AB4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423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C2C9A" w14:textId="4F00E470" w:rsidR="001602BD" w:rsidRPr="006E2D7A" w:rsidRDefault="001602BD" w:rsidP="001602BD">
            <w:pPr>
              <w:pStyle w:val="TAL"/>
            </w:pPr>
            <w:r w:rsidRPr="001602BD">
              <w:t>R5-235638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7D6AE" w14:textId="5FA4C723" w:rsidR="001602BD" w:rsidRPr="006E2D7A" w:rsidRDefault="001602BD" w:rsidP="001602BD">
            <w:pPr>
              <w:pStyle w:val="TAL"/>
            </w:pPr>
            <w:r w:rsidRPr="001602BD">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396AC" w14:textId="4F7868F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80693" w14:textId="595F06F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A0F0D2" w14:textId="0CE2D601" w:rsidR="001602BD" w:rsidRPr="006E2D7A" w:rsidRDefault="001602BD" w:rsidP="001602BD">
            <w:pPr>
              <w:pStyle w:val="TAL"/>
            </w:pPr>
            <w:r w:rsidRPr="001602BD">
              <w:t>Addition of CA_n3A-n8A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83B4" w14:textId="77777777" w:rsidR="001602BD" w:rsidRPr="007F2609" w:rsidRDefault="001602BD" w:rsidP="001602BD">
            <w:pPr>
              <w:pStyle w:val="TAL"/>
            </w:pPr>
            <w:r w:rsidRPr="007F2609">
              <w:t>17.</w:t>
            </w:r>
            <w:r>
              <w:t>10.0</w:t>
            </w:r>
          </w:p>
        </w:tc>
      </w:tr>
      <w:tr w:rsidR="001602BD" w:rsidRPr="001602BD" w14:paraId="5434148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B4DC57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E228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E7D76" w14:textId="70486C8F" w:rsidR="001602BD" w:rsidRPr="006E2D7A" w:rsidRDefault="001602BD" w:rsidP="001602BD">
            <w:pPr>
              <w:pStyle w:val="TAL"/>
            </w:pPr>
            <w:r w:rsidRPr="001602BD">
              <w:t>R5-235639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00676" w14:textId="2D9A557F" w:rsidR="001602BD" w:rsidRPr="006E2D7A" w:rsidRDefault="001602BD" w:rsidP="001602BD">
            <w:pPr>
              <w:pStyle w:val="TAL"/>
            </w:pPr>
            <w:r w:rsidRPr="001602BD">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4BA9A" w14:textId="14CEABF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788B3" w14:textId="57A84A3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4244D" w14:textId="159C167F" w:rsidR="001602BD" w:rsidRPr="006E2D7A" w:rsidRDefault="001602BD" w:rsidP="001602BD">
            <w:pPr>
              <w:pStyle w:val="TAL"/>
            </w:pPr>
            <w:r w:rsidRPr="001602BD">
              <w:t>Adding REFSENS exception requirements for CA_n3A-n78A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7FAF" w14:textId="77777777" w:rsidR="001602BD" w:rsidRPr="007F2609" w:rsidRDefault="001602BD" w:rsidP="001602BD">
            <w:pPr>
              <w:pStyle w:val="TAL"/>
            </w:pPr>
            <w:r w:rsidRPr="007F2609">
              <w:t>17.</w:t>
            </w:r>
            <w:r>
              <w:t>10.0</w:t>
            </w:r>
          </w:p>
        </w:tc>
      </w:tr>
      <w:tr w:rsidR="001602BD" w:rsidRPr="001602BD" w14:paraId="6AD01F4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19DB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BF7F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42541" w14:textId="25799BEB" w:rsidR="001602BD" w:rsidRPr="006E2D7A" w:rsidRDefault="001602BD" w:rsidP="001602BD">
            <w:pPr>
              <w:pStyle w:val="TAL"/>
            </w:pPr>
            <w:r w:rsidRPr="001602BD">
              <w:t>R5-235640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611BE" w14:textId="6E3338BA" w:rsidR="001602BD" w:rsidRPr="006E2D7A" w:rsidRDefault="001602BD" w:rsidP="001602BD">
            <w:pPr>
              <w:pStyle w:val="TAL"/>
            </w:pPr>
            <w:r w:rsidRPr="001602BD">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38BC6" w14:textId="3E142C3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1E65" w14:textId="26F1CC9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8DF16" w14:textId="4D491EE4" w:rsidR="001602BD" w:rsidRPr="006E2D7A" w:rsidRDefault="001602BD" w:rsidP="001602BD">
            <w:pPr>
              <w:pStyle w:val="TAL"/>
            </w:pPr>
            <w:r w:rsidRPr="001602BD">
              <w:t>Update to 6.2A.1.1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31307" w14:textId="77777777" w:rsidR="001602BD" w:rsidRPr="007F2609" w:rsidRDefault="001602BD" w:rsidP="001602BD">
            <w:pPr>
              <w:pStyle w:val="TAL"/>
            </w:pPr>
            <w:r w:rsidRPr="007F2609">
              <w:t>17.</w:t>
            </w:r>
            <w:r>
              <w:t>10.0</w:t>
            </w:r>
          </w:p>
        </w:tc>
      </w:tr>
      <w:tr w:rsidR="001602BD" w:rsidRPr="001602BD" w14:paraId="34E2119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F957EE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3344C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18737" w14:textId="455F447D" w:rsidR="001602BD" w:rsidRPr="006E2D7A" w:rsidRDefault="001602BD" w:rsidP="001602BD">
            <w:pPr>
              <w:pStyle w:val="TAL"/>
            </w:pPr>
            <w:r w:rsidRPr="001602BD">
              <w:t>R5-235641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D206C" w14:textId="2542B20C" w:rsidR="001602BD" w:rsidRPr="006E2D7A" w:rsidRDefault="001602BD" w:rsidP="001602BD">
            <w:pPr>
              <w:pStyle w:val="TAL"/>
            </w:pPr>
            <w:r w:rsidRPr="001602BD">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1A81A" w14:textId="0AB52D2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AB142" w14:textId="639142B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2EF337" w14:textId="01F6ED12" w:rsidR="001602BD" w:rsidRPr="006E2D7A" w:rsidRDefault="001602BD" w:rsidP="001602BD">
            <w:pPr>
              <w:pStyle w:val="TAL"/>
            </w:pPr>
            <w:r w:rsidRPr="001602BD">
              <w:t>Correction of minimum requirement of 7.3A.0.2.2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54E56" w14:textId="77777777" w:rsidR="001602BD" w:rsidRPr="007F2609" w:rsidRDefault="001602BD" w:rsidP="001602BD">
            <w:pPr>
              <w:pStyle w:val="TAL"/>
            </w:pPr>
            <w:r w:rsidRPr="007F2609">
              <w:t>17.</w:t>
            </w:r>
            <w:r>
              <w:t>10.0</w:t>
            </w:r>
          </w:p>
        </w:tc>
      </w:tr>
      <w:tr w:rsidR="001602BD" w:rsidRPr="001602BD" w14:paraId="047CFEB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6E809D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D391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420F6" w14:textId="72D33923" w:rsidR="001602BD" w:rsidRPr="006E2D7A" w:rsidRDefault="001602BD" w:rsidP="001602BD">
            <w:pPr>
              <w:pStyle w:val="TAL"/>
            </w:pPr>
            <w:r w:rsidRPr="001602BD">
              <w:t>R5-235642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601" w14:textId="56B99716" w:rsidR="001602BD" w:rsidRPr="006E2D7A" w:rsidRDefault="001602BD" w:rsidP="001602BD">
            <w:pPr>
              <w:pStyle w:val="TAL"/>
            </w:pPr>
            <w:r w:rsidRPr="001602BD">
              <w:t>2393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8C8ED" w14:textId="28E605B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0E74A" w14:textId="1B7594A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55EEC2" w14:textId="65F2B37C" w:rsidR="001602BD" w:rsidRPr="006E2D7A" w:rsidRDefault="001602BD" w:rsidP="001602BD">
            <w:pPr>
              <w:pStyle w:val="TAL"/>
            </w:pPr>
            <w:r w:rsidRPr="001602BD">
              <w:t>Update of 6.2G.1 MOP test requirements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5391C" w14:textId="77777777" w:rsidR="001602BD" w:rsidRPr="007F2609" w:rsidRDefault="001602BD" w:rsidP="001602BD">
            <w:pPr>
              <w:pStyle w:val="TAL"/>
            </w:pPr>
            <w:r w:rsidRPr="007F2609">
              <w:t>17.</w:t>
            </w:r>
            <w:r>
              <w:t>10.0</w:t>
            </w:r>
          </w:p>
        </w:tc>
      </w:tr>
      <w:tr w:rsidR="001602BD" w:rsidRPr="001602BD" w14:paraId="73BE4FE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B9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561FB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C54C0" w14:textId="2C43E9BA" w:rsidR="001602BD" w:rsidRPr="006E2D7A" w:rsidRDefault="001602BD" w:rsidP="001602BD">
            <w:pPr>
              <w:pStyle w:val="TAL"/>
            </w:pPr>
            <w:r w:rsidRPr="001602BD">
              <w:t>R5-235643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C2157" w14:textId="08D45802" w:rsidR="001602BD" w:rsidRPr="006E2D7A" w:rsidRDefault="001602BD" w:rsidP="001602BD">
            <w:pPr>
              <w:pStyle w:val="TAL"/>
            </w:pPr>
            <w:r w:rsidRPr="001602BD">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7ED69" w14:textId="554104F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B90B7" w14:textId="3A675E9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7F77" w14:textId="6949B89D" w:rsidR="001602BD" w:rsidRPr="006E2D7A" w:rsidRDefault="001602BD" w:rsidP="001602BD">
            <w:pPr>
              <w:pStyle w:val="TAL"/>
            </w:pPr>
            <w:r w:rsidRPr="001602BD">
              <w:t>Add max UE power for ULCA with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5E0E8" w14:textId="77777777" w:rsidR="001602BD" w:rsidRPr="007F2609" w:rsidRDefault="001602BD" w:rsidP="001602BD">
            <w:pPr>
              <w:pStyle w:val="TAL"/>
            </w:pPr>
            <w:r w:rsidRPr="007F2609">
              <w:t>17.</w:t>
            </w:r>
            <w:r>
              <w:t>10.0</w:t>
            </w:r>
          </w:p>
        </w:tc>
      </w:tr>
      <w:tr w:rsidR="001602BD" w:rsidRPr="001602BD" w14:paraId="02CB29A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848D3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AD7F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CF0BB" w14:textId="446A61B5" w:rsidR="001602BD" w:rsidRPr="006E2D7A" w:rsidRDefault="001602BD" w:rsidP="001602BD">
            <w:pPr>
              <w:pStyle w:val="TAL"/>
            </w:pPr>
            <w:r w:rsidRPr="001602BD">
              <w:t>R5-235644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C1E62" w14:textId="2AA4231E" w:rsidR="001602BD" w:rsidRPr="006E2D7A" w:rsidRDefault="001602BD" w:rsidP="001602BD">
            <w:pPr>
              <w:pStyle w:val="TAL"/>
            </w:pPr>
            <w:r w:rsidRPr="001602BD">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67789" w14:textId="75E3F71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485C1" w14:textId="458AE1E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6C25CA" w14:textId="4107D0E3" w:rsidR="001602BD" w:rsidRPr="006E2D7A" w:rsidRDefault="001602BD" w:rsidP="001602BD">
            <w:pPr>
              <w:pStyle w:val="TAL"/>
            </w:pPr>
            <w:r w:rsidRPr="001602BD">
              <w:t>Editorial correction of AMPR for CA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286C7" w14:textId="77777777" w:rsidR="001602BD" w:rsidRPr="007F2609" w:rsidRDefault="001602BD" w:rsidP="001602BD">
            <w:pPr>
              <w:pStyle w:val="TAL"/>
            </w:pPr>
            <w:r w:rsidRPr="007F2609">
              <w:t>17.</w:t>
            </w:r>
            <w:r>
              <w:t>10.0</w:t>
            </w:r>
          </w:p>
        </w:tc>
      </w:tr>
      <w:tr w:rsidR="001602BD" w:rsidRPr="001602BD" w14:paraId="6479F62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0C06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21B2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FBBD" w14:textId="40332E20" w:rsidR="001602BD" w:rsidRPr="006E2D7A" w:rsidRDefault="001602BD" w:rsidP="001602BD">
            <w:pPr>
              <w:pStyle w:val="TAL"/>
            </w:pPr>
            <w:r w:rsidRPr="001602BD">
              <w:t>R5-235645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3E67A4" w14:textId="7C085B50" w:rsidR="001602BD" w:rsidRPr="006E2D7A" w:rsidRDefault="001602BD" w:rsidP="001602BD">
            <w:pPr>
              <w:pStyle w:val="TAL"/>
            </w:pPr>
            <w:r w:rsidRPr="001602BD">
              <w:t>2348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ABA38" w14:textId="67A3FF7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6E6AA" w14:textId="198BD47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ABD46A" w14:textId="73977A13" w:rsidR="001602BD" w:rsidRPr="006E2D7A" w:rsidRDefault="001602BD" w:rsidP="001602BD">
            <w:pPr>
              <w:pStyle w:val="TAL"/>
            </w:pPr>
            <w:r w:rsidRPr="001602BD">
              <w:t>Core specs alignment in FR1 test case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9304" w14:textId="77777777" w:rsidR="001602BD" w:rsidRPr="007F2609" w:rsidRDefault="001602BD" w:rsidP="001602BD">
            <w:pPr>
              <w:pStyle w:val="TAL"/>
            </w:pPr>
            <w:r w:rsidRPr="007F2609">
              <w:t>17.</w:t>
            </w:r>
            <w:r>
              <w:t>10.0</w:t>
            </w:r>
          </w:p>
        </w:tc>
      </w:tr>
      <w:tr w:rsidR="001602BD" w:rsidRPr="001602BD" w14:paraId="196DA65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7E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7FAA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82C1F" w14:textId="067D6582" w:rsidR="001602BD" w:rsidRPr="006E2D7A" w:rsidRDefault="001602BD" w:rsidP="001602BD">
            <w:pPr>
              <w:pStyle w:val="TAL"/>
            </w:pPr>
            <w:r w:rsidRPr="001602BD">
              <w:t>R5-235646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14500" w14:textId="2463A6F7" w:rsidR="001602BD" w:rsidRPr="006E2D7A" w:rsidRDefault="001602BD" w:rsidP="001602BD">
            <w:pPr>
              <w:pStyle w:val="TAL"/>
            </w:pPr>
            <w:r w:rsidRPr="001602BD">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1037E" w14:textId="1E09064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FD83C" w14:textId="5B41D21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73902" w14:textId="655A4FF4" w:rsidR="001602BD" w:rsidRPr="006E2D7A" w:rsidRDefault="001602BD" w:rsidP="001602BD">
            <w:pPr>
              <w:pStyle w:val="TAL"/>
            </w:pPr>
            <w:r w:rsidRPr="001602BD">
              <w:t>Correction to test requirements of EVM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D8F2" w14:textId="77777777" w:rsidR="001602BD" w:rsidRPr="007F2609" w:rsidRDefault="001602BD" w:rsidP="001602BD">
            <w:pPr>
              <w:pStyle w:val="TAL"/>
            </w:pPr>
            <w:r w:rsidRPr="007F2609">
              <w:t>17.</w:t>
            </w:r>
            <w:r>
              <w:t>10.0</w:t>
            </w:r>
          </w:p>
        </w:tc>
      </w:tr>
      <w:tr w:rsidR="001602BD" w:rsidRPr="001602BD" w14:paraId="6CA790D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48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18D65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753D" w14:textId="13ABE493" w:rsidR="001602BD" w:rsidRPr="006E2D7A" w:rsidRDefault="001602BD" w:rsidP="001602BD">
            <w:pPr>
              <w:pStyle w:val="TAL"/>
            </w:pPr>
            <w:r w:rsidRPr="001602BD">
              <w:t>R5-235647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063" w14:textId="07268EF6" w:rsidR="001602BD" w:rsidRPr="006E2D7A" w:rsidRDefault="001602BD" w:rsidP="001602BD">
            <w:pPr>
              <w:pStyle w:val="TAL"/>
            </w:pPr>
            <w:r w:rsidRPr="001602BD">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56DE5" w14:textId="6D47207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59B31" w14:textId="5CB5A92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AF9F0F" w14:textId="04AA969B" w:rsidR="001602BD" w:rsidRPr="006E2D7A" w:rsidRDefault="001602BD" w:rsidP="001602BD">
            <w:pPr>
              <w:pStyle w:val="TAL"/>
            </w:pPr>
            <w:r w:rsidRPr="001602BD">
              <w:t>Rel-16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F0BF" w14:textId="77777777" w:rsidR="001602BD" w:rsidRPr="007F2609" w:rsidRDefault="001602BD" w:rsidP="001602BD">
            <w:pPr>
              <w:pStyle w:val="TAL"/>
            </w:pPr>
            <w:r w:rsidRPr="007F2609">
              <w:t>17.</w:t>
            </w:r>
            <w:r>
              <w:t>10.0</w:t>
            </w:r>
          </w:p>
        </w:tc>
      </w:tr>
      <w:tr w:rsidR="001602BD" w:rsidRPr="001602BD" w14:paraId="65F17BF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E112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F3E06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498D9" w14:textId="446CA5A8" w:rsidR="001602BD" w:rsidRPr="006E2D7A" w:rsidRDefault="001602BD" w:rsidP="001602BD">
            <w:pPr>
              <w:pStyle w:val="TAL"/>
            </w:pPr>
            <w:r w:rsidRPr="001602BD">
              <w:t>R5-235648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896F8" w14:textId="40265BD6" w:rsidR="001602BD" w:rsidRPr="006E2D7A" w:rsidRDefault="001602BD" w:rsidP="001602BD">
            <w:pPr>
              <w:pStyle w:val="TAL"/>
            </w:pPr>
            <w:r w:rsidRPr="001602BD">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495A3" w14:textId="1A9DFC7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D7D7C" w14:textId="39EAD49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D3CDD8" w14:textId="53725467" w:rsidR="001602BD" w:rsidRPr="006E2D7A" w:rsidRDefault="001602BD" w:rsidP="001602BD">
            <w:pPr>
              <w:pStyle w:val="TAL"/>
            </w:pPr>
            <w:r w:rsidRPr="001602BD">
              <w:t>Addition of spurious emissions for CA_n3A-n77A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CC277" w14:textId="77777777" w:rsidR="001602BD" w:rsidRPr="007F2609" w:rsidRDefault="001602BD" w:rsidP="001602BD">
            <w:pPr>
              <w:pStyle w:val="TAL"/>
            </w:pPr>
            <w:r w:rsidRPr="007F2609">
              <w:t>17.</w:t>
            </w:r>
            <w:r>
              <w:t>10.0</w:t>
            </w:r>
          </w:p>
        </w:tc>
      </w:tr>
      <w:tr w:rsidR="001602BD" w:rsidRPr="001602BD" w14:paraId="03784B9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620CFF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6087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EEA97" w14:textId="171BF819" w:rsidR="001602BD" w:rsidRPr="006E2D7A" w:rsidRDefault="001602BD" w:rsidP="001602BD">
            <w:pPr>
              <w:pStyle w:val="TAL"/>
            </w:pPr>
            <w:r w:rsidRPr="001602BD">
              <w:t>R5-235650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A48EC" w14:textId="00E9A422" w:rsidR="001602BD" w:rsidRPr="006E2D7A" w:rsidRDefault="001602BD" w:rsidP="001602BD">
            <w:pPr>
              <w:pStyle w:val="TAL"/>
            </w:pPr>
            <w:r w:rsidRPr="001602BD">
              <w:t>2361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C43B3" w14:textId="1E4A5D9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E0C2F" w14:textId="25F4DD9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63EF8" w14:textId="41D5794F" w:rsidR="001602BD" w:rsidRPr="006E2D7A" w:rsidRDefault="001602BD" w:rsidP="001602BD">
            <w:pPr>
              <w:pStyle w:val="TAL"/>
            </w:pPr>
            <w:r w:rsidRPr="001602BD">
              <w:t>Addition of spurious emissions for CA_n28A-n77A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660B" w14:textId="77777777" w:rsidR="001602BD" w:rsidRPr="007F2609" w:rsidRDefault="001602BD" w:rsidP="001602BD">
            <w:pPr>
              <w:pStyle w:val="TAL"/>
            </w:pPr>
            <w:r w:rsidRPr="007F2609">
              <w:t>17.</w:t>
            </w:r>
            <w:r>
              <w:t>10.0</w:t>
            </w:r>
          </w:p>
        </w:tc>
      </w:tr>
      <w:tr w:rsidR="001602BD" w:rsidRPr="001602BD" w14:paraId="36799A6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12AE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7942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B1A12" w14:textId="2709974C" w:rsidR="001602BD" w:rsidRPr="006E2D7A" w:rsidRDefault="001602BD" w:rsidP="001602BD">
            <w:pPr>
              <w:pStyle w:val="TAL"/>
            </w:pPr>
            <w:r w:rsidRPr="001602BD">
              <w:t>R5-235651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3FB15" w14:textId="3DE4F11C" w:rsidR="001602BD" w:rsidRPr="006E2D7A" w:rsidRDefault="001602BD" w:rsidP="001602BD">
            <w:pPr>
              <w:pStyle w:val="TAL"/>
            </w:pPr>
            <w:r w:rsidRPr="001602BD">
              <w:t>2432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4269B" w14:textId="130290CF"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B0D9" w14:textId="647A17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B23293" w14:textId="30AE7F59" w:rsidR="001602BD" w:rsidRPr="006E2D7A" w:rsidRDefault="001602BD" w:rsidP="001602BD">
            <w:pPr>
              <w:pStyle w:val="TAL"/>
            </w:pPr>
            <w:r w:rsidRPr="001602BD">
              <w:t>Removal of the delta RIB values for configuration CA_n66-n70-n71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AFEA6" w14:textId="77777777" w:rsidR="001602BD" w:rsidRPr="007F2609" w:rsidRDefault="001602BD" w:rsidP="001602BD">
            <w:pPr>
              <w:pStyle w:val="TAL"/>
            </w:pPr>
            <w:r w:rsidRPr="007F2609">
              <w:t>17.</w:t>
            </w:r>
            <w:r>
              <w:t>10.0</w:t>
            </w:r>
          </w:p>
        </w:tc>
      </w:tr>
      <w:tr w:rsidR="001602BD" w:rsidRPr="001602BD" w14:paraId="6C0D162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19A91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8017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EC1B" w14:textId="35FE0BA3" w:rsidR="001602BD" w:rsidRPr="006E2D7A" w:rsidRDefault="001602BD" w:rsidP="001602BD">
            <w:pPr>
              <w:pStyle w:val="TAL"/>
            </w:pPr>
            <w:r w:rsidRPr="001602BD">
              <w:t>R5-235652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79D88" w14:textId="3AF32C44" w:rsidR="001602BD" w:rsidRPr="006E2D7A" w:rsidRDefault="001602BD" w:rsidP="001602BD">
            <w:pPr>
              <w:pStyle w:val="TAL"/>
            </w:pPr>
            <w:r w:rsidRPr="001602BD">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231617" w14:textId="1DF60D8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34638" w14:textId="0371282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79D8B1" w14:textId="218792AC" w:rsidR="001602BD" w:rsidRPr="006E2D7A" w:rsidRDefault="001602BD" w:rsidP="001602BD">
            <w:pPr>
              <w:pStyle w:val="TAL"/>
            </w:pPr>
            <w:r w:rsidRPr="001602BD">
              <w:t>Corrections on notation for SUL CA configuration for transmitter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C01" w14:textId="77777777" w:rsidR="001602BD" w:rsidRPr="007F2609" w:rsidRDefault="001602BD" w:rsidP="001602BD">
            <w:pPr>
              <w:pStyle w:val="TAL"/>
            </w:pPr>
            <w:r w:rsidRPr="007F2609">
              <w:t>17.</w:t>
            </w:r>
            <w:r>
              <w:t>10.0</w:t>
            </w:r>
          </w:p>
        </w:tc>
      </w:tr>
      <w:tr w:rsidR="001602BD" w:rsidRPr="001602BD" w14:paraId="51D6B0A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7D2D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0D37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CF676" w14:textId="6E113B90" w:rsidR="001602BD" w:rsidRPr="006E2D7A" w:rsidRDefault="001602BD" w:rsidP="001602BD">
            <w:pPr>
              <w:pStyle w:val="TAL"/>
            </w:pPr>
            <w:r w:rsidRPr="001602BD">
              <w:t>R5-235653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7E73B" w14:textId="271DC6D8" w:rsidR="001602BD" w:rsidRPr="006E2D7A" w:rsidRDefault="001602BD" w:rsidP="001602BD">
            <w:pPr>
              <w:pStyle w:val="TAL"/>
            </w:pPr>
            <w:r w:rsidRPr="001602BD">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E9E85" w14:textId="3C62172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43739" w14:textId="1A1FD07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A7568D" w14:textId="07BED623" w:rsidR="001602BD" w:rsidRPr="006E2D7A" w:rsidRDefault="001602BD" w:rsidP="001602BD">
            <w:pPr>
              <w:pStyle w:val="TAL"/>
            </w:pPr>
            <w:r w:rsidRPr="001602BD">
              <w:t>Alignments on the terms for NR DC configured maximum UE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5F0E" w14:textId="77777777" w:rsidR="001602BD" w:rsidRPr="007F2609" w:rsidRDefault="001602BD" w:rsidP="001602BD">
            <w:pPr>
              <w:pStyle w:val="TAL"/>
            </w:pPr>
            <w:r w:rsidRPr="007F2609">
              <w:t>17.</w:t>
            </w:r>
            <w:r>
              <w:t>10.0</w:t>
            </w:r>
          </w:p>
        </w:tc>
      </w:tr>
      <w:tr w:rsidR="001602BD" w:rsidRPr="001602BD" w14:paraId="0F34259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BA0B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128F0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4B96E" w14:textId="2626EADE" w:rsidR="001602BD" w:rsidRPr="006E2D7A" w:rsidRDefault="001602BD" w:rsidP="001602BD">
            <w:pPr>
              <w:pStyle w:val="TAL"/>
            </w:pPr>
            <w:r w:rsidRPr="001602BD">
              <w:t>R5-235654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AA746" w14:textId="518E65FD" w:rsidR="001602BD" w:rsidRPr="006E2D7A" w:rsidRDefault="001602BD" w:rsidP="001602BD">
            <w:pPr>
              <w:pStyle w:val="TAL"/>
            </w:pPr>
            <w:r w:rsidRPr="001602BD">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FB01" w14:textId="5EEB6A2F"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D0F49" w14:textId="08556DA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026A8" w14:textId="3C0E8858" w:rsidR="001602BD" w:rsidRPr="006E2D7A" w:rsidRDefault="001602BD" w:rsidP="001602BD">
            <w:pPr>
              <w:pStyle w:val="TAL"/>
            </w:pPr>
            <w:r w:rsidRPr="001602BD">
              <w:t>Corrections on notation for SUL CA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CB48" w14:textId="77777777" w:rsidR="001602BD" w:rsidRPr="007F2609" w:rsidRDefault="001602BD" w:rsidP="001602BD">
            <w:pPr>
              <w:pStyle w:val="TAL"/>
            </w:pPr>
            <w:r w:rsidRPr="007F2609">
              <w:t>17.</w:t>
            </w:r>
            <w:r>
              <w:t>10.0</w:t>
            </w:r>
          </w:p>
        </w:tc>
      </w:tr>
      <w:tr w:rsidR="001602BD" w:rsidRPr="001602BD" w14:paraId="484AF48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12F60F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7820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32286" w14:textId="3E0CFB53" w:rsidR="001602BD" w:rsidRPr="006E2D7A" w:rsidRDefault="001602BD" w:rsidP="001602BD">
            <w:pPr>
              <w:pStyle w:val="TAL"/>
            </w:pPr>
            <w:r w:rsidRPr="001602BD">
              <w:t>R5-235655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0576F" w14:textId="505CA50A" w:rsidR="001602BD" w:rsidRPr="006E2D7A" w:rsidRDefault="001602BD" w:rsidP="001602BD">
            <w:pPr>
              <w:pStyle w:val="TAL"/>
            </w:pPr>
            <w:r w:rsidRPr="001602BD">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6EE42" w14:textId="0D3456C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EFE8B" w14:textId="2BF1406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7E68C" w14:textId="2CBEED3E" w:rsidR="001602BD" w:rsidRPr="006E2D7A" w:rsidRDefault="001602BD" w:rsidP="001602BD">
            <w:pPr>
              <w:pStyle w:val="TAL"/>
            </w:pPr>
            <w:r w:rsidRPr="001602BD">
              <w:t>Corrections on the delta TIB values for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0B5" w14:textId="77777777" w:rsidR="001602BD" w:rsidRPr="007F2609" w:rsidRDefault="001602BD" w:rsidP="001602BD">
            <w:pPr>
              <w:pStyle w:val="TAL"/>
            </w:pPr>
            <w:r w:rsidRPr="007F2609">
              <w:t>17.</w:t>
            </w:r>
            <w:r>
              <w:t>10.0</w:t>
            </w:r>
          </w:p>
        </w:tc>
      </w:tr>
      <w:tr w:rsidR="001602BD" w:rsidRPr="001602BD" w14:paraId="26F21E6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DC08C0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976E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2A3BB" w14:textId="13126D3B" w:rsidR="001602BD" w:rsidRPr="006E2D7A" w:rsidRDefault="001602BD" w:rsidP="001602BD">
            <w:pPr>
              <w:pStyle w:val="TAL"/>
            </w:pPr>
            <w:r w:rsidRPr="001602BD">
              <w:t>R5-235656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FF86E" w14:textId="614130F2" w:rsidR="001602BD" w:rsidRPr="006E2D7A" w:rsidRDefault="001602BD" w:rsidP="001602BD">
            <w:pPr>
              <w:pStyle w:val="TAL"/>
            </w:pPr>
            <w:r w:rsidRPr="001602BD">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A4FFB" w14:textId="1CFF993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B169E" w14:textId="14A5C30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F7B5A" w14:textId="20B60021" w:rsidR="001602BD" w:rsidRPr="006E2D7A" w:rsidRDefault="001602BD" w:rsidP="001602BD">
            <w:pPr>
              <w:pStyle w:val="TAL"/>
            </w:pPr>
            <w:r w:rsidRPr="001602BD">
              <w:t>Corrections on the maximum output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BD7E7" w14:textId="77777777" w:rsidR="001602BD" w:rsidRPr="007F2609" w:rsidRDefault="001602BD" w:rsidP="001602BD">
            <w:pPr>
              <w:pStyle w:val="TAL"/>
            </w:pPr>
            <w:r w:rsidRPr="007F2609">
              <w:t>17.</w:t>
            </w:r>
            <w:r>
              <w:t>10.0</w:t>
            </w:r>
          </w:p>
        </w:tc>
      </w:tr>
      <w:tr w:rsidR="001602BD" w:rsidRPr="001602BD" w14:paraId="4E002C2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290230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C93C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DE9AD4" w14:textId="44F52E40" w:rsidR="001602BD" w:rsidRPr="006E2D7A" w:rsidRDefault="001602BD" w:rsidP="001602BD">
            <w:pPr>
              <w:pStyle w:val="TAL"/>
            </w:pPr>
            <w:r w:rsidRPr="001602BD">
              <w:t>R5-235657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686D0" w14:textId="36369FAE" w:rsidR="001602BD" w:rsidRPr="006E2D7A" w:rsidRDefault="001602BD" w:rsidP="001602BD">
            <w:pPr>
              <w:pStyle w:val="TAL"/>
            </w:pPr>
            <w:r w:rsidRPr="001602BD">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CEC490" w14:textId="6898B76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78A79" w14:textId="45C067B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682CB4" w14:textId="1F301245" w:rsidR="001602BD" w:rsidRPr="006E2D7A" w:rsidRDefault="001602BD" w:rsidP="001602BD">
            <w:pPr>
              <w:pStyle w:val="TAL"/>
            </w:pPr>
            <w:r w:rsidRPr="001602BD">
              <w:t>Corrections on channel bandwidth for wide band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F332" w14:textId="77777777" w:rsidR="001602BD" w:rsidRPr="007F2609" w:rsidRDefault="001602BD" w:rsidP="001602BD">
            <w:pPr>
              <w:pStyle w:val="TAL"/>
            </w:pPr>
            <w:r w:rsidRPr="007F2609">
              <w:t>17.</w:t>
            </w:r>
            <w:r>
              <w:t>10.0</w:t>
            </w:r>
          </w:p>
        </w:tc>
      </w:tr>
      <w:tr w:rsidR="001602BD" w:rsidRPr="001602BD" w14:paraId="3087497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6833C9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82AF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55C30" w14:textId="0CFC2179" w:rsidR="001602BD" w:rsidRPr="006E2D7A" w:rsidRDefault="001602BD" w:rsidP="001602BD">
            <w:pPr>
              <w:pStyle w:val="TAL"/>
            </w:pPr>
            <w:r w:rsidRPr="001602BD">
              <w:t>R5-235658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6D17" w14:textId="0157E95F" w:rsidR="001602BD" w:rsidRPr="006E2D7A" w:rsidRDefault="001602BD" w:rsidP="001602BD">
            <w:pPr>
              <w:pStyle w:val="TAL"/>
            </w:pPr>
            <w:r w:rsidRPr="001602BD">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BC20E" w14:textId="24A087B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05D7D" w14:textId="3D83B67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0F6C6A" w14:textId="4A34A56E" w:rsidR="001602BD" w:rsidRPr="006E2D7A" w:rsidRDefault="001602BD" w:rsidP="001602BD">
            <w:pPr>
              <w:pStyle w:val="TAL"/>
            </w:pPr>
            <w:r w:rsidRPr="001602BD">
              <w:t>FRC corrections for maximum input level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D67B" w14:textId="77777777" w:rsidR="001602BD" w:rsidRPr="007F2609" w:rsidRDefault="001602BD" w:rsidP="001602BD">
            <w:pPr>
              <w:pStyle w:val="TAL"/>
            </w:pPr>
            <w:r w:rsidRPr="007F2609">
              <w:t>17.</w:t>
            </w:r>
            <w:r>
              <w:t>10.0</w:t>
            </w:r>
          </w:p>
        </w:tc>
      </w:tr>
      <w:tr w:rsidR="001602BD" w:rsidRPr="001602BD" w14:paraId="1D5F3C7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C33492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8B01B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C9B93" w14:textId="3F9CD8BA" w:rsidR="001602BD" w:rsidRPr="006E2D7A" w:rsidRDefault="001602BD" w:rsidP="001602BD">
            <w:pPr>
              <w:pStyle w:val="TAL"/>
            </w:pPr>
            <w:r w:rsidRPr="001602BD">
              <w:t>R5-235659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19AF" w14:textId="00FC2560" w:rsidR="001602BD" w:rsidRPr="006E2D7A" w:rsidRDefault="001602BD" w:rsidP="001602BD">
            <w:pPr>
              <w:pStyle w:val="TAL"/>
            </w:pPr>
            <w:r w:rsidRPr="001602BD">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B531F" w14:textId="643294C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B28A" w14:textId="0381E23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E2FA5" w14:textId="0D541421" w:rsidR="001602BD" w:rsidRPr="006E2D7A" w:rsidRDefault="001602BD" w:rsidP="001602BD">
            <w:pPr>
              <w:pStyle w:val="TAL"/>
            </w:pPr>
            <w:r w:rsidRPr="001602BD">
              <w:t>General updates of TS 38.521-1 clause 5 for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6D323" w14:textId="77777777" w:rsidR="001602BD" w:rsidRPr="007F2609" w:rsidRDefault="001602BD" w:rsidP="001602BD">
            <w:pPr>
              <w:pStyle w:val="TAL"/>
            </w:pPr>
            <w:r w:rsidRPr="007F2609">
              <w:t>17.</w:t>
            </w:r>
            <w:r>
              <w:t>10.0</w:t>
            </w:r>
          </w:p>
        </w:tc>
      </w:tr>
      <w:tr w:rsidR="001602BD" w:rsidRPr="001602BD" w14:paraId="6C44742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B4EE70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29F6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B4AA1" w14:textId="7F333321" w:rsidR="001602BD" w:rsidRPr="006E2D7A" w:rsidRDefault="001602BD" w:rsidP="001602BD">
            <w:pPr>
              <w:pStyle w:val="TAL"/>
            </w:pPr>
            <w:r w:rsidRPr="001602BD">
              <w:t>R5-235660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ACC24" w14:textId="28D05A6F" w:rsidR="001602BD" w:rsidRPr="006E2D7A" w:rsidRDefault="001602BD" w:rsidP="001602BD">
            <w:pPr>
              <w:pStyle w:val="TAL"/>
            </w:pPr>
            <w:r w:rsidRPr="001602BD">
              <w:t>2352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67020" w14:textId="5C2A10D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83671" w14:textId="54D5E57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ED7D72" w14:textId="0687F7FD" w:rsidR="001602BD" w:rsidRPr="006E2D7A" w:rsidRDefault="001602BD" w:rsidP="001602BD">
            <w:pPr>
              <w:pStyle w:val="TAL"/>
            </w:pPr>
            <w:r w:rsidRPr="001602BD">
              <w:t>Update delta TIB,c for CA_n2A-n66A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24393" w14:textId="77777777" w:rsidR="001602BD" w:rsidRPr="007F2609" w:rsidRDefault="001602BD" w:rsidP="001602BD">
            <w:pPr>
              <w:pStyle w:val="TAL"/>
            </w:pPr>
            <w:r w:rsidRPr="007F2609">
              <w:t>17.</w:t>
            </w:r>
            <w:r>
              <w:t>10.0</w:t>
            </w:r>
          </w:p>
        </w:tc>
      </w:tr>
      <w:tr w:rsidR="001602BD" w:rsidRPr="001602BD" w14:paraId="65C6398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B1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2844E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850ED" w14:textId="6A3D77D7" w:rsidR="001602BD" w:rsidRPr="006E2D7A" w:rsidRDefault="001602BD" w:rsidP="001602BD">
            <w:pPr>
              <w:pStyle w:val="TAL"/>
            </w:pPr>
            <w:r w:rsidRPr="001602BD">
              <w:t>R5-235661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54302" w14:textId="2CD2129A" w:rsidR="001602BD" w:rsidRPr="006E2D7A" w:rsidRDefault="001602BD" w:rsidP="001602BD">
            <w:pPr>
              <w:pStyle w:val="TAL"/>
            </w:pPr>
            <w:r w:rsidRPr="001602BD">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84BF7" w14:textId="1220732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70AF6" w14:textId="01EDF3B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5C5D1A" w14:textId="4D780226" w:rsidR="001602BD" w:rsidRPr="006E2D7A" w:rsidRDefault="001602BD" w:rsidP="001602BD">
            <w:pPr>
              <w:pStyle w:val="TAL"/>
            </w:pPr>
            <w:r w:rsidRPr="001602BD">
              <w:t>Update Clause 7 common requirements for additional 3DL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9133" w14:textId="77777777" w:rsidR="001602BD" w:rsidRPr="007F2609" w:rsidRDefault="001602BD" w:rsidP="001602BD">
            <w:pPr>
              <w:pStyle w:val="TAL"/>
            </w:pPr>
            <w:r w:rsidRPr="007F2609">
              <w:t>17.</w:t>
            </w:r>
            <w:r>
              <w:t>10.0</w:t>
            </w:r>
          </w:p>
        </w:tc>
      </w:tr>
      <w:tr w:rsidR="001602BD" w:rsidRPr="001602BD" w14:paraId="23A809A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CDBAC4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6C150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781A" w14:textId="532B60E0" w:rsidR="001602BD" w:rsidRPr="006E2D7A" w:rsidRDefault="001602BD" w:rsidP="001602BD">
            <w:pPr>
              <w:pStyle w:val="TAL"/>
            </w:pPr>
            <w:r w:rsidRPr="001602BD">
              <w:t>R5-235662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26A8" w14:textId="20AB5979" w:rsidR="001602BD" w:rsidRPr="006E2D7A" w:rsidRDefault="001602BD" w:rsidP="001602BD">
            <w:pPr>
              <w:pStyle w:val="TAL"/>
            </w:pPr>
            <w:r w:rsidRPr="001602BD">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AE81F" w14:textId="68942DF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A370" w14:textId="17B3E6E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95BFAD" w14:textId="1F11BBC4" w:rsidR="001602BD" w:rsidRPr="006E2D7A" w:rsidRDefault="001602BD" w:rsidP="001602BD">
            <w:pPr>
              <w:pStyle w:val="TAL"/>
            </w:pPr>
            <w:r w:rsidRPr="001602BD">
              <w:t>n66 4Rx requirements missing for certain combos in 7.3A.1_1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2E55" w14:textId="77777777" w:rsidR="001602BD" w:rsidRPr="007F2609" w:rsidRDefault="001602BD" w:rsidP="001602BD">
            <w:pPr>
              <w:pStyle w:val="TAL"/>
            </w:pPr>
            <w:r w:rsidRPr="007F2609">
              <w:t>17.</w:t>
            </w:r>
            <w:r>
              <w:t>10.0</w:t>
            </w:r>
          </w:p>
        </w:tc>
      </w:tr>
      <w:tr w:rsidR="001602BD" w:rsidRPr="001602BD" w14:paraId="00FE27A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A78DD4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DF8B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A3036" w14:textId="42304F2F" w:rsidR="001602BD" w:rsidRPr="006E2D7A" w:rsidRDefault="001602BD" w:rsidP="001602BD">
            <w:pPr>
              <w:pStyle w:val="TAL"/>
            </w:pPr>
            <w:r w:rsidRPr="001602BD">
              <w:t>R5-235663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84AE8" w14:textId="6BAEBA2F" w:rsidR="001602BD" w:rsidRPr="006E2D7A" w:rsidRDefault="001602BD" w:rsidP="001602BD">
            <w:pPr>
              <w:pStyle w:val="TAL"/>
            </w:pPr>
            <w:r w:rsidRPr="001602BD">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E5E1B" w14:textId="29297DB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F1A7" w14:textId="37C9551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F3DDB" w14:textId="3D211353" w:rsidR="001602BD" w:rsidRPr="006E2D7A" w:rsidRDefault="001602BD" w:rsidP="001602BD">
            <w:pPr>
              <w:pStyle w:val="TAL"/>
            </w:pPr>
            <w:r w:rsidRPr="001602BD">
              <w:t>General updates of TS 38.521-1 clause 5 for R17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B827" w14:textId="77777777" w:rsidR="001602BD" w:rsidRPr="007F2609" w:rsidRDefault="001602BD" w:rsidP="001602BD">
            <w:pPr>
              <w:pStyle w:val="TAL"/>
            </w:pPr>
            <w:r w:rsidRPr="007F2609">
              <w:t>17.</w:t>
            </w:r>
            <w:r>
              <w:t>10.0</w:t>
            </w:r>
          </w:p>
        </w:tc>
      </w:tr>
      <w:tr w:rsidR="001602BD" w:rsidRPr="001602BD" w14:paraId="752B8F8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AE2E"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4F52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D95DC" w14:textId="525AA7CC" w:rsidR="001602BD" w:rsidRPr="006E2D7A" w:rsidRDefault="001602BD" w:rsidP="001602BD">
            <w:pPr>
              <w:pStyle w:val="TAL"/>
            </w:pPr>
            <w:r w:rsidRPr="001602BD">
              <w:t>R5-235664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AF7B4" w14:textId="41D11064" w:rsidR="001602BD" w:rsidRPr="006E2D7A" w:rsidRDefault="001602BD" w:rsidP="001602BD">
            <w:pPr>
              <w:pStyle w:val="TAL"/>
            </w:pPr>
            <w:r w:rsidRPr="001602BD">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DABF9" w14:textId="0C6EB46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B6BC4" w14:textId="0E0BB8B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1FEDE" w14:textId="4D08FCFE" w:rsidR="001602BD" w:rsidRPr="006E2D7A" w:rsidRDefault="001602BD" w:rsidP="001602BD">
            <w:pPr>
              <w:pStyle w:val="TAL"/>
            </w:pPr>
            <w:r w:rsidRPr="001602BD">
              <w:t>Introduction of Reference sensitivity requirements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5B1F" w14:textId="77777777" w:rsidR="001602BD" w:rsidRPr="007F2609" w:rsidRDefault="001602BD" w:rsidP="001602BD">
            <w:pPr>
              <w:pStyle w:val="TAL"/>
            </w:pPr>
            <w:r w:rsidRPr="007F2609">
              <w:t>17.</w:t>
            </w:r>
            <w:r>
              <w:t>10.0</w:t>
            </w:r>
          </w:p>
        </w:tc>
      </w:tr>
      <w:tr w:rsidR="001602BD" w:rsidRPr="001602BD" w14:paraId="3775F64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9807A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BB0B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7AA0" w14:textId="7AE42242" w:rsidR="001602BD" w:rsidRPr="006E2D7A" w:rsidRDefault="001602BD" w:rsidP="001602BD">
            <w:pPr>
              <w:pStyle w:val="TAL"/>
            </w:pPr>
            <w:r w:rsidRPr="001602BD">
              <w:t>R5-235813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B1D6C" w14:textId="72BA5ADC" w:rsidR="001602BD" w:rsidRPr="006E2D7A" w:rsidRDefault="001602BD" w:rsidP="001602BD">
            <w:pPr>
              <w:pStyle w:val="TAL"/>
            </w:pPr>
            <w:r w:rsidRPr="001602BD">
              <w:t>2365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49525" w14:textId="723C98F6" w:rsidR="001602BD" w:rsidRPr="006E2D7A" w:rsidRDefault="001602BD" w:rsidP="001602BD">
            <w:pPr>
              <w:pStyle w:val="TAL"/>
            </w:pPr>
            <w:r w:rsidRPr="001602BD">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A8F46" w14:textId="19C51D1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73A50" w14:textId="30C46169" w:rsidR="001602BD" w:rsidRPr="006E2D7A" w:rsidRDefault="001602BD" w:rsidP="001602BD">
            <w:pPr>
              <w:pStyle w:val="TAL"/>
            </w:pPr>
            <w:r w:rsidRPr="001602BD">
              <w:t>Addition of spur emission co-existence requirements of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4C649" w14:textId="77777777" w:rsidR="001602BD" w:rsidRPr="007F2609" w:rsidRDefault="001602BD" w:rsidP="001602BD">
            <w:pPr>
              <w:pStyle w:val="TAL"/>
            </w:pPr>
            <w:r w:rsidRPr="007F2609">
              <w:t>17.</w:t>
            </w:r>
            <w:r>
              <w:t>10.0</w:t>
            </w:r>
          </w:p>
        </w:tc>
      </w:tr>
      <w:tr w:rsidR="001602BD" w:rsidRPr="001602BD" w14:paraId="6AC5FC6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C7DBC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682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6B7F7" w14:textId="1D03466C" w:rsidR="001602BD" w:rsidRPr="006E2D7A" w:rsidRDefault="001602BD" w:rsidP="001602BD">
            <w:pPr>
              <w:pStyle w:val="TAL"/>
            </w:pPr>
            <w:r w:rsidRPr="001602BD">
              <w:t>R5-235821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C37D4" w14:textId="39F8C6DB" w:rsidR="001602BD" w:rsidRPr="006E2D7A" w:rsidRDefault="001602BD" w:rsidP="001602BD">
            <w:pPr>
              <w:pStyle w:val="TAL"/>
            </w:pPr>
            <w:r w:rsidRPr="001602BD">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68339" w14:textId="17F1837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51F4B" w14:textId="274C759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E34EC" w14:textId="5626EEBD" w:rsidR="001602BD" w:rsidRPr="006E2D7A" w:rsidRDefault="001602BD" w:rsidP="001602BD">
            <w:pPr>
              <w:pStyle w:val="TAL"/>
            </w:pPr>
            <w:r w:rsidRPr="001602BD">
              <w:t>Updating RB allocations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10FCF" w14:textId="77777777" w:rsidR="001602BD" w:rsidRPr="007F2609" w:rsidRDefault="001602BD" w:rsidP="001602BD">
            <w:pPr>
              <w:pStyle w:val="TAL"/>
            </w:pPr>
            <w:r w:rsidRPr="007F2609">
              <w:t>17.</w:t>
            </w:r>
            <w:r>
              <w:t>10.0</w:t>
            </w:r>
          </w:p>
        </w:tc>
      </w:tr>
      <w:tr w:rsidR="001602BD" w:rsidRPr="001602BD" w14:paraId="636D924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2FCC97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96DA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FE1C8" w14:textId="21B16E3C" w:rsidR="001602BD" w:rsidRPr="006E2D7A" w:rsidRDefault="001602BD" w:rsidP="001602BD">
            <w:pPr>
              <w:pStyle w:val="TAL"/>
            </w:pPr>
            <w:r w:rsidRPr="001602BD">
              <w:t>R5-235828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567C8" w14:textId="3B4919FF" w:rsidR="001602BD" w:rsidRPr="006E2D7A" w:rsidRDefault="001602BD" w:rsidP="001602BD">
            <w:pPr>
              <w:pStyle w:val="TAL"/>
            </w:pPr>
            <w:r w:rsidRPr="001602BD">
              <w:t>2363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B515A" w14:textId="7E771F2E"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CC089" w14:textId="3AF415D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3359E" w14:textId="093761EF" w:rsidR="001602BD" w:rsidRPr="006E2D7A" w:rsidRDefault="001602BD" w:rsidP="001602BD">
            <w:pPr>
              <w:pStyle w:val="TAL"/>
            </w:pPr>
            <w:r w:rsidRPr="001602BD">
              <w:t>Update of UL MIMO Maximum Output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CACD0" w14:textId="77777777" w:rsidR="001602BD" w:rsidRPr="007F2609" w:rsidRDefault="001602BD" w:rsidP="001602BD">
            <w:pPr>
              <w:pStyle w:val="TAL"/>
            </w:pPr>
            <w:r w:rsidRPr="007F2609">
              <w:t>17.</w:t>
            </w:r>
            <w:r>
              <w:t>10.0</w:t>
            </w:r>
          </w:p>
        </w:tc>
      </w:tr>
      <w:tr w:rsidR="001602BD" w:rsidRPr="001602BD" w14:paraId="0AA8C0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5FA69C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9229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6A73" w14:textId="2EDEB4D6" w:rsidR="001602BD" w:rsidRPr="006E2D7A" w:rsidRDefault="001602BD" w:rsidP="001602BD">
            <w:pPr>
              <w:pStyle w:val="TAL"/>
            </w:pPr>
            <w:r w:rsidRPr="001602BD">
              <w:t>R5-235829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079B9" w14:textId="40F74CFF" w:rsidR="001602BD" w:rsidRPr="006E2D7A" w:rsidRDefault="001602BD" w:rsidP="001602BD">
            <w:pPr>
              <w:pStyle w:val="TAL"/>
            </w:pPr>
            <w:r w:rsidRPr="001602BD">
              <w:t>2426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84AD" w14:textId="6A51B5B1"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ABDA" w14:textId="5BB4261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D9D38" w14:textId="2FE69BEF" w:rsidR="001602BD" w:rsidRPr="006E2D7A" w:rsidRDefault="001602BD" w:rsidP="001602BD">
            <w:pPr>
              <w:pStyle w:val="TAL"/>
            </w:pPr>
            <w:r w:rsidRPr="001602BD">
              <w:t>Updating REFSENS for 2DL CA exceptions test case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52AB5" w14:textId="77777777" w:rsidR="001602BD" w:rsidRPr="007F2609" w:rsidRDefault="001602BD" w:rsidP="001602BD">
            <w:pPr>
              <w:pStyle w:val="TAL"/>
            </w:pPr>
            <w:r w:rsidRPr="007F2609">
              <w:t>17.</w:t>
            </w:r>
            <w:r>
              <w:t>10.0</w:t>
            </w:r>
          </w:p>
        </w:tc>
      </w:tr>
      <w:tr w:rsidR="001602BD" w:rsidRPr="001602BD" w14:paraId="6C55563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CA2F55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A4A7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7A4D9" w14:textId="30CC42B2" w:rsidR="001602BD" w:rsidRPr="006E2D7A" w:rsidRDefault="001602BD" w:rsidP="001602BD">
            <w:pPr>
              <w:pStyle w:val="TAL"/>
            </w:pPr>
            <w:r w:rsidRPr="001602BD">
              <w:t>R5-235830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C0F13" w14:textId="2925EB37" w:rsidR="001602BD" w:rsidRPr="006E2D7A" w:rsidRDefault="001602BD" w:rsidP="001602BD">
            <w:pPr>
              <w:pStyle w:val="TAL"/>
            </w:pPr>
            <w:r w:rsidRPr="001602BD">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B0826" w14:textId="2EBD72E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44EC7" w14:textId="34EEAEB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5F123E" w14:textId="375DB71E" w:rsidR="001602BD" w:rsidRPr="006E2D7A" w:rsidRDefault="001602BD" w:rsidP="001602BD">
            <w:pPr>
              <w:pStyle w:val="TAL"/>
            </w:pPr>
            <w:r w:rsidRPr="001602BD">
              <w:t>Rel-17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BA838" w14:textId="77777777" w:rsidR="001602BD" w:rsidRPr="007F2609" w:rsidRDefault="001602BD" w:rsidP="001602BD">
            <w:pPr>
              <w:pStyle w:val="TAL"/>
            </w:pPr>
            <w:r w:rsidRPr="007F2609">
              <w:t>17.</w:t>
            </w:r>
            <w:r>
              <w:t>10.0</w:t>
            </w:r>
          </w:p>
        </w:tc>
      </w:tr>
      <w:tr w:rsidR="001602BD" w:rsidRPr="001602BD" w14:paraId="74CFE51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D031DC"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159AC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0175E" w14:textId="27276F0C" w:rsidR="001602BD" w:rsidRPr="006E2D7A" w:rsidRDefault="001602BD" w:rsidP="001602BD">
            <w:pPr>
              <w:pStyle w:val="TAL"/>
            </w:pPr>
            <w:r w:rsidRPr="001602BD">
              <w:t>R5-235847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3EC6" w14:textId="43B05F71" w:rsidR="001602BD" w:rsidRPr="006E2D7A" w:rsidRDefault="001602BD" w:rsidP="001602BD">
            <w:pPr>
              <w:pStyle w:val="TAL"/>
            </w:pPr>
            <w:r w:rsidRPr="001602BD">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E12AA" w14:textId="604A532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ECA58" w14:textId="1E650EF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55497D" w14:textId="36AB7A85" w:rsidR="001602BD" w:rsidRPr="006E2D7A" w:rsidRDefault="001602BD" w:rsidP="001602BD">
            <w:pPr>
              <w:pStyle w:val="TAL"/>
            </w:pPr>
            <w:r w:rsidRPr="001602BD">
              <w:t>Adding Reference sensitivity power level test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3119" w14:textId="77777777" w:rsidR="001602BD" w:rsidRPr="007F2609" w:rsidRDefault="001602BD" w:rsidP="001602BD">
            <w:pPr>
              <w:pStyle w:val="TAL"/>
            </w:pPr>
            <w:r w:rsidRPr="007F2609">
              <w:t>17.</w:t>
            </w:r>
            <w:r>
              <w:t>10.0</w:t>
            </w:r>
          </w:p>
        </w:tc>
      </w:tr>
      <w:tr w:rsidR="001602BD" w:rsidRPr="001602BD" w14:paraId="3B77F45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1D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32C9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17E63" w14:textId="2EDBE4AB" w:rsidR="001602BD" w:rsidRPr="006E2D7A" w:rsidRDefault="001602BD" w:rsidP="001602BD">
            <w:pPr>
              <w:pStyle w:val="TAL"/>
            </w:pPr>
            <w:r w:rsidRPr="001602BD">
              <w:t>R5-235849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A48EC" w14:textId="25FB9649" w:rsidR="001602BD" w:rsidRPr="006E2D7A" w:rsidRDefault="001602BD" w:rsidP="001602BD">
            <w:pPr>
              <w:pStyle w:val="TAL"/>
            </w:pPr>
            <w:r w:rsidRPr="001602BD">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C5EFA" w14:textId="3FC13AB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46893" w14:textId="72F69AA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8C9B62" w14:textId="5F82C0A6" w:rsidR="001602BD" w:rsidRPr="006E2D7A" w:rsidRDefault="001602BD" w:rsidP="001602BD">
            <w:pPr>
              <w:pStyle w:val="TAL"/>
            </w:pPr>
            <w:r w:rsidRPr="001602BD">
              <w:t>Addition of TC 6.5A.3.2 Spurious emissions UE co-existence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B91F" w14:textId="77777777" w:rsidR="001602BD" w:rsidRPr="007F2609" w:rsidRDefault="001602BD" w:rsidP="001602BD">
            <w:pPr>
              <w:pStyle w:val="TAL"/>
            </w:pPr>
            <w:r w:rsidRPr="007F2609">
              <w:t>17.</w:t>
            </w:r>
            <w:r>
              <w:t>10.0</w:t>
            </w:r>
          </w:p>
        </w:tc>
      </w:tr>
      <w:tr w:rsidR="001602BD" w:rsidRPr="001602BD" w14:paraId="379D345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A19044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C90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BD1B7" w14:textId="44E04EA2" w:rsidR="001602BD" w:rsidRPr="006E2D7A" w:rsidRDefault="001602BD" w:rsidP="001602BD">
            <w:pPr>
              <w:pStyle w:val="TAL"/>
            </w:pPr>
            <w:r w:rsidRPr="001602BD">
              <w:t>R5-235850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912B9" w14:textId="79970101" w:rsidR="001602BD" w:rsidRPr="006E2D7A" w:rsidRDefault="001602BD" w:rsidP="001602BD">
            <w:pPr>
              <w:pStyle w:val="TAL"/>
            </w:pPr>
            <w:r w:rsidRPr="001602BD">
              <w:t>2343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03AB7" w14:textId="310E809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973E4" w14:textId="1467289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9FE3DE" w14:textId="5AD6808E" w:rsidR="001602BD" w:rsidRPr="006E2D7A" w:rsidRDefault="001602BD" w:rsidP="001602BD">
            <w:pPr>
              <w:pStyle w:val="TAL"/>
            </w:pPr>
            <w:r w:rsidRPr="001602BD">
              <w:t>TT and editor note update in NR-U Tx test cases for FR1 bands above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5A706" w14:textId="77777777" w:rsidR="001602BD" w:rsidRPr="007F2609" w:rsidRDefault="001602BD" w:rsidP="001602BD">
            <w:pPr>
              <w:pStyle w:val="TAL"/>
            </w:pPr>
            <w:r w:rsidRPr="007F2609">
              <w:t>17.</w:t>
            </w:r>
            <w:r>
              <w:t>10.0</w:t>
            </w:r>
          </w:p>
        </w:tc>
      </w:tr>
      <w:tr w:rsidR="001602BD" w:rsidRPr="001602BD" w14:paraId="32FFAAE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3FF6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B1E7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8119" w14:textId="6C3586DF" w:rsidR="001602BD" w:rsidRPr="006E2D7A" w:rsidRDefault="001602BD" w:rsidP="001602BD">
            <w:pPr>
              <w:pStyle w:val="TAL"/>
            </w:pPr>
            <w:r w:rsidRPr="001602BD">
              <w:t>R5-235851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E4DE9" w14:textId="548D3AF7" w:rsidR="001602BD" w:rsidRPr="006E2D7A" w:rsidRDefault="001602BD" w:rsidP="001602BD">
            <w:pPr>
              <w:pStyle w:val="TAL"/>
            </w:pPr>
            <w:r w:rsidRPr="001602BD">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B578" w14:textId="491BF73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17D8F" w14:textId="50E7B88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A9CEF" w14:textId="38254F52" w:rsidR="001602BD" w:rsidRPr="006E2D7A" w:rsidRDefault="001602BD" w:rsidP="001602BD">
            <w:pPr>
              <w:pStyle w:val="TAL"/>
            </w:pPr>
            <w:r w:rsidRPr="001602BD">
              <w:t>TT and editor note update in NR-U Rx test cases for FR1 bands above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34953" w14:textId="77777777" w:rsidR="001602BD" w:rsidRPr="007F2609" w:rsidRDefault="001602BD" w:rsidP="001602BD">
            <w:pPr>
              <w:pStyle w:val="TAL"/>
            </w:pPr>
            <w:r w:rsidRPr="007F2609">
              <w:t>17.</w:t>
            </w:r>
            <w:r>
              <w:t>10.0</w:t>
            </w:r>
          </w:p>
        </w:tc>
      </w:tr>
      <w:tr w:rsidR="001602BD" w:rsidRPr="001602BD" w14:paraId="78B3F88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79D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0F8D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6B5CF" w14:textId="5C841A09" w:rsidR="001602BD" w:rsidRPr="006E2D7A" w:rsidRDefault="001602BD" w:rsidP="001602BD">
            <w:pPr>
              <w:pStyle w:val="TAL"/>
            </w:pPr>
            <w:r w:rsidRPr="001602BD">
              <w:t>R5-235852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9830B" w14:textId="649EA15A" w:rsidR="001602BD" w:rsidRPr="006E2D7A" w:rsidRDefault="001602BD" w:rsidP="001602BD">
            <w:pPr>
              <w:pStyle w:val="TAL"/>
            </w:pPr>
            <w:r w:rsidRPr="001602BD">
              <w:t>2345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035A" w14:textId="34A0EE2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E830A" w14:textId="1CDC728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35ED52" w14:textId="3DB54B94" w:rsidR="001602BD" w:rsidRPr="006E2D7A" w:rsidRDefault="001602BD" w:rsidP="001602BD">
            <w:pPr>
              <w:pStyle w:val="TAL"/>
            </w:pPr>
            <w:r w:rsidRPr="001602BD">
              <w:t>MU and TT definition for FR1 bands above 6GHz - Annex 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6910" w14:textId="77777777" w:rsidR="001602BD" w:rsidRPr="007F2609" w:rsidRDefault="001602BD" w:rsidP="001602BD">
            <w:pPr>
              <w:pStyle w:val="TAL"/>
            </w:pPr>
            <w:r w:rsidRPr="007F2609">
              <w:t>17.</w:t>
            </w:r>
            <w:r>
              <w:t>10.0</w:t>
            </w:r>
          </w:p>
        </w:tc>
      </w:tr>
      <w:tr w:rsidR="001602BD" w:rsidRPr="001602BD" w14:paraId="074D711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54F4D7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AFAF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B76F5" w14:textId="52E7C361" w:rsidR="001602BD" w:rsidRPr="006E2D7A" w:rsidRDefault="001602BD" w:rsidP="001602BD">
            <w:pPr>
              <w:pStyle w:val="TAL"/>
            </w:pPr>
            <w:r w:rsidRPr="001602BD">
              <w:t>R5-235853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F4D93" w14:textId="50229FA0" w:rsidR="001602BD" w:rsidRPr="006E2D7A" w:rsidRDefault="001602BD" w:rsidP="001602BD">
            <w:pPr>
              <w:pStyle w:val="TAL"/>
            </w:pPr>
            <w:r w:rsidRPr="001602BD">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FDF90" w14:textId="5B529D4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06503" w14:textId="0B67C88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00BCB" w14:textId="693FC9C2" w:rsidR="001602BD" w:rsidRPr="006E2D7A" w:rsidRDefault="001602BD" w:rsidP="001602BD">
            <w:pPr>
              <w:pStyle w:val="TAL"/>
            </w:pPr>
            <w:r w:rsidRPr="001602BD">
              <w:t>Update SEM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12D35" w14:textId="77777777" w:rsidR="001602BD" w:rsidRPr="007F2609" w:rsidRDefault="001602BD" w:rsidP="001602BD">
            <w:pPr>
              <w:pStyle w:val="TAL"/>
            </w:pPr>
            <w:r w:rsidRPr="007F2609">
              <w:t>17.</w:t>
            </w:r>
            <w:r>
              <w:t>10.0</w:t>
            </w:r>
          </w:p>
        </w:tc>
      </w:tr>
      <w:tr w:rsidR="001602BD" w:rsidRPr="001602BD" w14:paraId="39FF645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17F16C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9034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F2C08" w14:textId="203F4099" w:rsidR="001602BD" w:rsidRPr="006E2D7A" w:rsidRDefault="001602BD" w:rsidP="001602BD">
            <w:pPr>
              <w:pStyle w:val="TAL"/>
            </w:pPr>
            <w:r w:rsidRPr="001602BD">
              <w:t>R5-235859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9110F" w14:textId="27852EA0" w:rsidR="001602BD" w:rsidRPr="006E2D7A" w:rsidRDefault="001602BD" w:rsidP="001602BD">
            <w:pPr>
              <w:pStyle w:val="TAL"/>
            </w:pPr>
            <w:r w:rsidRPr="001602BD">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06ADA" w14:textId="3B5A777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01785" w14:textId="18A59A5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A3197E" w14:textId="645F7BE3" w:rsidR="001602BD" w:rsidRPr="006E2D7A" w:rsidRDefault="001602BD" w:rsidP="001602BD">
            <w:pPr>
              <w:pStyle w:val="TAL"/>
            </w:pPr>
            <w:r w:rsidRPr="001602BD">
              <w:t>Corrections on the higher power limit requirements for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B7E3" w14:textId="77777777" w:rsidR="001602BD" w:rsidRPr="007F2609" w:rsidRDefault="001602BD" w:rsidP="001602BD">
            <w:pPr>
              <w:pStyle w:val="TAL"/>
            </w:pPr>
            <w:r w:rsidRPr="007F2609">
              <w:t>17.</w:t>
            </w:r>
            <w:r>
              <w:t>10.0</w:t>
            </w:r>
          </w:p>
        </w:tc>
      </w:tr>
      <w:tr w:rsidR="001602BD" w:rsidRPr="001602BD" w14:paraId="369DC71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7C13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9C93D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09FA" w14:textId="359DF7B0" w:rsidR="001602BD" w:rsidRPr="006E2D7A" w:rsidRDefault="001602BD" w:rsidP="001602BD">
            <w:pPr>
              <w:pStyle w:val="TAL"/>
            </w:pPr>
            <w:r w:rsidRPr="001602BD">
              <w:t>R5-235863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EB8D1F" w14:textId="241F0FD1" w:rsidR="001602BD" w:rsidRPr="006E2D7A" w:rsidRDefault="001602BD" w:rsidP="001602BD">
            <w:pPr>
              <w:pStyle w:val="TAL"/>
            </w:pPr>
            <w:r w:rsidRPr="001602BD">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194CF" w14:textId="56AE8357"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6AC07" w14:textId="7FF1863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278DC" w14:textId="06A243EB" w:rsidR="001602BD" w:rsidRPr="006E2D7A" w:rsidRDefault="001602BD" w:rsidP="001602BD">
            <w:pPr>
              <w:pStyle w:val="TAL"/>
            </w:pPr>
            <w:r w:rsidRPr="001602BD">
              <w:t>Update 6.2.2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3747A" w14:textId="77777777" w:rsidR="001602BD" w:rsidRPr="007F2609" w:rsidRDefault="001602BD" w:rsidP="001602BD">
            <w:pPr>
              <w:pStyle w:val="TAL"/>
            </w:pPr>
            <w:r w:rsidRPr="007F2609">
              <w:t>17.</w:t>
            </w:r>
            <w:r>
              <w:t>10.0</w:t>
            </w:r>
          </w:p>
        </w:tc>
      </w:tr>
      <w:tr w:rsidR="001602BD" w:rsidRPr="001602BD" w14:paraId="3575CED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49B45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98716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69BE" w14:textId="0833E712" w:rsidR="001602BD" w:rsidRPr="006E2D7A" w:rsidRDefault="001602BD" w:rsidP="001602BD">
            <w:pPr>
              <w:pStyle w:val="TAL"/>
            </w:pPr>
            <w:r w:rsidRPr="001602BD">
              <w:t>R5-235864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5206" w14:textId="6FB684C7" w:rsidR="001602BD" w:rsidRPr="006E2D7A" w:rsidRDefault="001602BD" w:rsidP="001602BD">
            <w:pPr>
              <w:pStyle w:val="TAL"/>
            </w:pPr>
            <w:r w:rsidRPr="001602BD">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8C45" w14:textId="4810CB4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8EF9D" w14:textId="4753BF9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D0484" w14:textId="177C6481" w:rsidR="001602BD" w:rsidRPr="006E2D7A" w:rsidRDefault="001602BD" w:rsidP="001602BD">
            <w:pPr>
              <w:pStyle w:val="TAL"/>
            </w:pPr>
            <w:r w:rsidRPr="001602BD">
              <w:t>Clarification of unwanted emission testing configuration -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3BC8" w14:textId="77777777" w:rsidR="001602BD" w:rsidRPr="007F2609" w:rsidRDefault="001602BD" w:rsidP="001602BD">
            <w:pPr>
              <w:pStyle w:val="TAL"/>
            </w:pPr>
            <w:r w:rsidRPr="007F2609">
              <w:t>17.</w:t>
            </w:r>
            <w:r>
              <w:t>10.0</w:t>
            </w:r>
          </w:p>
        </w:tc>
      </w:tr>
      <w:tr w:rsidR="001602BD" w:rsidRPr="001602BD" w14:paraId="0F5812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705FE9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3EB2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EEFC" w14:textId="4A343FA2" w:rsidR="001602BD" w:rsidRPr="006E2D7A" w:rsidRDefault="001602BD" w:rsidP="001602BD">
            <w:pPr>
              <w:pStyle w:val="TAL"/>
            </w:pPr>
            <w:r w:rsidRPr="001602BD">
              <w:t>R5-235867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D461E" w14:textId="72EA8276" w:rsidR="001602BD" w:rsidRPr="006E2D7A" w:rsidRDefault="001602BD" w:rsidP="001602BD">
            <w:pPr>
              <w:pStyle w:val="TAL"/>
            </w:pPr>
            <w:r w:rsidRPr="001602BD">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79716" w14:textId="299BCAF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BE495" w14:textId="58C59D4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6D0DCF" w14:textId="1C73645D" w:rsidR="001602BD" w:rsidRPr="006E2D7A" w:rsidRDefault="001602BD" w:rsidP="001602BD">
            <w:pPr>
              <w:pStyle w:val="TAL"/>
            </w:pPr>
            <w:r w:rsidRPr="001602BD">
              <w:t>Correction of requirements of Spurious emissions for UE co-existence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8455" w14:textId="77777777" w:rsidR="001602BD" w:rsidRPr="007F2609" w:rsidRDefault="001602BD" w:rsidP="001602BD">
            <w:pPr>
              <w:pStyle w:val="TAL"/>
            </w:pPr>
            <w:r w:rsidRPr="007F2609">
              <w:t>17.</w:t>
            </w:r>
            <w:r>
              <w:t>10.0</w:t>
            </w:r>
          </w:p>
        </w:tc>
      </w:tr>
      <w:tr w:rsidR="001602BD" w:rsidRPr="001602BD" w14:paraId="62B5452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C59857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29E9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F28E" w14:textId="5179F621" w:rsidR="001602BD" w:rsidRPr="006E2D7A" w:rsidRDefault="001602BD" w:rsidP="001602BD">
            <w:pPr>
              <w:pStyle w:val="TAL"/>
            </w:pPr>
            <w:r w:rsidRPr="001602BD">
              <w:t>R5-235935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525A6" w14:textId="302F6DD5" w:rsidR="001602BD" w:rsidRPr="006E2D7A" w:rsidRDefault="001602BD" w:rsidP="001602BD">
            <w:pPr>
              <w:pStyle w:val="TAL"/>
            </w:pPr>
            <w:r w:rsidRPr="001602BD">
              <w:t>2454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23902" w14:textId="2695515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C430" w14:textId="495DF24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A043B2" w14:textId="2D70BF4D" w:rsidR="001602BD" w:rsidRPr="006E2D7A" w:rsidRDefault="001602BD" w:rsidP="001602BD">
            <w:pPr>
              <w:pStyle w:val="TAL"/>
            </w:pPr>
            <w:r w:rsidRPr="001602BD">
              <w:t>Updates to FR1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F0D6" w14:textId="77777777" w:rsidR="001602BD" w:rsidRPr="007F2609" w:rsidRDefault="001602BD" w:rsidP="001602BD">
            <w:pPr>
              <w:pStyle w:val="TAL"/>
            </w:pPr>
            <w:r w:rsidRPr="007F2609">
              <w:t>17.</w:t>
            </w:r>
            <w:r>
              <w:t>10.0</w:t>
            </w:r>
          </w:p>
        </w:tc>
      </w:tr>
      <w:tr w:rsidR="001602BD" w:rsidRPr="001602BD" w14:paraId="2161A00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6BF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F2B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21938" w14:textId="4EE42661" w:rsidR="001602BD" w:rsidRPr="006E2D7A" w:rsidRDefault="001602BD" w:rsidP="001602BD">
            <w:pPr>
              <w:pStyle w:val="TAL"/>
            </w:pPr>
            <w:r w:rsidRPr="001602BD">
              <w:t>R5-235938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E2F4B" w14:textId="3423B9A6" w:rsidR="001602BD" w:rsidRPr="006E2D7A" w:rsidRDefault="001602BD" w:rsidP="001602BD">
            <w:pPr>
              <w:pStyle w:val="TAL"/>
            </w:pPr>
            <w:r w:rsidRPr="001602BD">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921B3" w14:textId="5995EFD1"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E799E" w14:textId="681E0EF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9C4E9C" w14:textId="6E85E649" w:rsidR="001602BD" w:rsidRPr="006E2D7A" w:rsidRDefault="001602BD" w:rsidP="001602BD">
            <w:pPr>
              <w:pStyle w:val="TAL"/>
            </w:pPr>
            <w:r w:rsidRPr="001602BD">
              <w:t>Update 7.4 max input level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07098" w14:textId="77777777" w:rsidR="001602BD" w:rsidRPr="007F2609" w:rsidRDefault="001602BD" w:rsidP="001602BD">
            <w:pPr>
              <w:pStyle w:val="TAL"/>
            </w:pPr>
            <w:r w:rsidRPr="007F2609">
              <w:t>17.</w:t>
            </w:r>
            <w:r>
              <w:t>10.0</w:t>
            </w:r>
          </w:p>
        </w:tc>
      </w:tr>
      <w:tr w:rsidR="001602BD" w:rsidRPr="001602BD" w14:paraId="10F0DCD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B07854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1EFC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89B75" w14:textId="21A141A3" w:rsidR="001602BD" w:rsidRPr="006E2D7A" w:rsidRDefault="001602BD" w:rsidP="001602BD">
            <w:pPr>
              <w:pStyle w:val="TAL"/>
            </w:pPr>
            <w:r w:rsidRPr="001602BD">
              <w:t>R5-235939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09C23" w14:textId="64305AF0" w:rsidR="001602BD" w:rsidRPr="006E2D7A" w:rsidRDefault="001602BD" w:rsidP="001602BD">
            <w:pPr>
              <w:pStyle w:val="TAL"/>
            </w:pPr>
            <w:r w:rsidRPr="001602BD">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2D33D" w14:textId="2E1DA12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EB3E8" w14:textId="41BC013A"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8C917" w14:textId="38C6FADB" w:rsidR="001602BD" w:rsidRPr="006E2D7A" w:rsidRDefault="001602BD" w:rsidP="001602BD">
            <w:pPr>
              <w:pStyle w:val="TAL"/>
            </w:pPr>
            <w:r w:rsidRPr="001602BD">
              <w:t>Update 7.4A max input level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729DB" w14:textId="77777777" w:rsidR="001602BD" w:rsidRPr="007F2609" w:rsidRDefault="001602BD" w:rsidP="001602BD">
            <w:pPr>
              <w:pStyle w:val="TAL"/>
            </w:pPr>
            <w:r w:rsidRPr="007F2609">
              <w:t>17.</w:t>
            </w:r>
            <w:r>
              <w:t>10.0</w:t>
            </w:r>
          </w:p>
        </w:tc>
      </w:tr>
      <w:tr w:rsidR="001602BD" w:rsidRPr="001602BD" w14:paraId="5C6641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CBC0E8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6671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09CC" w14:textId="425FE15B" w:rsidR="001602BD" w:rsidRPr="006E2D7A" w:rsidRDefault="001602BD" w:rsidP="001602BD">
            <w:pPr>
              <w:pStyle w:val="TAL"/>
            </w:pPr>
            <w:r w:rsidRPr="001602BD">
              <w:t>R5-235957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7A28F" w14:textId="6487E06A" w:rsidR="001602BD" w:rsidRPr="006E2D7A" w:rsidRDefault="001602BD" w:rsidP="001602BD">
            <w:pPr>
              <w:pStyle w:val="TAL"/>
            </w:pPr>
            <w:r w:rsidRPr="001602BD">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444C8" w14:textId="4BB9344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F77A9" w14:textId="1B164AC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6E616B" w14:textId="42BC2568" w:rsidR="001602BD" w:rsidRPr="006E2D7A" w:rsidRDefault="001602BD" w:rsidP="001602BD">
            <w:pPr>
              <w:pStyle w:val="TAL"/>
            </w:pPr>
            <w:r w:rsidRPr="001602BD">
              <w:t>Removal of the delta RIB values for configuration CA_n26-n66-n70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C033D" w14:textId="77777777" w:rsidR="001602BD" w:rsidRPr="007F2609" w:rsidRDefault="001602BD" w:rsidP="001602BD">
            <w:pPr>
              <w:pStyle w:val="TAL"/>
            </w:pPr>
            <w:r w:rsidRPr="007F2609">
              <w:t>17.</w:t>
            </w:r>
            <w:r>
              <w:t>10.0</w:t>
            </w:r>
          </w:p>
        </w:tc>
      </w:tr>
    </w:tbl>
    <w:p w14:paraId="54FA3BC2" w14:textId="14F80C18" w:rsidR="00975C97" w:rsidRPr="007F2609" w:rsidRDefault="00975C97" w:rsidP="00346178"/>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6DC301" w14:textId="77777777" w:rsidR="00436843" w:rsidRDefault="00436843" w:rsidP="00346178">
      <w:r>
        <w:separator/>
      </w:r>
    </w:p>
    <w:p w14:paraId="1DDED3E8" w14:textId="77777777" w:rsidR="00436843" w:rsidRDefault="00436843" w:rsidP="00346178"/>
    <w:p w14:paraId="08743D42" w14:textId="77777777" w:rsidR="00436843" w:rsidRDefault="00436843" w:rsidP="00346178"/>
  </w:endnote>
  <w:endnote w:type="continuationSeparator" w:id="0">
    <w:p w14:paraId="426646B2" w14:textId="77777777" w:rsidR="00436843" w:rsidRDefault="00436843" w:rsidP="00346178">
      <w:r>
        <w:continuationSeparator/>
      </w:r>
    </w:p>
    <w:p w14:paraId="68B2E7EA" w14:textId="77777777" w:rsidR="00436843" w:rsidRDefault="00436843" w:rsidP="00346178"/>
    <w:p w14:paraId="3277E043" w14:textId="77777777" w:rsidR="00436843" w:rsidRDefault="00436843" w:rsidP="00346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FB8A3" w14:textId="77777777" w:rsidR="00240149" w:rsidRDefault="002401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5B295" w14:textId="77777777" w:rsidR="00240149" w:rsidRDefault="002401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F80ED2" w14:textId="77777777" w:rsidR="00436843" w:rsidRDefault="00436843" w:rsidP="00346178">
      <w:r>
        <w:separator/>
      </w:r>
    </w:p>
    <w:p w14:paraId="205D5BC4" w14:textId="77777777" w:rsidR="00436843" w:rsidRDefault="00436843" w:rsidP="00346178"/>
    <w:p w14:paraId="38964100" w14:textId="77777777" w:rsidR="00436843" w:rsidRDefault="00436843" w:rsidP="00346178"/>
  </w:footnote>
  <w:footnote w:type="continuationSeparator" w:id="0">
    <w:p w14:paraId="305D5ACA" w14:textId="77777777" w:rsidR="00436843" w:rsidRDefault="00436843" w:rsidP="00346178">
      <w:r>
        <w:continuationSeparator/>
      </w:r>
    </w:p>
    <w:p w14:paraId="0870C8D5" w14:textId="77777777" w:rsidR="00436843" w:rsidRDefault="00436843" w:rsidP="00346178"/>
    <w:p w14:paraId="69D557DC" w14:textId="77777777" w:rsidR="00436843" w:rsidRDefault="00436843" w:rsidP="003461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83016" w14:textId="77777777" w:rsidR="00240149" w:rsidRDefault="002401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9BFA2" w14:textId="77777777" w:rsidR="00155B48" w:rsidRPr="001F09EB" w:rsidRDefault="00155B48" w:rsidP="00155B48">
    <w:pPr>
      <w:framePr w:h="284" w:hRule="exact" w:hSpace="181" w:wrap="notBeside" w:vAnchor="text" w:hAnchor="margin" w:y="1"/>
      <w:tabs>
        <w:tab w:val="left" w:pos="8229"/>
      </w:tabs>
      <w:rPr>
        <w:rFonts w:ascii="Arial" w:hAnsi="Arial" w:cs="Arial"/>
        <w:b/>
        <w:sz w:val="18"/>
        <w:szCs w:val="18"/>
      </w:rPr>
    </w:pPr>
    <w:bookmarkStart w:id="8" w:name="_Hlk114947037"/>
    <w:r w:rsidRPr="006606E1">
      <w:rPr>
        <w:rFonts w:ascii="Arial" w:hAnsi="Arial" w:cs="Arial"/>
        <w:b/>
        <w:szCs w:val="18"/>
      </w:rPr>
      <w:t>Release 17</w:t>
    </w:r>
  </w:p>
  <w:p w14:paraId="72F79351" w14:textId="74F85E8E" w:rsidR="00155B48" w:rsidRPr="001F09EB" w:rsidRDefault="00155B48" w:rsidP="00155B48">
    <w:pPr>
      <w:framePr w:h="284" w:hRule="exact" w:hSpace="181" w:wrap="notBeside" w:vAnchor="text" w:hAnchor="margin" w:xAlign="right" w:y="1"/>
      <w:tabs>
        <w:tab w:val="left" w:pos="8229"/>
      </w:tabs>
      <w:rPr>
        <w:rFonts w:ascii="Arial" w:hAnsi="Arial" w:cs="Arial"/>
        <w:b/>
        <w:sz w:val="18"/>
        <w:szCs w:val="18"/>
      </w:rPr>
    </w:pPr>
    <w:bookmarkStart w:id="9" w:name="_Hlk114947043"/>
    <w:bookmarkEnd w:id="8"/>
    <w:r w:rsidRPr="006606E1">
      <w:rPr>
        <w:rFonts w:ascii="Arial" w:hAnsi="Arial" w:cs="Arial"/>
        <w:b/>
        <w:szCs w:val="18"/>
      </w:rPr>
      <w:t>3GPP TS 38.521-1 V17.</w:t>
    </w:r>
    <w:r w:rsidR="001602BD">
      <w:rPr>
        <w:rFonts w:ascii="Arial" w:hAnsi="Arial" w:cs="Arial"/>
        <w:b/>
        <w:szCs w:val="18"/>
      </w:rPr>
      <w:t>10</w:t>
    </w:r>
    <w:r w:rsidRPr="006606E1">
      <w:rPr>
        <w:rFonts w:ascii="Arial" w:hAnsi="Arial" w:cs="Arial"/>
        <w:b/>
        <w:szCs w:val="18"/>
      </w:rPr>
      <w:t>.</w:t>
    </w:r>
    <w:r>
      <w:rPr>
        <w:rFonts w:ascii="Arial" w:hAnsi="Arial" w:cs="Arial"/>
        <w:b/>
        <w:szCs w:val="18"/>
      </w:rPr>
      <w:t>0</w:t>
    </w:r>
    <w:r w:rsidRPr="006606E1">
      <w:rPr>
        <w:rFonts w:ascii="Arial" w:hAnsi="Arial" w:cs="Arial"/>
        <w:b/>
        <w:szCs w:val="18"/>
      </w:rPr>
      <w:t xml:space="preserve"> (202</w:t>
    </w:r>
    <w:r>
      <w:rPr>
        <w:rFonts w:ascii="Arial" w:hAnsi="Arial" w:cs="Arial"/>
        <w:b/>
        <w:szCs w:val="18"/>
      </w:rPr>
      <w:t>3</w:t>
    </w:r>
    <w:r w:rsidRPr="006606E1">
      <w:rPr>
        <w:rFonts w:ascii="Arial" w:hAnsi="Arial" w:cs="Arial"/>
        <w:b/>
        <w:szCs w:val="18"/>
      </w:rPr>
      <w:t>-</w:t>
    </w:r>
    <w:r>
      <w:rPr>
        <w:rFonts w:ascii="Arial" w:hAnsi="Arial" w:cs="Arial"/>
        <w:b/>
        <w:szCs w:val="18"/>
      </w:rPr>
      <w:t>0</w:t>
    </w:r>
    <w:r w:rsidR="001602BD">
      <w:rPr>
        <w:rFonts w:ascii="Arial" w:hAnsi="Arial" w:cs="Arial"/>
        <w:b/>
        <w:szCs w:val="18"/>
      </w:rPr>
      <w:t>9</w:t>
    </w:r>
    <w:r w:rsidRPr="006606E1">
      <w:rPr>
        <w:rFonts w:ascii="Arial" w:hAnsi="Arial" w:cs="Arial"/>
        <w:b/>
        <w:szCs w:val="18"/>
      </w:rPr>
      <w:t>)</w:t>
    </w:r>
  </w:p>
  <w:bookmarkEnd w:id="9" w:displacedByCustomXml="next"/>
  <w:sdt>
    <w:sdtPr>
      <w:rPr>
        <w:noProof w:val="0"/>
      </w:rPr>
      <w:id w:val="1060360780"/>
      <w:docPartObj>
        <w:docPartGallery w:val="Page Numbers (Top of Page)"/>
        <w:docPartUnique/>
      </w:docPartObj>
    </w:sdtPr>
    <w:sdtEndPr>
      <w:rPr>
        <w:noProof/>
      </w:rPr>
    </w:sdtEndPr>
    <w:sdtContent>
      <w:p w14:paraId="5148081D" w14:textId="699D78D1"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34617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0A4E9" w14:textId="77777777" w:rsidR="00240149" w:rsidRDefault="002401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7"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3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3"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19"/>
  </w:num>
  <w:num w:numId="2" w16cid:durableId="632448303">
    <w:abstractNumId w:val="44"/>
  </w:num>
  <w:num w:numId="3" w16cid:durableId="882599912">
    <w:abstractNumId w:val="12"/>
  </w:num>
  <w:num w:numId="4" w16cid:durableId="1932927166">
    <w:abstractNumId w:val="30"/>
  </w:num>
  <w:num w:numId="5" w16cid:durableId="1188328171">
    <w:abstractNumId w:val="23"/>
  </w:num>
  <w:num w:numId="6" w16cid:durableId="1339698554">
    <w:abstractNumId w:val="41"/>
  </w:num>
  <w:num w:numId="7" w16cid:durableId="283387028">
    <w:abstractNumId w:val="45"/>
  </w:num>
  <w:num w:numId="8" w16cid:durableId="680280398">
    <w:abstractNumId w:val="46"/>
  </w:num>
  <w:num w:numId="9" w16cid:durableId="498814002">
    <w:abstractNumId w:val="20"/>
  </w:num>
  <w:num w:numId="10" w16cid:durableId="1293831292">
    <w:abstractNumId w:val="13"/>
  </w:num>
  <w:num w:numId="11" w16cid:durableId="1589341327">
    <w:abstractNumId w:val="25"/>
  </w:num>
  <w:num w:numId="12" w16cid:durableId="1816754684">
    <w:abstractNumId w:val="28"/>
  </w:num>
  <w:num w:numId="13" w16cid:durableId="1032539618">
    <w:abstractNumId w:val="22"/>
  </w:num>
  <w:num w:numId="14" w16cid:durableId="134614032">
    <w:abstractNumId w:val="39"/>
  </w:num>
  <w:num w:numId="15" w16cid:durableId="1519347630">
    <w:abstractNumId w:val="3"/>
  </w:num>
  <w:num w:numId="16" w16cid:durableId="1312904826">
    <w:abstractNumId w:val="8"/>
  </w:num>
  <w:num w:numId="17" w16cid:durableId="1069115729">
    <w:abstractNumId w:val="38"/>
  </w:num>
  <w:num w:numId="18" w16cid:durableId="974796705">
    <w:abstractNumId w:val="31"/>
  </w:num>
  <w:num w:numId="19" w16cid:durableId="746732235">
    <w:abstractNumId w:val="36"/>
  </w:num>
  <w:num w:numId="20" w16cid:durableId="579214716">
    <w:abstractNumId w:val="42"/>
  </w:num>
  <w:num w:numId="21" w16cid:durableId="294868907">
    <w:abstractNumId w:val="15"/>
  </w:num>
  <w:num w:numId="22" w16cid:durableId="1815371416">
    <w:abstractNumId w:val="35"/>
  </w:num>
  <w:num w:numId="23" w16cid:durableId="567376437">
    <w:abstractNumId w:val="34"/>
  </w:num>
  <w:num w:numId="24" w16cid:durableId="952596284">
    <w:abstractNumId w:val="43"/>
  </w:num>
  <w:num w:numId="25" w16cid:durableId="15353580">
    <w:abstractNumId w:val="47"/>
  </w:num>
  <w:num w:numId="26" w16cid:durableId="1915970013">
    <w:abstractNumId w:val="40"/>
  </w:num>
  <w:num w:numId="27" w16cid:durableId="535191847">
    <w:abstractNumId w:val="10"/>
  </w:num>
  <w:num w:numId="28" w16cid:durableId="44947100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169773117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772820497">
    <w:abstractNumId w:val="6"/>
  </w:num>
  <w:num w:numId="31" w16cid:durableId="962535305">
    <w:abstractNumId w:val="37"/>
  </w:num>
  <w:num w:numId="32" w16cid:durableId="355086460">
    <w:abstractNumId w:val="26"/>
  </w:num>
  <w:num w:numId="33" w16cid:durableId="1228347736">
    <w:abstractNumId w:val="24"/>
  </w:num>
  <w:num w:numId="34" w16cid:durableId="1767068652">
    <w:abstractNumId w:val="27"/>
  </w:num>
  <w:num w:numId="35" w16cid:durableId="1537084904">
    <w:abstractNumId w:val="21"/>
  </w:num>
  <w:num w:numId="36" w16cid:durableId="869954693">
    <w:abstractNumId w:val="9"/>
  </w:num>
  <w:num w:numId="37" w16cid:durableId="1780370137">
    <w:abstractNumId w:val="7"/>
  </w:num>
  <w:num w:numId="38" w16cid:durableId="642465839">
    <w:abstractNumId w:val="16"/>
  </w:num>
  <w:num w:numId="39" w16cid:durableId="255016901">
    <w:abstractNumId w:val="33"/>
  </w:num>
  <w:num w:numId="40" w16cid:durableId="416944211">
    <w:abstractNumId w:val="17"/>
  </w:num>
  <w:num w:numId="41" w16cid:durableId="1796483319">
    <w:abstractNumId w:val="5"/>
  </w:num>
  <w:num w:numId="42" w16cid:durableId="1229194581">
    <w:abstractNumId w:val="11"/>
  </w:num>
  <w:num w:numId="43" w16cid:durableId="1111820032">
    <w:abstractNumId w:val="32"/>
  </w:num>
  <w:num w:numId="44" w16cid:durableId="716707177">
    <w:abstractNumId w:val="18"/>
  </w:num>
  <w:num w:numId="45" w16cid:durableId="101145496">
    <w:abstractNumId w:val="14"/>
  </w:num>
  <w:num w:numId="46" w16cid:durableId="617446465">
    <w:abstractNumId w:val="0"/>
  </w:num>
  <w:num w:numId="47" w16cid:durableId="731850806">
    <w:abstractNumId w:val="1"/>
  </w:num>
  <w:num w:numId="48" w16cid:durableId="1608810247">
    <w:abstractNumId w:val="29"/>
  </w:num>
  <w:num w:numId="49" w16cid:durableId="96488656">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2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42039"/>
    <w:rsid w:val="000603CA"/>
    <w:rsid w:val="00062BC6"/>
    <w:rsid w:val="00083C81"/>
    <w:rsid w:val="00094D30"/>
    <w:rsid w:val="00095006"/>
    <w:rsid w:val="000A289D"/>
    <w:rsid w:val="000F1FFD"/>
    <w:rsid w:val="00102BD6"/>
    <w:rsid w:val="0011345A"/>
    <w:rsid w:val="001447E8"/>
    <w:rsid w:val="00145051"/>
    <w:rsid w:val="00155B48"/>
    <w:rsid w:val="001602BD"/>
    <w:rsid w:val="00167F5A"/>
    <w:rsid w:val="00175DBA"/>
    <w:rsid w:val="0018553A"/>
    <w:rsid w:val="00191D79"/>
    <w:rsid w:val="00195030"/>
    <w:rsid w:val="001A1BB6"/>
    <w:rsid w:val="001B3277"/>
    <w:rsid w:val="001B4884"/>
    <w:rsid w:val="001C3795"/>
    <w:rsid w:val="001C4731"/>
    <w:rsid w:val="001D7DB4"/>
    <w:rsid w:val="001E6E87"/>
    <w:rsid w:val="001F09EB"/>
    <w:rsid w:val="001F1C50"/>
    <w:rsid w:val="001F6AE4"/>
    <w:rsid w:val="00200108"/>
    <w:rsid w:val="00213383"/>
    <w:rsid w:val="0021714E"/>
    <w:rsid w:val="00240149"/>
    <w:rsid w:val="002579D1"/>
    <w:rsid w:val="00265806"/>
    <w:rsid w:val="00271401"/>
    <w:rsid w:val="00283218"/>
    <w:rsid w:val="002834AA"/>
    <w:rsid w:val="00286B77"/>
    <w:rsid w:val="00292BB3"/>
    <w:rsid w:val="00297C25"/>
    <w:rsid w:val="002A3C2F"/>
    <w:rsid w:val="002B06AC"/>
    <w:rsid w:val="002D230D"/>
    <w:rsid w:val="002E6B1E"/>
    <w:rsid w:val="002F06E0"/>
    <w:rsid w:val="002F2E05"/>
    <w:rsid w:val="003060BF"/>
    <w:rsid w:val="00321337"/>
    <w:rsid w:val="00346178"/>
    <w:rsid w:val="003552CD"/>
    <w:rsid w:val="00360A0A"/>
    <w:rsid w:val="0037082D"/>
    <w:rsid w:val="003812CB"/>
    <w:rsid w:val="00381E64"/>
    <w:rsid w:val="003904FE"/>
    <w:rsid w:val="003A5E70"/>
    <w:rsid w:val="003C4AAF"/>
    <w:rsid w:val="003C7EC4"/>
    <w:rsid w:val="003D3464"/>
    <w:rsid w:val="003D6132"/>
    <w:rsid w:val="003E25CE"/>
    <w:rsid w:val="003E4BFE"/>
    <w:rsid w:val="003F1978"/>
    <w:rsid w:val="004269DF"/>
    <w:rsid w:val="00436843"/>
    <w:rsid w:val="00436FCC"/>
    <w:rsid w:val="00450716"/>
    <w:rsid w:val="00452591"/>
    <w:rsid w:val="004572DB"/>
    <w:rsid w:val="00464FD0"/>
    <w:rsid w:val="00470E60"/>
    <w:rsid w:val="00477458"/>
    <w:rsid w:val="00486A52"/>
    <w:rsid w:val="0049611B"/>
    <w:rsid w:val="004A12DD"/>
    <w:rsid w:val="004A36F7"/>
    <w:rsid w:val="004F19B2"/>
    <w:rsid w:val="00506329"/>
    <w:rsid w:val="00511E0F"/>
    <w:rsid w:val="005153FD"/>
    <w:rsid w:val="00516610"/>
    <w:rsid w:val="00521D6F"/>
    <w:rsid w:val="005235AB"/>
    <w:rsid w:val="00540320"/>
    <w:rsid w:val="00540437"/>
    <w:rsid w:val="005614BC"/>
    <w:rsid w:val="00595DCB"/>
    <w:rsid w:val="005A37DC"/>
    <w:rsid w:val="005A7F13"/>
    <w:rsid w:val="005B2151"/>
    <w:rsid w:val="005B2E52"/>
    <w:rsid w:val="005C0A2A"/>
    <w:rsid w:val="005C5E40"/>
    <w:rsid w:val="005D69D4"/>
    <w:rsid w:val="005D6E27"/>
    <w:rsid w:val="005E5302"/>
    <w:rsid w:val="005F39AE"/>
    <w:rsid w:val="005F51D8"/>
    <w:rsid w:val="00605E0B"/>
    <w:rsid w:val="0061149C"/>
    <w:rsid w:val="00612635"/>
    <w:rsid w:val="00614B11"/>
    <w:rsid w:val="006249F2"/>
    <w:rsid w:val="00627F7C"/>
    <w:rsid w:val="00637C0C"/>
    <w:rsid w:val="00655322"/>
    <w:rsid w:val="00676CA1"/>
    <w:rsid w:val="00677DBB"/>
    <w:rsid w:val="0068721C"/>
    <w:rsid w:val="0069455B"/>
    <w:rsid w:val="006A0403"/>
    <w:rsid w:val="006C61C9"/>
    <w:rsid w:val="006D0D8E"/>
    <w:rsid w:val="006D7376"/>
    <w:rsid w:val="006E1542"/>
    <w:rsid w:val="006E2D7A"/>
    <w:rsid w:val="006F0FD1"/>
    <w:rsid w:val="007072C3"/>
    <w:rsid w:val="0071599A"/>
    <w:rsid w:val="00742BF4"/>
    <w:rsid w:val="00742C59"/>
    <w:rsid w:val="00745C0D"/>
    <w:rsid w:val="00750470"/>
    <w:rsid w:val="00755270"/>
    <w:rsid w:val="007A784B"/>
    <w:rsid w:val="007B2F58"/>
    <w:rsid w:val="007C18D5"/>
    <w:rsid w:val="007C45EB"/>
    <w:rsid w:val="007D481E"/>
    <w:rsid w:val="007E0F78"/>
    <w:rsid w:val="007E4CBE"/>
    <w:rsid w:val="007F13AB"/>
    <w:rsid w:val="007F2609"/>
    <w:rsid w:val="00811ACA"/>
    <w:rsid w:val="00815D64"/>
    <w:rsid w:val="00844D43"/>
    <w:rsid w:val="00852119"/>
    <w:rsid w:val="00861F36"/>
    <w:rsid w:val="00864E53"/>
    <w:rsid w:val="008A26F3"/>
    <w:rsid w:val="008A356A"/>
    <w:rsid w:val="008B2FA8"/>
    <w:rsid w:val="008D02D4"/>
    <w:rsid w:val="008D2195"/>
    <w:rsid w:val="008D69C1"/>
    <w:rsid w:val="008F2039"/>
    <w:rsid w:val="008F5ED4"/>
    <w:rsid w:val="009105C5"/>
    <w:rsid w:val="00914D61"/>
    <w:rsid w:val="00915299"/>
    <w:rsid w:val="00920626"/>
    <w:rsid w:val="00937DAD"/>
    <w:rsid w:val="00956A30"/>
    <w:rsid w:val="00956E8D"/>
    <w:rsid w:val="00975C97"/>
    <w:rsid w:val="00980B8A"/>
    <w:rsid w:val="0099035F"/>
    <w:rsid w:val="009B436D"/>
    <w:rsid w:val="009C7E81"/>
    <w:rsid w:val="009E40C5"/>
    <w:rsid w:val="00A001BA"/>
    <w:rsid w:val="00A1171B"/>
    <w:rsid w:val="00A3388D"/>
    <w:rsid w:val="00A358F2"/>
    <w:rsid w:val="00A54E9B"/>
    <w:rsid w:val="00A80B30"/>
    <w:rsid w:val="00A84839"/>
    <w:rsid w:val="00A84FCB"/>
    <w:rsid w:val="00AA0E59"/>
    <w:rsid w:val="00AA48BA"/>
    <w:rsid w:val="00AD6E27"/>
    <w:rsid w:val="00AE08E8"/>
    <w:rsid w:val="00AE20A8"/>
    <w:rsid w:val="00AF3A5C"/>
    <w:rsid w:val="00B42A1E"/>
    <w:rsid w:val="00B67F68"/>
    <w:rsid w:val="00B71A21"/>
    <w:rsid w:val="00B729B2"/>
    <w:rsid w:val="00B81E32"/>
    <w:rsid w:val="00B82A84"/>
    <w:rsid w:val="00B87114"/>
    <w:rsid w:val="00B966D8"/>
    <w:rsid w:val="00BA5362"/>
    <w:rsid w:val="00BA58D8"/>
    <w:rsid w:val="00BA6B07"/>
    <w:rsid w:val="00BA7648"/>
    <w:rsid w:val="00BB6597"/>
    <w:rsid w:val="00BB6FF7"/>
    <w:rsid w:val="00BF09B1"/>
    <w:rsid w:val="00BF7EF5"/>
    <w:rsid w:val="00C53B5B"/>
    <w:rsid w:val="00C61A6A"/>
    <w:rsid w:val="00C70F1C"/>
    <w:rsid w:val="00CB0202"/>
    <w:rsid w:val="00CB2F18"/>
    <w:rsid w:val="00CB6FA4"/>
    <w:rsid w:val="00CC032A"/>
    <w:rsid w:val="00CC7939"/>
    <w:rsid w:val="00CC798C"/>
    <w:rsid w:val="00D04543"/>
    <w:rsid w:val="00D257EA"/>
    <w:rsid w:val="00D354C9"/>
    <w:rsid w:val="00D42DFA"/>
    <w:rsid w:val="00D43CAD"/>
    <w:rsid w:val="00D55396"/>
    <w:rsid w:val="00D55BCC"/>
    <w:rsid w:val="00D65211"/>
    <w:rsid w:val="00D83BBC"/>
    <w:rsid w:val="00D94837"/>
    <w:rsid w:val="00DA5F1F"/>
    <w:rsid w:val="00DD664E"/>
    <w:rsid w:val="00DF3DA3"/>
    <w:rsid w:val="00DF7CEF"/>
    <w:rsid w:val="00E00DA6"/>
    <w:rsid w:val="00E10B58"/>
    <w:rsid w:val="00E13E18"/>
    <w:rsid w:val="00E20A16"/>
    <w:rsid w:val="00E32EB6"/>
    <w:rsid w:val="00E4614F"/>
    <w:rsid w:val="00E50657"/>
    <w:rsid w:val="00E62506"/>
    <w:rsid w:val="00E62BEA"/>
    <w:rsid w:val="00E66709"/>
    <w:rsid w:val="00E701AE"/>
    <w:rsid w:val="00E76C90"/>
    <w:rsid w:val="00ED5126"/>
    <w:rsid w:val="00ED7E8C"/>
    <w:rsid w:val="00EE4BA2"/>
    <w:rsid w:val="00F2713B"/>
    <w:rsid w:val="00F31CDD"/>
    <w:rsid w:val="00F47930"/>
    <w:rsid w:val="00F50304"/>
    <w:rsid w:val="00F54632"/>
    <w:rsid w:val="00F54CEC"/>
    <w:rsid w:val="00F752BA"/>
    <w:rsid w:val="00F77B26"/>
    <w:rsid w:val="00F827DB"/>
    <w:rsid w:val="00F97CAC"/>
    <w:rsid w:val="00FB1274"/>
    <w:rsid w:val="00FC19C5"/>
    <w:rsid w:val="00FD565D"/>
    <w:rsid w:val="00FE0985"/>
    <w:rsid w:val="00FF22D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0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014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4014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4014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4014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40149"/>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240149"/>
    <w:pPr>
      <w:ind w:left="1701" w:hanging="1701"/>
      <w:outlineLvl w:val="4"/>
    </w:pPr>
    <w:rPr>
      <w:sz w:val="22"/>
    </w:rPr>
  </w:style>
  <w:style w:type="paragraph" w:styleId="Heading6">
    <w:name w:val="heading 6"/>
    <w:aliases w:val="T1,Header 6"/>
    <w:basedOn w:val="H6"/>
    <w:next w:val="Normal"/>
    <w:link w:val="Heading6Char"/>
    <w:qFormat/>
    <w:rsid w:val="00240149"/>
    <w:pPr>
      <w:outlineLvl w:val="5"/>
    </w:pPr>
  </w:style>
  <w:style w:type="paragraph" w:styleId="Heading7">
    <w:name w:val="heading 7"/>
    <w:aliases w:val="L7,Header 7"/>
    <w:basedOn w:val="H6"/>
    <w:next w:val="Normal"/>
    <w:link w:val="Heading7Char"/>
    <w:qFormat/>
    <w:rsid w:val="00240149"/>
    <w:pPr>
      <w:outlineLvl w:val="6"/>
    </w:pPr>
  </w:style>
  <w:style w:type="paragraph" w:styleId="Heading8">
    <w:name w:val="heading 8"/>
    <w:basedOn w:val="Heading1"/>
    <w:next w:val="Normal"/>
    <w:link w:val="Heading8Char"/>
    <w:qFormat/>
    <w:rsid w:val="00240149"/>
    <w:pPr>
      <w:ind w:left="0" w:firstLine="0"/>
      <w:outlineLvl w:val="7"/>
    </w:pPr>
  </w:style>
  <w:style w:type="paragraph" w:styleId="Heading9">
    <w:name w:val="heading 9"/>
    <w:basedOn w:val="Heading8"/>
    <w:next w:val="Normal"/>
    <w:link w:val="Heading9Char"/>
    <w:qFormat/>
    <w:rsid w:val="00240149"/>
    <w:pPr>
      <w:outlineLvl w:val="8"/>
    </w:pPr>
  </w:style>
  <w:style w:type="character" w:default="1" w:styleId="DefaultParagraphFont">
    <w:name w:val="Default Paragraph Font"/>
    <w:semiHidden/>
    <w:rsid w:val="0024014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0149"/>
  </w:style>
  <w:style w:type="paragraph" w:customStyle="1" w:styleId="B10">
    <w:name w:val="B1"/>
    <w:basedOn w:val="List"/>
    <w:link w:val="B1Char"/>
    <w:rsid w:val="00240149"/>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240149"/>
    <w:pPr>
      <w:spacing w:before="180"/>
      <w:ind w:left="2693" w:hanging="2693"/>
    </w:pPr>
    <w:rPr>
      <w:b/>
    </w:rPr>
  </w:style>
  <w:style w:type="paragraph" w:styleId="TOC1">
    <w:name w:val="toc 1"/>
    <w:rsid w:val="0024014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24014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240149"/>
    <w:pPr>
      <w:ind w:left="1701" w:hanging="1701"/>
    </w:pPr>
  </w:style>
  <w:style w:type="paragraph" w:styleId="TOC4">
    <w:name w:val="toc 4"/>
    <w:basedOn w:val="TOC3"/>
    <w:rsid w:val="00240149"/>
    <w:pPr>
      <w:ind w:left="1418" w:hanging="1418"/>
    </w:pPr>
  </w:style>
  <w:style w:type="paragraph" w:styleId="TOC3">
    <w:name w:val="toc 3"/>
    <w:basedOn w:val="TOC2"/>
    <w:rsid w:val="00240149"/>
    <w:pPr>
      <w:ind w:left="1134" w:hanging="1134"/>
    </w:pPr>
  </w:style>
  <w:style w:type="paragraph" w:styleId="TOC2">
    <w:name w:val="toc 2"/>
    <w:basedOn w:val="TOC1"/>
    <w:rsid w:val="00240149"/>
    <w:pPr>
      <w:keepNext w:val="0"/>
      <w:spacing w:before="0"/>
      <w:ind w:left="851" w:hanging="851"/>
    </w:pPr>
    <w:rPr>
      <w:sz w:val="20"/>
    </w:rPr>
  </w:style>
  <w:style w:type="paragraph" w:styleId="Index2">
    <w:name w:val="index 2"/>
    <w:basedOn w:val="Index1"/>
    <w:rsid w:val="00240149"/>
    <w:pPr>
      <w:ind w:left="284"/>
    </w:pPr>
  </w:style>
  <w:style w:type="paragraph" w:styleId="Index1">
    <w:name w:val="index 1"/>
    <w:basedOn w:val="Normal"/>
    <w:rsid w:val="00240149"/>
    <w:pPr>
      <w:keepLines/>
      <w:spacing w:after="0"/>
    </w:pPr>
  </w:style>
  <w:style w:type="paragraph" w:customStyle="1" w:styleId="ZH">
    <w:name w:val="ZH"/>
    <w:rsid w:val="0024014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240149"/>
    <w:pPr>
      <w:outlineLvl w:val="9"/>
    </w:pPr>
  </w:style>
  <w:style w:type="paragraph" w:styleId="ListNumber2">
    <w:name w:val="List Number 2"/>
    <w:basedOn w:val="ListNumber"/>
    <w:rsid w:val="00240149"/>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4014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24014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24014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240149"/>
    <w:rPr>
      <w:b/>
    </w:rPr>
  </w:style>
  <w:style w:type="paragraph" w:customStyle="1" w:styleId="TAC">
    <w:name w:val="TAC"/>
    <w:basedOn w:val="TAL"/>
    <w:link w:val="TACChar"/>
    <w:rsid w:val="00240149"/>
    <w:pPr>
      <w:jc w:val="center"/>
    </w:pPr>
  </w:style>
  <w:style w:type="paragraph" w:customStyle="1" w:styleId="TF">
    <w:name w:val="TF"/>
    <w:aliases w:val="left"/>
    <w:basedOn w:val="TH"/>
    <w:link w:val="TF0"/>
    <w:rsid w:val="00240149"/>
    <w:pPr>
      <w:keepNext w:val="0"/>
      <w:spacing w:before="0" w:after="240"/>
    </w:pPr>
  </w:style>
  <w:style w:type="paragraph" w:customStyle="1" w:styleId="NO">
    <w:name w:val="NO"/>
    <w:basedOn w:val="Normal"/>
    <w:link w:val="NOChar"/>
    <w:rsid w:val="00240149"/>
    <w:pPr>
      <w:keepLines/>
      <w:ind w:left="1135" w:hanging="851"/>
    </w:pPr>
  </w:style>
  <w:style w:type="paragraph" w:styleId="TOC9">
    <w:name w:val="toc 9"/>
    <w:basedOn w:val="TOC8"/>
    <w:rsid w:val="00240149"/>
    <w:pPr>
      <w:ind w:left="1418" w:hanging="1418"/>
    </w:pPr>
  </w:style>
  <w:style w:type="paragraph" w:customStyle="1" w:styleId="EX">
    <w:name w:val="EX"/>
    <w:basedOn w:val="Normal"/>
    <w:link w:val="EXChar"/>
    <w:rsid w:val="00240149"/>
    <w:pPr>
      <w:keepLines/>
      <w:ind w:left="1702" w:hanging="1418"/>
    </w:pPr>
  </w:style>
  <w:style w:type="paragraph" w:customStyle="1" w:styleId="FP">
    <w:name w:val="FP"/>
    <w:basedOn w:val="Normal"/>
    <w:rsid w:val="00240149"/>
    <w:pPr>
      <w:spacing w:after="0"/>
    </w:pPr>
  </w:style>
  <w:style w:type="paragraph" w:customStyle="1" w:styleId="LD">
    <w:name w:val="LD"/>
    <w:rsid w:val="0024014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240149"/>
    <w:pPr>
      <w:spacing w:after="0"/>
    </w:pPr>
  </w:style>
  <w:style w:type="paragraph" w:customStyle="1" w:styleId="EW">
    <w:name w:val="EW"/>
    <w:basedOn w:val="EX"/>
    <w:rsid w:val="00240149"/>
    <w:pPr>
      <w:spacing w:after="0"/>
    </w:pPr>
  </w:style>
  <w:style w:type="paragraph" w:styleId="TOC6">
    <w:name w:val="toc 6"/>
    <w:basedOn w:val="TOC5"/>
    <w:next w:val="Normal"/>
    <w:rsid w:val="00240149"/>
    <w:pPr>
      <w:ind w:left="1985" w:hanging="1985"/>
    </w:pPr>
  </w:style>
  <w:style w:type="paragraph" w:styleId="TOC7">
    <w:name w:val="toc 7"/>
    <w:basedOn w:val="TOC6"/>
    <w:next w:val="Normal"/>
    <w:rsid w:val="00240149"/>
    <w:pPr>
      <w:ind w:left="2268" w:hanging="2268"/>
    </w:pPr>
  </w:style>
  <w:style w:type="paragraph" w:styleId="ListBullet2">
    <w:name w:val="List Bullet 2"/>
    <w:aliases w:val="lb2"/>
    <w:basedOn w:val="ListBullet"/>
    <w:link w:val="ListBullet2Char"/>
    <w:rsid w:val="00240149"/>
    <w:pPr>
      <w:ind w:left="851"/>
    </w:pPr>
  </w:style>
  <w:style w:type="paragraph" w:styleId="ListBullet3">
    <w:name w:val="List Bullet 3"/>
    <w:basedOn w:val="ListBullet2"/>
    <w:link w:val="ListBullet3Char"/>
    <w:rsid w:val="00240149"/>
    <w:pPr>
      <w:ind w:left="1135"/>
    </w:pPr>
  </w:style>
  <w:style w:type="paragraph" w:styleId="ListNumber">
    <w:name w:val="List Number"/>
    <w:basedOn w:val="List"/>
    <w:rsid w:val="00240149"/>
  </w:style>
  <w:style w:type="paragraph" w:customStyle="1" w:styleId="EQ">
    <w:name w:val="EQ"/>
    <w:basedOn w:val="Normal"/>
    <w:next w:val="Normal"/>
    <w:link w:val="EQChar"/>
    <w:rsid w:val="00240149"/>
    <w:pPr>
      <w:keepLines/>
      <w:tabs>
        <w:tab w:val="center" w:pos="4536"/>
        <w:tab w:val="right" w:pos="9072"/>
      </w:tabs>
    </w:pPr>
    <w:rPr>
      <w:noProof/>
    </w:rPr>
  </w:style>
  <w:style w:type="paragraph" w:customStyle="1" w:styleId="TH">
    <w:name w:val="TH"/>
    <w:basedOn w:val="Normal"/>
    <w:link w:val="THChar"/>
    <w:rsid w:val="00240149"/>
    <w:pPr>
      <w:keepNext/>
      <w:keepLines/>
      <w:spacing w:before="60"/>
      <w:jc w:val="center"/>
    </w:pPr>
    <w:rPr>
      <w:rFonts w:ascii="Arial" w:hAnsi="Arial"/>
      <w:b/>
    </w:rPr>
  </w:style>
  <w:style w:type="paragraph" w:customStyle="1" w:styleId="NF">
    <w:name w:val="NF"/>
    <w:basedOn w:val="NO"/>
    <w:rsid w:val="00240149"/>
    <w:pPr>
      <w:keepNext/>
      <w:spacing w:after="0"/>
    </w:pPr>
    <w:rPr>
      <w:rFonts w:ascii="Arial" w:hAnsi="Arial"/>
      <w:sz w:val="18"/>
    </w:rPr>
  </w:style>
  <w:style w:type="paragraph" w:customStyle="1" w:styleId="PL">
    <w:name w:val="PL"/>
    <w:link w:val="PLChar"/>
    <w:rsid w:val="00240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240149"/>
    <w:pPr>
      <w:jc w:val="right"/>
    </w:pPr>
  </w:style>
  <w:style w:type="paragraph" w:customStyle="1" w:styleId="H6">
    <w:name w:val="H6"/>
    <w:basedOn w:val="Heading5"/>
    <w:next w:val="Normal"/>
    <w:link w:val="H6Char"/>
    <w:rsid w:val="00240149"/>
    <w:pPr>
      <w:ind w:left="1985" w:hanging="1985"/>
      <w:outlineLvl w:val="9"/>
    </w:pPr>
    <w:rPr>
      <w:sz w:val="20"/>
    </w:rPr>
  </w:style>
  <w:style w:type="paragraph" w:customStyle="1" w:styleId="TAN">
    <w:name w:val="TAN"/>
    <w:basedOn w:val="TAL"/>
    <w:link w:val="TANChar"/>
    <w:rsid w:val="00240149"/>
    <w:pPr>
      <w:ind w:left="851" w:hanging="851"/>
    </w:pPr>
  </w:style>
  <w:style w:type="paragraph" w:customStyle="1" w:styleId="TAL">
    <w:name w:val="TAL"/>
    <w:basedOn w:val="Normal"/>
    <w:link w:val="TALCar"/>
    <w:rsid w:val="00240149"/>
    <w:pPr>
      <w:keepNext/>
      <w:keepLines/>
      <w:spacing w:after="0"/>
    </w:pPr>
    <w:rPr>
      <w:rFonts w:ascii="Arial" w:hAnsi="Arial"/>
      <w:sz w:val="18"/>
    </w:rPr>
  </w:style>
  <w:style w:type="paragraph" w:customStyle="1" w:styleId="ZA">
    <w:name w:val="ZA"/>
    <w:rsid w:val="0024014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24014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24014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24014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240149"/>
    <w:pPr>
      <w:framePr w:wrap="notBeside" w:y="16161"/>
    </w:pPr>
  </w:style>
  <w:style w:type="character" w:customStyle="1" w:styleId="ZGSM">
    <w:name w:val="ZGSM"/>
    <w:rsid w:val="00240149"/>
  </w:style>
  <w:style w:type="paragraph" w:styleId="List2">
    <w:name w:val="List 2"/>
    <w:basedOn w:val="List"/>
    <w:link w:val="List2Char"/>
    <w:rsid w:val="00240149"/>
    <w:pPr>
      <w:ind w:left="851"/>
    </w:pPr>
  </w:style>
  <w:style w:type="paragraph" w:customStyle="1" w:styleId="ZG">
    <w:name w:val="ZG"/>
    <w:rsid w:val="0024014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240149"/>
    <w:pPr>
      <w:ind w:left="1135"/>
    </w:pPr>
  </w:style>
  <w:style w:type="paragraph" w:styleId="List4">
    <w:name w:val="List 4"/>
    <w:basedOn w:val="List3"/>
    <w:rsid w:val="00240149"/>
    <w:pPr>
      <w:ind w:left="1418"/>
    </w:pPr>
  </w:style>
  <w:style w:type="paragraph" w:styleId="List5">
    <w:name w:val="List 5"/>
    <w:basedOn w:val="List4"/>
    <w:rsid w:val="00240149"/>
    <w:pPr>
      <w:ind w:left="1702"/>
    </w:pPr>
  </w:style>
  <w:style w:type="paragraph" w:customStyle="1" w:styleId="EditorsNote">
    <w:name w:val="Editor's Note"/>
    <w:aliases w:val="EN,Editor's Noteormal"/>
    <w:basedOn w:val="NO"/>
    <w:link w:val="EditorsNoteCarCar"/>
    <w:rsid w:val="00240149"/>
    <w:rPr>
      <w:color w:val="FF0000"/>
    </w:rPr>
  </w:style>
  <w:style w:type="paragraph" w:styleId="List">
    <w:name w:val="List"/>
    <w:basedOn w:val="Normal"/>
    <w:link w:val="ListChar"/>
    <w:rsid w:val="00240149"/>
    <w:pPr>
      <w:ind w:left="568" w:hanging="284"/>
    </w:pPr>
  </w:style>
  <w:style w:type="paragraph" w:styleId="ListBullet">
    <w:name w:val="List Bullet"/>
    <w:aliases w:val="UL"/>
    <w:basedOn w:val="List"/>
    <w:link w:val="ListBulletChar"/>
    <w:rsid w:val="00240149"/>
  </w:style>
  <w:style w:type="paragraph" w:styleId="ListBullet4">
    <w:name w:val="List Bullet 4"/>
    <w:basedOn w:val="ListBullet3"/>
    <w:rsid w:val="00240149"/>
    <w:pPr>
      <w:ind w:left="1418"/>
    </w:pPr>
  </w:style>
  <w:style w:type="paragraph" w:styleId="ListBullet5">
    <w:name w:val="List Bullet 5"/>
    <w:basedOn w:val="ListBullet4"/>
    <w:rsid w:val="00240149"/>
    <w:pPr>
      <w:ind w:left="1702"/>
    </w:pPr>
  </w:style>
  <w:style w:type="paragraph" w:customStyle="1" w:styleId="B20">
    <w:name w:val="B2"/>
    <w:basedOn w:val="List2"/>
    <w:link w:val="B2Char"/>
    <w:rsid w:val="00240149"/>
  </w:style>
  <w:style w:type="paragraph" w:customStyle="1" w:styleId="B30">
    <w:name w:val="B3"/>
    <w:basedOn w:val="List3"/>
    <w:link w:val="B3Char"/>
    <w:rsid w:val="00240149"/>
  </w:style>
  <w:style w:type="paragraph" w:customStyle="1" w:styleId="B4">
    <w:name w:val="B4"/>
    <w:basedOn w:val="List4"/>
    <w:link w:val="B4Char"/>
    <w:rsid w:val="00240149"/>
  </w:style>
  <w:style w:type="paragraph" w:customStyle="1" w:styleId="B5">
    <w:name w:val="B5"/>
    <w:basedOn w:val="List5"/>
    <w:link w:val="B5Char"/>
    <w:rsid w:val="00240149"/>
  </w:style>
  <w:style w:type="paragraph" w:styleId="Footer">
    <w:name w:val="footer"/>
    <w:aliases w:val="footer odd,footer,fo,pie de página"/>
    <w:basedOn w:val="Header"/>
    <w:link w:val="FooterChar"/>
    <w:rsid w:val="00240149"/>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240149"/>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A48BA"/>
  </w:style>
  <w:style w:type="numbering" w:customStyle="1" w:styleId="NoList2">
    <w:name w:val="No List2"/>
    <w:next w:val="NoList"/>
    <w:uiPriority w:val="99"/>
    <w:semiHidden/>
    <w:unhideWhenUsed/>
    <w:rsid w:val="00AA48BA"/>
  </w:style>
  <w:style w:type="numbering" w:customStyle="1" w:styleId="NoList3">
    <w:name w:val="No List3"/>
    <w:next w:val="NoList"/>
    <w:uiPriority w:val="99"/>
    <w:semiHidden/>
    <w:unhideWhenUsed/>
    <w:rsid w:val="00AA48BA"/>
  </w:style>
  <w:style w:type="numbering" w:customStyle="1" w:styleId="NoList4">
    <w:name w:val="No List4"/>
    <w:next w:val="NoList"/>
    <w:uiPriority w:val="99"/>
    <w:semiHidden/>
    <w:unhideWhenUsed/>
    <w:rsid w:val="00AA48BA"/>
  </w:style>
  <w:style w:type="numbering" w:customStyle="1" w:styleId="NoList5">
    <w:name w:val="No List5"/>
    <w:next w:val="NoList"/>
    <w:uiPriority w:val="99"/>
    <w:semiHidden/>
    <w:unhideWhenUsed/>
    <w:rsid w:val="00AA48BA"/>
  </w:style>
  <w:style w:type="numbering" w:customStyle="1" w:styleId="NoList11">
    <w:name w:val="No List11"/>
    <w:next w:val="NoList"/>
    <w:uiPriority w:val="99"/>
    <w:semiHidden/>
    <w:unhideWhenUsed/>
    <w:rsid w:val="00AA48BA"/>
  </w:style>
  <w:style w:type="numbering" w:customStyle="1" w:styleId="NoList21">
    <w:name w:val="No List21"/>
    <w:next w:val="NoList"/>
    <w:uiPriority w:val="99"/>
    <w:semiHidden/>
    <w:unhideWhenUsed/>
    <w:rsid w:val="00AA48BA"/>
  </w:style>
  <w:style w:type="numbering" w:customStyle="1" w:styleId="NoList31">
    <w:name w:val="No List31"/>
    <w:next w:val="NoList"/>
    <w:uiPriority w:val="99"/>
    <w:semiHidden/>
    <w:unhideWhenUsed/>
    <w:rsid w:val="00AA48BA"/>
  </w:style>
  <w:style w:type="numbering" w:customStyle="1" w:styleId="NoList41">
    <w:name w:val="No List41"/>
    <w:next w:val="NoList"/>
    <w:uiPriority w:val="99"/>
    <w:semiHidden/>
    <w:unhideWhenUsed/>
    <w:rsid w:val="00AA48BA"/>
  </w:style>
  <w:style w:type="numbering" w:customStyle="1" w:styleId="NoList6">
    <w:name w:val="No List6"/>
    <w:next w:val="NoList"/>
    <w:uiPriority w:val="99"/>
    <w:semiHidden/>
    <w:unhideWhenUsed/>
    <w:rsid w:val="00AA48BA"/>
  </w:style>
  <w:style w:type="numbering" w:customStyle="1" w:styleId="1fffc">
    <w:name w:val="无列表1"/>
    <w:next w:val="NoList"/>
    <w:semiHidden/>
    <w:rsid w:val="00AA48BA"/>
  </w:style>
  <w:style w:type="numbering" w:customStyle="1" w:styleId="1fffd">
    <w:name w:val="リストなし1"/>
    <w:next w:val="NoList"/>
    <w:uiPriority w:val="99"/>
    <w:semiHidden/>
    <w:unhideWhenUsed/>
    <w:rsid w:val="00AA48BA"/>
  </w:style>
  <w:style w:type="numbering" w:customStyle="1" w:styleId="118">
    <w:name w:val="无列表11"/>
    <w:next w:val="NoList"/>
    <w:semiHidden/>
    <w:rsid w:val="00AA48BA"/>
  </w:style>
  <w:style w:type="numbering" w:customStyle="1" w:styleId="119">
    <w:name w:val="リストなし11"/>
    <w:next w:val="NoList"/>
    <w:uiPriority w:val="99"/>
    <w:semiHidden/>
    <w:unhideWhenUsed/>
    <w:rsid w:val="00AA48BA"/>
  </w:style>
  <w:style w:type="numbering" w:customStyle="1" w:styleId="NoList111">
    <w:name w:val="No List111"/>
    <w:next w:val="NoList"/>
    <w:uiPriority w:val="99"/>
    <w:semiHidden/>
    <w:unhideWhenUsed/>
    <w:rsid w:val="00AA48BA"/>
  </w:style>
  <w:style w:type="numbering" w:customStyle="1" w:styleId="NoList7">
    <w:name w:val="No List7"/>
    <w:next w:val="NoList"/>
    <w:uiPriority w:val="99"/>
    <w:semiHidden/>
    <w:unhideWhenUsed/>
    <w:rsid w:val="00AA48BA"/>
  </w:style>
  <w:style w:type="numbering" w:customStyle="1" w:styleId="NoList12">
    <w:name w:val="No List12"/>
    <w:next w:val="NoList"/>
    <w:uiPriority w:val="99"/>
    <w:semiHidden/>
    <w:unhideWhenUsed/>
    <w:rsid w:val="00AA48BA"/>
  </w:style>
  <w:style w:type="numbering" w:customStyle="1" w:styleId="NoList22">
    <w:name w:val="No List22"/>
    <w:next w:val="NoList"/>
    <w:uiPriority w:val="99"/>
    <w:semiHidden/>
    <w:unhideWhenUsed/>
    <w:rsid w:val="00AA48BA"/>
  </w:style>
  <w:style w:type="numbering" w:customStyle="1" w:styleId="NoList32">
    <w:name w:val="No List32"/>
    <w:next w:val="NoList"/>
    <w:uiPriority w:val="99"/>
    <w:semiHidden/>
    <w:unhideWhenUsed/>
    <w:rsid w:val="00AA48BA"/>
  </w:style>
  <w:style w:type="numbering" w:customStyle="1" w:styleId="NoList42">
    <w:name w:val="No List42"/>
    <w:next w:val="NoList"/>
    <w:uiPriority w:val="99"/>
    <w:semiHidden/>
    <w:unhideWhenUsed/>
    <w:rsid w:val="00AA48BA"/>
  </w:style>
  <w:style w:type="numbering" w:customStyle="1" w:styleId="NoList51">
    <w:name w:val="No List51"/>
    <w:next w:val="NoList"/>
    <w:uiPriority w:val="99"/>
    <w:semiHidden/>
    <w:unhideWhenUsed/>
    <w:rsid w:val="00AA48BA"/>
  </w:style>
  <w:style w:type="numbering" w:customStyle="1" w:styleId="NoList211">
    <w:name w:val="No List211"/>
    <w:next w:val="NoList"/>
    <w:uiPriority w:val="99"/>
    <w:semiHidden/>
    <w:unhideWhenUsed/>
    <w:rsid w:val="00AA48BA"/>
  </w:style>
  <w:style w:type="numbering" w:customStyle="1" w:styleId="NoList311">
    <w:name w:val="No List311"/>
    <w:next w:val="NoList"/>
    <w:uiPriority w:val="99"/>
    <w:semiHidden/>
    <w:unhideWhenUsed/>
    <w:rsid w:val="00AA48BA"/>
  </w:style>
  <w:style w:type="numbering" w:customStyle="1" w:styleId="NoList411">
    <w:name w:val="No List411"/>
    <w:next w:val="NoList"/>
    <w:uiPriority w:val="99"/>
    <w:semiHidden/>
    <w:unhideWhenUsed/>
    <w:rsid w:val="00AA48BA"/>
  </w:style>
  <w:style w:type="numbering" w:customStyle="1" w:styleId="NoList61">
    <w:name w:val="No List61"/>
    <w:next w:val="NoList"/>
    <w:uiPriority w:val="99"/>
    <w:semiHidden/>
    <w:unhideWhenUsed/>
    <w:rsid w:val="00AA48BA"/>
  </w:style>
  <w:style w:type="numbering" w:customStyle="1" w:styleId="1111">
    <w:name w:val="无列表111"/>
    <w:next w:val="NoList"/>
    <w:semiHidden/>
    <w:rsid w:val="00AA48BA"/>
  </w:style>
  <w:style w:type="numbering" w:customStyle="1" w:styleId="NoList1111">
    <w:name w:val="No List1111"/>
    <w:next w:val="NoList"/>
    <w:uiPriority w:val="99"/>
    <w:semiHidden/>
    <w:unhideWhenUsed/>
    <w:rsid w:val="00AA48BA"/>
  </w:style>
  <w:style w:type="numbering" w:customStyle="1" w:styleId="NoList71">
    <w:name w:val="No List71"/>
    <w:next w:val="NoList"/>
    <w:uiPriority w:val="99"/>
    <w:semiHidden/>
    <w:unhideWhenUsed/>
    <w:rsid w:val="00AA48BA"/>
  </w:style>
  <w:style w:type="numbering" w:customStyle="1" w:styleId="NoList121">
    <w:name w:val="No List121"/>
    <w:next w:val="NoList"/>
    <w:uiPriority w:val="99"/>
    <w:semiHidden/>
    <w:unhideWhenUsed/>
    <w:rsid w:val="00AA48BA"/>
  </w:style>
  <w:style w:type="numbering" w:customStyle="1" w:styleId="NoList221">
    <w:name w:val="No List221"/>
    <w:next w:val="NoList"/>
    <w:uiPriority w:val="99"/>
    <w:semiHidden/>
    <w:unhideWhenUsed/>
    <w:rsid w:val="00AA48BA"/>
  </w:style>
  <w:style w:type="numbering" w:customStyle="1" w:styleId="NoList321">
    <w:name w:val="No List321"/>
    <w:next w:val="NoList"/>
    <w:uiPriority w:val="99"/>
    <w:semiHidden/>
    <w:unhideWhenUsed/>
    <w:rsid w:val="00AA48BA"/>
  </w:style>
  <w:style w:type="numbering" w:customStyle="1" w:styleId="NoList8">
    <w:name w:val="No List8"/>
    <w:next w:val="NoList"/>
    <w:uiPriority w:val="99"/>
    <w:semiHidden/>
    <w:unhideWhenUsed/>
    <w:rsid w:val="00AA48BA"/>
  </w:style>
  <w:style w:type="numbering" w:customStyle="1" w:styleId="NoList13">
    <w:name w:val="No List13"/>
    <w:next w:val="NoList"/>
    <w:uiPriority w:val="99"/>
    <w:semiHidden/>
    <w:unhideWhenUsed/>
    <w:rsid w:val="00AA48BA"/>
  </w:style>
  <w:style w:type="numbering" w:customStyle="1" w:styleId="NoList23">
    <w:name w:val="No List23"/>
    <w:next w:val="NoList"/>
    <w:uiPriority w:val="99"/>
    <w:semiHidden/>
    <w:unhideWhenUsed/>
    <w:rsid w:val="00AA48BA"/>
  </w:style>
  <w:style w:type="numbering" w:customStyle="1" w:styleId="NoList33">
    <w:name w:val="No List33"/>
    <w:next w:val="NoList"/>
    <w:uiPriority w:val="99"/>
    <w:semiHidden/>
    <w:unhideWhenUsed/>
    <w:rsid w:val="00AA48BA"/>
  </w:style>
  <w:style w:type="numbering" w:customStyle="1" w:styleId="NoList43">
    <w:name w:val="No List43"/>
    <w:next w:val="NoList"/>
    <w:uiPriority w:val="99"/>
    <w:semiHidden/>
    <w:unhideWhenUsed/>
    <w:rsid w:val="00AA48BA"/>
  </w:style>
  <w:style w:type="numbering" w:customStyle="1" w:styleId="NoList52">
    <w:name w:val="No List52"/>
    <w:next w:val="NoList"/>
    <w:uiPriority w:val="99"/>
    <w:semiHidden/>
    <w:unhideWhenUsed/>
    <w:rsid w:val="00AA48BA"/>
  </w:style>
  <w:style w:type="numbering" w:customStyle="1" w:styleId="NoList62">
    <w:name w:val="No List62"/>
    <w:next w:val="NoList"/>
    <w:uiPriority w:val="99"/>
    <w:semiHidden/>
    <w:unhideWhenUsed/>
    <w:rsid w:val="00AA48BA"/>
  </w:style>
  <w:style w:type="numbering" w:customStyle="1" w:styleId="NoList72">
    <w:name w:val="No List72"/>
    <w:next w:val="NoList"/>
    <w:uiPriority w:val="99"/>
    <w:semiHidden/>
    <w:unhideWhenUsed/>
    <w:rsid w:val="00AA48BA"/>
  </w:style>
  <w:style w:type="numbering" w:customStyle="1" w:styleId="NoList81">
    <w:name w:val="No List81"/>
    <w:next w:val="NoList"/>
    <w:uiPriority w:val="99"/>
    <w:semiHidden/>
    <w:unhideWhenUsed/>
    <w:rsid w:val="00AA48BA"/>
  </w:style>
  <w:style w:type="numbering" w:customStyle="1" w:styleId="NoList9">
    <w:name w:val="No List9"/>
    <w:next w:val="NoList"/>
    <w:uiPriority w:val="99"/>
    <w:semiHidden/>
    <w:unhideWhenUsed/>
    <w:rsid w:val="00AA48BA"/>
  </w:style>
  <w:style w:type="numbering" w:customStyle="1" w:styleId="NoList112">
    <w:name w:val="No List112"/>
    <w:next w:val="NoList"/>
    <w:uiPriority w:val="99"/>
    <w:semiHidden/>
    <w:unhideWhenUsed/>
    <w:rsid w:val="00AA48BA"/>
  </w:style>
  <w:style w:type="numbering" w:customStyle="1" w:styleId="NoList212">
    <w:name w:val="No List212"/>
    <w:next w:val="NoList"/>
    <w:uiPriority w:val="99"/>
    <w:semiHidden/>
    <w:unhideWhenUsed/>
    <w:rsid w:val="00AA48BA"/>
  </w:style>
  <w:style w:type="numbering" w:customStyle="1" w:styleId="NoList312">
    <w:name w:val="No List312"/>
    <w:next w:val="NoList"/>
    <w:uiPriority w:val="99"/>
    <w:semiHidden/>
    <w:unhideWhenUsed/>
    <w:rsid w:val="00AA48BA"/>
  </w:style>
  <w:style w:type="numbering" w:customStyle="1" w:styleId="NoList412">
    <w:name w:val="No List412"/>
    <w:next w:val="NoList"/>
    <w:uiPriority w:val="99"/>
    <w:semiHidden/>
    <w:unhideWhenUsed/>
    <w:rsid w:val="00AA48BA"/>
  </w:style>
  <w:style w:type="numbering" w:customStyle="1" w:styleId="NoList511">
    <w:name w:val="No List511"/>
    <w:next w:val="NoList"/>
    <w:uiPriority w:val="99"/>
    <w:semiHidden/>
    <w:unhideWhenUsed/>
    <w:rsid w:val="00AA48BA"/>
  </w:style>
  <w:style w:type="numbering" w:customStyle="1" w:styleId="NoList611">
    <w:name w:val="No List611"/>
    <w:next w:val="NoList"/>
    <w:uiPriority w:val="99"/>
    <w:semiHidden/>
    <w:unhideWhenUsed/>
    <w:rsid w:val="00AA48BA"/>
  </w:style>
  <w:style w:type="numbering" w:customStyle="1" w:styleId="NoList711">
    <w:name w:val="No List711"/>
    <w:next w:val="NoList"/>
    <w:uiPriority w:val="99"/>
    <w:semiHidden/>
    <w:unhideWhenUsed/>
    <w:rsid w:val="00AA48BA"/>
  </w:style>
  <w:style w:type="numbering" w:customStyle="1" w:styleId="NoList811">
    <w:name w:val="No List811"/>
    <w:next w:val="NoList"/>
    <w:uiPriority w:val="99"/>
    <w:semiHidden/>
    <w:unhideWhenUsed/>
    <w:rsid w:val="00AA48BA"/>
  </w:style>
  <w:style w:type="numbering" w:customStyle="1" w:styleId="NoList91">
    <w:name w:val="No List91"/>
    <w:next w:val="NoList"/>
    <w:uiPriority w:val="99"/>
    <w:semiHidden/>
    <w:unhideWhenUsed/>
    <w:rsid w:val="00AA48BA"/>
  </w:style>
  <w:style w:type="numbering" w:customStyle="1" w:styleId="NoList10">
    <w:name w:val="No List10"/>
    <w:next w:val="NoList"/>
    <w:uiPriority w:val="99"/>
    <w:semiHidden/>
    <w:unhideWhenUsed/>
    <w:rsid w:val="00AA48BA"/>
  </w:style>
  <w:style w:type="numbering" w:customStyle="1" w:styleId="LFO191">
    <w:name w:val="LFO191"/>
    <w:basedOn w:val="NoList"/>
    <w:rsid w:val="00AA48BA"/>
  </w:style>
  <w:style w:type="numbering" w:customStyle="1" w:styleId="NoList122">
    <w:name w:val="No List122"/>
    <w:next w:val="NoList"/>
    <w:uiPriority w:val="99"/>
    <w:semiHidden/>
    <w:rsid w:val="00AA48BA"/>
  </w:style>
  <w:style w:type="numbering" w:customStyle="1" w:styleId="NoList1112">
    <w:name w:val="No List1112"/>
    <w:next w:val="NoList"/>
    <w:uiPriority w:val="99"/>
    <w:semiHidden/>
    <w:unhideWhenUsed/>
    <w:rsid w:val="00AA48BA"/>
  </w:style>
  <w:style w:type="numbering" w:customStyle="1" w:styleId="124">
    <w:name w:val="无列表12"/>
    <w:next w:val="NoList"/>
    <w:semiHidden/>
    <w:rsid w:val="00AA48BA"/>
  </w:style>
  <w:style w:type="numbering" w:customStyle="1" w:styleId="125">
    <w:name w:val="リストなし12"/>
    <w:next w:val="NoList"/>
    <w:uiPriority w:val="99"/>
    <w:semiHidden/>
    <w:unhideWhenUsed/>
    <w:rsid w:val="00AA48BA"/>
  </w:style>
  <w:style w:type="numbering" w:customStyle="1" w:styleId="1120">
    <w:name w:val="无列表112"/>
    <w:next w:val="NoList"/>
    <w:semiHidden/>
    <w:rsid w:val="00AA48BA"/>
  </w:style>
  <w:style w:type="numbering" w:customStyle="1" w:styleId="1112">
    <w:name w:val="リストなし111"/>
    <w:next w:val="NoList"/>
    <w:uiPriority w:val="99"/>
    <w:semiHidden/>
    <w:unhideWhenUsed/>
    <w:rsid w:val="00AA48BA"/>
  </w:style>
  <w:style w:type="numbering" w:customStyle="1" w:styleId="NoList222">
    <w:name w:val="No List222"/>
    <w:next w:val="NoList"/>
    <w:uiPriority w:val="99"/>
    <w:semiHidden/>
    <w:unhideWhenUsed/>
    <w:rsid w:val="00AA48BA"/>
  </w:style>
  <w:style w:type="numbering" w:customStyle="1" w:styleId="NoList322">
    <w:name w:val="No List322"/>
    <w:next w:val="NoList"/>
    <w:uiPriority w:val="99"/>
    <w:semiHidden/>
    <w:unhideWhenUsed/>
    <w:rsid w:val="00AA48BA"/>
  </w:style>
  <w:style w:type="numbering" w:customStyle="1" w:styleId="NoList421">
    <w:name w:val="No List421"/>
    <w:next w:val="NoList"/>
    <w:uiPriority w:val="99"/>
    <w:semiHidden/>
    <w:unhideWhenUsed/>
    <w:rsid w:val="00AA48BA"/>
  </w:style>
  <w:style w:type="numbering" w:customStyle="1" w:styleId="NoList2111">
    <w:name w:val="No List2111"/>
    <w:next w:val="NoList"/>
    <w:uiPriority w:val="99"/>
    <w:semiHidden/>
    <w:unhideWhenUsed/>
    <w:rsid w:val="00AA48BA"/>
  </w:style>
  <w:style w:type="numbering" w:customStyle="1" w:styleId="NoList3111">
    <w:name w:val="No List3111"/>
    <w:next w:val="NoList"/>
    <w:uiPriority w:val="99"/>
    <w:semiHidden/>
    <w:unhideWhenUsed/>
    <w:rsid w:val="00AA48BA"/>
  </w:style>
  <w:style w:type="numbering" w:customStyle="1" w:styleId="NoList4111">
    <w:name w:val="No List4111"/>
    <w:next w:val="NoList"/>
    <w:uiPriority w:val="99"/>
    <w:semiHidden/>
    <w:unhideWhenUsed/>
    <w:rsid w:val="00AA48BA"/>
  </w:style>
  <w:style w:type="numbering" w:customStyle="1" w:styleId="11110">
    <w:name w:val="无列表1111"/>
    <w:next w:val="NoList"/>
    <w:semiHidden/>
    <w:rsid w:val="00AA48BA"/>
  </w:style>
  <w:style w:type="numbering" w:customStyle="1" w:styleId="NoList11111">
    <w:name w:val="No List11111"/>
    <w:next w:val="NoList"/>
    <w:uiPriority w:val="99"/>
    <w:semiHidden/>
    <w:unhideWhenUsed/>
    <w:rsid w:val="00AA48BA"/>
  </w:style>
  <w:style w:type="numbering" w:customStyle="1" w:styleId="NoList1211">
    <w:name w:val="No List1211"/>
    <w:next w:val="NoList"/>
    <w:uiPriority w:val="99"/>
    <w:semiHidden/>
    <w:unhideWhenUsed/>
    <w:rsid w:val="00AA48BA"/>
  </w:style>
  <w:style w:type="numbering" w:customStyle="1" w:styleId="NoList2211">
    <w:name w:val="No List2211"/>
    <w:next w:val="NoList"/>
    <w:uiPriority w:val="99"/>
    <w:semiHidden/>
    <w:unhideWhenUsed/>
    <w:rsid w:val="00AA48BA"/>
  </w:style>
  <w:style w:type="numbering" w:customStyle="1" w:styleId="NoList3211">
    <w:name w:val="No List3211"/>
    <w:next w:val="NoList"/>
    <w:uiPriority w:val="99"/>
    <w:semiHidden/>
    <w:unhideWhenUsed/>
    <w:rsid w:val="00AA48BA"/>
  </w:style>
  <w:style w:type="numbering" w:customStyle="1" w:styleId="NoList14">
    <w:name w:val="No List14"/>
    <w:next w:val="NoList"/>
    <w:uiPriority w:val="99"/>
    <w:semiHidden/>
    <w:unhideWhenUsed/>
    <w:rsid w:val="00AA48BA"/>
  </w:style>
  <w:style w:type="numbering" w:customStyle="1" w:styleId="NoList15">
    <w:name w:val="No List15"/>
    <w:next w:val="NoList"/>
    <w:uiPriority w:val="99"/>
    <w:semiHidden/>
    <w:unhideWhenUsed/>
    <w:rsid w:val="00AA48BA"/>
  </w:style>
  <w:style w:type="numbering" w:customStyle="1" w:styleId="NoList24">
    <w:name w:val="No List24"/>
    <w:next w:val="NoList"/>
    <w:uiPriority w:val="99"/>
    <w:semiHidden/>
    <w:unhideWhenUsed/>
    <w:rsid w:val="00AA48BA"/>
  </w:style>
  <w:style w:type="numbering" w:customStyle="1" w:styleId="NoList34">
    <w:name w:val="No List34"/>
    <w:next w:val="NoList"/>
    <w:uiPriority w:val="99"/>
    <w:semiHidden/>
    <w:unhideWhenUsed/>
    <w:rsid w:val="00AA48BA"/>
  </w:style>
  <w:style w:type="numbering" w:customStyle="1" w:styleId="NoList44">
    <w:name w:val="No List44"/>
    <w:next w:val="NoList"/>
    <w:uiPriority w:val="99"/>
    <w:semiHidden/>
    <w:unhideWhenUsed/>
    <w:rsid w:val="00AA48BA"/>
  </w:style>
  <w:style w:type="numbering" w:customStyle="1" w:styleId="NoList53">
    <w:name w:val="No List53"/>
    <w:next w:val="NoList"/>
    <w:uiPriority w:val="99"/>
    <w:semiHidden/>
    <w:unhideWhenUsed/>
    <w:rsid w:val="00AA48BA"/>
  </w:style>
  <w:style w:type="numbering" w:customStyle="1" w:styleId="NoList63">
    <w:name w:val="No List63"/>
    <w:next w:val="NoList"/>
    <w:uiPriority w:val="99"/>
    <w:semiHidden/>
    <w:unhideWhenUsed/>
    <w:rsid w:val="00AA48BA"/>
  </w:style>
  <w:style w:type="numbering" w:customStyle="1" w:styleId="NoList73">
    <w:name w:val="No List73"/>
    <w:next w:val="NoList"/>
    <w:uiPriority w:val="99"/>
    <w:semiHidden/>
    <w:unhideWhenUsed/>
    <w:rsid w:val="00AA48BA"/>
  </w:style>
  <w:style w:type="numbering" w:customStyle="1" w:styleId="NoList82">
    <w:name w:val="No List82"/>
    <w:next w:val="NoList"/>
    <w:uiPriority w:val="99"/>
    <w:semiHidden/>
    <w:unhideWhenUsed/>
    <w:rsid w:val="00AA48BA"/>
  </w:style>
  <w:style w:type="numbering" w:customStyle="1" w:styleId="NoList92">
    <w:name w:val="No List92"/>
    <w:next w:val="NoList"/>
    <w:uiPriority w:val="99"/>
    <w:semiHidden/>
    <w:unhideWhenUsed/>
    <w:rsid w:val="00AA48BA"/>
  </w:style>
  <w:style w:type="numbering" w:customStyle="1" w:styleId="NoList113">
    <w:name w:val="No List113"/>
    <w:next w:val="NoList"/>
    <w:uiPriority w:val="99"/>
    <w:semiHidden/>
    <w:unhideWhenUsed/>
    <w:rsid w:val="00AA48BA"/>
  </w:style>
  <w:style w:type="numbering" w:customStyle="1" w:styleId="NoList213">
    <w:name w:val="No List213"/>
    <w:next w:val="NoList"/>
    <w:uiPriority w:val="99"/>
    <w:semiHidden/>
    <w:unhideWhenUsed/>
    <w:rsid w:val="00AA48BA"/>
  </w:style>
  <w:style w:type="numbering" w:customStyle="1" w:styleId="NoList313">
    <w:name w:val="No List313"/>
    <w:next w:val="NoList"/>
    <w:uiPriority w:val="99"/>
    <w:semiHidden/>
    <w:unhideWhenUsed/>
    <w:rsid w:val="00AA48BA"/>
  </w:style>
  <w:style w:type="numbering" w:customStyle="1" w:styleId="NoList413">
    <w:name w:val="No List413"/>
    <w:next w:val="NoList"/>
    <w:uiPriority w:val="99"/>
    <w:semiHidden/>
    <w:unhideWhenUsed/>
    <w:rsid w:val="00AA48BA"/>
  </w:style>
  <w:style w:type="numbering" w:customStyle="1" w:styleId="NoList512">
    <w:name w:val="No List512"/>
    <w:next w:val="NoList"/>
    <w:uiPriority w:val="99"/>
    <w:semiHidden/>
    <w:unhideWhenUsed/>
    <w:rsid w:val="00AA48BA"/>
  </w:style>
  <w:style w:type="numbering" w:customStyle="1" w:styleId="NoList612">
    <w:name w:val="No List612"/>
    <w:next w:val="NoList"/>
    <w:uiPriority w:val="99"/>
    <w:semiHidden/>
    <w:unhideWhenUsed/>
    <w:rsid w:val="00AA48BA"/>
  </w:style>
  <w:style w:type="numbering" w:customStyle="1" w:styleId="NoList712">
    <w:name w:val="No List712"/>
    <w:next w:val="NoList"/>
    <w:uiPriority w:val="99"/>
    <w:semiHidden/>
    <w:unhideWhenUsed/>
    <w:rsid w:val="00AA48BA"/>
  </w:style>
  <w:style w:type="numbering" w:customStyle="1" w:styleId="NoList812">
    <w:name w:val="No List812"/>
    <w:next w:val="NoList"/>
    <w:uiPriority w:val="99"/>
    <w:semiHidden/>
    <w:unhideWhenUsed/>
    <w:rsid w:val="00AA48BA"/>
  </w:style>
  <w:style w:type="numbering" w:customStyle="1" w:styleId="NoList911">
    <w:name w:val="No List911"/>
    <w:next w:val="NoList"/>
    <w:uiPriority w:val="99"/>
    <w:semiHidden/>
    <w:unhideWhenUsed/>
    <w:rsid w:val="00AA48BA"/>
  </w:style>
  <w:style w:type="numbering" w:customStyle="1" w:styleId="LFO192">
    <w:name w:val="LFO192"/>
    <w:basedOn w:val="NoList"/>
    <w:rsid w:val="00AA48BA"/>
  </w:style>
  <w:style w:type="numbering" w:customStyle="1" w:styleId="NoList101">
    <w:name w:val="No List101"/>
    <w:next w:val="NoList"/>
    <w:uiPriority w:val="99"/>
    <w:semiHidden/>
    <w:unhideWhenUsed/>
    <w:rsid w:val="00AA48BA"/>
  </w:style>
  <w:style w:type="numbering" w:customStyle="1" w:styleId="LFO1911">
    <w:name w:val="LFO1911"/>
    <w:basedOn w:val="NoList"/>
    <w:rsid w:val="00AA48BA"/>
  </w:style>
  <w:style w:type="numbering" w:customStyle="1" w:styleId="NoList123">
    <w:name w:val="No List123"/>
    <w:next w:val="NoList"/>
    <w:uiPriority w:val="99"/>
    <w:semiHidden/>
    <w:rsid w:val="00AA48BA"/>
  </w:style>
  <w:style w:type="numbering" w:customStyle="1" w:styleId="NoList1113">
    <w:name w:val="No List1113"/>
    <w:next w:val="NoList"/>
    <w:uiPriority w:val="99"/>
    <w:semiHidden/>
    <w:unhideWhenUsed/>
    <w:rsid w:val="00AA48BA"/>
  </w:style>
  <w:style w:type="numbering" w:customStyle="1" w:styleId="131">
    <w:name w:val="无列表13"/>
    <w:next w:val="NoList"/>
    <w:semiHidden/>
    <w:rsid w:val="00AA48BA"/>
  </w:style>
  <w:style w:type="numbering" w:customStyle="1" w:styleId="132">
    <w:name w:val="リストなし13"/>
    <w:next w:val="NoList"/>
    <w:uiPriority w:val="99"/>
    <w:semiHidden/>
    <w:unhideWhenUsed/>
    <w:rsid w:val="00AA48BA"/>
  </w:style>
  <w:style w:type="numbering" w:customStyle="1" w:styleId="1130">
    <w:name w:val="无列表113"/>
    <w:next w:val="NoList"/>
    <w:semiHidden/>
    <w:rsid w:val="00AA48BA"/>
  </w:style>
  <w:style w:type="numbering" w:customStyle="1" w:styleId="1121">
    <w:name w:val="リストなし112"/>
    <w:next w:val="NoList"/>
    <w:uiPriority w:val="99"/>
    <w:semiHidden/>
    <w:unhideWhenUsed/>
    <w:rsid w:val="00AA48BA"/>
  </w:style>
  <w:style w:type="numbering" w:customStyle="1" w:styleId="NoList223">
    <w:name w:val="No List223"/>
    <w:next w:val="NoList"/>
    <w:uiPriority w:val="99"/>
    <w:semiHidden/>
    <w:unhideWhenUsed/>
    <w:rsid w:val="00AA48BA"/>
  </w:style>
  <w:style w:type="numbering" w:customStyle="1" w:styleId="NoList323">
    <w:name w:val="No List323"/>
    <w:next w:val="NoList"/>
    <w:uiPriority w:val="99"/>
    <w:semiHidden/>
    <w:unhideWhenUsed/>
    <w:rsid w:val="00AA48BA"/>
  </w:style>
  <w:style w:type="numbering" w:customStyle="1" w:styleId="NoList422">
    <w:name w:val="No List422"/>
    <w:next w:val="NoList"/>
    <w:uiPriority w:val="99"/>
    <w:semiHidden/>
    <w:unhideWhenUsed/>
    <w:rsid w:val="00AA48BA"/>
  </w:style>
  <w:style w:type="numbering" w:customStyle="1" w:styleId="NoList2112">
    <w:name w:val="No List2112"/>
    <w:next w:val="NoList"/>
    <w:uiPriority w:val="99"/>
    <w:semiHidden/>
    <w:unhideWhenUsed/>
    <w:rsid w:val="00AA48BA"/>
  </w:style>
  <w:style w:type="numbering" w:customStyle="1" w:styleId="NoList3112">
    <w:name w:val="No List3112"/>
    <w:next w:val="NoList"/>
    <w:uiPriority w:val="99"/>
    <w:semiHidden/>
    <w:unhideWhenUsed/>
    <w:rsid w:val="00AA48BA"/>
  </w:style>
  <w:style w:type="numbering" w:customStyle="1" w:styleId="NoList4112">
    <w:name w:val="No List4112"/>
    <w:next w:val="NoList"/>
    <w:uiPriority w:val="99"/>
    <w:semiHidden/>
    <w:unhideWhenUsed/>
    <w:rsid w:val="00AA48BA"/>
  </w:style>
  <w:style w:type="numbering" w:customStyle="1" w:styleId="11120">
    <w:name w:val="无列表1112"/>
    <w:next w:val="NoList"/>
    <w:semiHidden/>
    <w:rsid w:val="00AA48BA"/>
  </w:style>
  <w:style w:type="numbering" w:customStyle="1" w:styleId="NoList11112">
    <w:name w:val="No List11112"/>
    <w:next w:val="NoList"/>
    <w:uiPriority w:val="99"/>
    <w:semiHidden/>
    <w:unhideWhenUsed/>
    <w:rsid w:val="00AA48BA"/>
  </w:style>
  <w:style w:type="numbering" w:customStyle="1" w:styleId="NoList1212">
    <w:name w:val="No List1212"/>
    <w:next w:val="NoList"/>
    <w:uiPriority w:val="99"/>
    <w:semiHidden/>
    <w:unhideWhenUsed/>
    <w:rsid w:val="00AA48BA"/>
  </w:style>
  <w:style w:type="numbering" w:customStyle="1" w:styleId="NoList2212">
    <w:name w:val="No List2212"/>
    <w:next w:val="NoList"/>
    <w:uiPriority w:val="99"/>
    <w:semiHidden/>
    <w:unhideWhenUsed/>
    <w:rsid w:val="00AA48BA"/>
  </w:style>
  <w:style w:type="numbering" w:customStyle="1" w:styleId="NoList3212">
    <w:name w:val="No List3212"/>
    <w:next w:val="NoList"/>
    <w:uiPriority w:val="99"/>
    <w:semiHidden/>
    <w:unhideWhenUsed/>
    <w:rsid w:val="00AA48BA"/>
  </w:style>
  <w:style w:type="numbering" w:customStyle="1" w:styleId="NoList16">
    <w:name w:val="No List16"/>
    <w:next w:val="NoList"/>
    <w:uiPriority w:val="99"/>
    <w:semiHidden/>
    <w:unhideWhenUsed/>
    <w:rsid w:val="00AA48BA"/>
  </w:style>
  <w:style w:type="numbering" w:customStyle="1" w:styleId="NoList17">
    <w:name w:val="No List17"/>
    <w:next w:val="NoList"/>
    <w:uiPriority w:val="99"/>
    <w:semiHidden/>
    <w:unhideWhenUsed/>
    <w:rsid w:val="00AA48BA"/>
  </w:style>
  <w:style w:type="numbering" w:customStyle="1" w:styleId="NoList25">
    <w:name w:val="No List25"/>
    <w:next w:val="NoList"/>
    <w:uiPriority w:val="99"/>
    <w:semiHidden/>
    <w:unhideWhenUsed/>
    <w:rsid w:val="00AA48BA"/>
  </w:style>
  <w:style w:type="numbering" w:customStyle="1" w:styleId="NoList35">
    <w:name w:val="No List35"/>
    <w:next w:val="NoList"/>
    <w:uiPriority w:val="99"/>
    <w:semiHidden/>
    <w:unhideWhenUsed/>
    <w:rsid w:val="00AA48BA"/>
  </w:style>
  <w:style w:type="numbering" w:customStyle="1" w:styleId="NoList45">
    <w:name w:val="No List45"/>
    <w:next w:val="NoList"/>
    <w:uiPriority w:val="99"/>
    <w:semiHidden/>
    <w:unhideWhenUsed/>
    <w:rsid w:val="00AA48BA"/>
  </w:style>
  <w:style w:type="numbering" w:customStyle="1" w:styleId="NoList54">
    <w:name w:val="No List54"/>
    <w:next w:val="NoList"/>
    <w:uiPriority w:val="99"/>
    <w:semiHidden/>
    <w:unhideWhenUsed/>
    <w:rsid w:val="00AA48BA"/>
  </w:style>
  <w:style w:type="numbering" w:customStyle="1" w:styleId="NoList64">
    <w:name w:val="No List64"/>
    <w:next w:val="NoList"/>
    <w:uiPriority w:val="99"/>
    <w:semiHidden/>
    <w:unhideWhenUsed/>
    <w:rsid w:val="00AA48BA"/>
  </w:style>
  <w:style w:type="numbering" w:customStyle="1" w:styleId="NoList74">
    <w:name w:val="No List74"/>
    <w:next w:val="NoList"/>
    <w:uiPriority w:val="99"/>
    <w:semiHidden/>
    <w:unhideWhenUsed/>
    <w:rsid w:val="00AA48BA"/>
  </w:style>
  <w:style w:type="numbering" w:customStyle="1" w:styleId="NoList83">
    <w:name w:val="No List83"/>
    <w:next w:val="NoList"/>
    <w:uiPriority w:val="99"/>
    <w:semiHidden/>
    <w:unhideWhenUsed/>
    <w:rsid w:val="00AA48BA"/>
  </w:style>
  <w:style w:type="numbering" w:customStyle="1" w:styleId="NoList93">
    <w:name w:val="No List93"/>
    <w:next w:val="NoList"/>
    <w:uiPriority w:val="99"/>
    <w:semiHidden/>
    <w:unhideWhenUsed/>
    <w:rsid w:val="00AA48BA"/>
  </w:style>
  <w:style w:type="numbering" w:customStyle="1" w:styleId="NoList114">
    <w:name w:val="No List114"/>
    <w:next w:val="NoList"/>
    <w:uiPriority w:val="99"/>
    <w:semiHidden/>
    <w:unhideWhenUsed/>
    <w:rsid w:val="00AA48BA"/>
  </w:style>
  <w:style w:type="numbering" w:customStyle="1" w:styleId="NoList214">
    <w:name w:val="No List214"/>
    <w:next w:val="NoList"/>
    <w:uiPriority w:val="99"/>
    <w:semiHidden/>
    <w:unhideWhenUsed/>
    <w:rsid w:val="00AA48BA"/>
  </w:style>
  <w:style w:type="numbering" w:customStyle="1" w:styleId="NoList314">
    <w:name w:val="No List314"/>
    <w:next w:val="NoList"/>
    <w:uiPriority w:val="99"/>
    <w:semiHidden/>
    <w:unhideWhenUsed/>
    <w:rsid w:val="00AA48BA"/>
  </w:style>
  <w:style w:type="numbering" w:customStyle="1" w:styleId="NoList414">
    <w:name w:val="No List414"/>
    <w:next w:val="NoList"/>
    <w:uiPriority w:val="99"/>
    <w:semiHidden/>
    <w:unhideWhenUsed/>
    <w:rsid w:val="00AA48BA"/>
  </w:style>
  <w:style w:type="numbering" w:customStyle="1" w:styleId="NoList513">
    <w:name w:val="No List513"/>
    <w:next w:val="NoList"/>
    <w:uiPriority w:val="99"/>
    <w:semiHidden/>
    <w:unhideWhenUsed/>
    <w:rsid w:val="00AA48BA"/>
  </w:style>
  <w:style w:type="numbering" w:customStyle="1" w:styleId="NoList613">
    <w:name w:val="No List613"/>
    <w:next w:val="NoList"/>
    <w:uiPriority w:val="99"/>
    <w:semiHidden/>
    <w:unhideWhenUsed/>
    <w:rsid w:val="00AA48BA"/>
  </w:style>
  <w:style w:type="numbering" w:customStyle="1" w:styleId="NoList713">
    <w:name w:val="No List713"/>
    <w:next w:val="NoList"/>
    <w:uiPriority w:val="99"/>
    <w:semiHidden/>
    <w:unhideWhenUsed/>
    <w:rsid w:val="00AA48BA"/>
  </w:style>
  <w:style w:type="numbering" w:customStyle="1" w:styleId="NoList813">
    <w:name w:val="No List813"/>
    <w:next w:val="NoList"/>
    <w:uiPriority w:val="99"/>
    <w:semiHidden/>
    <w:unhideWhenUsed/>
    <w:rsid w:val="00AA48BA"/>
  </w:style>
  <w:style w:type="numbering" w:customStyle="1" w:styleId="NoList912">
    <w:name w:val="No List912"/>
    <w:next w:val="NoList"/>
    <w:uiPriority w:val="99"/>
    <w:semiHidden/>
    <w:unhideWhenUsed/>
    <w:rsid w:val="00AA48BA"/>
  </w:style>
  <w:style w:type="numbering" w:customStyle="1" w:styleId="LFO193">
    <w:name w:val="LFO193"/>
    <w:basedOn w:val="NoList"/>
    <w:rsid w:val="00AA48BA"/>
  </w:style>
  <w:style w:type="numbering" w:customStyle="1" w:styleId="NoList102">
    <w:name w:val="No List102"/>
    <w:next w:val="NoList"/>
    <w:uiPriority w:val="99"/>
    <w:semiHidden/>
    <w:unhideWhenUsed/>
    <w:rsid w:val="00AA48BA"/>
  </w:style>
  <w:style w:type="numbering" w:customStyle="1" w:styleId="LFO1912">
    <w:name w:val="LFO1912"/>
    <w:basedOn w:val="NoList"/>
    <w:rsid w:val="00AA48BA"/>
  </w:style>
  <w:style w:type="numbering" w:customStyle="1" w:styleId="NoList124">
    <w:name w:val="No List124"/>
    <w:next w:val="NoList"/>
    <w:uiPriority w:val="99"/>
    <w:semiHidden/>
    <w:rsid w:val="00AA48BA"/>
  </w:style>
  <w:style w:type="numbering" w:customStyle="1" w:styleId="NoList1114">
    <w:name w:val="No List1114"/>
    <w:next w:val="NoList"/>
    <w:uiPriority w:val="99"/>
    <w:semiHidden/>
    <w:unhideWhenUsed/>
    <w:rsid w:val="00AA48BA"/>
  </w:style>
  <w:style w:type="numbering" w:customStyle="1" w:styleId="140">
    <w:name w:val="无列表14"/>
    <w:next w:val="NoList"/>
    <w:semiHidden/>
    <w:rsid w:val="00AA48BA"/>
  </w:style>
  <w:style w:type="numbering" w:customStyle="1" w:styleId="141">
    <w:name w:val="リストなし14"/>
    <w:next w:val="NoList"/>
    <w:uiPriority w:val="99"/>
    <w:semiHidden/>
    <w:unhideWhenUsed/>
    <w:rsid w:val="00AA48BA"/>
  </w:style>
  <w:style w:type="numbering" w:customStyle="1" w:styleId="1140">
    <w:name w:val="无列表114"/>
    <w:next w:val="NoList"/>
    <w:semiHidden/>
    <w:rsid w:val="00AA48BA"/>
  </w:style>
  <w:style w:type="numbering" w:customStyle="1" w:styleId="1131">
    <w:name w:val="リストなし113"/>
    <w:next w:val="NoList"/>
    <w:uiPriority w:val="99"/>
    <w:semiHidden/>
    <w:unhideWhenUsed/>
    <w:rsid w:val="00AA48BA"/>
  </w:style>
  <w:style w:type="numbering" w:customStyle="1" w:styleId="NoList224">
    <w:name w:val="No List224"/>
    <w:next w:val="NoList"/>
    <w:uiPriority w:val="99"/>
    <w:semiHidden/>
    <w:unhideWhenUsed/>
    <w:rsid w:val="00AA48BA"/>
  </w:style>
  <w:style w:type="numbering" w:customStyle="1" w:styleId="NoList324">
    <w:name w:val="No List324"/>
    <w:next w:val="NoList"/>
    <w:uiPriority w:val="99"/>
    <w:semiHidden/>
    <w:unhideWhenUsed/>
    <w:rsid w:val="00AA48BA"/>
  </w:style>
  <w:style w:type="numbering" w:customStyle="1" w:styleId="NoList423">
    <w:name w:val="No List423"/>
    <w:next w:val="NoList"/>
    <w:uiPriority w:val="99"/>
    <w:semiHidden/>
    <w:unhideWhenUsed/>
    <w:rsid w:val="00AA48BA"/>
  </w:style>
  <w:style w:type="numbering" w:customStyle="1" w:styleId="NoList2113">
    <w:name w:val="No List2113"/>
    <w:next w:val="NoList"/>
    <w:uiPriority w:val="99"/>
    <w:semiHidden/>
    <w:unhideWhenUsed/>
    <w:rsid w:val="00AA48BA"/>
  </w:style>
  <w:style w:type="numbering" w:customStyle="1" w:styleId="NoList3113">
    <w:name w:val="No List3113"/>
    <w:next w:val="NoList"/>
    <w:uiPriority w:val="99"/>
    <w:semiHidden/>
    <w:unhideWhenUsed/>
    <w:rsid w:val="00AA48BA"/>
  </w:style>
  <w:style w:type="numbering" w:customStyle="1" w:styleId="NoList4113">
    <w:name w:val="No List4113"/>
    <w:next w:val="NoList"/>
    <w:uiPriority w:val="99"/>
    <w:semiHidden/>
    <w:unhideWhenUsed/>
    <w:rsid w:val="00AA48BA"/>
  </w:style>
  <w:style w:type="numbering" w:customStyle="1" w:styleId="1113">
    <w:name w:val="无列表1113"/>
    <w:next w:val="NoList"/>
    <w:semiHidden/>
    <w:rsid w:val="00AA48BA"/>
  </w:style>
  <w:style w:type="numbering" w:customStyle="1" w:styleId="NoList11113">
    <w:name w:val="No List11113"/>
    <w:next w:val="NoList"/>
    <w:uiPriority w:val="99"/>
    <w:semiHidden/>
    <w:unhideWhenUsed/>
    <w:rsid w:val="00AA48BA"/>
  </w:style>
  <w:style w:type="numbering" w:customStyle="1" w:styleId="NoList1213">
    <w:name w:val="No List1213"/>
    <w:next w:val="NoList"/>
    <w:uiPriority w:val="99"/>
    <w:semiHidden/>
    <w:unhideWhenUsed/>
    <w:rsid w:val="00AA48BA"/>
  </w:style>
  <w:style w:type="numbering" w:customStyle="1" w:styleId="NoList2213">
    <w:name w:val="No List2213"/>
    <w:next w:val="NoList"/>
    <w:uiPriority w:val="99"/>
    <w:semiHidden/>
    <w:unhideWhenUsed/>
    <w:rsid w:val="00AA48BA"/>
  </w:style>
  <w:style w:type="numbering" w:customStyle="1" w:styleId="NoList3213">
    <w:name w:val="No List3213"/>
    <w:next w:val="NoList"/>
    <w:uiPriority w:val="99"/>
    <w:semiHidden/>
    <w:unhideWhenUsed/>
    <w:rsid w:val="00AA48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61719">
      <w:bodyDiv w:val="1"/>
      <w:marLeft w:val="0"/>
      <w:marRight w:val="0"/>
      <w:marTop w:val="0"/>
      <w:marBottom w:val="0"/>
      <w:divBdr>
        <w:top w:val="none" w:sz="0" w:space="0" w:color="auto"/>
        <w:left w:val="none" w:sz="0" w:space="0" w:color="auto"/>
        <w:bottom w:val="none" w:sz="0" w:space="0" w:color="auto"/>
        <w:right w:val="none" w:sz="0" w:space="0" w:color="auto"/>
      </w:divBdr>
    </w:div>
    <w:div w:id="1299458076">
      <w:bodyDiv w:val="1"/>
      <w:marLeft w:val="0"/>
      <w:marRight w:val="0"/>
      <w:marTop w:val="0"/>
      <w:marBottom w:val="0"/>
      <w:divBdr>
        <w:top w:val="none" w:sz="0" w:space="0" w:color="auto"/>
        <w:left w:val="none" w:sz="0" w:space="0" w:color="auto"/>
        <w:bottom w:val="none" w:sz="0" w:space="0" w:color="auto"/>
        <w:right w:val="none" w:sz="0" w:space="0" w:color="auto"/>
      </w:divBdr>
    </w:div>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8.bin"/><Relationship Id="rId42" Type="http://schemas.openxmlformats.org/officeDocument/2006/relationships/image" Target="media/image10.wmf"/><Relationship Id="rId63" Type="http://schemas.openxmlformats.org/officeDocument/2006/relationships/image" Target="media/image31.wmf"/><Relationship Id="rId84" Type="http://schemas.openxmlformats.org/officeDocument/2006/relationships/oleObject" Target="embeddings/oleObject30.bin"/><Relationship Id="rId138" Type="http://schemas.openxmlformats.org/officeDocument/2006/relationships/oleObject" Target="embeddings/oleObject61.bin"/><Relationship Id="rId159" Type="http://schemas.openxmlformats.org/officeDocument/2006/relationships/image" Target="media/image69.wmf"/><Relationship Id="rId170" Type="http://schemas.openxmlformats.org/officeDocument/2006/relationships/oleObject" Target="embeddings/oleObject82.bin"/><Relationship Id="rId191" Type="http://schemas.openxmlformats.org/officeDocument/2006/relationships/oleObject" Target="embeddings/oleObject97.bin"/><Relationship Id="rId205" Type="http://schemas.openxmlformats.org/officeDocument/2006/relationships/oleObject" Target="embeddings/oleObject105.bin"/><Relationship Id="rId226" Type="http://schemas.openxmlformats.org/officeDocument/2006/relationships/image" Target="media/image96.wmf"/><Relationship Id="rId247" Type="http://schemas.openxmlformats.org/officeDocument/2006/relationships/image" Target="media/image105.wmf"/><Relationship Id="rId107" Type="http://schemas.openxmlformats.org/officeDocument/2006/relationships/image" Target="media/image51.wmf"/><Relationship Id="rId268" Type="http://schemas.openxmlformats.org/officeDocument/2006/relationships/oleObject" Target="embeddings/oleObject143.bin"/><Relationship Id="rId11" Type="http://schemas.openxmlformats.org/officeDocument/2006/relationships/header" Target="header3.xml"/><Relationship Id="rId32" Type="http://schemas.openxmlformats.org/officeDocument/2006/relationships/image" Target="media/image2.wmf"/><Relationship Id="rId53" Type="http://schemas.openxmlformats.org/officeDocument/2006/relationships/image" Target="media/image21.wmf"/><Relationship Id="rId74" Type="http://schemas.openxmlformats.org/officeDocument/2006/relationships/oleObject" Target="embeddings/oleObject25.bin"/><Relationship Id="rId128" Type="http://schemas.openxmlformats.org/officeDocument/2006/relationships/image" Target="media/image61.wmf"/><Relationship Id="rId149" Type="http://schemas.openxmlformats.org/officeDocument/2006/relationships/image" Target="media/image68.wmf"/><Relationship Id="rId5" Type="http://schemas.openxmlformats.org/officeDocument/2006/relationships/footnotes" Target="footnotes.xml"/><Relationship Id="rId95" Type="http://schemas.openxmlformats.org/officeDocument/2006/relationships/oleObject" Target="embeddings/oleObject36.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image" Target="media/image91.wmf"/><Relationship Id="rId237" Type="http://schemas.openxmlformats.org/officeDocument/2006/relationships/oleObject" Target="embeddings/oleObject122.bin"/><Relationship Id="rId258" Type="http://schemas.openxmlformats.org/officeDocument/2006/relationships/oleObject" Target="embeddings/oleObject136.bin"/><Relationship Id="rId279" Type="http://schemas.openxmlformats.org/officeDocument/2006/relationships/image" Target="media/image115.emf"/><Relationship Id="rId22" Type="http://schemas.openxmlformats.org/officeDocument/2006/relationships/oleObject" Target="embeddings/oleObject9.bin"/><Relationship Id="rId43" Type="http://schemas.openxmlformats.org/officeDocument/2006/relationships/image" Target="media/image11.wmf"/><Relationship Id="rId64" Type="http://schemas.openxmlformats.org/officeDocument/2006/relationships/oleObject" Target="embeddings/oleObject20.bin"/><Relationship Id="rId118" Type="http://schemas.openxmlformats.org/officeDocument/2006/relationships/oleObject" Target="embeddings/oleObject48.bin"/><Relationship Id="rId139" Type="http://schemas.openxmlformats.org/officeDocument/2006/relationships/image" Target="media/image64.wmf"/><Relationship Id="rId85" Type="http://schemas.openxmlformats.org/officeDocument/2006/relationships/oleObject" Target="embeddings/oleObject31.bin"/><Relationship Id="rId150" Type="http://schemas.openxmlformats.org/officeDocument/2006/relationships/oleObject" Target="embeddings/oleObject68.bin"/><Relationship Id="rId171" Type="http://schemas.openxmlformats.org/officeDocument/2006/relationships/oleObject" Target="embeddings/oleObject83.bin"/><Relationship Id="rId192" Type="http://schemas.openxmlformats.org/officeDocument/2006/relationships/image" Target="media/image80.png"/><Relationship Id="rId206" Type="http://schemas.openxmlformats.org/officeDocument/2006/relationships/image" Target="media/image86.wmf"/><Relationship Id="rId227" Type="http://schemas.openxmlformats.org/officeDocument/2006/relationships/oleObject" Target="embeddings/oleObject116.bin"/><Relationship Id="rId248" Type="http://schemas.openxmlformats.org/officeDocument/2006/relationships/oleObject" Target="embeddings/oleObject128.bin"/><Relationship Id="rId269" Type="http://schemas.openxmlformats.org/officeDocument/2006/relationships/oleObject" Target="embeddings/oleObject144.bin"/><Relationship Id="rId12" Type="http://schemas.openxmlformats.org/officeDocument/2006/relationships/footer" Target="footer3.xml"/><Relationship Id="rId33" Type="http://schemas.openxmlformats.org/officeDocument/2006/relationships/oleObject" Target="embeddings/oleObject19.bin"/><Relationship Id="rId108" Type="http://schemas.openxmlformats.org/officeDocument/2006/relationships/oleObject" Target="embeddings/oleObject43.bin"/><Relationship Id="rId129" Type="http://schemas.openxmlformats.org/officeDocument/2006/relationships/oleObject" Target="embeddings/oleObject54.bin"/><Relationship Id="rId280" Type="http://schemas.openxmlformats.org/officeDocument/2006/relationships/package" Target="embeddings/Microsoft_Visio_Drawing1.vsdx"/><Relationship Id="rId54" Type="http://schemas.openxmlformats.org/officeDocument/2006/relationships/image" Target="media/image22.wmf"/><Relationship Id="rId75" Type="http://schemas.openxmlformats.org/officeDocument/2006/relationships/image" Target="media/image37.wmf"/><Relationship Id="rId96" Type="http://schemas.openxmlformats.org/officeDocument/2006/relationships/oleObject" Target="embeddings/oleObject37.bin"/><Relationship Id="rId140" Type="http://schemas.openxmlformats.org/officeDocument/2006/relationships/oleObject" Target="embeddings/oleObject62.bin"/><Relationship Id="rId161" Type="http://schemas.openxmlformats.org/officeDocument/2006/relationships/image" Target="media/image70.wmf"/><Relationship Id="rId182" Type="http://schemas.openxmlformats.org/officeDocument/2006/relationships/image" Target="media/image77.wmf"/><Relationship Id="rId217" Type="http://schemas.openxmlformats.org/officeDocument/2006/relationships/oleObject" Target="embeddings/oleObject111.bin"/><Relationship Id="rId6" Type="http://schemas.openxmlformats.org/officeDocument/2006/relationships/endnotes" Target="endnotes.xml"/><Relationship Id="rId238" Type="http://schemas.openxmlformats.org/officeDocument/2006/relationships/oleObject" Target="embeddings/oleObject123.bin"/><Relationship Id="rId259" Type="http://schemas.openxmlformats.org/officeDocument/2006/relationships/oleObject" Target="embeddings/oleObject137.bin"/><Relationship Id="rId23" Type="http://schemas.openxmlformats.org/officeDocument/2006/relationships/oleObject" Target="embeddings/oleObject10.bin"/><Relationship Id="rId119" Type="http://schemas.openxmlformats.org/officeDocument/2006/relationships/image" Target="media/image57.wmf"/><Relationship Id="rId270" Type="http://schemas.openxmlformats.org/officeDocument/2006/relationships/oleObject" Target="embeddings/oleObject145.bin"/><Relationship Id="rId44" Type="http://schemas.openxmlformats.org/officeDocument/2006/relationships/image" Target="media/image12.wmf"/><Relationship Id="rId65" Type="http://schemas.openxmlformats.org/officeDocument/2006/relationships/image" Target="media/image32.wmf"/><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9.bin"/><Relationship Id="rId172" Type="http://schemas.openxmlformats.org/officeDocument/2006/relationships/oleObject" Target="embeddings/oleObject84.bin"/><Relationship Id="rId193" Type="http://schemas.openxmlformats.org/officeDocument/2006/relationships/oleObject" Target="embeddings/oleObject98.bin"/><Relationship Id="rId202" Type="http://schemas.openxmlformats.org/officeDocument/2006/relationships/image" Target="media/image84.wmf"/><Relationship Id="rId207" Type="http://schemas.openxmlformats.org/officeDocument/2006/relationships/oleObject" Target="embeddings/oleObject106.bin"/><Relationship Id="rId223" Type="http://schemas.openxmlformats.org/officeDocument/2006/relationships/oleObject" Target="embeddings/oleObject114.bin"/><Relationship Id="rId228" Type="http://schemas.openxmlformats.org/officeDocument/2006/relationships/oleObject" Target="embeddings/oleObject117.bin"/><Relationship Id="rId244" Type="http://schemas.openxmlformats.org/officeDocument/2006/relationships/oleObject" Target="embeddings/oleObject126.bin"/><Relationship Id="rId249" Type="http://schemas.openxmlformats.org/officeDocument/2006/relationships/oleObject" Target="embeddings/oleObject129.bin"/><Relationship Id="rId13" Type="http://schemas.openxmlformats.org/officeDocument/2006/relationships/image" Target="media/image1.wmf"/><Relationship Id="rId18" Type="http://schemas.openxmlformats.org/officeDocument/2006/relationships/oleObject" Target="embeddings/oleObject5.bin"/><Relationship Id="rId39" Type="http://schemas.openxmlformats.org/officeDocument/2006/relationships/image" Target="media/image7.wmf"/><Relationship Id="rId109" Type="http://schemas.openxmlformats.org/officeDocument/2006/relationships/oleObject" Target="embeddings/oleObject44.bin"/><Relationship Id="rId260" Type="http://schemas.openxmlformats.org/officeDocument/2006/relationships/image" Target="media/image108.wmf"/><Relationship Id="rId265" Type="http://schemas.openxmlformats.org/officeDocument/2006/relationships/image" Target="media/image109.wmf"/><Relationship Id="rId281" Type="http://schemas.openxmlformats.org/officeDocument/2006/relationships/fontTable" Target="fontTable.xml"/><Relationship Id="rId34" Type="http://schemas.openxmlformats.org/officeDocument/2006/relationships/image" Target="media/image3.emf"/><Relationship Id="rId50" Type="http://schemas.openxmlformats.org/officeDocument/2006/relationships/image" Target="media/image18.wmf"/><Relationship Id="rId55" Type="http://schemas.openxmlformats.org/officeDocument/2006/relationships/image" Target="media/image23.w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0.wmf"/><Relationship Id="rId141" Type="http://schemas.openxmlformats.org/officeDocument/2006/relationships/oleObject" Target="embeddings/oleObject63.bin"/><Relationship Id="rId146" Type="http://schemas.openxmlformats.org/officeDocument/2006/relationships/oleObject" Target="embeddings/oleObject66.bin"/><Relationship Id="rId167" Type="http://schemas.openxmlformats.org/officeDocument/2006/relationships/image" Target="media/image73.wmf"/><Relationship Id="rId188" Type="http://schemas.openxmlformats.org/officeDocument/2006/relationships/oleObject" Target="embeddings/oleObject94.bin"/><Relationship Id="rId7" Type="http://schemas.openxmlformats.org/officeDocument/2006/relationships/header" Target="header1.xml"/><Relationship Id="rId71" Type="http://schemas.openxmlformats.org/officeDocument/2006/relationships/image" Target="media/image35.wmf"/><Relationship Id="rId92" Type="http://schemas.openxmlformats.org/officeDocument/2006/relationships/oleObject" Target="embeddings/oleObject35.bin"/><Relationship Id="rId162" Type="http://schemas.openxmlformats.org/officeDocument/2006/relationships/oleObject" Target="embeddings/oleObject78.bin"/><Relationship Id="rId183" Type="http://schemas.openxmlformats.org/officeDocument/2006/relationships/oleObject" Target="embeddings/oleObject91.bin"/><Relationship Id="rId213" Type="http://schemas.openxmlformats.org/officeDocument/2006/relationships/oleObject" Target="embeddings/oleObject109.bin"/><Relationship Id="rId218" Type="http://schemas.openxmlformats.org/officeDocument/2006/relationships/image" Target="media/image92.wmf"/><Relationship Id="rId234" Type="http://schemas.openxmlformats.org/officeDocument/2006/relationships/image" Target="media/image99.png"/><Relationship Id="rId239" Type="http://schemas.openxmlformats.org/officeDocument/2006/relationships/image" Target="media/image101.wmf"/><Relationship Id="rId2" Type="http://schemas.openxmlformats.org/officeDocument/2006/relationships/styles" Target="styles.xml"/><Relationship Id="rId29" Type="http://schemas.openxmlformats.org/officeDocument/2006/relationships/oleObject" Target="embeddings/oleObject16.bin"/><Relationship Id="rId250" Type="http://schemas.openxmlformats.org/officeDocument/2006/relationships/image" Target="media/image106.wmf"/><Relationship Id="rId255" Type="http://schemas.openxmlformats.org/officeDocument/2006/relationships/oleObject" Target="embeddings/oleObject134.bin"/><Relationship Id="rId271" Type="http://schemas.openxmlformats.org/officeDocument/2006/relationships/image" Target="media/image111.wmf"/><Relationship Id="rId276" Type="http://schemas.openxmlformats.org/officeDocument/2006/relationships/oleObject" Target="embeddings/oleObject148.bin"/><Relationship Id="rId24" Type="http://schemas.openxmlformats.org/officeDocument/2006/relationships/oleObject" Target="embeddings/oleObject11.bin"/><Relationship Id="rId40" Type="http://schemas.openxmlformats.org/officeDocument/2006/relationships/image" Target="media/image8.wmf"/><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image" Target="media/image52.png"/><Relationship Id="rId115" Type="http://schemas.openxmlformats.org/officeDocument/2006/relationships/oleObject" Target="embeddings/oleObject46.bin"/><Relationship Id="rId131" Type="http://schemas.openxmlformats.org/officeDocument/2006/relationships/image" Target="media/image62.wmf"/><Relationship Id="rId136" Type="http://schemas.openxmlformats.org/officeDocument/2006/relationships/oleObject" Target="embeddings/oleObject59.bin"/><Relationship Id="rId157" Type="http://schemas.openxmlformats.org/officeDocument/2006/relationships/oleObject" Target="embeddings/oleObject75.bin"/><Relationship Id="rId178" Type="http://schemas.openxmlformats.org/officeDocument/2006/relationships/image" Target="media/image76.wmf"/><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oleObject" Target="embeddings/oleObject70.bin"/><Relationship Id="rId173" Type="http://schemas.openxmlformats.org/officeDocument/2006/relationships/oleObject" Target="embeddings/oleObject85.bin"/><Relationship Id="rId194" Type="http://schemas.openxmlformats.org/officeDocument/2006/relationships/oleObject" Target="embeddings/oleObject99.bin"/><Relationship Id="rId199" Type="http://schemas.openxmlformats.org/officeDocument/2006/relationships/image" Target="media/image83.wmf"/><Relationship Id="rId203" Type="http://schemas.openxmlformats.org/officeDocument/2006/relationships/oleObject" Target="embeddings/oleObject104.bin"/><Relationship Id="rId208" Type="http://schemas.openxmlformats.org/officeDocument/2006/relationships/image" Target="media/image87.wmf"/><Relationship Id="rId229" Type="http://schemas.openxmlformats.org/officeDocument/2006/relationships/image" Target="media/image97.wmf"/><Relationship Id="rId19" Type="http://schemas.openxmlformats.org/officeDocument/2006/relationships/oleObject" Target="embeddings/oleObject6.bin"/><Relationship Id="rId224" Type="http://schemas.openxmlformats.org/officeDocument/2006/relationships/image" Target="media/image95.wmf"/><Relationship Id="rId240" Type="http://schemas.openxmlformats.org/officeDocument/2006/relationships/oleObject" Target="embeddings/oleObject124.bin"/><Relationship Id="rId245" Type="http://schemas.openxmlformats.org/officeDocument/2006/relationships/image" Target="media/image104.wmf"/><Relationship Id="rId261" Type="http://schemas.openxmlformats.org/officeDocument/2006/relationships/oleObject" Target="embeddings/oleObject138.bin"/><Relationship Id="rId266" Type="http://schemas.openxmlformats.org/officeDocument/2006/relationships/oleObject" Target="embeddings/oleObject142.bin"/><Relationship Id="rId14" Type="http://schemas.openxmlformats.org/officeDocument/2006/relationships/oleObject" Target="embeddings/oleObject1.bin"/><Relationship Id="rId30" Type="http://schemas.openxmlformats.org/officeDocument/2006/relationships/oleObject" Target="embeddings/oleObject17.bin"/><Relationship Id="rId35" Type="http://schemas.openxmlformats.org/officeDocument/2006/relationships/package" Target="embeddings/Microsoft_Word_Document.docx"/><Relationship Id="rId56" Type="http://schemas.openxmlformats.org/officeDocument/2006/relationships/image" Target="media/image24.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image" Target="media/image67.wmf"/><Relationship Id="rId168" Type="http://schemas.openxmlformats.org/officeDocument/2006/relationships/oleObject" Target="embeddings/oleObject81.bin"/><Relationship Id="rId282"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19.wmf"/><Relationship Id="rId72" Type="http://schemas.openxmlformats.org/officeDocument/2006/relationships/oleObject" Target="embeddings/oleObject24.bin"/><Relationship Id="rId93" Type="http://schemas.openxmlformats.org/officeDocument/2006/relationships/image" Target="media/image45.png"/><Relationship Id="rId98" Type="http://schemas.openxmlformats.org/officeDocument/2006/relationships/oleObject" Target="embeddings/Microsoft_Word_97_-_2003_Document.doc"/><Relationship Id="rId121" Type="http://schemas.openxmlformats.org/officeDocument/2006/relationships/image" Target="media/image58.wmf"/><Relationship Id="rId142" Type="http://schemas.openxmlformats.org/officeDocument/2006/relationships/oleObject" Target="embeddings/oleObject64.bin"/><Relationship Id="rId163" Type="http://schemas.openxmlformats.org/officeDocument/2006/relationships/image" Target="media/image71.wmf"/><Relationship Id="rId184" Type="http://schemas.openxmlformats.org/officeDocument/2006/relationships/image" Target="media/image78.wmf"/><Relationship Id="rId189" Type="http://schemas.openxmlformats.org/officeDocument/2006/relationships/oleObject" Target="embeddings/oleObject95.bin"/><Relationship Id="rId219" Type="http://schemas.openxmlformats.org/officeDocument/2006/relationships/oleObject" Target="embeddings/oleObject112.bin"/><Relationship Id="rId3" Type="http://schemas.openxmlformats.org/officeDocument/2006/relationships/settings" Target="settings.xml"/><Relationship Id="rId214" Type="http://schemas.openxmlformats.org/officeDocument/2006/relationships/image" Target="media/image90.wmf"/><Relationship Id="rId230" Type="http://schemas.openxmlformats.org/officeDocument/2006/relationships/oleObject" Target="embeddings/oleObject118.bin"/><Relationship Id="rId235" Type="http://schemas.openxmlformats.org/officeDocument/2006/relationships/image" Target="media/image100.wmf"/><Relationship Id="rId251" Type="http://schemas.openxmlformats.org/officeDocument/2006/relationships/oleObject" Target="embeddings/oleObject130.bin"/><Relationship Id="rId256" Type="http://schemas.openxmlformats.org/officeDocument/2006/relationships/image" Target="media/image107.wmf"/><Relationship Id="rId277" Type="http://schemas.openxmlformats.org/officeDocument/2006/relationships/image" Target="media/image114.wmf"/><Relationship Id="rId25" Type="http://schemas.openxmlformats.org/officeDocument/2006/relationships/oleObject" Target="embeddings/oleObject12.bin"/><Relationship Id="rId46" Type="http://schemas.openxmlformats.org/officeDocument/2006/relationships/image" Target="media/image14.wmf"/><Relationship Id="rId67" Type="http://schemas.openxmlformats.org/officeDocument/2006/relationships/image" Target="media/image33.wmf"/><Relationship Id="rId116" Type="http://schemas.openxmlformats.org/officeDocument/2006/relationships/image" Target="media/image56.wmf"/><Relationship Id="rId137" Type="http://schemas.openxmlformats.org/officeDocument/2006/relationships/oleObject" Target="embeddings/oleObject60.bin"/><Relationship Id="rId158" Type="http://schemas.openxmlformats.org/officeDocument/2006/relationships/oleObject" Target="embeddings/oleObject76.bin"/><Relationship Id="rId272" Type="http://schemas.openxmlformats.org/officeDocument/2006/relationships/oleObject" Target="embeddings/oleObject146.bin"/><Relationship Id="rId20" Type="http://schemas.openxmlformats.org/officeDocument/2006/relationships/oleObject" Target="embeddings/oleObject7.bin"/><Relationship Id="rId41" Type="http://schemas.openxmlformats.org/officeDocument/2006/relationships/image" Target="media/image9.wmf"/><Relationship Id="rId62" Type="http://schemas.openxmlformats.org/officeDocument/2006/relationships/image" Target="media/image30.emf"/><Relationship Id="rId83" Type="http://schemas.openxmlformats.org/officeDocument/2006/relationships/image" Target="media/image41.wmf"/><Relationship Id="rId88" Type="http://schemas.openxmlformats.org/officeDocument/2006/relationships/oleObject" Target="embeddings/oleObject33.bin"/><Relationship Id="rId111" Type="http://schemas.openxmlformats.org/officeDocument/2006/relationships/image" Target="media/image53.png"/><Relationship Id="rId132" Type="http://schemas.openxmlformats.org/officeDocument/2006/relationships/oleObject" Target="embeddings/oleObject56.bin"/><Relationship Id="rId153" Type="http://schemas.openxmlformats.org/officeDocument/2006/relationships/oleObject" Target="embeddings/oleObject71.bin"/><Relationship Id="rId174" Type="http://schemas.openxmlformats.org/officeDocument/2006/relationships/oleObject" Target="embeddings/oleObject86.bin"/><Relationship Id="rId179" Type="http://schemas.openxmlformats.org/officeDocument/2006/relationships/oleObject" Target="embeddings/oleObject88.bin"/><Relationship Id="rId195" Type="http://schemas.openxmlformats.org/officeDocument/2006/relationships/image" Target="media/image81.wmf"/><Relationship Id="rId209" Type="http://schemas.openxmlformats.org/officeDocument/2006/relationships/oleObject" Target="embeddings/oleObject107.bin"/><Relationship Id="rId190" Type="http://schemas.openxmlformats.org/officeDocument/2006/relationships/oleObject" Target="embeddings/oleObject96.bin"/><Relationship Id="rId204" Type="http://schemas.openxmlformats.org/officeDocument/2006/relationships/image" Target="media/image85.wmf"/><Relationship Id="rId220" Type="http://schemas.openxmlformats.org/officeDocument/2006/relationships/image" Target="media/image93.wmf"/><Relationship Id="rId225" Type="http://schemas.openxmlformats.org/officeDocument/2006/relationships/oleObject" Target="embeddings/oleObject115.bin"/><Relationship Id="rId241" Type="http://schemas.openxmlformats.org/officeDocument/2006/relationships/image" Target="media/image102.wmf"/><Relationship Id="rId246" Type="http://schemas.openxmlformats.org/officeDocument/2006/relationships/oleObject" Target="embeddings/oleObject127.bin"/><Relationship Id="rId267"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image" Target="media/image4.wmf"/><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3.bin"/><Relationship Id="rId262" Type="http://schemas.openxmlformats.org/officeDocument/2006/relationships/oleObject" Target="embeddings/oleObject139.bin"/><Relationship Id="rId10" Type="http://schemas.openxmlformats.org/officeDocument/2006/relationships/footer" Target="footer2.xml"/><Relationship Id="rId31" Type="http://schemas.openxmlformats.org/officeDocument/2006/relationships/oleObject" Target="embeddings/oleObject18.bin"/><Relationship Id="rId52" Type="http://schemas.openxmlformats.org/officeDocument/2006/relationships/image" Target="media/image20.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image" Target="media/image46.wmf"/><Relationship Id="rId99" Type="http://schemas.openxmlformats.org/officeDocument/2006/relationships/image" Target="media/image48.wmf"/><Relationship Id="rId101" Type="http://schemas.openxmlformats.org/officeDocument/2006/relationships/oleObject" Target="embeddings/oleObject39.bin"/><Relationship Id="rId122" Type="http://schemas.openxmlformats.org/officeDocument/2006/relationships/oleObject" Target="embeddings/oleObject50.bin"/><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9.bin"/><Relationship Id="rId169" Type="http://schemas.openxmlformats.org/officeDocument/2006/relationships/image" Target="media/image74.wmf"/><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89.bin"/><Relationship Id="rId210" Type="http://schemas.openxmlformats.org/officeDocument/2006/relationships/image" Target="media/image88.wmf"/><Relationship Id="rId215" Type="http://schemas.openxmlformats.org/officeDocument/2006/relationships/oleObject" Target="embeddings/oleObject110.bin"/><Relationship Id="rId236" Type="http://schemas.openxmlformats.org/officeDocument/2006/relationships/oleObject" Target="embeddings/oleObject121.bin"/><Relationship Id="rId257" Type="http://schemas.openxmlformats.org/officeDocument/2006/relationships/oleObject" Target="embeddings/oleObject135.bin"/><Relationship Id="rId278" Type="http://schemas.openxmlformats.org/officeDocument/2006/relationships/oleObject" Target="embeddings/oleObject149.bin"/><Relationship Id="rId26" Type="http://schemas.openxmlformats.org/officeDocument/2006/relationships/oleObject" Target="embeddings/oleObject13.bin"/><Relationship Id="rId231" Type="http://schemas.openxmlformats.org/officeDocument/2006/relationships/oleObject" Target="embeddings/oleObject119.bin"/><Relationship Id="rId252" Type="http://schemas.openxmlformats.org/officeDocument/2006/relationships/oleObject" Target="embeddings/oleObject131.bin"/><Relationship Id="rId273" Type="http://schemas.openxmlformats.org/officeDocument/2006/relationships/image" Target="media/image112.wmf"/><Relationship Id="rId47" Type="http://schemas.openxmlformats.org/officeDocument/2006/relationships/image" Target="media/image15.w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image" Target="media/image63.wmf"/><Relationship Id="rId154" Type="http://schemas.openxmlformats.org/officeDocument/2006/relationships/oleObject" Target="embeddings/oleObject72.bin"/><Relationship Id="rId175" Type="http://schemas.openxmlformats.org/officeDocument/2006/relationships/image" Target="media/image75.emf"/><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oleObject" Target="embeddings/oleObject3.bin"/><Relationship Id="rId221" Type="http://schemas.openxmlformats.org/officeDocument/2006/relationships/oleObject" Target="embeddings/oleObject113.bin"/><Relationship Id="rId242" Type="http://schemas.openxmlformats.org/officeDocument/2006/relationships/oleObject" Target="embeddings/oleObject125.bin"/><Relationship Id="rId263" Type="http://schemas.openxmlformats.org/officeDocument/2006/relationships/oleObject" Target="embeddings/oleObject140.bin"/><Relationship Id="rId37" Type="http://schemas.openxmlformats.org/officeDocument/2006/relationships/image" Target="media/image5.png"/><Relationship Id="rId58" Type="http://schemas.openxmlformats.org/officeDocument/2006/relationships/image" Target="media/image26.png"/><Relationship Id="rId79" Type="http://schemas.openxmlformats.org/officeDocument/2006/relationships/image" Target="media/image39.wmf"/><Relationship Id="rId102" Type="http://schemas.openxmlformats.org/officeDocument/2006/relationships/oleObject" Target="embeddings/oleObject40.bin"/><Relationship Id="rId123" Type="http://schemas.openxmlformats.org/officeDocument/2006/relationships/image" Target="media/image59.wmf"/><Relationship Id="rId144" Type="http://schemas.openxmlformats.org/officeDocument/2006/relationships/oleObject" Target="embeddings/oleObject65.bin"/><Relationship Id="rId90" Type="http://schemas.openxmlformats.org/officeDocument/2006/relationships/oleObject" Target="embeddings/oleObject34.bin"/><Relationship Id="rId165" Type="http://schemas.openxmlformats.org/officeDocument/2006/relationships/image" Target="media/image72.wmf"/><Relationship Id="rId186" Type="http://schemas.openxmlformats.org/officeDocument/2006/relationships/image" Target="media/image79.wmf"/><Relationship Id="rId211" Type="http://schemas.openxmlformats.org/officeDocument/2006/relationships/oleObject" Target="embeddings/oleObject108.bin"/><Relationship Id="rId232" Type="http://schemas.openxmlformats.org/officeDocument/2006/relationships/image" Target="media/image98.wmf"/><Relationship Id="rId253" Type="http://schemas.openxmlformats.org/officeDocument/2006/relationships/oleObject" Target="embeddings/oleObject132.bin"/><Relationship Id="rId274" Type="http://schemas.openxmlformats.org/officeDocument/2006/relationships/oleObject" Target="embeddings/oleObject147.bin"/><Relationship Id="rId27" Type="http://schemas.openxmlformats.org/officeDocument/2006/relationships/oleObject" Target="embeddings/oleObject14.bin"/><Relationship Id="rId48" Type="http://schemas.openxmlformats.org/officeDocument/2006/relationships/image" Target="media/image16.wmf"/><Relationship Id="rId69" Type="http://schemas.openxmlformats.org/officeDocument/2006/relationships/image" Target="media/image34.wmf"/><Relationship Id="rId113" Type="http://schemas.openxmlformats.org/officeDocument/2006/relationships/oleObject" Target="embeddings/oleObject45.bin"/><Relationship Id="rId134" Type="http://schemas.openxmlformats.org/officeDocument/2006/relationships/oleObject" Target="embeddings/oleObject57.bin"/><Relationship Id="rId80" Type="http://schemas.openxmlformats.org/officeDocument/2006/relationships/oleObject" Target="embeddings/oleObject28.bin"/><Relationship Id="rId155" Type="http://schemas.openxmlformats.org/officeDocument/2006/relationships/oleObject" Target="embeddings/oleObject73.bin"/><Relationship Id="rId176" Type="http://schemas.openxmlformats.org/officeDocument/2006/relationships/package" Target="embeddings/Microsoft_Visio_Drawing.vsdx"/><Relationship Id="rId197" Type="http://schemas.openxmlformats.org/officeDocument/2006/relationships/image" Target="media/image82.wmf"/><Relationship Id="rId201" Type="http://schemas.openxmlformats.org/officeDocument/2006/relationships/oleObject" Target="embeddings/oleObject103.bin"/><Relationship Id="rId222" Type="http://schemas.openxmlformats.org/officeDocument/2006/relationships/image" Target="media/image94.wmf"/><Relationship Id="rId243" Type="http://schemas.openxmlformats.org/officeDocument/2006/relationships/image" Target="media/image103.wmf"/><Relationship Id="rId264" Type="http://schemas.openxmlformats.org/officeDocument/2006/relationships/oleObject" Target="embeddings/oleObject141.bin"/><Relationship Id="rId17" Type="http://schemas.openxmlformats.org/officeDocument/2006/relationships/oleObject" Target="embeddings/oleObject4.bin"/><Relationship Id="rId38" Type="http://schemas.openxmlformats.org/officeDocument/2006/relationships/image" Target="media/image6.wmf"/><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3.bin"/><Relationship Id="rId91" Type="http://schemas.openxmlformats.org/officeDocument/2006/relationships/image" Target="media/image44.wmf"/><Relationship Id="rId145" Type="http://schemas.openxmlformats.org/officeDocument/2006/relationships/image" Target="media/image66.wmf"/><Relationship Id="rId166" Type="http://schemas.openxmlformats.org/officeDocument/2006/relationships/oleObject" Target="embeddings/oleObject80.bin"/><Relationship Id="rId187" Type="http://schemas.openxmlformats.org/officeDocument/2006/relationships/oleObject" Target="embeddings/oleObject93.bin"/><Relationship Id="rId1" Type="http://schemas.openxmlformats.org/officeDocument/2006/relationships/numbering" Target="numbering.xml"/><Relationship Id="rId212" Type="http://schemas.openxmlformats.org/officeDocument/2006/relationships/image" Target="media/image89.wmf"/><Relationship Id="rId233" Type="http://schemas.openxmlformats.org/officeDocument/2006/relationships/oleObject" Target="embeddings/oleObject120.bin"/><Relationship Id="rId254" Type="http://schemas.openxmlformats.org/officeDocument/2006/relationships/oleObject" Target="embeddings/oleObject133.bin"/><Relationship Id="rId28" Type="http://schemas.openxmlformats.org/officeDocument/2006/relationships/oleObject" Target="embeddings/oleObject15.bin"/><Relationship Id="rId49" Type="http://schemas.openxmlformats.org/officeDocument/2006/relationships/image" Target="media/image17.wmf"/><Relationship Id="rId114" Type="http://schemas.openxmlformats.org/officeDocument/2006/relationships/image" Target="media/image55.wmf"/><Relationship Id="rId275" Type="http://schemas.openxmlformats.org/officeDocument/2006/relationships/image" Target="media/image113.wmf"/><Relationship Id="rId60" Type="http://schemas.openxmlformats.org/officeDocument/2006/relationships/image" Target="media/image28.png"/><Relationship Id="rId81" Type="http://schemas.openxmlformats.org/officeDocument/2006/relationships/image" Target="media/image40.wmf"/><Relationship Id="rId135" Type="http://schemas.openxmlformats.org/officeDocument/2006/relationships/oleObject" Target="embeddings/oleObject58.bin"/><Relationship Id="rId156" Type="http://schemas.openxmlformats.org/officeDocument/2006/relationships/oleObject" Target="embeddings/oleObject74.bin"/><Relationship Id="rId177" Type="http://schemas.openxmlformats.org/officeDocument/2006/relationships/oleObject" Target="embeddings/oleObject87.bin"/><Relationship Id="rId198"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2966</TotalTime>
  <Pages>174</Pages>
  <Words>64902</Words>
  <Characters>369946</Characters>
  <Application>Microsoft Office Word</Application>
  <DocSecurity>0</DocSecurity>
  <Lines>3082</Lines>
  <Paragraphs>867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5964</cp:lastModifiedBy>
  <cp:revision>135</cp:revision>
  <dcterms:created xsi:type="dcterms:W3CDTF">2022-02-11T13:56:00Z</dcterms:created>
  <dcterms:modified xsi:type="dcterms:W3CDTF">2023-10-09T17:47:00Z</dcterms:modified>
</cp:coreProperties>
</file>