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26364F83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17</w:t>
            </w:r>
            <w:r w:rsidRPr="00D548B0">
              <w:rPr>
                <w:noProof w:val="0"/>
              </w:rPr>
              <w:t>.</w:t>
            </w:r>
            <w:r w:rsidR="00981B7A">
              <w:rPr>
                <w:noProof w:val="0"/>
              </w:rPr>
              <w:t>10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4E4EB3">
              <w:rPr>
                <w:noProof w:val="0"/>
                <w:sz w:val="32"/>
                <w:lang w:eastAsia="zh-CN"/>
              </w:rPr>
              <w:t>3</w:t>
            </w:r>
            <w:r w:rsidRPr="00D548B0">
              <w:rPr>
                <w:noProof w:val="0"/>
                <w:sz w:val="32"/>
              </w:rPr>
              <w:t>-</w:t>
            </w:r>
            <w:r w:rsidR="004E4EB3">
              <w:rPr>
                <w:noProof w:val="0"/>
                <w:sz w:val="32"/>
              </w:rPr>
              <w:t>0</w:t>
            </w:r>
            <w:r w:rsidR="00981B7A">
              <w:rPr>
                <w:noProof w:val="0"/>
                <w:sz w:val="32"/>
              </w:rPr>
              <w:t>9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77777777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17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77777777" w:rsidR="00D548B0" w:rsidRPr="00C13D0F" w:rsidRDefault="00E04003" w:rsidP="00660D3D">
            <w:pPr>
              <w:rPr>
                <w:i/>
              </w:rPr>
            </w:pPr>
            <w:r>
              <w:rPr>
                <w:i/>
              </w:rPr>
              <w:pict w14:anchorId="0FF8D0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5.25pt;visibility:visible">
                  <v:imagedata r:id="rId9" o:title="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000000" w:rsidP="00660D3D">
            <w:pPr>
              <w:jc w:val="right"/>
            </w:pPr>
            <w:r>
              <w:pict w14:anchorId="5765BADD">
                <v:shape id="_x0000_i1026" type="#_x0000_t75" style="width:128.25pt;height:74.25pt;visibility:visible">
                  <v:imagedata r:id="rId10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53A6BD4B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4E4EB3">
              <w:rPr>
                <w:noProof/>
                <w:sz w:val="18"/>
              </w:rPr>
              <w:t>3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27F20056" w14:textId="77777777" w:rsidR="00E04003" w:rsidRDefault="00DB681A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E04003">
        <w:rPr>
          <w:noProof/>
        </w:rPr>
        <w:t>Foreword</w:t>
      </w:r>
      <w:r w:rsidR="00E04003">
        <w:rPr>
          <w:noProof/>
        </w:rPr>
        <w:tab/>
        <w:t>19</w:t>
      </w:r>
    </w:p>
    <w:p w14:paraId="0A03AE66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20</w:t>
      </w:r>
    </w:p>
    <w:p w14:paraId="4A4639A6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20</w:t>
      </w:r>
    </w:p>
    <w:p w14:paraId="031E70CC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21</w:t>
      </w:r>
    </w:p>
    <w:p w14:paraId="41D9ED4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21</w:t>
      </w:r>
    </w:p>
    <w:p w14:paraId="60703B8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22</w:t>
      </w:r>
    </w:p>
    <w:p w14:paraId="4CA84AC9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24</w:t>
      </w:r>
    </w:p>
    <w:p w14:paraId="6F49E951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0188C2A3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26</w:t>
      </w:r>
    </w:p>
    <w:p w14:paraId="769FA494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26</w:t>
      </w:r>
    </w:p>
    <w:p w14:paraId="6579B8E7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26</w:t>
      </w:r>
    </w:p>
    <w:p w14:paraId="09B753F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points analysis</w:t>
      </w:r>
      <w:r>
        <w:rPr>
          <w:noProof/>
        </w:rPr>
        <w:tab/>
        <w:t>27</w:t>
      </w:r>
    </w:p>
    <w:p w14:paraId="591C8FE8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27</w:t>
      </w:r>
    </w:p>
    <w:p w14:paraId="37C99012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27</w:t>
      </w:r>
    </w:p>
    <w:p w14:paraId="4AA8E5BE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28</w:t>
      </w:r>
    </w:p>
    <w:p w14:paraId="4C8296BE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28</w:t>
      </w:r>
    </w:p>
    <w:p w14:paraId="48DDE65E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bands</w:t>
      </w:r>
      <w:r>
        <w:rPr>
          <w:noProof/>
        </w:rPr>
        <w:tab/>
        <w:t>28</w:t>
      </w:r>
    </w:p>
    <w:p w14:paraId="03DB7AD8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bands for CA</w:t>
      </w:r>
      <w:r>
        <w:rPr>
          <w:noProof/>
        </w:rPr>
        <w:tab/>
        <w:t>31</w:t>
      </w:r>
    </w:p>
    <w:p w14:paraId="16046A0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Intra-band CA</w:t>
      </w:r>
      <w:r>
        <w:rPr>
          <w:noProof/>
        </w:rPr>
        <w:tab/>
        <w:t>31</w:t>
      </w:r>
    </w:p>
    <w:p w14:paraId="4263E21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</w:t>
      </w:r>
      <w:r>
        <w:rPr>
          <w:noProof/>
        </w:rPr>
        <w:tab/>
        <w:t>32</w:t>
      </w:r>
    </w:p>
    <w:p w14:paraId="0CE63107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 (</w:t>
      </w:r>
      <w:r w:rsidRPr="00813CBE">
        <w:rPr>
          <w:bCs/>
          <w:noProof/>
        </w:rPr>
        <w:t>two bands)</w:t>
      </w:r>
      <w:r>
        <w:rPr>
          <w:noProof/>
        </w:rPr>
        <w:tab/>
        <w:t>33</w:t>
      </w:r>
    </w:p>
    <w:p w14:paraId="75F39FB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 (</w:t>
      </w:r>
      <w:r w:rsidRPr="00813CBE">
        <w:rPr>
          <w:bCs/>
          <w:noProof/>
        </w:rPr>
        <w:t>three bands)</w:t>
      </w:r>
      <w:r>
        <w:rPr>
          <w:noProof/>
        </w:rPr>
        <w:tab/>
        <w:t>35</w:t>
      </w:r>
    </w:p>
    <w:p w14:paraId="1E446A2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 (</w:t>
      </w:r>
      <w:r w:rsidRPr="00813CBE">
        <w:rPr>
          <w:bCs/>
          <w:noProof/>
        </w:rPr>
        <w:t>four bands)</w:t>
      </w:r>
      <w:r>
        <w:rPr>
          <w:noProof/>
        </w:rPr>
        <w:tab/>
        <w:t>36</w:t>
      </w:r>
    </w:p>
    <w:p w14:paraId="41A95F77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bands for DC</w:t>
      </w:r>
      <w:r>
        <w:rPr>
          <w:noProof/>
        </w:rPr>
        <w:tab/>
        <w:t>36</w:t>
      </w:r>
    </w:p>
    <w:p w14:paraId="19C03764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36</w:t>
      </w:r>
    </w:p>
    <w:p w14:paraId="7E19C506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37</w:t>
      </w:r>
    </w:p>
    <w:p w14:paraId="3DA8853F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 for V2X</w:t>
      </w:r>
      <w:r>
        <w:rPr>
          <w:noProof/>
        </w:rPr>
        <w:tab/>
        <w:t>38</w:t>
      </w:r>
    </w:p>
    <w:p w14:paraId="050C845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V2X operating bands</w:t>
      </w:r>
      <w:r>
        <w:rPr>
          <w:noProof/>
        </w:rPr>
        <w:tab/>
        <w:t>38</w:t>
      </w:r>
    </w:p>
    <w:p w14:paraId="4C3E289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38</w:t>
      </w:r>
    </w:p>
    <w:p w14:paraId="07A81608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</w:t>
      </w:r>
      <w:r>
        <w:rPr>
          <w:noProof/>
        </w:rPr>
        <w:tab/>
        <w:t>39</w:t>
      </w:r>
    </w:p>
    <w:p w14:paraId="5661D6F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39</w:t>
      </w:r>
    </w:p>
    <w:p w14:paraId="0280CC6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39</w:t>
      </w:r>
    </w:p>
    <w:p w14:paraId="222F2D6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39</w:t>
      </w:r>
    </w:p>
    <w:p w14:paraId="06ED2D3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RB alignment</w:t>
      </w:r>
      <w:r>
        <w:rPr>
          <w:noProof/>
        </w:rPr>
        <w:tab/>
        <w:t>41</w:t>
      </w:r>
    </w:p>
    <w:p w14:paraId="53ECB0A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41</w:t>
      </w:r>
    </w:p>
    <w:p w14:paraId="3A420BC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Asymmetric channel bandwidths</w:t>
      </w:r>
      <w:r>
        <w:rPr>
          <w:noProof/>
        </w:rPr>
        <w:tab/>
        <w:t>45</w:t>
      </w:r>
    </w:p>
    <w:p w14:paraId="12CA969B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 for CA</w:t>
      </w:r>
      <w:r>
        <w:rPr>
          <w:noProof/>
        </w:rPr>
        <w:tab/>
        <w:t>46</w:t>
      </w:r>
    </w:p>
    <w:p w14:paraId="01006C7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46</w:t>
      </w:r>
    </w:p>
    <w:p w14:paraId="084DAE8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46</w:t>
      </w:r>
    </w:p>
    <w:p w14:paraId="272D4BB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47</w:t>
      </w:r>
    </w:p>
    <w:p w14:paraId="0FBE3BD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</w:t>
      </w:r>
    </w:p>
    <w:p w14:paraId="100AFB4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48</w:t>
      </w:r>
    </w:p>
    <w:p w14:paraId="10563277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bandwidth for V2X</w:t>
      </w:r>
      <w:r>
        <w:rPr>
          <w:noProof/>
        </w:rPr>
        <w:tab/>
        <w:t>49</w:t>
      </w:r>
    </w:p>
    <w:p w14:paraId="55DAB76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49</w:t>
      </w:r>
    </w:p>
    <w:p w14:paraId="42BA435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50</w:t>
      </w:r>
    </w:p>
    <w:p w14:paraId="7EB65830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bandwidth for RedCap</w:t>
      </w:r>
      <w:r>
        <w:rPr>
          <w:noProof/>
        </w:rPr>
        <w:tab/>
        <w:t>50</w:t>
      </w:r>
    </w:p>
    <w:p w14:paraId="346225BF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arrangement</w:t>
      </w:r>
      <w:r>
        <w:rPr>
          <w:noProof/>
        </w:rPr>
        <w:tab/>
        <w:t>50</w:t>
      </w:r>
    </w:p>
    <w:p w14:paraId="344ED10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</w:t>
      </w:r>
      <w:r>
        <w:rPr>
          <w:noProof/>
        </w:rPr>
        <w:tab/>
        <w:t>50</w:t>
      </w:r>
    </w:p>
    <w:p w14:paraId="4EB6B03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50</w:t>
      </w:r>
    </w:p>
    <w:p w14:paraId="51924B2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</w:t>
      </w:r>
      <w:r>
        <w:rPr>
          <w:noProof/>
        </w:rPr>
        <w:tab/>
        <w:t>50</w:t>
      </w:r>
    </w:p>
    <w:p w14:paraId="7459DA9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NR-ARFCN and channel raster</w:t>
      </w:r>
      <w:r>
        <w:rPr>
          <w:noProof/>
        </w:rPr>
        <w:tab/>
        <w:t>50</w:t>
      </w:r>
    </w:p>
    <w:p w14:paraId="3624321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51</w:t>
      </w:r>
    </w:p>
    <w:p w14:paraId="25A19436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51</w:t>
      </w:r>
    </w:p>
    <w:p w14:paraId="42BFB3E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</w:t>
      </w:r>
      <w:r>
        <w:rPr>
          <w:noProof/>
        </w:rPr>
        <w:tab/>
        <w:t>54</w:t>
      </w:r>
    </w:p>
    <w:p w14:paraId="4F64BDE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54</w:t>
      </w:r>
    </w:p>
    <w:p w14:paraId="66D5B70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54</w:t>
      </w:r>
    </w:p>
    <w:p w14:paraId="2FDB9AA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55</w:t>
      </w:r>
    </w:p>
    <w:p w14:paraId="16C7DB7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TX–RX frequency separation</w:t>
      </w:r>
      <w:r>
        <w:rPr>
          <w:noProof/>
        </w:rPr>
        <w:tab/>
        <w:t>58</w:t>
      </w:r>
    </w:p>
    <w:p w14:paraId="0C3B614A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arrangement for CA</w:t>
      </w:r>
      <w:r>
        <w:rPr>
          <w:noProof/>
        </w:rPr>
        <w:tab/>
        <w:t>59</w:t>
      </w:r>
    </w:p>
    <w:p w14:paraId="5D100D6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 for CA</w:t>
      </w:r>
      <w:r>
        <w:rPr>
          <w:noProof/>
        </w:rPr>
        <w:tab/>
        <w:t>59</w:t>
      </w:r>
    </w:p>
    <w:p w14:paraId="4BDFFB9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for CA</w:t>
      </w:r>
      <w:r>
        <w:rPr>
          <w:noProof/>
        </w:rPr>
        <w:tab/>
        <w:t>60</w:t>
      </w:r>
    </w:p>
    <w:p w14:paraId="6AC4C140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for CA</w:t>
      </w:r>
      <w:r>
        <w:rPr>
          <w:noProof/>
        </w:rPr>
        <w:tab/>
        <w:t>60</w:t>
      </w:r>
    </w:p>
    <w:p w14:paraId="1936A0D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60</w:t>
      </w:r>
    </w:p>
    <w:p w14:paraId="5FC479C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arrangement for V2X</w:t>
      </w:r>
      <w:r>
        <w:rPr>
          <w:noProof/>
        </w:rPr>
        <w:tab/>
        <w:t>60</w:t>
      </w:r>
    </w:p>
    <w:p w14:paraId="0F80607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</w:t>
      </w:r>
      <w:r>
        <w:rPr>
          <w:noProof/>
        </w:rPr>
        <w:tab/>
        <w:t>60</w:t>
      </w:r>
    </w:p>
    <w:p w14:paraId="4B01B6A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</w:t>
      </w:r>
      <w:r>
        <w:rPr>
          <w:noProof/>
        </w:rPr>
        <w:tab/>
        <w:t>60</w:t>
      </w:r>
    </w:p>
    <w:p w14:paraId="1BC832EE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NR-ARFCN and channel raster</w:t>
      </w:r>
      <w:r>
        <w:rPr>
          <w:noProof/>
        </w:rPr>
        <w:tab/>
        <w:t>60</w:t>
      </w:r>
    </w:p>
    <w:p w14:paraId="6A569246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61</w:t>
      </w:r>
    </w:p>
    <w:p w14:paraId="1636820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61</w:t>
      </w:r>
    </w:p>
    <w:p w14:paraId="44268D3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61</w:t>
      </w:r>
    </w:p>
    <w:p w14:paraId="16049F46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61</w:t>
      </w:r>
    </w:p>
    <w:p w14:paraId="4A5EF28E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CA</w:t>
      </w:r>
      <w:r>
        <w:rPr>
          <w:noProof/>
        </w:rPr>
        <w:tab/>
        <w:t>61</w:t>
      </w:r>
    </w:p>
    <w:p w14:paraId="378C1F4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1598E400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61</w:t>
      </w:r>
    </w:p>
    <w:p w14:paraId="256F9B7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65</w:t>
      </w:r>
    </w:p>
    <w:p w14:paraId="45ACA27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65</w:t>
      </w:r>
    </w:p>
    <w:p w14:paraId="0AE16E7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 (</w:t>
      </w:r>
      <w:r w:rsidRPr="00813CBE">
        <w:rPr>
          <w:bCs/>
          <w:noProof/>
        </w:rPr>
        <w:t>two bands)</w:t>
      </w:r>
      <w:r>
        <w:rPr>
          <w:noProof/>
        </w:rPr>
        <w:tab/>
        <w:t>66</w:t>
      </w:r>
    </w:p>
    <w:p w14:paraId="0557D72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 (</w:t>
      </w:r>
      <w:r w:rsidRPr="00813CBE">
        <w:rPr>
          <w:bCs/>
          <w:noProof/>
        </w:rPr>
        <w:t>three bands)</w:t>
      </w:r>
      <w:r>
        <w:rPr>
          <w:noProof/>
        </w:rPr>
        <w:tab/>
        <w:t>73</w:t>
      </w:r>
    </w:p>
    <w:p w14:paraId="15E49ED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 (</w:t>
      </w:r>
      <w:r w:rsidRPr="00813CBE">
        <w:rPr>
          <w:bCs/>
          <w:noProof/>
        </w:rPr>
        <w:t>four bands)</w:t>
      </w:r>
      <w:r>
        <w:rPr>
          <w:noProof/>
        </w:rPr>
        <w:tab/>
        <w:t>76</w:t>
      </w:r>
    </w:p>
    <w:p w14:paraId="7EADC0F7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76</w:t>
      </w:r>
    </w:p>
    <w:p w14:paraId="6AD0CC66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SUL</w:t>
      </w:r>
      <w:r>
        <w:rPr>
          <w:noProof/>
        </w:rPr>
        <w:tab/>
        <w:t>77</w:t>
      </w:r>
    </w:p>
    <w:p w14:paraId="673E4AE1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Transmitter characteristics</w:t>
      </w:r>
      <w:r>
        <w:rPr>
          <w:noProof/>
        </w:rPr>
        <w:tab/>
        <w:t>79</w:t>
      </w:r>
    </w:p>
    <w:p w14:paraId="5BCB943F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79</w:t>
      </w:r>
    </w:p>
    <w:p w14:paraId="2C030E0E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0C3EE869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6466B5E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</w:t>
      </w:r>
      <w:r>
        <w:rPr>
          <w:noProof/>
        </w:rPr>
        <w:tab/>
        <w:t>97</w:t>
      </w:r>
    </w:p>
    <w:p w14:paraId="535D036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</w:t>
      </w:r>
      <w:r>
        <w:rPr>
          <w:noProof/>
        </w:rPr>
        <w:tab/>
        <w:t>97</w:t>
      </w:r>
    </w:p>
    <w:p w14:paraId="3258983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104</w:t>
      </w:r>
    </w:p>
    <w:p w14:paraId="0BD4D50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132</w:t>
      </w:r>
    </w:p>
    <w:p w14:paraId="7EFDD70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</w:rPr>
        <w:tab/>
        <w:t>336</w:t>
      </w:r>
    </w:p>
    <w:p w14:paraId="6B2EB45A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CA</w:t>
      </w:r>
      <w:r>
        <w:rPr>
          <w:noProof/>
        </w:rPr>
        <w:tab/>
        <w:t>342</w:t>
      </w:r>
    </w:p>
    <w:p w14:paraId="79C9E34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342</w:t>
      </w:r>
    </w:p>
    <w:p w14:paraId="5121A52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342</w:t>
      </w:r>
    </w:p>
    <w:p w14:paraId="12CA0BE9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342</w:t>
      </w:r>
    </w:p>
    <w:p w14:paraId="6C37A057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342</w:t>
      </w:r>
    </w:p>
    <w:p w14:paraId="2D0F1A60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342</w:t>
      </w:r>
    </w:p>
    <w:p w14:paraId="37739697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6.2A.1.0.4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344</w:t>
      </w:r>
    </w:p>
    <w:p w14:paraId="6864DDCB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344</w:t>
      </w:r>
    </w:p>
    <w:p w14:paraId="009DA4C5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345</w:t>
      </w:r>
    </w:p>
    <w:p w14:paraId="3AC6BBE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350</w:t>
      </w:r>
    </w:p>
    <w:p w14:paraId="7522AE4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</w:t>
      </w:r>
    </w:p>
    <w:p w14:paraId="4E84FC03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FFS</w:t>
      </w:r>
      <w:r>
        <w:rPr>
          <w:noProof/>
        </w:rPr>
        <w:tab/>
        <w:t>350</w:t>
      </w:r>
    </w:p>
    <w:p w14:paraId="5EC4E2AB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FFS</w:t>
      </w:r>
      <w:r>
        <w:rPr>
          <w:noProof/>
        </w:rPr>
        <w:tab/>
        <w:t>350</w:t>
      </w:r>
    </w:p>
    <w:p w14:paraId="4238A352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350</w:t>
      </w:r>
    </w:p>
    <w:p w14:paraId="11DE5B88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350</w:t>
      </w:r>
    </w:p>
    <w:p w14:paraId="1A6A229C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353</w:t>
      </w:r>
    </w:p>
    <w:p w14:paraId="74BE88F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355</w:t>
      </w:r>
    </w:p>
    <w:p w14:paraId="4C998B2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380</w:t>
      </w:r>
    </w:p>
    <w:p w14:paraId="397D2B9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380</w:t>
      </w:r>
    </w:p>
    <w:p w14:paraId="11FD3AF0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380</w:t>
      </w:r>
    </w:p>
    <w:p w14:paraId="3ACAB3D3" w14:textId="77777777" w:rsidR="00E04003" w:rsidRDefault="00E0400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A-MPR for CA_NS_04</w:t>
      </w:r>
      <w:r>
        <w:rPr>
          <w:noProof/>
        </w:rPr>
        <w:tab/>
        <w:t>381</w:t>
      </w:r>
    </w:p>
    <w:p w14:paraId="0D6166B2" w14:textId="77777777" w:rsidR="00E04003" w:rsidRDefault="00E04003">
      <w:pPr>
        <w:pStyle w:val="TOC7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Non-contiguous allocations</w:t>
      </w:r>
      <w:r>
        <w:rPr>
          <w:noProof/>
        </w:rPr>
        <w:tab/>
        <w:t>381</w:t>
      </w:r>
    </w:p>
    <w:p w14:paraId="6CAD6140" w14:textId="77777777" w:rsidR="00E04003" w:rsidRDefault="00E04003">
      <w:pPr>
        <w:pStyle w:val="TOC7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AMPR</w:t>
      </w:r>
      <w:r w:rsidRPr="00813CBE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382</w:t>
      </w:r>
    </w:p>
    <w:p w14:paraId="5278C2FE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FFS</w:t>
      </w:r>
      <w:r>
        <w:rPr>
          <w:noProof/>
        </w:rPr>
        <w:tab/>
        <w:t>382</w:t>
      </w:r>
    </w:p>
    <w:p w14:paraId="7DDD7618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382</w:t>
      </w:r>
    </w:p>
    <w:p w14:paraId="34085F2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6.2A.3.1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383</w:t>
      </w:r>
    </w:p>
    <w:p w14:paraId="4037D68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397</w:t>
      </w:r>
    </w:p>
    <w:p w14:paraId="392EC89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397</w:t>
      </w:r>
    </w:p>
    <w:p w14:paraId="52D171B7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397</w:t>
      </w:r>
    </w:p>
    <w:p w14:paraId="480449CE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ΔT</w:t>
      </w:r>
      <w:r w:rsidRPr="00813CBE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401</w:t>
      </w:r>
    </w:p>
    <w:p w14:paraId="679032E2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402</w:t>
      </w:r>
    </w:p>
    <w:p w14:paraId="21FCFA25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402</w:t>
      </w:r>
    </w:p>
    <w:p w14:paraId="01152274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ΔT</w:t>
      </w:r>
      <w:r w:rsidRPr="00813CBE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402</w:t>
      </w:r>
    </w:p>
    <w:p w14:paraId="22D77AC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404</w:t>
      </w:r>
    </w:p>
    <w:p w14:paraId="3F8E1ECD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NR-DC</w:t>
      </w:r>
      <w:r>
        <w:rPr>
          <w:noProof/>
        </w:rPr>
        <w:tab/>
        <w:t>411</w:t>
      </w:r>
    </w:p>
    <w:p w14:paraId="4A40832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411</w:t>
      </w:r>
    </w:p>
    <w:p w14:paraId="27F3C40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411</w:t>
      </w:r>
    </w:p>
    <w:p w14:paraId="4DB368F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conformance requirements</w:t>
      </w:r>
      <w:r>
        <w:rPr>
          <w:noProof/>
        </w:rPr>
        <w:tab/>
        <w:t>411</w:t>
      </w:r>
    </w:p>
    <w:p w14:paraId="76CE2584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FFS</w:t>
      </w:r>
      <w:r>
        <w:rPr>
          <w:noProof/>
        </w:rPr>
        <w:tab/>
        <w:t>411</w:t>
      </w:r>
    </w:p>
    <w:p w14:paraId="5D8220BA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FFS</w:t>
      </w:r>
      <w:r>
        <w:rPr>
          <w:noProof/>
        </w:rPr>
        <w:tab/>
        <w:t>411</w:t>
      </w:r>
    </w:p>
    <w:p w14:paraId="642E6F70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411</w:t>
      </w:r>
    </w:p>
    <w:p w14:paraId="6475FCC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UE maximum output power for NR-DC</w:t>
      </w:r>
      <w:r>
        <w:rPr>
          <w:noProof/>
        </w:rPr>
        <w:tab/>
        <w:t>412</w:t>
      </w:r>
    </w:p>
    <w:p w14:paraId="1D6FE12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414</w:t>
      </w:r>
    </w:p>
    <w:p w14:paraId="681E1E4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667BE2E7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FFS</w:t>
      </w:r>
      <w:r>
        <w:rPr>
          <w:noProof/>
        </w:rPr>
        <w:tab/>
        <w:t>414</w:t>
      </w:r>
    </w:p>
    <w:p w14:paraId="39BCADB5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FFS</w:t>
      </w:r>
      <w:r>
        <w:rPr>
          <w:noProof/>
        </w:rPr>
        <w:tab/>
        <w:t>414</w:t>
      </w:r>
    </w:p>
    <w:p w14:paraId="1660C0EA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</w:t>
      </w:r>
      <w:r w:rsidRPr="00813CBE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414</w:t>
      </w:r>
    </w:p>
    <w:p w14:paraId="18D5816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414</w:t>
      </w:r>
    </w:p>
    <w:p w14:paraId="51D2800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416</w:t>
      </w:r>
    </w:p>
    <w:p w14:paraId="138628B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416</w:t>
      </w:r>
    </w:p>
    <w:p w14:paraId="1CD4D9B6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FFS</w:t>
      </w:r>
      <w:r>
        <w:rPr>
          <w:noProof/>
        </w:rPr>
        <w:tab/>
        <w:t>416</w:t>
      </w:r>
    </w:p>
    <w:p w14:paraId="2CB0DDCE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FFS</w:t>
      </w:r>
      <w:r>
        <w:rPr>
          <w:noProof/>
        </w:rPr>
        <w:tab/>
        <w:t>416</w:t>
      </w:r>
    </w:p>
    <w:p w14:paraId="1839F4A4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416</w:t>
      </w:r>
    </w:p>
    <w:p w14:paraId="026AF207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416</w:t>
      </w:r>
    </w:p>
    <w:p w14:paraId="5BD39DB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418</w:t>
      </w:r>
    </w:p>
    <w:p w14:paraId="6056E8B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conformance requirements</w:t>
      </w:r>
      <w:r>
        <w:rPr>
          <w:noProof/>
        </w:rPr>
        <w:tab/>
        <w:t>418</w:t>
      </w:r>
    </w:p>
    <w:p w14:paraId="0129FCBD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418</w:t>
      </w:r>
    </w:p>
    <w:p w14:paraId="42D18CBE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ΔT</w:t>
      </w:r>
      <w:r w:rsidRPr="00813CBE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421</w:t>
      </w:r>
    </w:p>
    <w:p w14:paraId="7C1123B2" w14:textId="77777777" w:rsidR="00E04003" w:rsidRDefault="00E0400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421</w:t>
      </w:r>
    </w:p>
    <w:p w14:paraId="389364B1" w14:textId="77777777" w:rsidR="00E04003" w:rsidRDefault="00E0400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421</w:t>
      </w:r>
    </w:p>
    <w:p w14:paraId="098AAC0D" w14:textId="77777777" w:rsidR="00E04003" w:rsidRDefault="00E0400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421</w:t>
      </w:r>
    </w:p>
    <w:p w14:paraId="27F728B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421</w:t>
      </w:r>
    </w:p>
    <w:p w14:paraId="4FE1E4F2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SUL</w:t>
      </w:r>
      <w:r>
        <w:rPr>
          <w:noProof/>
        </w:rPr>
        <w:tab/>
        <w:t>424</w:t>
      </w:r>
    </w:p>
    <w:p w14:paraId="28190A6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424</w:t>
      </w:r>
    </w:p>
    <w:p w14:paraId="63B1003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ΔT</w:t>
      </w:r>
      <w:r w:rsidRPr="00813CBE">
        <w:rPr>
          <w:noProof/>
          <w:vertAlign w:val="subscript"/>
          <w:lang w:eastAsia="zh-CN"/>
        </w:rPr>
        <w:t>IB,c</w:t>
      </w:r>
      <w:r>
        <w:rPr>
          <w:noProof/>
        </w:rPr>
        <w:tab/>
        <w:t>427</w:t>
      </w:r>
    </w:p>
    <w:p w14:paraId="1862F071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427</w:t>
      </w:r>
    </w:p>
    <w:p w14:paraId="26AECF1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430</w:t>
      </w:r>
    </w:p>
    <w:p w14:paraId="1B4B1CA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430</w:t>
      </w:r>
    </w:p>
    <w:p w14:paraId="2B977CE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441</w:t>
      </w:r>
    </w:p>
    <w:p w14:paraId="6D9F66E8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UL MIMO</w:t>
      </w:r>
      <w:r>
        <w:rPr>
          <w:noProof/>
        </w:rPr>
        <w:tab/>
        <w:t>476</w:t>
      </w:r>
    </w:p>
    <w:p w14:paraId="173BCCF1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476</w:t>
      </w:r>
    </w:p>
    <w:p w14:paraId="6C31FA5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481</w:t>
      </w:r>
    </w:p>
    <w:p w14:paraId="545EA03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465</w:t>
      </w:r>
    </w:p>
    <w:p w14:paraId="4D3472E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496</w:t>
      </w:r>
    </w:p>
    <w:p w14:paraId="702918D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502</w:t>
      </w:r>
    </w:p>
    <w:p w14:paraId="73AA621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553</w:t>
      </w:r>
    </w:p>
    <w:p w14:paraId="6A820DE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565</w:t>
      </w:r>
    </w:p>
    <w:p w14:paraId="1A5C595F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569</w:t>
      </w:r>
    </w:p>
    <w:p w14:paraId="63DD4E0D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V2X</w:t>
      </w:r>
      <w:r>
        <w:rPr>
          <w:noProof/>
        </w:rPr>
        <w:tab/>
        <w:t>572</w:t>
      </w:r>
    </w:p>
    <w:p w14:paraId="3C083FEF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572</w:t>
      </w:r>
    </w:p>
    <w:p w14:paraId="23898D4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conformance requirements</w:t>
      </w:r>
      <w:r>
        <w:rPr>
          <w:noProof/>
        </w:rPr>
        <w:tab/>
        <w:t>572</w:t>
      </w:r>
    </w:p>
    <w:p w14:paraId="6EFE251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573</w:t>
      </w:r>
    </w:p>
    <w:p w14:paraId="26E137E6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574</w:t>
      </w:r>
    </w:p>
    <w:p w14:paraId="292A3EE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576</w:t>
      </w:r>
    </w:p>
    <w:p w14:paraId="54BC27A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576</w:t>
      </w:r>
    </w:p>
    <w:p w14:paraId="5149A4D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577</w:t>
      </w:r>
    </w:p>
    <w:p w14:paraId="11463D1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6.2E.2.1D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582</w:t>
      </w:r>
    </w:p>
    <w:p w14:paraId="4EA1E1BC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584</w:t>
      </w:r>
    </w:p>
    <w:p w14:paraId="335DCF5A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588</w:t>
      </w:r>
    </w:p>
    <w:p w14:paraId="30E8724F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588</w:t>
      </w:r>
    </w:p>
    <w:p w14:paraId="6076068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591</w:t>
      </w:r>
    </w:p>
    <w:p w14:paraId="2AE5745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592</w:t>
      </w:r>
    </w:p>
    <w:p w14:paraId="3FACD46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596</w:t>
      </w:r>
    </w:p>
    <w:p w14:paraId="645DEA28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602</w:t>
      </w:r>
    </w:p>
    <w:p w14:paraId="01ECDFD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602</w:t>
      </w:r>
    </w:p>
    <w:p w14:paraId="775416B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614</w:t>
      </w:r>
    </w:p>
    <w:p w14:paraId="6FF9567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650</w:t>
      </w:r>
    </w:p>
    <w:p w14:paraId="4B77AD5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661</w:t>
      </w:r>
    </w:p>
    <w:p w14:paraId="4941916F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RedCap</w:t>
      </w:r>
      <w:r>
        <w:rPr>
          <w:noProof/>
        </w:rPr>
        <w:tab/>
        <w:t>666</w:t>
      </w:r>
    </w:p>
    <w:p w14:paraId="73753D51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666</w:t>
      </w:r>
    </w:p>
    <w:p w14:paraId="73BE3F2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668</w:t>
      </w:r>
    </w:p>
    <w:p w14:paraId="6489258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668</w:t>
      </w:r>
    </w:p>
    <w:p w14:paraId="7C70FFE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668</w:t>
      </w:r>
    </w:p>
    <w:p w14:paraId="16166803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</w:t>
      </w:r>
      <w:r>
        <w:rPr>
          <w:noProof/>
        </w:rPr>
        <w:tab/>
        <w:t>668</w:t>
      </w:r>
    </w:p>
    <w:p w14:paraId="74A0F0F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668</w:t>
      </w:r>
    </w:p>
    <w:p w14:paraId="5D48FE3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</w:t>
      </w:r>
      <w:r>
        <w:rPr>
          <w:noProof/>
        </w:rPr>
        <w:tab/>
        <w:t>670</w:t>
      </w:r>
    </w:p>
    <w:p w14:paraId="544D265F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</w:t>
      </w:r>
      <w:r>
        <w:rPr>
          <w:noProof/>
        </w:rPr>
        <w:tab/>
        <w:t>671</w:t>
      </w:r>
    </w:p>
    <w:p w14:paraId="2EC5F2A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671</w:t>
      </w:r>
    </w:p>
    <w:p w14:paraId="7AFB29A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ON/OFF time mask</w:t>
      </w:r>
      <w:r>
        <w:rPr>
          <w:noProof/>
        </w:rPr>
        <w:tab/>
        <w:t>672</w:t>
      </w:r>
    </w:p>
    <w:p w14:paraId="107A4AA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676</w:t>
      </w:r>
    </w:p>
    <w:p w14:paraId="3E8ED816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PRACH time mask</w:t>
      </w:r>
      <w:r>
        <w:rPr>
          <w:noProof/>
        </w:rPr>
        <w:tab/>
        <w:t>676</w:t>
      </w:r>
    </w:p>
    <w:p w14:paraId="0904A1A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683</w:t>
      </w:r>
    </w:p>
    <w:p w14:paraId="11BA5F75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SRS time mask</w:t>
      </w:r>
      <w:r>
        <w:rPr>
          <w:noProof/>
        </w:rPr>
        <w:tab/>
        <w:t>683</w:t>
      </w:r>
    </w:p>
    <w:p w14:paraId="35ECD28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693</w:t>
      </w:r>
    </w:p>
    <w:p w14:paraId="5955B31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693</w:t>
      </w:r>
    </w:p>
    <w:p w14:paraId="47C4C46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693</w:t>
      </w:r>
    </w:p>
    <w:p w14:paraId="62AFD36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</w:t>
      </w:r>
      <w:r>
        <w:rPr>
          <w:noProof/>
        </w:rPr>
        <w:tab/>
        <w:t>693</w:t>
      </w:r>
    </w:p>
    <w:p w14:paraId="0E4EC9ED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693</w:t>
      </w:r>
    </w:p>
    <w:p w14:paraId="7FA54DF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</w:t>
      </w:r>
      <w:r>
        <w:rPr>
          <w:noProof/>
        </w:rPr>
        <w:tab/>
        <w:t>693</w:t>
      </w:r>
    </w:p>
    <w:p w14:paraId="03AC871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</w:t>
      </w:r>
      <w:r>
        <w:rPr>
          <w:noProof/>
        </w:rPr>
        <w:tab/>
        <w:t>696</w:t>
      </w:r>
    </w:p>
    <w:p w14:paraId="0CC69A1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</w:t>
      </w:r>
      <w:r>
        <w:rPr>
          <w:noProof/>
        </w:rPr>
        <w:tab/>
        <w:t>712</w:t>
      </w:r>
    </w:p>
    <w:p w14:paraId="3A11B141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737</w:t>
      </w:r>
    </w:p>
    <w:p w14:paraId="53C9E91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  <w:lang w:eastAsia="zh-CN"/>
        </w:rPr>
        <w:t>Mini</w:t>
      </w:r>
      <w:r w:rsidRPr="00813CBE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737</w:t>
      </w:r>
    </w:p>
    <w:p w14:paraId="04003FCC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737</w:t>
      </w:r>
    </w:p>
    <w:p w14:paraId="189C352D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737</w:t>
      </w:r>
    </w:p>
    <w:p w14:paraId="3BB0BE70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6.3A.</w:t>
      </w:r>
      <w:r w:rsidRPr="00813CBE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Transmit OFF power for CA</w:t>
      </w:r>
      <w:r>
        <w:rPr>
          <w:noProof/>
        </w:rPr>
        <w:tab/>
        <w:t>740</w:t>
      </w:r>
    </w:p>
    <w:p w14:paraId="0686A64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6.3A.</w:t>
      </w:r>
      <w:r w:rsidRPr="00813CBE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conformance requirements</w:t>
      </w:r>
      <w:r>
        <w:rPr>
          <w:noProof/>
        </w:rPr>
        <w:tab/>
        <w:t>740</w:t>
      </w:r>
    </w:p>
    <w:p w14:paraId="76A5D897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Transmit OFF power for CA (2UL CA)</w:t>
      </w:r>
      <w:r>
        <w:rPr>
          <w:noProof/>
        </w:rPr>
        <w:tab/>
        <w:t>740</w:t>
      </w:r>
    </w:p>
    <w:p w14:paraId="5373212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741</w:t>
      </w:r>
    </w:p>
    <w:p w14:paraId="02CB983C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741</w:t>
      </w:r>
    </w:p>
    <w:p w14:paraId="579BD8B6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741</w:t>
      </w:r>
    </w:p>
    <w:p w14:paraId="10D5B0B0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741</w:t>
      </w:r>
    </w:p>
    <w:p w14:paraId="70E81000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741</w:t>
      </w:r>
    </w:p>
    <w:p w14:paraId="11BAB575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743</w:t>
      </w:r>
    </w:p>
    <w:p w14:paraId="42CFFAE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</w:rPr>
        <w:t>Void</w:t>
      </w:r>
      <w:r>
        <w:rPr>
          <w:noProof/>
        </w:rPr>
        <w:tab/>
        <w:t>750</w:t>
      </w:r>
    </w:p>
    <w:p w14:paraId="3FD87E7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750</w:t>
      </w:r>
    </w:p>
    <w:p w14:paraId="6F78E80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755</w:t>
      </w:r>
    </w:p>
    <w:p w14:paraId="0C697ED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760</w:t>
      </w:r>
    </w:p>
    <w:p w14:paraId="4633464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760</w:t>
      </w:r>
    </w:p>
    <w:p w14:paraId="381C2BFF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760</w:t>
      </w:r>
    </w:p>
    <w:p w14:paraId="2BD0A86F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760</w:t>
      </w:r>
    </w:p>
    <w:p w14:paraId="7EDA7925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763</w:t>
      </w:r>
    </w:p>
    <w:p w14:paraId="1E6683F1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763</w:t>
      </w:r>
    </w:p>
    <w:p w14:paraId="5DE085FF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764</w:t>
      </w:r>
    </w:p>
    <w:p w14:paraId="0981727D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772</w:t>
      </w:r>
    </w:p>
    <w:p w14:paraId="4611D9A3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772</w:t>
      </w:r>
    </w:p>
    <w:p w14:paraId="35D70CD8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6.3A.4.3.1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772</w:t>
      </w:r>
    </w:p>
    <w:p w14:paraId="16149104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777</w:t>
      </w:r>
    </w:p>
    <w:p w14:paraId="2E0BF210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  <w:lang w:eastAsia="zh-CN"/>
        </w:rPr>
        <w:t>Mini</w:t>
      </w:r>
      <w:r w:rsidRPr="00813CBE">
        <w:rPr>
          <w:rFonts w:eastAsia="MS Mincho"/>
          <w:noProof/>
        </w:rPr>
        <w:t>mum output power for NR-DC</w:t>
      </w:r>
      <w:r>
        <w:rPr>
          <w:noProof/>
        </w:rPr>
        <w:tab/>
        <w:t>777</w:t>
      </w:r>
    </w:p>
    <w:p w14:paraId="1B521EB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6.3B.</w:t>
      </w:r>
      <w:r w:rsidRPr="00813CBE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Transmit OFF power for NR-DC</w:t>
      </w:r>
      <w:r>
        <w:rPr>
          <w:noProof/>
        </w:rPr>
        <w:tab/>
        <w:t>777</w:t>
      </w:r>
    </w:p>
    <w:p w14:paraId="3871103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</w:rPr>
        <w:t>Transmit ON/OFF time mask for NR-DC</w:t>
      </w:r>
      <w:r>
        <w:rPr>
          <w:noProof/>
        </w:rPr>
        <w:tab/>
        <w:t>777</w:t>
      </w:r>
    </w:p>
    <w:p w14:paraId="648827F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SUL</w:t>
      </w:r>
      <w:r>
        <w:rPr>
          <w:noProof/>
        </w:rPr>
        <w:tab/>
        <w:t>777</w:t>
      </w:r>
    </w:p>
    <w:p w14:paraId="5671C64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777</w:t>
      </w:r>
    </w:p>
    <w:p w14:paraId="65CFAD2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SUL</w:t>
      </w:r>
      <w:r>
        <w:rPr>
          <w:noProof/>
        </w:rPr>
        <w:tab/>
        <w:t>779</w:t>
      </w:r>
    </w:p>
    <w:p w14:paraId="6B33004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779</w:t>
      </w:r>
    </w:p>
    <w:p w14:paraId="1E9E330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</w:rPr>
        <w:t>Minimum conformance requirements</w:t>
      </w:r>
      <w:r>
        <w:rPr>
          <w:noProof/>
        </w:rPr>
        <w:tab/>
        <w:t>779</w:t>
      </w:r>
    </w:p>
    <w:p w14:paraId="36178268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779</w:t>
      </w:r>
    </w:p>
    <w:p w14:paraId="3EF2AFD7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780</w:t>
      </w:r>
    </w:p>
    <w:p w14:paraId="7F509FB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S Mincho"/>
          <w:noProof/>
        </w:rPr>
        <w:t>General transmit ON/OFF time mask for SUL</w:t>
      </w:r>
      <w:r>
        <w:rPr>
          <w:noProof/>
        </w:rPr>
        <w:tab/>
        <w:t>781</w:t>
      </w:r>
    </w:p>
    <w:p w14:paraId="530B72A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782</w:t>
      </w:r>
    </w:p>
    <w:p w14:paraId="7939C48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 for SUL</w:t>
      </w:r>
      <w:r>
        <w:rPr>
          <w:noProof/>
        </w:rPr>
        <w:tab/>
        <w:t>786</w:t>
      </w:r>
    </w:p>
    <w:p w14:paraId="3835962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786</w:t>
      </w:r>
    </w:p>
    <w:p w14:paraId="7ACD7296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788</w:t>
      </w:r>
    </w:p>
    <w:p w14:paraId="36B1D556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796</w:t>
      </w:r>
    </w:p>
    <w:p w14:paraId="5F520CFF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799</w:t>
      </w:r>
    </w:p>
    <w:p w14:paraId="69C97AC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zh-CN"/>
        </w:rPr>
        <w:t>Mini</w:t>
      </w:r>
      <w:r w:rsidRPr="00813CBE">
        <w:rPr>
          <w:rFonts w:eastAsia="Malgun Gothic"/>
          <w:noProof/>
        </w:rPr>
        <w:t>mum output power for UL MIMO</w:t>
      </w:r>
      <w:r>
        <w:rPr>
          <w:noProof/>
        </w:rPr>
        <w:tab/>
        <w:t>799</w:t>
      </w:r>
    </w:p>
    <w:p w14:paraId="71785D4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zh-CN"/>
        </w:rPr>
        <w:t>Mini</w:t>
      </w:r>
      <w:r w:rsidRPr="00813CBE">
        <w:rPr>
          <w:rFonts w:eastAsia="Malgun Gothic"/>
          <w:noProof/>
        </w:rPr>
        <w:t>mum output power for SUL with UL MIMO</w:t>
      </w:r>
      <w:r>
        <w:rPr>
          <w:noProof/>
        </w:rPr>
        <w:tab/>
        <w:t>801</w:t>
      </w:r>
    </w:p>
    <w:p w14:paraId="319FCBC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803</w:t>
      </w:r>
    </w:p>
    <w:p w14:paraId="5A5980B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805</w:t>
      </w:r>
    </w:p>
    <w:p w14:paraId="36ABA3C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806</w:t>
      </w:r>
    </w:p>
    <w:p w14:paraId="71B6E51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810</w:t>
      </w:r>
    </w:p>
    <w:p w14:paraId="107F1DA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 for UL MIMO</w:t>
      </w:r>
      <w:r>
        <w:rPr>
          <w:noProof/>
        </w:rPr>
        <w:tab/>
        <w:t>815</w:t>
      </w:r>
    </w:p>
    <w:p w14:paraId="77A1BDB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815</w:t>
      </w:r>
    </w:p>
    <w:p w14:paraId="12F8608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819</w:t>
      </w:r>
    </w:p>
    <w:p w14:paraId="5D9C4B3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822</w:t>
      </w:r>
    </w:p>
    <w:p w14:paraId="4FFDBEC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833</w:t>
      </w:r>
    </w:p>
    <w:p w14:paraId="548D2E5D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840</w:t>
      </w:r>
    </w:p>
    <w:p w14:paraId="47387D9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842</w:t>
      </w:r>
    </w:p>
    <w:p w14:paraId="5D37524A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844</w:t>
      </w:r>
    </w:p>
    <w:p w14:paraId="2E5CB67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output power for V2X</w:t>
      </w:r>
      <w:r>
        <w:rPr>
          <w:noProof/>
        </w:rPr>
        <w:tab/>
        <w:t>844</w:t>
      </w:r>
    </w:p>
    <w:p w14:paraId="35D0444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844</w:t>
      </w:r>
    </w:p>
    <w:p w14:paraId="11D7295D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844</w:t>
      </w:r>
    </w:p>
    <w:p w14:paraId="065A8DA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846</w:t>
      </w:r>
    </w:p>
    <w:p w14:paraId="5AF93AB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V2X</w:t>
      </w:r>
      <w:r>
        <w:rPr>
          <w:noProof/>
        </w:rPr>
        <w:tab/>
        <w:t>849</w:t>
      </w:r>
    </w:p>
    <w:p w14:paraId="264DC89C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conformance requirements</w:t>
      </w:r>
      <w:r>
        <w:rPr>
          <w:noProof/>
        </w:rPr>
        <w:tab/>
        <w:t>849</w:t>
      </w:r>
    </w:p>
    <w:p w14:paraId="1115CB8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849</w:t>
      </w:r>
    </w:p>
    <w:p w14:paraId="0C2D14F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850</w:t>
      </w:r>
    </w:p>
    <w:p w14:paraId="388A204C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V2X / con-current operation</w:t>
      </w:r>
      <w:r>
        <w:rPr>
          <w:noProof/>
        </w:rPr>
        <w:tab/>
        <w:t>851</w:t>
      </w:r>
    </w:p>
    <w:p w14:paraId="2605D1E9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851</w:t>
      </w:r>
    </w:p>
    <w:p w14:paraId="4852AA5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851</w:t>
      </w:r>
    </w:p>
    <w:p w14:paraId="265EA00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854</w:t>
      </w:r>
    </w:p>
    <w:p w14:paraId="172D279F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855</w:t>
      </w:r>
    </w:p>
    <w:p w14:paraId="3A55CFC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855</w:t>
      </w:r>
    </w:p>
    <w:p w14:paraId="09102CE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ON/OFF time mask</w:t>
      </w:r>
      <w:r>
        <w:rPr>
          <w:noProof/>
        </w:rPr>
        <w:tab/>
        <w:t>855</w:t>
      </w:r>
    </w:p>
    <w:p w14:paraId="4C9680B0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858</w:t>
      </w:r>
    </w:p>
    <w:p w14:paraId="44D3CEA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858</w:t>
      </w:r>
    </w:p>
    <w:p w14:paraId="0CACD4E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859</w:t>
      </w:r>
    </w:p>
    <w:p w14:paraId="5D6FBC9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860</w:t>
      </w:r>
    </w:p>
    <w:p w14:paraId="22A3BD1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860</w:t>
      </w:r>
    </w:p>
    <w:p w14:paraId="7E98C31C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862</w:t>
      </w:r>
    </w:p>
    <w:p w14:paraId="4582012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864</w:t>
      </w:r>
    </w:p>
    <w:p w14:paraId="277247D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866</w:t>
      </w:r>
    </w:p>
    <w:p w14:paraId="663B2925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866</w:t>
      </w:r>
    </w:p>
    <w:p w14:paraId="06A65E1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866</w:t>
      </w:r>
    </w:p>
    <w:p w14:paraId="37735BB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875</w:t>
      </w:r>
    </w:p>
    <w:p w14:paraId="5F913A8A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</w:t>
      </w:r>
      <w:r>
        <w:rPr>
          <w:noProof/>
        </w:rPr>
        <w:tab/>
        <w:t>876</w:t>
      </w:r>
    </w:p>
    <w:p w14:paraId="617FA48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</w:rPr>
        <w:tab/>
        <w:t>876</w:t>
      </w:r>
    </w:p>
    <w:p w14:paraId="78D804E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</w:rPr>
        <w:tab/>
        <w:t>878</w:t>
      </w:r>
    </w:p>
    <w:p w14:paraId="124098F7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</w:rPr>
        <w:tab/>
        <w:t>878</w:t>
      </w:r>
    </w:p>
    <w:p w14:paraId="5338F23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886</w:t>
      </w:r>
    </w:p>
    <w:p w14:paraId="4AB090C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</w:rPr>
        <w:tab/>
        <w:t>890</w:t>
      </w:r>
    </w:p>
    <w:p w14:paraId="72AE0A1C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</w:rPr>
        <w:tab/>
        <w:t>893</w:t>
      </w:r>
    </w:p>
    <w:p w14:paraId="19C6D7C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900</w:t>
      </w:r>
    </w:p>
    <w:p w14:paraId="7C4F92B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904</w:t>
      </w:r>
    </w:p>
    <w:p w14:paraId="13BCC955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908</w:t>
      </w:r>
    </w:p>
    <w:p w14:paraId="4C847AC0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911</w:t>
      </w:r>
    </w:p>
    <w:p w14:paraId="1165EC6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noProof/>
          <w:color w:val="000000"/>
        </w:rPr>
        <w:t>6.4</w:t>
      </w:r>
      <w:r w:rsidRPr="00813CBE">
        <w:rPr>
          <w:noProof/>
          <w:color w:val="000000"/>
          <w:lang w:eastAsia="zh-CN"/>
        </w:rPr>
        <w:t>A</w:t>
      </w:r>
      <w:r w:rsidRPr="00813CBE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noProof/>
          <w:color w:val="000000"/>
        </w:rPr>
        <w:t>Frequency error</w:t>
      </w:r>
      <w:r w:rsidRPr="00813CBE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911</w:t>
      </w:r>
    </w:p>
    <w:p w14:paraId="0E2BA87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911</w:t>
      </w:r>
    </w:p>
    <w:p w14:paraId="3BEA2CF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911</w:t>
      </w:r>
    </w:p>
    <w:p w14:paraId="21CC4D90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913</w:t>
      </w:r>
    </w:p>
    <w:p w14:paraId="35C83F8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913</w:t>
      </w:r>
    </w:p>
    <w:p w14:paraId="5E397940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913</w:t>
      </w:r>
    </w:p>
    <w:p w14:paraId="5DED8555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913</w:t>
      </w:r>
    </w:p>
    <w:p w14:paraId="7C20FC1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917</w:t>
      </w:r>
    </w:p>
    <w:p w14:paraId="18742C57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917</w:t>
      </w:r>
    </w:p>
    <w:p w14:paraId="3BD5D6C1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917</w:t>
      </w:r>
    </w:p>
    <w:p w14:paraId="159C7917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920</w:t>
      </w:r>
    </w:p>
    <w:p w14:paraId="2EDE2C11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920</w:t>
      </w:r>
    </w:p>
    <w:p w14:paraId="1C4D514F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921</w:t>
      </w:r>
    </w:p>
    <w:p w14:paraId="5D3501F7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924</w:t>
      </w:r>
    </w:p>
    <w:p w14:paraId="5599386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noProof/>
          <w:color w:val="000000"/>
        </w:rPr>
        <w:t>6.4</w:t>
      </w:r>
      <w:r w:rsidRPr="00813CBE">
        <w:rPr>
          <w:noProof/>
          <w:color w:val="000000"/>
          <w:lang w:eastAsia="zh-CN"/>
        </w:rPr>
        <w:t>B</w:t>
      </w:r>
      <w:r w:rsidRPr="00813CBE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noProof/>
          <w:color w:val="000000"/>
        </w:rPr>
        <w:t>Frequency error</w:t>
      </w:r>
      <w:r w:rsidRPr="00813CBE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924</w:t>
      </w:r>
    </w:p>
    <w:p w14:paraId="7215687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925</w:t>
      </w:r>
    </w:p>
    <w:p w14:paraId="3A5554AE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925</w:t>
      </w:r>
    </w:p>
    <w:p w14:paraId="769E5A9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925</w:t>
      </w:r>
    </w:p>
    <w:p w14:paraId="3405783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925</w:t>
      </w:r>
    </w:p>
    <w:p w14:paraId="50E0D208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925</w:t>
      </w:r>
    </w:p>
    <w:p w14:paraId="5BE65BC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 for SUL</w:t>
      </w:r>
      <w:r>
        <w:rPr>
          <w:noProof/>
        </w:rPr>
        <w:tab/>
        <w:t>925</w:t>
      </w:r>
    </w:p>
    <w:p w14:paraId="2F5B466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SimSun"/>
          <w:noProof/>
        </w:rPr>
        <w:t>Transmit modulation quality for SUL</w:t>
      </w:r>
      <w:r>
        <w:rPr>
          <w:noProof/>
        </w:rPr>
        <w:tab/>
        <w:t>926</w:t>
      </w:r>
    </w:p>
    <w:p w14:paraId="5BA8628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SimSun"/>
          <w:noProof/>
        </w:rPr>
        <w:t>Error Vector Magnitude for SUL</w:t>
      </w:r>
      <w:r>
        <w:rPr>
          <w:noProof/>
        </w:rPr>
        <w:tab/>
        <w:t>926</w:t>
      </w:r>
    </w:p>
    <w:p w14:paraId="65D822E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 for SUL</w:t>
      </w:r>
      <w:r>
        <w:rPr>
          <w:noProof/>
        </w:rPr>
        <w:tab/>
        <w:t>929</w:t>
      </w:r>
    </w:p>
    <w:p w14:paraId="2FC0575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SUL</w:t>
      </w:r>
      <w:r>
        <w:rPr>
          <w:noProof/>
        </w:rPr>
        <w:tab/>
        <w:t>930</w:t>
      </w:r>
    </w:p>
    <w:p w14:paraId="00E40A9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931</w:t>
      </w:r>
    </w:p>
    <w:p w14:paraId="4775FB3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932</w:t>
      </w:r>
    </w:p>
    <w:p w14:paraId="14347DED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935</w:t>
      </w:r>
    </w:p>
    <w:p w14:paraId="3CCFAA7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935</w:t>
      </w:r>
    </w:p>
    <w:p w14:paraId="05CB680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937</w:t>
      </w:r>
    </w:p>
    <w:p w14:paraId="6761C0D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938</w:t>
      </w:r>
    </w:p>
    <w:p w14:paraId="2C30913D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939</w:t>
      </w:r>
    </w:p>
    <w:p w14:paraId="5E40986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942</w:t>
      </w:r>
    </w:p>
    <w:p w14:paraId="6F2410BE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945</w:t>
      </w:r>
    </w:p>
    <w:p w14:paraId="55A33AFD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948</w:t>
      </w:r>
    </w:p>
    <w:p w14:paraId="721AE06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949</w:t>
      </w:r>
    </w:p>
    <w:p w14:paraId="0C1F261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953</w:t>
      </w:r>
    </w:p>
    <w:p w14:paraId="2203DD1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954</w:t>
      </w:r>
    </w:p>
    <w:p w14:paraId="0945E526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957</w:t>
      </w:r>
    </w:p>
    <w:p w14:paraId="597486D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960</w:t>
      </w:r>
    </w:p>
    <w:p w14:paraId="6665F47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962</w:t>
      </w:r>
    </w:p>
    <w:p w14:paraId="70607DE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963</w:t>
      </w:r>
    </w:p>
    <w:p w14:paraId="40CBE13D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965</w:t>
      </w:r>
    </w:p>
    <w:p w14:paraId="688CA99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965</w:t>
      </w:r>
    </w:p>
    <w:p w14:paraId="7753DEA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965</w:t>
      </w:r>
    </w:p>
    <w:p w14:paraId="6792693D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965</w:t>
      </w:r>
    </w:p>
    <w:p w14:paraId="76DC33A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966</w:t>
      </w:r>
    </w:p>
    <w:p w14:paraId="78B5ABF5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966</w:t>
      </w:r>
    </w:p>
    <w:p w14:paraId="6C92DB99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967</w:t>
      </w:r>
    </w:p>
    <w:p w14:paraId="58FF77B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969</w:t>
      </w:r>
    </w:p>
    <w:p w14:paraId="5B9F858F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969</w:t>
      </w:r>
    </w:p>
    <w:p w14:paraId="11D3AB00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972</w:t>
      </w:r>
    </w:p>
    <w:p w14:paraId="0053CFA2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6.4E.2.4.2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V2X / con-current operation</w:t>
      </w:r>
      <w:r>
        <w:rPr>
          <w:noProof/>
        </w:rPr>
        <w:tab/>
        <w:t>973</w:t>
      </w:r>
    </w:p>
    <w:p w14:paraId="2A5128E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975</w:t>
      </w:r>
    </w:p>
    <w:p w14:paraId="069B28D3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975</w:t>
      </w:r>
    </w:p>
    <w:p w14:paraId="0979CEAB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977</w:t>
      </w:r>
    </w:p>
    <w:p w14:paraId="20FA2973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 / con-current operation</w:t>
      </w:r>
      <w:r>
        <w:rPr>
          <w:noProof/>
        </w:rPr>
        <w:tab/>
        <w:t>978</w:t>
      </w:r>
    </w:p>
    <w:p w14:paraId="3814E483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980</w:t>
      </w:r>
    </w:p>
    <w:p w14:paraId="148F573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</w:rPr>
        <w:tab/>
        <w:t>980</w:t>
      </w:r>
    </w:p>
    <w:p w14:paraId="5A11F32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</w:rPr>
        <w:tab/>
        <w:t>981</w:t>
      </w:r>
    </w:p>
    <w:p w14:paraId="7DAB24DE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981</w:t>
      </w:r>
    </w:p>
    <w:p w14:paraId="29B24DD7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</w:rPr>
        <w:tab/>
        <w:t>982</w:t>
      </w:r>
    </w:p>
    <w:p w14:paraId="3860E7E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</w:rPr>
        <w:tab/>
        <w:t>984</w:t>
      </w:r>
    </w:p>
    <w:p w14:paraId="78AC741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</w:rPr>
        <w:tab/>
        <w:t>987</w:t>
      </w:r>
    </w:p>
    <w:p w14:paraId="0AEF3A0E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993</w:t>
      </w:r>
    </w:p>
    <w:p w14:paraId="1692E383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996</w:t>
      </w:r>
    </w:p>
    <w:p w14:paraId="1C2EC37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996</w:t>
      </w:r>
    </w:p>
    <w:p w14:paraId="490CE8B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997</w:t>
      </w:r>
    </w:p>
    <w:p w14:paraId="0F48C1CC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997</w:t>
      </w:r>
    </w:p>
    <w:p w14:paraId="753F789C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1000</w:t>
      </w:r>
    </w:p>
    <w:p w14:paraId="1F030025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1002</w:t>
      </w:r>
    </w:p>
    <w:p w14:paraId="51294E8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1003</w:t>
      </w:r>
    </w:p>
    <w:p w14:paraId="38B5742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</w:t>
      </w:r>
      <w:r>
        <w:rPr>
          <w:noProof/>
        </w:rPr>
        <w:tab/>
        <w:t>1006</w:t>
      </w:r>
    </w:p>
    <w:p w14:paraId="24357BA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1006</w:t>
      </w:r>
    </w:p>
    <w:p w14:paraId="32D5385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</w:t>
      </w:r>
      <w:r>
        <w:rPr>
          <w:noProof/>
        </w:rPr>
        <w:tab/>
        <w:t>1006</w:t>
      </w:r>
    </w:p>
    <w:p w14:paraId="38E0364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</w:t>
      </w:r>
      <w:r>
        <w:rPr>
          <w:noProof/>
        </w:rPr>
        <w:tab/>
        <w:t>1008</w:t>
      </w:r>
    </w:p>
    <w:p w14:paraId="0C90251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1008</w:t>
      </w:r>
    </w:p>
    <w:p w14:paraId="10EC3D5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1009</w:t>
      </w:r>
    </w:p>
    <w:p w14:paraId="51F95BB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1017</w:t>
      </w:r>
    </w:p>
    <w:p w14:paraId="663F542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1024</w:t>
      </w:r>
    </w:p>
    <w:p w14:paraId="268CB84F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</w:t>
      </w:r>
      <w:r>
        <w:rPr>
          <w:noProof/>
        </w:rPr>
        <w:tab/>
        <w:t>1024</w:t>
      </w:r>
    </w:p>
    <w:p w14:paraId="7F877B7F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1028</w:t>
      </w:r>
    </w:p>
    <w:p w14:paraId="0B99BE50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noProof/>
          <w:snapToGrid w:val="0"/>
        </w:rPr>
        <w:t>UTRA ACLR</w:t>
      </w:r>
      <w:r>
        <w:rPr>
          <w:noProof/>
        </w:rPr>
        <w:tab/>
        <w:t>1030</w:t>
      </w:r>
    </w:p>
    <w:p w14:paraId="2426AA41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</w:t>
      </w:r>
      <w:r>
        <w:rPr>
          <w:noProof/>
        </w:rPr>
        <w:tab/>
        <w:t>1031</w:t>
      </w:r>
    </w:p>
    <w:p w14:paraId="7A5E330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</w:rPr>
        <w:tab/>
        <w:t>1032</w:t>
      </w:r>
    </w:p>
    <w:p w14:paraId="0AD7EB2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1035</w:t>
      </w:r>
    </w:p>
    <w:p w14:paraId="18653B1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1061</w:t>
      </w:r>
    </w:p>
    <w:p w14:paraId="7E99C2B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</w:t>
      </w:r>
      <w:r>
        <w:rPr>
          <w:noProof/>
        </w:rPr>
        <w:tab/>
        <w:t>1089</w:t>
      </w:r>
    </w:p>
    <w:p w14:paraId="6BCFD7FF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1092</w:t>
      </w:r>
    </w:p>
    <w:p w14:paraId="1F9E32A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1092</w:t>
      </w:r>
    </w:p>
    <w:p w14:paraId="130AACA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1092</w:t>
      </w:r>
    </w:p>
    <w:p w14:paraId="1B8E570A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1092</w:t>
      </w:r>
    </w:p>
    <w:p w14:paraId="3EADE257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1092</w:t>
      </w:r>
    </w:p>
    <w:p w14:paraId="2FD0F6ED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1092</w:t>
      </w:r>
    </w:p>
    <w:p w14:paraId="7E9DBB55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1092</w:t>
      </w:r>
    </w:p>
    <w:p w14:paraId="0428B8E6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1092</w:t>
      </w:r>
    </w:p>
    <w:p w14:paraId="2949FD5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CA</w:t>
      </w:r>
      <w:r>
        <w:rPr>
          <w:noProof/>
        </w:rPr>
        <w:tab/>
        <w:t>1095</w:t>
      </w:r>
    </w:p>
    <w:p w14:paraId="1688A56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1095</w:t>
      </w:r>
    </w:p>
    <w:p w14:paraId="133E667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1096</w:t>
      </w:r>
    </w:p>
    <w:p w14:paraId="5BEDBB58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1096</w:t>
      </w:r>
    </w:p>
    <w:p w14:paraId="4A39102F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1096</w:t>
      </w:r>
    </w:p>
    <w:p w14:paraId="0A2EC686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1102</w:t>
      </w:r>
    </w:p>
    <w:p w14:paraId="3F82C84A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1102</w:t>
      </w:r>
    </w:p>
    <w:p w14:paraId="174A8EE9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1102</w:t>
      </w:r>
    </w:p>
    <w:p w14:paraId="225933D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1104</w:t>
      </w:r>
    </w:p>
    <w:p w14:paraId="5325DB73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</w:t>
      </w:r>
      <w:r>
        <w:rPr>
          <w:noProof/>
        </w:rPr>
        <w:tab/>
        <w:t>1104</w:t>
      </w:r>
    </w:p>
    <w:p w14:paraId="6E60B4A6" w14:textId="77777777" w:rsidR="00E04003" w:rsidRDefault="00E0400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1104</w:t>
      </w:r>
    </w:p>
    <w:p w14:paraId="0EFF3766" w14:textId="77777777" w:rsidR="00E04003" w:rsidRDefault="00E0400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Inter-band CA</w:t>
      </w:r>
      <w:r>
        <w:rPr>
          <w:noProof/>
        </w:rPr>
        <w:tab/>
        <w:t>1105</w:t>
      </w:r>
    </w:p>
    <w:p w14:paraId="6FFCF787" w14:textId="77777777" w:rsidR="00E04003" w:rsidRDefault="00E0400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1106</w:t>
      </w:r>
    </w:p>
    <w:p w14:paraId="56B0EE14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</w:t>
      </w:r>
      <w:r>
        <w:rPr>
          <w:noProof/>
        </w:rPr>
        <w:tab/>
        <w:t>1109</w:t>
      </w:r>
    </w:p>
    <w:p w14:paraId="5CAA4ECE" w14:textId="77777777" w:rsidR="00E04003" w:rsidRDefault="00E0400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1109</w:t>
      </w:r>
    </w:p>
    <w:p w14:paraId="0C9E1100" w14:textId="77777777" w:rsidR="00E04003" w:rsidRDefault="00E0400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1109</w:t>
      </w:r>
    </w:p>
    <w:p w14:paraId="26FEF08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CA</w:t>
      </w:r>
      <w:r>
        <w:rPr>
          <w:noProof/>
        </w:rPr>
        <w:tab/>
        <w:t>1111</w:t>
      </w:r>
    </w:p>
    <w:p w14:paraId="1D5D9E5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6.5A.3.1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1111</w:t>
      </w:r>
    </w:p>
    <w:p w14:paraId="2B8F6344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1111</w:t>
      </w:r>
    </w:p>
    <w:p w14:paraId="36DFF960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1112</w:t>
      </w:r>
    </w:p>
    <w:p w14:paraId="496EB14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1121</w:t>
      </w:r>
    </w:p>
    <w:p w14:paraId="36934BEE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1121</w:t>
      </w:r>
    </w:p>
    <w:p w14:paraId="4BD4B537" w14:textId="77777777" w:rsidR="00E04003" w:rsidRDefault="00E0400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1121</w:t>
      </w:r>
    </w:p>
    <w:p w14:paraId="3A38CAF5" w14:textId="77777777" w:rsidR="00E04003" w:rsidRDefault="00E0400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1124</w:t>
      </w:r>
    </w:p>
    <w:p w14:paraId="2FCEF9E3" w14:textId="77777777" w:rsidR="00E04003" w:rsidRDefault="00E0400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1124</w:t>
      </w:r>
    </w:p>
    <w:p w14:paraId="32554DFC" w14:textId="77777777" w:rsidR="00E04003" w:rsidRDefault="00E0400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1124</w:t>
      </w:r>
    </w:p>
    <w:p w14:paraId="0D9D9231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1134</w:t>
      </w:r>
    </w:p>
    <w:p w14:paraId="70FE2CE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1150</w:t>
      </w:r>
    </w:p>
    <w:p w14:paraId="620C8DBA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1150</w:t>
      </w:r>
    </w:p>
    <w:p w14:paraId="16A5F842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1151</w:t>
      </w:r>
    </w:p>
    <w:p w14:paraId="7831ADB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1152</w:t>
      </w:r>
    </w:p>
    <w:p w14:paraId="24E2A9C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1153</w:t>
      </w:r>
    </w:p>
    <w:p w14:paraId="26986F8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1153</w:t>
      </w:r>
    </w:p>
    <w:p w14:paraId="40FBF413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1155</w:t>
      </w:r>
    </w:p>
    <w:p w14:paraId="1CCF48CF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Occupied bandwidth for NR-DC</w:t>
      </w:r>
      <w:r>
        <w:rPr>
          <w:noProof/>
        </w:rPr>
        <w:tab/>
        <w:t>1155</w:t>
      </w:r>
    </w:p>
    <w:p w14:paraId="5728E0C0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1155</w:t>
      </w:r>
    </w:p>
    <w:p w14:paraId="5642FE6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1155</w:t>
      </w:r>
    </w:p>
    <w:p w14:paraId="6326179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1155</w:t>
      </w:r>
    </w:p>
    <w:p w14:paraId="4764172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1156</w:t>
      </w:r>
    </w:p>
    <w:p w14:paraId="65DA2E4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NR-DC</w:t>
      </w:r>
      <w:r>
        <w:rPr>
          <w:noProof/>
        </w:rPr>
        <w:tab/>
        <w:t>1156</w:t>
      </w:r>
    </w:p>
    <w:p w14:paraId="7E2F4411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1156</w:t>
      </w:r>
    </w:p>
    <w:p w14:paraId="7653494B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1156</w:t>
      </w:r>
    </w:p>
    <w:p w14:paraId="742FABA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SUL</w:t>
      </w:r>
      <w:r>
        <w:rPr>
          <w:noProof/>
        </w:rPr>
        <w:tab/>
        <w:t>1156</w:t>
      </w:r>
    </w:p>
    <w:p w14:paraId="63D9AED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SUL</w:t>
      </w:r>
      <w:r>
        <w:rPr>
          <w:noProof/>
        </w:rPr>
        <w:tab/>
        <w:t>1157</w:t>
      </w:r>
    </w:p>
    <w:p w14:paraId="3115415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1157</w:t>
      </w:r>
    </w:p>
    <w:p w14:paraId="1778EBF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1157</w:t>
      </w:r>
    </w:p>
    <w:p w14:paraId="15014D8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1162</w:t>
      </w:r>
    </w:p>
    <w:p w14:paraId="6E07217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1163</w:t>
      </w:r>
    </w:p>
    <w:p w14:paraId="229C60CC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SUL</w:t>
      </w:r>
      <w:r>
        <w:rPr>
          <w:noProof/>
        </w:rPr>
        <w:tab/>
        <w:t>1163</w:t>
      </w:r>
    </w:p>
    <w:p w14:paraId="643A485A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 for SUL</w:t>
      </w:r>
      <w:r>
        <w:rPr>
          <w:noProof/>
        </w:rPr>
        <w:tab/>
        <w:t>1164</w:t>
      </w:r>
    </w:p>
    <w:p w14:paraId="2AF6812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SUL</w:t>
      </w:r>
      <w:r>
        <w:rPr>
          <w:noProof/>
        </w:rPr>
        <w:tab/>
        <w:t>1165</w:t>
      </w:r>
    </w:p>
    <w:p w14:paraId="4DC5BAE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1165</w:t>
      </w:r>
    </w:p>
    <w:p w14:paraId="35A0859D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1166</w:t>
      </w:r>
    </w:p>
    <w:p w14:paraId="6A32B35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1168</w:t>
      </w:r>
    </w:p>
    <w:p w14:paraId="36182D7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1185</w:t>
      </w:r>
    </w:p>
    <w:p w14:paraId="5894DB90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1187</w:t>
      </w:r>
    </w:p>
    <w:p w14:paraId="61B7F90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1187</w:t>
      </w:r>
    </w:p>
    <w:p w14:paraId="69D979F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1189</w:t>
      </w:r>
    </w:p>
    <w:p w14:paraId="57285B8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1189</w:t>
      </w:r>
    </w:p>
    <w:p w14:paraId="424B6A3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1191</w:t>
      </w:r>
    </w:p>
    <w:p w14:paraId="6236673E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1191</w:t>
      </w:r>
    </w:p>
    <w:p w14:paraId="5C23964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1191</w:t>
      </w:r>
    </w:p>
    <w:p w14:paraId="5C48288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1197</w:t>
      </w:r>
    </w:p>
    <w:p w14:paraId="5748D3D5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1202</w:t>
      </w:r>
    </w:p>
    <w:p w14:paraId="1FF3831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1205</w:t>
      </w:r>
    </w:p>
    <w:p w14:paraId="5BF82A92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UL MIMO</w:t>
      </w:r>
      <w:r>
        <w:rPr>
          <w:noProof/>
        </w:rPr>
        <w:tab/>
        <w:t>1205</w:t>
      </w:r>
    </w:p>
    <w:p w14:paraId="5A86057E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SUL with UL MIMO</w:t>
      </w:r>
      <w:r>
        <w:rPr>
          <w:noProof/>
        </w:rPr>
        <w:tab/>
        <w:t>1207</w:t>
      </w:r>
    </w:p>
    <w:p w14:paraId="628DA689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 for UL MIMO</w:t>
      </w:r>
      <w:r>
        <w:rPr>
          <w:noProof/>
        </w:rPr>
        <w:tab/>
        <w:t>1208</w:t>
      </w:r>
    </w:p>
    <w:p w14:paraId="6F3AC7F5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1210</w:t>
      </w:r>
    </w:p>
    <w:p w14:paraId="3D15FB50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1214</w:t>
      </w:r>
    </w:p>
    <w:p w14:paraId="0F5708E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1214</w:t>
      </w:r>
    </w:p>
    <w:p w14:paraId="18FD3B6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1214</w:t>
      </w:r>
    </w:p>
    <w:p w14:paraId="45DD45D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1216</w:t>
      </w:r>
    </w:p>
    <w:p w14:paraId="54CE593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1218</w:t>
      </w:r>
    </w:p>
    <w:p w14:paraId="0B41B80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1224</w:t>
      </w:r>
    </w:p>
    <w:p w14:paraId="733E841D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1224</w:t>
      </w:r>
    </w:p>
    <w:p w14:paraId="405F51FC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1225</w:t>
      </w:r>
    </w:p>
    <w:p w14:paraId="23D8F75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1226</w:t>
      </w:r>
    </w:p>
    <w:p w14:paraId="55962A7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6.5D.3_2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1228</w:t>
      </w:r>
    </w:p>
    <w:p w14:paraId="7CE8BB5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1228</w:t>
      </w:r>
    </w:p>
    <w:p w14:paraId="0769340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1230</w:t>
      </w:r>
    </w:p>
    <w:p w14:paraId="69FDEEF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1232</w:t>
      </w:r>
    </w:p>
    <w:p w14:paraId="4DC4A42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1237</w:t>
      </w:r>
    </w:p>
    <w:p w14:paraId="0BDAA87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1239</w:t>
      </w:r>
    </w:p>
    <w:p w14:paraId="5E7DA276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1241</w:t>
      </w:r>
    </w:p>
    <w:p w14:paraId="14CE82C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V2X</w:t>
      </w:r>
      <w:r>
        <w:rPr>
          <w:noProof/>
        </w:rPr>
        <w:tab/>
        <w:t>1241</w:t>
      </w:r>
    </w:p>
    <w:p w14:paraId="517BD41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V2X</w:t>
      </w:r>
      <w:r>
        <w:rPr>
          <w:noProof/>
        </w:rPr>
        <w:tab/>
        <w:t>1241</w:t>
      </w:r>
    </w:p>
    <w:p w14:paraId="1683B73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1241</w:t>
      </w:r>
    </w:p>
    <w:p w14:paraId="5617A7E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1241</w:t>
      </w:r>
    </w:p>
    <w:p w14:paraId="6491C965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1241</w:t>
      </w:r>
    </w:p>
    <w:p w14:paraId="47E81E87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1245</w:t>
      </w:r>
    </w:p>
    <w:p w14:paraId="2EE7FE0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1248</w:t>
      </w:r>
    </w:p>
    <w:p w14:paraId="15093C58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1248</w:t>
      </w:r>
    </w:p>
    <w:p w14:paraId="1E5CC1BB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1251</w:t>
      </w:r>
    </w:p>
    <w:p w14:paraId="6780DA87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1253</w:t>
      </w:r>
    </w:p>
    <w:p w14:paraId="554C64B4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1253</w:t>
      </w:r>
    </w:p>
    <w:p w14:paraId="6EC02A4D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1256</w:t>
      </w:r>
    </w:p>
    <w:p w14:paraId="5D23AEC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V2X</w:t>
      </w:r>
      <w:r>
        <w:rPr>
          <w:noProof/>
        </w:rPr>
        <w:tab/>
        <w:t>1258</w:t>
      </w:r>
    </w:p>
    <w:p w14:paraId="3CF5DEC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1258</w:t>
      </w:r>
    </w:p>
    <w:p w14:paraId="3F70CFF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1258</w:t>
      </w:r>
    </w:p>
    <w:p w14:paraId="65E5FAE2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1258</w:t>
      </w:r>
    </w:p>
    <w:p w14:paraId="42D6A1FE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1259</w:t>
      </w:r>
    </w:p>
    <w:p w14:paraId="3F116AB6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1260</w:t>
      </w:r>
    </w:p>
    <w:p w14:paraId="1A378F01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1260</w:t>
      </w:r>
    </w:p>
    <w:p w14:paraId="6075C66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1262</w:t>
      </w:r>
    </w:p>
    <w:p w14:paraId="2148F0E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1262</w:t>
      </w:r>
    </w:p>
    <w:p w14:paraId="064E8A1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1264</w:t>
      </w:r>
    </w:p>
    <w:p w14:paraId="0E14425D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1264</w:t>
      </w:r>
    </w:p>
    <w:p w14:paraId="3A42B17E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1264</w:t>
      </w:r>
    </w:p>
    <w:p w14:paraId="2BA0021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1269</w:t>
      </w:r>
    </w:p>
    <w:p w14:paraId="347D2BF6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noProof/>
          <w:snapToGrid w:val="0"/>
        </w:rPr>
        <w:t>Shared spectrum channel access ACLR</w:t>
      </w:r>
      <w:r>
        <w:rPr>
          <w:noProof/>
        </w:rPr>
        <w:tab/>
        <w:t>1269</w:t>
      </w:r>
    </w:p>
    <w:p w14:paraId="410C3CA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1271</w:t>
      </w:r>
    </w:p>
    <w:p w14:paraId="0D7FCD07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</w:rPr>
        <w:tab/>
        <w:t>1272</w:t>
      </w:r>
    </w:p>
    <w:p w14:paraId="7AE950C5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1274</w:t>
      </w:r>
    </w:p>
    <w:p w14:paraId="63CC7D7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1274</w:t>
      </w:r>
    </w:p>
    <w:p w14:paraId="36F72237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1276</w:t>
      </w:r>
    </w:p>
    <w:p w14:paraId="41E870D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1276</w:t>
      </w:r>
    </w:p>
    <w:p w14:paraId="0D3DF8A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1276</w:t>
      </w:r>
    </w:p>
    <w:p w14:paraId="1D78942E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1276</w:t>
      </w:r>
    </w:p>
    <w:p w14:paraId="35D9721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1285</w:t>
      </w:r>
    </w:p>
    <w:p w14:paraId="71F9C95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1288</w:t>
      </w:r>
    </w:p>
    <w:p w14:paraId="16AE26A3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1288</w:t>
      </w:r>
    </w:p>
    <w:p w14:paraId="320D03D2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noProof/>
          <w:snapToGrid w:val="0"/>
        </w:rPr>
        <w:t>UTRA ACLR for Tx Diversity</w:t>
      </w:r>
      <w:r>
        <w:rPr>
          <w:noProof/>
        </w:rPr>
        <w:tab/>
        <w:t>1290</w:t>
      </w:r>
    </w:p>
    <w:p w14:paraId="38586981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1290</w:t>
      </w:r>
    </w:p>
    <w:p w14:paraId="32D4480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1290</w:t>
      </w:r>
    </w:p>
    <w:p w14:paraId="14DB863E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SimSun"/>
          <w:noProof/>
          <w:lang w:eastAsia="en-US"/>
        </w:rPr>
        <w:t>6.5</w:t>
      </w:r>
      <w:r w:rsidRPr="00813CBE">
        <w:rPr>
          <w:rFonts w:eastAsia="SimSun"/>
          <w:noProof/>
          <w:lang w:eastAsia="zh-CN"/>
        </w:rPr>
        <w:t>G</w:t>
      </w:r>
      <w:r w:rsidRPr="00813CBE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1291</w:t>
      </w:r>
    </w:p>
    <w:p w14:paraId="44B9A24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1293</w:t>
      </w:r>
    </w:p>
    <w:p w14:paraId="20929E7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1294</w:t>
      </w:r>
    </w:p>
    <w:p w14:paraId="33D6D317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Receiver characteristics</w:t>
      </w:r>
      <w:r>
        <w:rPr>
          <w:noProof/>
        </w:rPr>
        <w:tab/>
        <w:t>1296</w:t>
      </w:r>
    </w:p>
    <w:p w14:paraId="536CDD3D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1296</w:t>
      </w:r>
    </w:p>
    <w:p w14:paraId="12705CBB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1297</w:t>
      </w:r>
    </w:p>
    <w:p w14:paraId="7BA2372A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1297</w:t>
      </w:r>
    </w:p>
    <w:p w14:paraId="192B402B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Diversity characteristics</w:t>
      </w:r>
      <w:r>
        <w:rPr>
          <w:noProof/>
        </w:rPr>
        <w:tab/>
        <w:t>1297</w:t>
      </w:r>
    </w:p>
    <w:p w14:paraId="2B49797B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</w:t>
      </w:r>
      <w:r>
        <w:rPr>
          <w:noProof/>
        </w:rPr>
        <w:tab/>
        <w:t>1297</w:t>
      </w:r>
    </w:p>
    <w:p w14:paraId="3CC61E9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1297</w:t>
      </w:r>
    </w:p>
    <w:p w14:paraId="178FE4C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1297</w:t>
      </w:r>
    </w:p>
    <w:p w14:paraId="0647F43F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ΔRIB,c</w:t>
      </w:r>
      <w:r>
        <w:rPr>
          <w:noProof/>
        </w:rPr>
        <w:tab/>
        <w:t>1299</w:t>
      </w:r>
    </w:p>
    <w:p w14:paraId="1171BB7A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CA</w:t>
      </w:r>
      <w:r>
        <w:rPr>
          <w:noProof/>
        </w:rPr>
        <w:tab/>
        <w:t>1299</w:t>
      </w:r>
    </w:p>
    <w:p w14:paraId="5331FFB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1300</w:t>
      </w:r>
    </w:p>
    <w:p w14:paraId="402B61B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7.3A.0.1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1300</w:t>
      </w:r>
    </w:p>
    <w:p w14:paraId="5B4FEA8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1300</w:t>
      </w:r>
    </w:p>
    <w:p w14:paraId="23E59A29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1300</w:t>
      </w:r>
    </w:p>
    <w:p w14:paraId="3A57CB32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1300</w:t>
      </w:r>
    </w:p>
    <w:p w14:paraId="551B0EC3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1301</w:t>
      </w:r>
    </w:p>
    <w:p w14:paraId="0A122144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1301</w:t>
      </w:r>
    </w:p>
    <w:p w14:paraId="7492D9A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</w:t>
      </w:r>
      <w:r w:rsidRPr="00813CB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1302</w:t>
      </w:r>
    </w:p>
    <w:p w14:paraId="40B60051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1302</w:t>
      </w:r>
    </w:p>
    <w:p w14:paraId="2136F314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</w:t>
      </w:r>
      <w:r w:rsidRPr="00813CBE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1302</w:t>
      </w:r>
    </w:p>
    <w:p w14:paraId="5417FCF6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1307</w:t>
      </w:r>
    </w:p>
    <w:p w14:paraId="37505A2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1311</w:t>
      </w:r>
    </w:p>
    <w:p w14:paraId="209EB25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1325</w:t>
      </w:r>
    </w:p>
    <w:p w14:paraId="032D050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1327</w:t>
      </w:r>
    </w:p>
    <w:p w14:paraId="7126D1A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1335</w:t>
      </w:r>
    </w:p>
    <w:p w14:paraId="7946EEE1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1359</w:t>
      </w:r>
    </w:p>
    <w:p w14:paraId="3147297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Reference sensitivity power level for 3DL CA exceptions</w:t>
      </w:r>
      <w:r>
        <w:rPr>
          <w:noProof/>
        </w:rPr>
        <w:tab/>
        <w:t>1366</w:t>
      </w:r>
    </w:p>
    <w:p w14:paraId="120DD00F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1376</w:t>
      </w:r>
    </w:p>
    <w:p w14:paraId="36F39A8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1383</w:t>
      </w:r>
    </w:p>
    <w:p w14:paraId="3A7C0708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1383</w:t>
      </w:r>
    </w:p>
    <w:p w14:paraId="43269D84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1383</w:t>
      </w:r>
    </w:p>
    <w:p w14:paraId="3B75A21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1383</w:t>
      </w:r>
    </w:p>
    <w:p w14:paraId="2AD88E6C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1383</w:t>
      </w:r>
    </w:p>
    <w:p w14:paraId="50DC89F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1383</w:t>
      </w:r>
    </w:p>
    <w:p w14:paraId="37A4D20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ΔRIB,c for SUL</w:t>
      </w:r>
      <w:r>
        <w:rPr>
          <w:noProof/>
        </w:rPr>
        <w:tab/>
        <w:t>1386</w:t>
      </w:r>
    </w:p>
    <w:p w14:paraId="491AD4A0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1387</w:t>
      </w:r>
    </w:p>
    <w:p w14:paraId="255BD5C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1387</w:t>
      </w:r>
    </w:p>
    <w:p w14:paraId="4F25942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sensitivity power level for SUL (3CC)</w:t>
      </w:r>
      <w:r>
        <w:rPr>
          <w:noProof/>
        </w:rPr>
        <w:tab/>
        <w:t>1401</w:t>
      </w:r>
    </w:p>
    <w:p w14:paraId="6FB179FA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1401</w:t>
      </w:r>
    </w:p>
    <w:p w14:paraId="06A1558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1401</w:t>
      </w:r>
    </w:p>
    <w:p w14:paraId="765B9AB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1402</w:t>
      </w:r>
    </w:p>
    <w:p w14:paraId="334B944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1403</w:t>
      </w:r>
    </w:p>
    <w:p w14:paraId="758374E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1405</w:t>
      </w:r>
    </w:p>
    <w:p w14:paraId="4F2996D7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1406</w:t>
      </w:r>
    </w:p>
    <w:p w14:paraId="098CA1E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1406</w:t>
      </w:r>
    </w:p>
    <w:p w14:paraId="732CE98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1406</w:t>
      </w:r>
    </w:p>
    <w:p w14:paraId="1D0881A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1409</w:t>
      </w:r>
    </w:p>
    <w:p w14:paraId="6A624C10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1409</w:t>
      </w:r>
    </w:p>
    <w:p w14:paraId="580CF9B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1409</w:t>
      </w:r>
    </w:p>
    <w:p w14:paraId="04D4137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ΔRIB,c</w:t>
      </w:r>
      <w:r>
        <w:rPr>
          <w:noProof/>
        </w:rPr>
        <w:tab/>
        <w:t>1413</w:t>
      </w:r>
    </w:p>
    <w:p w14:paraId="56FC2C26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1414</w:t>
      </w:r>
    </w:p>
    <w:p w14:paraId="23369F2C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RedCap</w:t>
      </w:r>
      <w:r>
        <w:rPr>
          <w:noProof/>
        </w:rPr>
        <w:tab/>
        <w:t>1414</w:t>
      </w:r>
    </w:p>
    <w:p w14:paraId="01852E0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1414</w:t>
      </w:r>
    </w:p>
    <w:p w14:paraId="6D42C01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1414</w:t>
      </w:r>
    </w:p>
    <w:p w14:paraId="34D0297E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</w:rPr>
        <w:tab/>
        <w:t>1440</w:t>
      </w:r>
    </w:p>
    <w:p w14:paraId="30D4A4CF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CA</w:t>
      </w:r>
      <w:r>
        <w:rPr>
          <w:noProof/>
        </w:rPr>
        <w:tab/>
        <w:t>1442</w:t>
      </w:r>
    </w:p>
    <w:p w14:paraId="68C3717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conformance requirements</w:t>
      </w:r>
      <w:r>
        <w:rPr>
          <w:noProof/>
        </w:rPr>
        <w:tab/>
        <w:t>1443</w:t>
      </w:r>
    </w:p>
    <w:p w14:paraId="2CE4BB06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1443</w:t>
      </w:r>
    </w:p>
    <w:p w14:paraId="5DE79205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1443</w:t>
      </w:r>
    </w:p>
    <w:p w14:paraId="17D9B68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1443</w:t>
      </w:r>
    </w:p>
    <w:p w14:paraId="163C951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Maximum input level for CA (2DL CA)</w:t>
      </w:r>
      <w:r>
        <w:rPr>
          <w:noProof/>
        </w:rPr>
        <w:tab/>
        <w:t>1443</w:t>
      </w:r>
    </w:p>
    <w:p w14:paraId="2D31503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Maximum input level for CA (3DL CA)</w:t>
      </w:r>
      <w:r>
        <w:rPr>
          <w:noProof/>
        </w:rPr>
        <w:tab/>
        <w:t>1448</w:t>
      </w:r>
    </w:p>
    <w:p w14:paraId="57DFA0F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Maximum input level for CA (4DL CA)</w:t>
      </w:r>
      <w:r>
        <w:rPr>
          <w:noProof/>
        </w:rPr>
        <w:tab/>
        <w:t>1452</w:t>
      </w:r>
    </w:p>
    <w:p w14:paraId="392F83D7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NR-DC</w:t>
      </w:r>
      <w:r>
        <w:rPr>
          <w:noProof/>
        </w:rPr>
        <w:tab/>
        <w:t>1456</w:t>
      </w:r>
    </w:p>
    <w:p w14:paraId="6EE1B3F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1456</w:t>
      </w:r>
    </w:p>
    <w:p w14:paraId="63C1AA93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1459</w:t>
      </w:r>
    </w:p>
    <w:p w14:paraId="17B9AAE3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</w:rPr>
        <w:tab/>
        <w:t>1461</w:t>
      </w:r>
    </w:p>
    <w:p w14:paraId="48DD8601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1467</w:t>
      </w:r>
    </w:p>
    <w:p w14:paraId="756AAF6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1467</w:t>
      </w:r>
    </w:p>
    <w:p w14:paraId="18D7D07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1467</w:t>
      </w:r>
    </w:p>
    <w:p w14:paraId="2A66561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1469</w:t>
      </w:r>
    </w:p>
    <w:p w14:paraId="3302059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1470</w:t>
      </w:r>
    </w:p>
    <w:p w14:paraId="6F9DBCD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1470</w:t>
      </w:r>
    </w:p>
    <w:p w14:paraId="11623A0F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1485</w:t>
      </w:r>
    </w:p>
    <w:p w14:paraId="0059FC8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1497</w:t>
      </w:r>
    </w:p>
    <w:p w14:paraId="1739D842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1507</w:t>
      </w:r>
    </w:p>
    <w:p w14:paraId="212A103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1507</w:t>
      </w:r>
    </w:p>
    <w:p w14:paraId="65BC73E2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1509</w:t>
      </w:r>
    </w:p>
    <w:p w14:paraId="09B6A51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</w:rPr>
        <w:tab/>
        <w:t>1510</w:t>
      </w:r>
    </w:p>
    <w:p w14:paraId="3EE7D36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1510</w:t>
      </w:r>
    </w:p>
    <w:p w14:paraId="5EA5AF71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</w:t>
      </w:r>
      <w:r>
        <w:rPr>
          <w:noProof/>
        </w:rPr>
        <w:tab/>
        <w:t>1513</w:t>
      </w:r>
    </w:p>
    <w:p w14:paraId="1548758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1513</w:t>
      </w:r>
    </w:p>
    <w:p w14:paraId="17D11F4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</w:t>
      </w:r>
      <w:r>
        <w:rPr>
          <w:noProof/>
        </w:rPr>
        <w:tab/>
        <w:t>1513</w:t>
      </w:r>
    </w:p>
    <w:p w14:paraId="4CA97D7F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</w:t>
      </w:r>
      <w:r>
        <w:rPr>
          <w:noProof/>
        </w:rPr>
        <w:tab/>
        <w:t>1519</w:t>
      </w:r>
    </w:p>
    <w:p w14:paraId="1D404C6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</w:t>
      </w:r>
      <w:r>
        <w:rPr>
          <w:noProof/>
        </w:rPr>
        <w:tab/>
        <w:t>1526</w:t>
      </w:r>
    </w:p>
    <w:p w14:paraId="46BFC809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1529</w:t>
      </w:r>
    </w:p>
    <w:p w14:paraId="4669D91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1529</w:t>
      </w:r>
    </w:p>
    <w:p w14:paraId="65B9F65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Inband blocking for CA</w:t>
      </w:r>
      <w:r>
        <w:rPr>
          <w:noProof/>
        </w:rPr>
        <w:tab/>
        <w:t>1529</w:t>
      </w:r>
    </w:p>
    <w:p w14:paraId="2A2C16D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1529</w:t>
      </w:r>
    </w:p>
    <w:p w14:paraId="7873EDAB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1529</w:t>
      </w:r>
    </w:p>
    <w:p w14:paraId="1271BD99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1531</w:t>
      </w:r>
    </w:p>
    <w:p w14:paraId="30834F74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1531</w:t>
      </w:r>
    </w:p>
    <w:p w14:paraId="388BE9C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1532</w:t>
      </w:r>
    </w:p>
    <w:p w14:paraId="6A958DC7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1539</w:t>
      </w:r>
    </w:p>
    <w:p w14:paraId="066CF47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1549</w:t>
      </w:r>
    </w:p>
    <w:p w14:paraId="1CEC608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</w:t>
      </w:r>
      <w:r>
        <w:rPr>
          <w:noProof/>
        </w:rPr>
        <w:tab/>
        <w:t>1557</w:t>
      </w:r>
    </w:p>
    <w:p w14:paraId="333F5A2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conformance requirements</w:t>
      </w:r>
      <w:r>
        <w:rPr>
          <w:noProof/>
        </w:rPr>
        <w:tab/>
        <w:t>1557</w:t>
      </w:r>
    </w:p>
    <w:p w14:paraId="20727ED5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1557</w:t>
      </w:r>
    </w:p>
    <w:p w14:paraId="63788419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1558</w:t>
      </w:r>
    </w:p>
    <w:p w14:paraId="2170A14E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1558</w:t>
      </w:r>
    </w:p>
    <w:p w14:paraId="78E8E83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1559</w:t>
      </w:r>
    </w:p>
    <w:p w14:paraId="1A21F06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1567</w:t>
      </w:r>
    </w:p>
    <w:p w14:paraId="2311937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1575</w:t>
      </w:r>
    </w:p>
    <w:p w14:paraId="7452039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CA</w:t>
      </w:r>
      <w:r>
        <w:rPr>
          <w:noProof/>
        </w:rPr>
        <w:tab/>
        <w:t>1581</w:t>
      </w:r>
    </w:p>
    <w:p w14:paraId="09613BE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SimSun"/>
          <w:noProof/>
        </w:rPr>
        <w:t>7.6A.4.</w:t>
      </w:r>
      <w:r w:rsidRPr="00813CBE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conformance requirements</w:t>
      </w:r>
      <w:r>
        <w:rPr>
          <w:noProof/>
        </w:rPr>
        <w:tab/>
        <w:t>1581</w:t>
      </w:r>
    </w:p>
    <w:p w14:paraId="72450594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SimSun"/>
          <w:noProof/>
        </w:rPr>
        <w:t>7.6A.4.</w:t>
      </w:r>
      <w:r w:rsidRPr="00813CBE">
        <w:rPr>
          <w:rFonts w:eastAsia="SimSun"/>
          <w:noProof/>
          <w:lang w:eastAsia="zh-CN"/>
        </w:rPr>
        <w:t>0.</w:t>
      </w:r>
      <w:r w:rsidRPr="00813CBE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1581</w:t>
      </w:r>
    </w:p>
    <w:p w14:paraId="5CF40316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1581</w:t>
      </w:r>
    </w:p>
    <w:p w14:paraId="18275ACE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SimSun"/>
          <w:noProof/>
        </w:rPr>
        <w:t>7.6A.4.</w:t>
      </w:r>
      <w:r w:rsidRPr="00813CBE">
        <w:rPr>
          <w:rFonts w:eastAsia="SimSun"/>
          <w:noProof/>
          <w:lang w:eastAsia="zh-CN"/>
        </w:rPr>
        <w:t>0.</w:t>
      </w:r>
      <w:r w:rsidRPr="00813CBE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SimSun"/>
          <w:noProof/>
        </w:rPr>
        <w:t>Narrow band blocking for Inter-band CA</w:t>
      </w:r>
      <w:r>
        <w:rPr>
          <w:noProof/>
        </w:rPr>
        <w:tab/>
        <w:t>1582</w:t>
      </w:r>
    </w:p>
    <w:p w14:paraId="38D35552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SimSun"/>
          <w:noProof/>
        </w:rPr>
        <w:t>Narrow band blocking for CA (2DL CA)</w:t>
      </w:r>
      <w:r>
        <w:rPr>
          <w:noProof/>
        </w:rPr>
        <w:tab/>
        <w:t>1582</w:t>
      </w:r>
    </w:p>
    <w:p w14:paraId="1E7D0561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1586</w:t>
      </w:r>
    </w:p>
    <w:p w14:paraId="3D4424DE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1589</w:t>
      </w:r>
    </w:p>
    <w:p w14:paraId="7A472F30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1592</w:t>
      </w:r>
    </w:p>
    <w:p w14:paraId="17EA3CC6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1592</w:t>
      </w:r>
    </w:p>
    <w:p w14:paraId="102A46F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1592</w:t>
      </w:r>
    </w:p>
    <w:p w14:paraId="40F1D6D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SUL</w:t>
      </w:r>
      <w:r>
        <w:rPr>
          <w:noProof/>
        </w:rPr>
        <w:tab/>
        <w:t>1592</w:t>
      </w:r>
    </w:p>
    <w:p w14:paraId="18CCA14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1594</w:t>
      </w:r>
    </w:p>
    <w:p w14:paraId="7D549F3F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1594</w:t>
      </w:r>
    </w:p>
    <w:p w14:paraId="326E2E6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SUL</w:t>
      </w:r>
      <w:r>
        <w:rPr>
          <w:noProof/>
        </w:rPr>
        <w:tab/>
        <w:t>1597</w:t>
      </w:r>
    </w:p>
    <w:p w14:paraId="47F6B1E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1599</w:t>
      </w:r>
    </w:p>
    <w:p w14:paraId="5E14DE1C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1599</w:t>
      </w:r>
    </w:p>
    <w:p w14:paraId="6199D287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1603</w:t>
      </w:r>
    </w:p>
    <w:p w14:paraId="652E76A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1603</w:t>
      </w:r>
    </w:p>
    <w:p w14:paraId="428A0CC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1603</w:t>
      </w:r>
    </w:p>
    <w:p w14:paraId="451905A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1605</w:t>
      </w:r>
    </w:p>
    <w:p w14:paraId="6BFAF64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1606</w:t>
      </w:r>
    </w:p>
    <w:p w14:paraId="15C7632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1607</w:t>
      </w:r>
    </w:p>
    <w:p w14:paraId="1D349D9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1609</w:t>
      </w:r>
    </w:p>
    <w:p w14:paraId="068DDD4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Narrow band blocking for SUL with UL MIMO</w:t>
      </w:r>
      <w:r>
        <w:rPr>
          <w:noProof/>
        </w:rPr>
        <w:tab/>
        <w:t>1610</w:t>
      </w:r>
    </w:p>
    <w:p w14:paraId="0B6ED492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1612</w:t>
      </w:r>
    </w:p>
    <w:p w14:paraId="35DDAE7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1612</w:t>
      </w:r>
    </w:p>
    <w:p w14:paraId="147B0BB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1612</w:t>
      </w:r>
    </w:p>
    <w:p w14:paraId="4F7DF27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conformance requirements</w:t>
      </w:r>
      <w:r>
        <w:rPr>
          <w:noProof/>
        </w:rPr>
        <w:tab/>
        <w:t>1612</w:t>
      </w:r>
    </w:p>
    <w:p w14:paraId="2DCC2197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1613</w:t>
      </w:r>
    </w:p>
    <w:p w14:paraId="0B316D95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lastRenderedPageBreak/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In-band blocking for V2X / con-current operation</w:t>
      </w:r>
      <w:r>
        <w:rPr>
          <w:noProof/>
        </w:rPr>
        <w:tab/>
        <w:t>1613</w:t>
      </w:r>
    </w:p>
    <w:p w14:paraId="0245AAC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1613</w:t>
      </w:r>
    </w:p>
    <w:p w14:paraId="45B61A6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conformance requirements</w:t>
      </w:r>
      <w:r>
        <w:rPr>
          <w:noProof/>
        </w:rPr>
        <w:tab/>
        <w:t>1613</w:t>
      </w:r>
    </w:p>
    <w:p w14:paraId="761F56B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1614</w:t>
      </w:r>
    </w:p>
    <w:p w14:paraId="2B4E2935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Out-of-band blocking for V2X / con-current operation</w:t>
      </w:r>
      <w:r>
        <w:rPr>
          <w:noProof/>
        </w:rPr>
        <w:tab/>
        <w:t>1614</w:t>
      </w:r>
    </w:p>
    <w:p w14:paraId="708FACCB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1614</w:t>
      </w:r>
    </w:p>
    <w:p w14:paraId="52E4E01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1614</w:t>
      </w:r>
    </w:p>
    <w:p w14:paraId="317554A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</w:t>
      </w:r>
      <w:r>
        <w:rPr>
          <w:noProof/>
        </w:rPr>
        <w:tab/>
        <w:t>1614</w:t>
      </w:r>
    </w:p>
    <w:p w14:paraId="7D3E62E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1614</w:t>
      </w:r>
    </w:p>
    <w:p w14:paraId="5D6489D6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1614</w:t>
      </w:r>
    </w:p>
    <w:p w14:paraId="7508BBD1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1615</w:t>
      </w:r>
    </w:p>
    <w:p w14:paraId="6B1A4266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1615</w:t>
      </w:r>
    </w:p>
    <w:p w14:paraId="69723E76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1615</w:t>
      </w:r>
    </w:p>
    <w:p w14:paraId="5ED31500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1617</w:t>
      </w:r>
    </w:p>
    <w:p w14:paraId="62D97C9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1618</w:t>
      </w:r>
    </w:p>
    <w:p w14:paraId="4C8C78C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</w:t>
      </w:r>
      <w:r>
        <w:rPr>
          <w:noProof/>
        </w:rPr>
        <w:tab/>
        <w:t>1618</w:t>
      </w:r>
    </w:p>
    <w:p w14:paraId="44033E2B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</w:rPr>
        <w:tab/>
        <w:t>1621</w:t>
      </w:r>
    </w:p>
    <w:p w14:paraId="4B74CE76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1624</w:t>
      </w:r>
    </w:p>
    <w:p w14:paraId="5B2172B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1624</w:t>
      </w:r>
    </w:p>
    <w:p w14:paraId="2D3A94E6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1624</w:t>
      </w:r>
    </w:p>
    <w:p w14:paraId="3B6EFAC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1624</w:t>
      </w:r>
    </w:p>
    <w:p w14:paraId="2B982347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1624</w:t>
      </w:r>
    </w:p>
    <w:p w14:paraId="068E12FE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1625</w:t>
      </w:r>
    </w:p>
    <w:p w14:paraId="137B569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1625</w:t>
      </w:r>
    </w:p>
    <w:p w14:paraId="7DB5C12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1626</w:t>
      </w:r>
    </w:p>
    <w:p w14:paraId="40C027B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1627</w:t>
      </w:r>
    </w:p>
    <w:p w14:paraId="26C0B85A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NR-DC</w:t>
      </w:r>
      <w:r>
        <w:rPr>
          <w:noProof/>
        </w:rPr>
        <w:tab/>
        <w:t>1628</w:t>
      </w:r>
    </w:p>
    <w:p w14:paraId="4A6D2DDC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UL MIMO</w:t>
      </w:r>
      <w:r>
        <w:rPr>
          <w:noProof/>
        </w:rPr>
        <w:tab/>
        <w:t>1628</w:t>
      </w:r>
    </w:p>
    <w:p w14:paraId="5985309B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1629</w:t>
      </w:r>
    </w:p>
    <w:p w14:paraId="65A6826C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1630</w:t>
      </w:r>
    </w:p>
    <w:p w14:paraId="3FE65A7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conformance requirements</w:t>
      </w:r>
      <w:r>
        <w:rPr>
          <w:noProof/>
        </w:rPr>
        <w:tab/>
        <w:t>1630</w:t>
      </w:r>
    </w:p>
    <w:p w14:paraId="0328D93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1631</w:t>
      </w:r>
    </w:p>
    <w:p w14:paraId="51224BA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Spurious response for V2X / con-current operation</w:t>
      </w:r>
      <w:r>
        <w:rPr>
          <w:noProof/>
        </w:rPr>
        <w:tab/>
        <w:t>1631</w:t>
      </w:r>
    </w:p>
    <w:p w14:paraId="2BBE223D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1631</w:t>
      </w:r>
    </w:p>
    <w:p w14:paraId="3834485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1631</w:t>
      </w:r>
    </w:p>
    <w:p w14:paraId="48C804B3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1631</w:t>
      </w:r>
    </w:p>
    <w:p w14:paraId="3C6931BA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1631</w:t>
      </w:r>
    </w:p>
    <w:p w14:paraId="2AA5793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1631</w:t>
      </w:r>
    </w:p>
    <w:p w14:paraId="29285294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1631</w:t>
      </w:r>
    </w:p>
    <w:p w14:paraId="0AF4CD9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1632</w:t>
      </w:r>
    </w:p>
    <w:p w14:paraId="6C7EBFF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1633</w:t>
      </w:r>
    </w:p>
    <w:p w14:paraId="5597387A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1633</w:t>
      </w:r>
    </w:p>
    <w:p w14:paraId="255E80C1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1633</w:t>
      </w:r>
    </w:p>
    <w:p w14:paraId="357E3D30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</w:rPr>
        <w:tab/>
        <w:t>1633</w:t>
      </w:r>
    </w:p>
    <w:p w14:paraId="46FE2272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1638</w:t>
      </w:r>
    </w:p>
    <w:p w14:paraId="1E7C383F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1638</w:t>
      </w:r>
    </w:p>
    <w:p w14:paraId="1E8691A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1638</w:t>
      </w:r>
    </w:p>
    <w:p w14:paraId="2B8E28B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Minimum conformance requirements</w:t>
      </w:r>
      <w:r>
        <w:rPr>
          <w:noProof/>
        </w:rPr>
        <w:tab/>
        <w:t>1638</w:t>
      </w:r>
    </w:p>
    <w:p w14:paraId="07BD53D8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1638</w:t>
      </w:r>
    </w:p>
    <w:p w14:paraId="05464B02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1639</w:t>
      </w:r>
    </w:p>
    <w:p w14:paraId="74B82E6A" w14:textId="77777777" w:rsidR="00E04003" w:rsidRDefault="00E0400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1639</w:t>
      </w:r>
    </w:p>
    <w:p w14:paraId="58D99C8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1640</w:t>
      </w:r>
    </w:p>
    <w:p w14:paraId="2F56E95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1646</w:t>
      </w:r>
    </w:p>
    <w:p w14:paraId="3442A9F0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1652</w:t>
      </w:r>
    </w:p>
    <w:p w14:paraId="7C7E3546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1656</w:t>
      </w:r>
    </w:p>
    <w:p w14:paraId="10CEBD83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1656</w:t>
      </w:r>
    </w:p>
    <w:p w14:paraId="6649007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1656</w:t>
      </w:r>
    </w:p>
    <w:p w14:paraId="19A39FB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1656</w:t>
      </w:r>
    </w:p>
    <w:p w14:paraId="3532D1B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1658</w:t>
      </w:r>
    </w:p>
    <w:p w14:paraId="79A4806B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1659</w:t>
      </w:r>
    </w:p>
    <w:p w14:paraId="36DF7D6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1659</w:t>
      </w:r>
    </w:p>
    <w:p w14:paraId="36DA03D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7.8E.2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1660</w:t>
      </w:r>
    </w:p>
    <w:p w14:paraId="64D18CB8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1660</w:t>
      </w:r>
    </w:p>
    <w:p w14:paraId="56104B3B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1660</w:t>
      </w:r>
    </w:p>
    <w:p w14:paraId="4A22EED9" w14:textId="77777777" w:rsidR="00E04003" w:rsidRDefault="00E0400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V2X / con-current operation</w:t>
      </w:r>
      <w:r>
        <w:rPr>
          <w:noProof/>
        </w:rPr>
        <w:tab/>
        <w:t>1660</w:t>
      </w:r>
    </w:p>
    <w:p w14:paraId="3931E18F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1660</w:t>
      </w:r>
    </w:p>
    <w:p w14:paraId="49A705E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1660</w:t>
      </w:r>
    </w:p>
    <w:p w14:paraId="279AA91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1661</w:t>
      </w:r>
    </w:p>
    <w:p w14:paraId="7356A5D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</w:t>
      </w:r>
      <w:r>
        <w:rPr>
          <w:noProof/>
        </w:rPr>
        <w:tab/>
        <w:t>1664</w:t>
      </w:r>
    </w:p>
    <w:p w14:paraId="5E24D696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CA</w:t>
      </w:r>
      <w:r>
        <w:rPr>
          <w:noProof/>
        </w:rPr>
        <w:tab/>
        <w:t>1666</w:t>
      </w:r>
    </w:p>
    <w:p w14:paraId="46491C3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1666</w:t>
      </w:r>
    </w:p>
    <w:p w14:paraId="7DCC877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1666</w:t>
      </w:r>
    </w:p>
    <w:p w14:paraId="2A764C2E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NR-DC</w:t>
      </w:r>
      <w:r>
        <w:rPr>
          <w:noProof/>
        </w:rPr>
        <w:tab/>
        <w:t>1668</w:t>
      </w:r>
    </w:p>
    <w:p w14:paraId="17555A1A" w14:textId="77777777" w:rsidR="00E04003" w:rsidRDefault="00E0400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A (normative): Measurement channels</w:t>
      </w:r>
      <w:r>
        <w:rPr>
          <w:noProof/>
        </w:rPr>
        <w:tab/>
        <w:t>1706</w:t>
      </w:r>
    </w:p>
    <w:p w14:paraId="406E65AC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1706</w:t>
      </w:r>
    </w:p>
    <w:p w14:paraId="663F433C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1706</w:t>
      </w:r>
    </w:p>
    <w:p w14:paraId="24034724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1706</w:t>
      </w:r>
    </w:p>
    <w:p w14:paraId="2CCCEA99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1707</w:t>
      </w:r>
    </w:p>
    <w:p w14:paraId="4C50C41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Pi/2-BPSK</w:t>
      </w:r>
      <w:r>
        <w:rPr>
          <w:noProof/>
        </w:rPr>
        <w:tab/>
        <w:t>1707</w:t>
      </w:r>
    </w:p>
    <w:p w14:paraId="517FEF1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QPSK</w:t>
      </w:r>
      <w:r>
        <w:rPr>
          <w:noProof/>
        </w:rPr>
        <w:tab/>
        <w:t>1708</w:t>
      </w:r>
    </w:p>
    <w:p w14:paraId="3404106F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16QAM</w:t>
      </w:r>
      <w:r>
        <w:rPr>
          <w:noProof/>
        </w:rPr>
        <w:tab/>
        <w:t>1709</w:t>
      </w:r>
    </w:p>
    <w:p w14:paraId="1AF74C51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64QAM</w:t>
      </w:r>
      <w:r>
        <w:rPr>
          <w:noProof/>
        </w:rPr>
        <w:tab/>
        <w:t>1710</w:t>
      </w:r>
    </w:p>
    <w:p w14:paraId="1C3778A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256QAM</w:t>
      </w:r>
      <w:r>
        <w:rPr>
          <w:noProof/>
        </w:rPr>
        <w:tab/>
        <w:t>1711</w:t>
      </w:r>
    </w:p>
    <w:p w14:paraId="171D2FA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QPSK</w:t>
      </w:r>
      <w:r>
        <w:rPr>
          <w:noProof/>
        </w:rPr>
        <w:tab/>
        <w:t>1712</w:t>
      </w:r>
    </w:p>
    <w:p w14:paraId="55B928D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1713</w:t>
      </w:r>
    </w:p>
    <w:p w14:paraId="3B6011B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1714</w:t>
      </w:r>
    </w:p>
    <w:p w14:paraId="6F94D5B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256QAM</w:t>
      </w:r>
      <w:r>
        <w:rPr>
          <w:noProof/>
        </w:rPr>
        <w:tab/>
        <w:t>1715</w:t>
      </w:r>
    </w:p>
    <w:p w14:paraId="3BD718A8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1717</w:t>
      </w:r>
    </w:p>
    <w:p w14:paraId="45D9BCC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Pi/2-BPSK</w:t>
      </w:r>
      <w:r>
        <w:rPr>
          <w:noProof/>
        </w:rPr>
        <w:tab/>
        <w:t>1717</w:t>
      </w:r>
    </w:p>
    <w:p w14:paraId="4D2BC64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QPSK</w:t>
      </w:r>
      <w:r>
        <w:rPr>
          <w:noProof/>
        </w:rPr>
        <w:tab/>
        <w:t>1717</w:t>
      </w:r>
    </w:p>
    <w:p w14:paraId="2363780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16QAM</w:t>
      </w:r>
      <w:r>
        <w:rPr>
          <w:noProof/>
        </w:rPr>
        <w:tab/>
        <w:t>1717</w:t>
      </w:r>
    </w:p>
    <w:p w14:paraId="3A00684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64QAM</w:t>
      </w:r>
      <w:r>
        <w:rPr>
          <w:noProof/>
        </w:rPr>
        <w:tab/>
        <w:t>1717</w:t>
      </w:r>
    </w:p>
    <w:p w14:paraId="3CAD4D6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256QAM</w:t>
      </w:r>
      <w:r>
        <w:rPr>
          <w:noProof/>
        </w:rPr>
        <w:tab/>
        <w:t>1717</w:t>
      </w:r>
    </w:p>
    <w:p w14:paraId="5F801C12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QPSK</w:t>
      </w:r>
      <w:r>
        <w:rPr>
          <w:noProof/>
        </w:rPr>
        <w:tab/>
        <w:t>1717</w:t>
      </w:r>
    </w:p>
    <w:p w14:paraId="50C1D7B3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1717</w:t>
      </w:r>
    </w:p>
    <w:p w14:paraId="377CBCD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1717</w:t>
      </w:r>
    </w:p>
    <w:p w14:paraId="4765D45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256QAM</w:t>
      </w:r>
      <w:r>
        <w:rPr>
          <w:noProof/>
        </w:rPr>
        <w:tab/>
        <w:t>1717</w:t>
      </w:r>
    </w:p>
    <w:p w14:paraId="288F9241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1717</w:t>
      </w:r>
    </w:p>
    <w:p w14:paraId="26EA8522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1717</w:t>
      </w:r>
    </w:p>
    <w:p w14:paraId="0E0221B3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1720</w:t>
      </w:r>
    </w:p>
    <w:p w14:paraId="02D39A4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1720</w:t>
      </w:r>
    </w:p>
    <w:p w14:paraId="0AD2963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1721</w:t>
      </w:r>
    </w:p>
    <w:p w14:paraId="4BD9C8E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1724</w:t>
      </w:r>
    </w:p>
    <w:p w14:paraId="7CFDE9C0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1727</w:t>
      </w:r>
    </w:p>
    <w:p w14:paraId="33FD6E7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1730</w:t>
      </w:r>
    </w:p>
    <w:p w14:paraId="1C83FE63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1733</w:t>
      </w:r>
    </w:p>
    <w:p w14:paraId="0EC2DB0F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1733</w:t>
      </w:r>
    </w:p>
    <w:p w14:paraId="645A7FA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1735</w:t>
      </w:r>
    </w:p>
    <w:p w14:paraId="7EE0F6A5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1738</w:t>
      </w:r>
    </w:p>
    <w:p w14:paraId="1763203D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1741</w:t>
      </w:r>
    </w:p>
    <w:p w14:paraId="50D8873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1744</w:t>
      </w:r>
    </w:p>
    <w:p w14:paraId="1DC85EFD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1747</w:t>
      </w:r>
    </w:p>
    <w:p w14:paraId="2AF0DC1D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1747</w:t>
      </w:r>
    </w:p>
    <w:p w14:paraId="753913F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FDD</w:t>
      </w:r>
      <w:r>
        <w:rPr>
          <w:noProof/>
        </w:rPr>
        <w:tab/>
        <w:t>1747</w:t>
      </w:r>
    </w:p>
    <w:p w14:paraId="29BF8C8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1747</w:t>
      </w:r>
    </w:p>
    <w:p w14:paraId="347EC786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TDD</w:t>
      </w:r>
      <w:r>
        <w:rPr>
          <w:noProof/>
        </w:rPr>
        <w:tab/>
        <w:t>1747</w:t>
      </w:r>
    </w:p>
    <w:p w14:paraId="7EB92728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1747</w:t>
      </w:r>
    </w:p>
    <w:p w14:paraId="202034AD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lastRenderedPageBreak/>
        <w:t>A.6</w:t>
      </w:r>
      <w:r>
        <w:rPr>
          <w:noProof/>
        </w:rPr>
        <w:tab/>
        <w:t>1748</w:t>
      </w:r>
    </w:p>
    <w:p w14:paraId="0E91902A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1748</w:t>
      </w:r>
    </w:p>
    <w:p w14:paraId="0154616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1748</w:t>
      </w:r>
    </w:p>
    <w:p w14:paraId="1D2913C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1748</w:t>
      </w:r>
    </w:p>
    <w:p w14:paraId="4BE82942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1750</w:t>
      </w:r>
    </w:p>
    <w:p w14:paraId="2483B344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1751</w:t>
      </w:r>
    </w:p>
    <w:p w14:paraId="6B80F13F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13CBE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13CBE">
        <w:rPr>
          <w:rFonts w:eastAsia="Malgun Gothic"/>
          <w:noProof/>
        </w:rPr>
        <w:t>FRC for transmitter requirements</w:t>
      </w:r>
      <w:r>
        <w:rPr>
          <w:noProof/>
        </w:rPr>
        <w:tab/>
        <w:t>1753</w:t>
      </w:r>
    </w:p>
    <w:p w14:paraId="4CB3EAE8" w14:textId="77777777" w:rsidR="00E04003" w:rsidRDefault="00E0400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B (normative): Propagation Conditions</w:t>
      </w:r>
      <w:r>
        <w:rPr>
          <w:noProof/>
        </w:rPr>
        <w:tab/>
        <w:t>1757</w:t>
      </w:r>
    </w:p>
    <w:p w14:paraId="2D47AB36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No interference</w:t>
      </w:r>
      <w:r>
        <w:rPr>
          <w:noProof/>
        </w:rPr>
        <w:tab/>
        <w:t>1757</w:t>
      </w:r>
    </w:p>
    <w:p w14:paraId="318003CB" w14:textId="77777777" w:rsidR="00E04003" w:rsidRDefault="00E0400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1757</w:t>
      </w:r>
    </w:p>
    <w:p w14:paraId="171E6009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1757</w:t>
      </w:r>
    </w:p>
    <w:p w14:paraId="0356F238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1758</w:t>
      </w:r>
    </w:p>
    <w:p w14:paraId="3997039E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Setup</w:t>
      </w:r>
      <w:r>
        <w:rPr>
          <w:noProof/>
        </w:rPr>
        <w:tab/>
        <w:t>1758</w:t>
      </w:r>
    </w:p>
    <w:p w14:paraId="7172A3DB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1759</w:t>
      </w:r>
    </w:p>
    <w:p w14:paraId="5604F222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1759</w:t>
      </w:r>
    </w:p>
    <w:p w14:paraId="16C9D9A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1760</w:t>
      </w:r>
    </w:p>
    <w:p w14:paraId="58AF59DE" w14:textId="77777777" w:rsidR="00E04003" w:rsidRDefault="00E0400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 w:rsidRPr="00813CBE">
        <w:rPr>
          <w:rFonts w:eastAsia="Yu Mincho"/>
          <w:noProof/>
        </w:rPr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1760</w:t>
      </w:r>
    </w:p>
    <w:p w14:paraId="5A178C10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1760</w:t>
      </w:r>
    </w:p>
    <w:p w14:paraId="546529AA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Interference signals</w:t>
      </w:r>
      <w:r>
        <w:rPr>
          <w:noProof/>
        </w:rPr>
        <w:tab/>
        <w:t>1761</w:t>
      </w:r>
    </w:p>
    <w:p w14:paraId="47FC2F28" w14:textId="77777777" w:rsidR="00E04003" w:rsidRDefault="00E0400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1762</w:t>
      </w:r>
    </w:p>
    <w:p w14:paraId="30A9E78D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1762</w:t>
      </w:r>
    </w:p>
    <w:p w14:paraId="0124D3C9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Signals and results</w:t>
      </w:r>
      <w:r>
        <w:rPr>
          <w:noProof/>
        </w:rPr>
        <w:tab/>
        <w:t>1762</w:t>
      </w:r>
    </w:p>
    <w:p w14:paraId="7CDD6509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1762</w:t>
      </w:r>
    </w:p>
    <w:p w14:paraId="547A121D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1762</w:t>
      </w:r>
    </w:p>
    <w:p w14:paraId="6A15D40D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1762</w:t>
      </w:r>
    </w:p>
    <w:p w14:paraId="6274D7AE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1763</w:t>
      </w:r>
    </w:p>
    <w:p w14:paraId="378309B3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1763</w:t>
      </w:r>
    </w:p>
    <w:p w14:paraId="3917E98D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Signal processing</w:t>
      </w:r>
      <w:r>
        <w:rPr>
          <w:noProof/>
        </w:rPr>
        <w:tab/>
        <w:t>1764</w:t>
      </w:r>
    </w:p>
    <w:p w14:paraId="656791AC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1764</w:t>
      </w:r>
    </w:p>
    <w:p w14:paraId="514C7050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1764</w:t>
      </w:r>
    </w:p>
    <w:p w14:paraId="7C7D9E6D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1765</w:t>
      </w:r>
    </w:p>
    <w:p w14:paraId="7A33B4FA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1766</w:t>
      </w:r>
    </w:p>
    <w:p w14:paraId="2CB2E4EA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</w:t>
      </w:r>
      <w:r>
        <w:rPr>
          <w:noProof/>
        </w:rPr>
        <w:tab/>
        <w:t>1766</w:t>
      </w:r>
    </w:p>
    <w:p w14:paraId="6604B5DA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Averaged EVM</w:t>
      </w:r>
      <w:r>
        <w:rPr>
          <w:noProof/>
        </w:rPr>
        <w:tab/>
        <w:t>1766</w:t>
      </w:r>
    </w:p>
    <w:p w14:paraId="5DC16C0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measurement</w:t>
      </w:r>
      <w:r>
        <w:rPr>
          <w:noProof/>
        </w:rPr>
        <w:tab/>
        <w:t>1767</w:t>
      </w:r>
    </w:p>
    <w:p w14:paraId="6059F75F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</w:t>
      </w:r>
      <w:r>
        <w:rPr>
          <w:noProof/>
        </w:rPr>
        <w:tab/>
        <w:t>1769</w:t>
      </w:r>
    </w:p>
    <w:p w14:paraId="7673E581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1769</w:t>
      </w:r>
    </w:p>
    <w:p w14:paraId="5738789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1770</w:t>
      </w:r>
    </w:p>
    <w:p w14:paraId="2C76A334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1770</w:t>
      </w:r>
    </w:p>
    <w:p w14:paraId="5E5FC8C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of Demodulation reference symbols (EVM</w:t>
      </w:r>
      <w:r w:rsidRPr="00813CBE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1770</w:t>
      </w:r>
    </w:p>
    <w:p w14:paraId="1BA62754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</w:t>
      </w:r>
      <w:r w:rsidRPr="00813CBE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813CBE">
        <w:rPr>
          <w:noProof/>
          <w:vertAlign w:val="subscript"/>
        </w:rPr>
        <w:t>DMRS</w:t>
      </w:r>
      <w:r>
        <w:rPr>
          <w:noProof/>
        </w:rPr>
        <w:tab/>
        <w:t>1771</w:t>
      </w:r>
    </w:p>
    <w:p w14:paraId="503F7B5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Final average for EVM </w:t>
      </w:r>
      <w:r w:rsidRPr="00813CBE">
        <w:rPr>
          <w:noProof/>
          <w:vertAlign w:val="subscript"/>
        </w:rPr>
        <w:t>DMRS</w:t>
      </w:r>
      <w:r>
        <w:rPr>
          <w:noProof/>
        </w:rPr>
        <w:tab/>
        <w:t>1772</w:t>
      </w:r>
    </w:p>
    <w:p w14:paraId="2E6C5AF4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Modified signal under test</w:t>
      </w:r>
      <w:r>
        <w:rPr>
          <w:noProof/>
        </w:rPr>
        <w:tab/>
        <w:t>1772</w:t>
      </w:r>
    </w:p>
    <w:p w14:paraId="0DEA1703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1774</w:t>
      </w:r>
    </w:p>
    <w:p w14:paraId="688195CB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1774</w:t>
      </w:r>
    </w:p>
    <w:p w14:paraId="4E5C866E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1774</w:t>
      </w:r>
    </w:p>
    <w:p w14:paraId="4E9E0333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1774</w:t>
      </w:r>
    </w:p>
    <w:p w14:paraId="1EEDA22E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1775</w:t>
      </w:r>
    </w:p>
    <w:p w14:paraId="1D7392B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1775</w:t>
      </w:r>
    </w:p>
    <w:p w14:paraId="75CFF4FB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1775</w:t>
      </w:r>
    </w:p>
    <w:p w14:paraId="45F6291C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E.5.6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1775</w:t>
      </w:r>
    </w:p>
    <w:p w14:paraId="0F93EE9E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1775</w:t>
      </w:r>
    </w:p>
    <w:p w14:paraId="3935D5E7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1775</w:t>
      </w:r>
    </w:p>
    <w:p w14:paraId="615BC2BA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1776</w:t>
      </w:r>
    </w:p>
    <w:p w14:paraId="184A422C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</w:t>
      </w:r>
      <w:r w:rsidRPr="00813CBE">
        <w:rPr>
          <w:noProof/>
          <w:vertAlign w:val="subscript"/>
        </w:rPr>
        <w:t>PUCCH</w:t>
      </w:r>
      <w:r>
        <w:rPr>
          <w:noProof/>
        </w:rPr>
        <w:tab/>
        <w:t>1776</w:t>
      </w:r>
    </w:p>
    <w:p w14:paraId="73D95B5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Averaged EVM</w:t>
      </w:r>
      <w:r w:rsidRPr="00813CBE">
        <w:rPr>
          <w:noProof/>
          <w:vertAlign w:val="subscript"/>
        </w:rPr>
        <w:t>PUCCH</w:t>
      </w:r>
      <w:r>
        <w:rPr>
          <w:noProof/>
        </w:rPr>
        <w:tab/>
        <w:t>1777</w:t>
      </w:r>
    </w:p>
    <w:p w14:paraId="7491EBC6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measurement</w:t>
      </w:r>
      <w:r>
        <w:rPr>
          <w:noProof/>
        </w:rPr>
        <w:tab/>
        <w:t>1777</w:t>
      </w:r>
    </w:p>
    <w:p w14:paraId="1D0EFCC0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1778</w:t>
      </w:r>
    </w:p>
    <w:p w14:paraId="630301ED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EVM for PRACH</w:t>
      </w:r>
      <w:r>
        <w:rPr>
          <w:noProof/>
        </w:rPr>
        <w:tab/>
        <w:t>1778</w:t>
      </w:r>
    </w:p>
    <w:p w14:paraId="056DD970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1778</w:t>
      </w:r>
    </w:p>
    <w:p w14:paraId="623B4639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1778</w:t>
      </w:r>
    </w:p>
    <w:p w14:paraId="1701DCD0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1779</w:t>
      </w:r>
    </w:p>
    <w:p w14:paraId="3D80E4D0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1779</w:t>
      </w:r>
    </w:p>
    <w:p w14:paraId="14D6E3D2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1779</w:t>
      </w:r>
    </w:p>
    <w:p w14:paraId="12EEA41E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1779</w:t>
      </w:r>
    </w:p>
    <w:p w14:paraId="681AC88C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1780</w:t>
      </w:r>
    </w:p>
    <w:p w14:paraId="668C7ECB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1781</w:t>
      </w:r>
    </w:p>
    <w:p w14:paraId="36E92D14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1781</w:t>
      </w:r>
    </w:p>
    <w:p w14:paraId="2A73315B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</w:t>
      </w:r>
      <w:r w:rsidRPr="00813CBE">
        <w:rPr>
          <w:noProof/>
          <w:vertAlign w:val="subscript"/>
        </w:rPr>
        <w:t>PRACH</w:t>
      </w:r>
      <w:r>
        <w:rPr>
          <w:noProof/>
        </w:rPr>
        <w:tab/>
        <w:t>1781</w:t>
      </w:r>
    </w:p>
    <w:p w14:paraId="203948C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Averaged EVM</w:t>
      </w:r>
      <w:r w:rsidRPr="00813CBE">
        <w:rPr>
          <w:noProof/>
          <w:vertAlign w:val="subscript"/>
        </w:rPr>
        <w:t>PRACH</w:t>
      </w:r>
      <w:r>
        <w:rPr>
          <w:noProof/>
        </w:rPr>
        <w:tab/>
        <w:t>1781</w:t>
      </w:r>
    </w:p>
    <w:p w14:paraId="50A9B02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1781</w:t>
      </w:r>
    </w:p>
    <w:p w14:paraId="18D82C1A" w14:textId="77777777" w:rsidR="00E04003" w:rsidRDefault="00E0400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1782</w:t>
      </w:r>
    </w:p>
    <w:p w14:paraId="3820AA0D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1782</w:t>
      </w:r>
    </w:p>
    <w:p w14:paraId="58288EEF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1782</w:t>
      </w:r>
    </w:p>
    <w:p w14:paraId="27005B57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1782</w:t>
      </w:r>
    </w:p>
    <w:p w14:paraId="53BCDD64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1782</w:t>
      </w:r>
    </w:p>
    <w:p w14:paraId="0F86156E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1797</w:t>
      </w:r>
    </w:p>
    <w:p w14:paraId="25F0D71B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1803</w:t>
      </w:r>
    </w:p>
    <w:p w14:paraId="2378FEDA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1803</w:t>
      </w:r>
    </w:p>
    <w:p w14:paraId="73D5B514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1803</w:t>
      </w:r>
    </w:p>
    <w:p w14:paraId="6890AFD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1803</w:t>
      </w:r>
    </w:p>
    <w:p w14:paraId="11B66A0E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1814</w:t>
      </w:r>
    </w:p>
    <w:p w14:paraId="1E0F4F3D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Uplink power window</w:t>
      </w:r>
      <w:r>
        <w:rPr>
          <w:noProof/>
        </w:rPr>
        <w:tab/>
        <w:t>1818</w:t>
      </w:r>
    </w:p>
    <w:p w14:paraId="4C5F9AD2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1818</w:t>
      </w:r>
    </w:p>
    <w:p w14:paraId="0AC344F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1818</w:t>
      </w:r>
    </w:p>
    <w:p w14:paraId="0039163E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1818</w:t>
      </w:r>
    </w:p>
    <w:p w14:paraId="2916F49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1819</w:t>
      </w:r>
    </w:p>
    <w:p w14:paraId="70B1CA7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1819</w:t>
      </w:r>
    </w:p>
    <w:p w14:paraId="6FB1841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1819</w:t>
      </w:r>
    </w:p>
    <w:p w14:paraId="08250AD9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1819</w:t>
      </w:r>
    </w:p>
    <w:p w14:paraId="101DEBFE" w14:textId="77777777" w:rsidR="00E04003" w:rsidRDefault="00E0400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1819</w:t>
      </w:r>
    </w:p>
    <w:p w14:paraId="66F33BD9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Uplink Signal Levels</w:t>
      </w:r>
      <w:r>
        <w:rPr>
          <w:noProof/>
        </w:rPr>
        <w:tab/>
        <w:t>1819</w:t>
      </w:r>
    </w:p>
    <w:p w14:paraId="1C4BE61A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1819</w:t>
      </w:r>
    </w:p>
    <w:p w14:paraId="26C726FF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Set-up</w:t>
      </w:r>
      <w:r>
        <w:rPr>
          <w:noProof/>
        </w:rPr>
        <w:tab/>
        <w:t>1821</w:t>
      </w:r>
    </w:p>
    <w:p w14:paraId="412FDD47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1821</w:t>
      </w:r>
    </w:p>
    <w:p w14:paraId="6448C20F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1821</w:t>
      </w:r>
    </w:p>
    <w:p w14:paraId="5649AE69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1821</w:t>
      </w:r>
    </w:p>
    <w:p w14:paraId="63B4E0BD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1821</w:t>
      </w:r>
    </w:p>
    <w:p w14:paraId="2D1E9066" w14:textId="77777777" w:rsidR="00E04003" w:rsidRDefault="00E0400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 xml:space="preserve">Annex H (normative): </w:t>
      </w:r>
      <w:r w:rsidRPr="00813CBE">
        <w:rPr>
          <w:rFonts w:cs="v4.2.0"/>
          <w:noProof/>
        </w:rPr>
        <w:t>Statistical Testing</w:t>
      </w:r>
      <w:r>
        <w:rPr>
          <w:noProof/>
        </w:rPr>
        <w:tab/>
        <w:t>1823</w:t>
      </w:r>
    </w:p>
    <w:p w14:paraId="08965573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1823</w:t>
      </w:r>
    </w:p>
    <w:p w14:paraId="0A58DFB1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1823</w:t>
      </w:r>
    </w:p>
    <w:p w14:paraId="0E8A44A6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1823</w:t>
      </w:r>
    </w:p>
    <w:p w14:paraId="69784262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H.2.2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1823</w:t>
      </w:r>
    </w:p>
    <w:p w14:paraId="45979EA4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1824</w:t>
      </w:r>
    </w:p>
    <w:p w14:paraId="64ADC8C7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1825</w:t>
      </w:r>
    </w:p>
    <w:p w14:paraId="79FC53E7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1826</w:t>
      </w:r>
    </w:p>
    <w:p w14:paraId="602BCE69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1826</w:t>
      </w:r>
    </w:p>
    <w:p w14:paraId="0B9A77FA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1826</w:t>
      </w:r>
    </w:p>
    <w:p w14:paraId="3FF95F87" w14:textId="77777777" w:rsidR="00E04003" w:rsidRDefault="00E0400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1827</w:t>
      </w:r>
    </w:p>
    <w:p w14:paraId="5CD2903D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H.2A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1828</w:t>
      </w:r>
    </w:p>
    <w:p w14:paraId="14F457F8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1828</w:t>
      </w:r>
    </w:p>
    <w:p w14:paraId="7CDF7678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1828</w:t>
      </w:r>
    </w:p>
    <w:p w14:paraId="23D0CE56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1828</w:t>
      </w:r>
    </w:p>
    <w:p w14:paraId="1C886CB8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1828</w:t>
      </w:r>
    </w:p>
    <w:p w14:paraId="38BFA084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Annex I (normative): ModifiedMPR-Behaviour</w:t>
      </w:r>
      <w:r>
        <w:rPr>
          <w:noProof/>
        </w:rPr>
        <w:tab/>
        <w:t>1829</w:t>
      </w:r>
    </w:p>
    <w:p w14:paraId="2A7DC158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1829</w:t>
      </w:r>
    </w:p>
    <w:p w14:paraId="356F1B32" w14:textId="77777777" w:rsidR="00E04003" w:rsidRDefault="00E0400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J (normative):</w:t>
      </w:r>
      <w:r>
        <w:rPr>
          <w:noProof/>
        </w:rPr>
        <w:tab/>
        <w:t>1832</w:t>
      </w:r>
    </w:p>
    <w:p w14:paraId="027318EC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1832</w:t>
      </w:r>
    </w:p>
    <w:p w14:paraId="148FBB5A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Measurement Point</w:t>
      </w:r>
      <w:r>
        <w:rPr>
          <w:noProof/>
        </w:rPr>
        <w:tab/>
        <w:t>1832</w:t>
      </w:r>
    </w:p>
    <w:p w14:paraId="69132637" w14:textId="77777777" w:rsidR="00E04003" w:rsidRDefault="00E0400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1834</w:t>
      </w:r>
    </w:p>
    <w:p w14:paraId="1EADF781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Symbols and subcarriers used</w:t>
      </w:r>
      <w:r>
        <w:rPr>
          <w:noProof/>
        </w:rPr>
        <w:tab/>
        <w:t>1834</w:t>
      </w:r>
    </w:p>
    <w:p w14:paraId="12FCDC71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1834</w:t>
      </w:r>
    </w:p>
    <w:p w14:paraId="09A1A6F5" w14:textId="77777777" w:rsidR="00E04003" w:rsidRDefault="00E0400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1834</w:t>
      </w:r>
    </w:p>
    <w:p w14:paraId="198EB88F" w14:textId="77777777" w:rsidR="00E04003" w:rsidRDefault="00E0400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K (informative): Change history</w:t>
      </w:r>
      <w:r>
        <w:rPr>
          <w:noProof/>
        </w:rPr>
        <w:tab/>
        <w:t>1836</w:t>
      </w:r>
    </w:p>
    <w:p w14:paraId="1B3B1AB8" w14:textId="134AF83B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33D6A2C2" w:rsidR="00847849" w:rsidRPr="00CA19DC" w:rsidRDefault="009E2993" w:rsidP="00DA4444">
      <w:r w:rsidRPr="00CA19DC">
        <w:fldChar w:fldCharType="begin"/>
      </w:r>
      <w:r w:rsidRPr="00CA19DC">
        <w:instrText xml:space="preserve"> RD "</w:instrText>
      </w:r>
      <w:r w:rsidR="003E3997">
        <w:instrText>38521-1-</w:instrText>
      </w:r>
      <w:r w:rsidR="00981B7A">
        <w:instrText>ha0</w:instrText>
      </w:r>
      <w:r w:rsidR="003E3997">
        <w:instrText>_s00-s05.docx</w:instrText>
      </w:r>
      <w:r w:rsidRPr="00CA19DC">
        <w:instrText xml:space="preserve">" \f  </w:instrText>
      </w:r>
      <w:r w:rsidRPr="00CA19DC">
        <w:fldChar w:fldCharType="end"/>
      </w:r>
      <w:r w:rsidR="00A01F60" w:rsidRPr="00CA19DC">
        <w:fldChar w:fldCharType="begin"/>
      </w:r>
      <w:r w:rsidR="00A01F60" w:rsidRPr="00CA19DC">
        <w:instrText xml:space="preserve"> RD "</w:instrText>
      </w:r>
      <w:r w:rsidR="003E3997">
        <w:instrText>38521-1-</w:instrText>
      </w:r>
      <w:r w:rsidR="00981B7A">
        <w:instrText>ha0</w:instrText>
      </w:r>
      <w:r w:rsidR="003E3997">
        <w:instrText>_s06-s0602C.docx</w:instrText>
      </w:r>
      <w:r w:rsidR="00A01F60" w:rsidRPr="00CA19DC">
        <w:instrText xml:space="preserve">" \f  </w:instrText>
      </w:r>
      <w:r w:rsidR="00A01F60" w:rsidRPr="00CA19DC">
        <w:fldChar w:fldCharType="end"/>
      </w:r>
      <w:r w:rsidR="003E3997" w:rsidRPr="00CA19DC">
        <w:fldChar w:fldCharType="begin"/>
      </w:r>
      <w:r w:rsidR="003E3997" w:rsidRPr="00CA19DC">
        <w:instrText xml:space="preserve"> RD "</w:instrText>
      </w:r>
      <w:r w:rsidR="003E3997">
        <w:instrText>38521-1-</w:instrText>
      </w:r>
      <w:r w:rsidR="00981B7A">
        <w:instrText>ha0</w:instrText>
      </w:r>
      <w:r w:rsidR="003E3997">
        <w:instrText>_s0602D-s0603</w:instrText>
      </w:r>
      <w:r w:rsidR="00B05DBF">
        <w:instrText>0</w:instrText>
      </w:r>
      <w:r w:rsidR="00966C5A">
        <w:instrText>4</w:instrText>
      </w:r>
      <w:r w:rsidR="003E3997">
        <w:instrText>.docx</w:instrText>
      </w:r>
      <w:r w:rsidR="003E3997" w:rsidRPr="00CA19DC">
        <w:instrText xml:space="preserve">" \f  </w:instrText>
      </w:r>
      <w:r w:rsidR="003E3997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981B7A">
        <w:instrText>ha0</w:instrText>
      </w:r>
      <w:r w:rsidR="00B05DBF">
        <w:instrText>_s0603</w:instrText>
      </w:r>
      <w:r w:rsidR="00966C5A">
        <w:instrText>A</w:instrText>
      </w:r>
      <w:r w:rsidR="00B05DBF">
        <w:instrText>-s060</w:instrText>
      </w:r>
      <w:r w:rsidR="00966C5A">
        <w:instrText>4G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966C5A" w:rsidRPr="00CA19DC">
        <w:fldChar w:fldCharType="begin"/>
      </w:r>
      <w:r w:rsidR="00966C5A" w:rsidRPr="00CA19DC">
        <w:instrText xml:space="preserve"> RD "</w:instrText>
      </w:r>
      <w:r w:rsidR="00966C5A">
        <w:instrText>38521-1-</w:instrText>
      </w:r>
      <w:r w:rsidR="00981B7A">
        <w:instrText>ha0</w:instrText>
      </w:r>
      <w:r w:rsidR="00966C5A">
        <w:instrText>_s0605.docx</w:instrText>
      </w:r>
      <w:r w:rsidR="00966C5A" w:rsidRPr="00CA19DC">
        <w:instrText xml:space="preserve">" \f  </w:instrText>
      </w:r>
      <w:r w:rsidR="00966C5A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981B7A">
        <w:instrText>ha0</w:instrText>
      </w:r>
      <w:r w:rsidR="00B05DBF">
        <w:instrText>_s07</w:instrText>
      </w:r>
      <w:r w:rsidR="00A12D27">
        <w:instrText>00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847849" w:rsidRPr="00CA19DC">
        <w:fldChar w:fldCharType="begin"/>
      </w:r>
      <w:r w:rsidR="00C80E91" w:rsidRPr="00CA19DC">
        <w:instrText xml:space="preserve"> RD "</w:instrText>
      </w:r>
      <w:r w:rsidR="00B05DBF">
        <w:instrText>38521-1-</w:instrText>
      </w:r>
      <w:r w:rsidR="00981B7A">
        <w:instrText>ha0</w:instrText>
      </w:r>
      <w:r w:rsidR="00B05DBF">
        <w:instrText>_sAnnexes.docx</w:instrText>
      </w:r>
      <w:r w:rsidR="00C80E91" w:rsidRPr="00CA19DC">
        <w:instrText xml:space="preserve">" \f </w:instrText>
      </w:r>
      <w:r w:rsidR="00847849" w:rsidRPr="00CA19DC">
        <w:instrText xml:space="preserve"> </w:instrText>
      </w:r>
      <w:r w:rsidR="00847849" w:rsidRPr="00CA19DC">
        <w:fldChar w:fldCharType="end"/>
      </w:r>
    </w:p>
    <w:sectPr w:rsidR="00847849" w:rsidRPr="00CA19DC" w:rsidSect="00F33B45">
      <w:headerReference w:type="default" r:id="rId11"/>
      <w:footerReference w:type="default" r:id="rId12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6C033" w14:textId="77777777" w:rsidR="000C149C" w:rsidRDefault="000C149C">
      <w:r>
        <w:separator/>
      </w:r>
    </w:p>
  </w:endnote>
  <w:endnote w:type="continuationSeparator" w:id="0">
    <w:p w14:paraId="58895921" w14:textId="77777777" w:rsidR="000C149C" w:rsidRDefault="000C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EF264" w14:textId="77777777" w:rsidR="000C149C" w:rsidRDefault="000C149C">
      <w:r>
        <w:separator/>
      </w:r>
    </w:p>
  </w:footnote>
  <w:footnote w:type="continuationSeparator" w:id="0">
    <w:p w14:paraId="14A0BBCC" w14:textId="77777777" w:rsidR="000C149C" w:rsidRDefault="000C1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98C8" w14:textId="2D511C76" w:rsidR="003E7166" w:rsidRDefault="003E71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4003">
      <w:rPr>
        <w:rFonts w:ascii="Arial" w:hAnsi="Arial" w:cs="Arial"/>
        <w:b/>
        <w:noProof/>
        <w:sz w:val="18"/>
        <w:szCs w:val="18"/>
      </w:rPr>
      <w:t>3GPP TS 38.521-1 V17.10.0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463811D7" w14:textId="77777777" w:rsidR="003E7166" w:rsidRDefault="003E71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451</w:t>
    </w:r>
    <w:r>
      <w:rPr>
        <w:rFonts w:ascii="Arial" w:hAnsi="Arial" w:cs="Arial"/>
        <w:b/>
        <w:sz w:val="18"/>
        <w:szCs w:val="18"/>
      </w:rPr>
      <w:fldChar w:fldCharType="end"/>
    </w:r>
  </w:p>
  <w:p w14:paraId="70112F22" w14:textId="575FFA36" w:rsidR="003E7166" w:rsidRDefault="003E71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4003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E4A16DF" w14:textId="77777777" w:rsidR="003E7166" w:rsidRDefault="003E7166">
    <w:pPr>
      <w:pStyle w:val="Header"/>
    </w:pP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5967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57ED8"/>
    <w:rsid w:val="00B60ED5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94D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859</TotalTime>
  <Pages>18</Pages>
  <Words>6475</Words>
  <Characters>36914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43303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5964</cp:lastModifiedBy>
  <cp:revision>32</cp:revision>
  <dcterms:created xsi:type="dcterms:W3CDTF">2022-02-11T07:01:00Z</dcterms:created>
  <dcterms:modified xsi:type="dcterms:W3CDTF">2023-10-09T18:11:00Z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